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7B3F5E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7B3F5E" w:rsidRDefault="00CE17CD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B3F5E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7B3F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7B3F5E" w:rsidRDefault="003B6C8F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7B3F5E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7B3F5E" w:rsidRDefault="00301C4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7B3F5E" w:rsidRDefault="00301C4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</w:tr>
      <w:tr w:rsidR="001B7F10" w:rsidRPr="007B3F5E" w14:paraId="06774C72" w14:textId="77777777" w:rsidTr="00B346F1">
        <w:tc>
          <w:tcPr>
            <w:tcW w:w="1098" w:type="dxa"/>
            <w:shd w:val="clear" w:color="auto" w:fill="auto"/>
          </w:tcPr>
          <w:p w14:paraId="0D4000CB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B6B17A7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1B7F10" w:rsidRPr="007B3F5E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  <w:tr w:rsidR="001B7F10" w:rsidRPr="007B3F5E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10657F" w:rsidRPr="007B3F5E" w14:paraId="7361726E" w14:textId="77777777" w:rsidTr="00B346F1">
        <w:tc>
          <w:tcPr>
            <w:tcW w:w="1098" w:type="dxa"/>
            <w:shd w:val="clear" w:color="auto" w:fill="auto"/>
          </w:tcPr>
          <w:p w14:paraId="3B5B26EF" w14:textId="77777777" w:rsidR="0010657F" w:rsidRPr="007B3F5E" w:rsidRDefault="0010657F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2F16FF9" w14:textId="4C64B8FF" w:rsidR="0010657F" w:rsidRPr="007B3F5E" w:rsidRDefault="0010657F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1B7F10" w:rsidRPr="007B3F5E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1B7F10" w:rsidRPr="007B3F5E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A17A1B" w:rsidRPr="007B3F5E" w14:paraId="72C98E47" w14:textId="77777777" w:rsidTr="00B346F1">
        <w:tc>
          <w:tcPr>
            <w:tcW w:w="1098" w:type="dxa"/>
            <w:shd w:val="clear" w:color="auto" w:fill="auto"/>
          </w:tcPr>
          <w:p w14:paraId="2F7E6698" w14:textId="77777777" w:rsidR="00A17A1B" w:rsidRPr="007B3F5E" w:rsidRDefault="00A17A1B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F3296A2" w14:textId="4800943B" w:rsidR="00A17A1B" w:rsidRPr="007B3F5E" w:rsidRDefault="00A17A1B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เงินฝาก</w:t>
            </w:r>
            <w:r w:rsidR="00343007"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สถาบันการเงิน</w:t>
            </w: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ระยะสั้นที่ใช้เป็นหลักประกัน </w:t>
            </w:r>
          </w:p>
        </w:tc>
      </w:tr>
      <w:tr w:rsidR="001B7F10" w:rsidRPr="007B3F5E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441C77EF" w:rsidR="001B7F10" w:rsidRPr="007B3F5E" w:rsidRDefault="00D802E9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1B7F10" w:rsidRPr="007B3F5E" w14:paraId="2A62EBE9" w14:textId="77777777" w:rsidTr="00B346F1">
        <w:tc>
          <w:tcPr>
            <w:tcW w:w="1098" w:type="dxa"/>
            <w:shd w:val="clear" w:color="auto" w:fill="auto"/>
          </w:tcPr>
          <w:p w14:paraId="5C516728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9EF3F7A" w14:textId="19FC67FB" w:rsidR="001B7F10" w:rsidRPr="007B3F5E" w:rsidRDefault="00D802E9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</w:t>
            </w:r>
            <w:r w:rsidR="00EF4FED"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หมุนเวียน</w:t>
            </w: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1B7F10" w:rsidRPr="007B3F5E" w14:paraId="5B79C911" w14:textId="77777777" w:rsidTr="00B346F1">
        <w:tc>
          <w:tcPr>
            <w:tcW w:w="1098" w:type="dxa"/>
            <w:shd w:val="clear" w:color="auto" w:fill="auto"/>
          </w:tcPr>
          <w:p w14:paraId="30011327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44879EA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</w:tr>
      <w:tr w:rsidR="001B7F10" w:rsidRPr="007B3F5E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3299DC98" w:rsidR="001B7F10" w:rsidRPr="007B3F5E" w:rsidRDefault="00FE1EB2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1B7F10" w:rsidRPr="007B3F5E" w14:paraId="2FB3057C" w14:textId="77777777" w:rsidTr="00B346F1">
        <w:tc>
          <w:tcPr>
            <w:tcW w:w="1098" w:type="dxa"/>
            <w:shd w:val="clear" w:color="auto" w:fill="auto"/>
          </w:tcPr>
          <w:p w14:paraId="38849DAF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A21957" w14:textId="02A0A2E9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1B7F10" w:rsidRPr="007B3F5E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1B7F10" w:rsidRPr="007B3F5E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1B7F10" w:rsidRPr="007B3F5E" w14:paraId="217C857D" w14:textId="77777777" w:rsidTr="00B346F1">
        <w:tc>
          <w:tcPr>
            <w:tcW w:w="1098" w:type="dxa"/>
            <w:shd w:val="clear" w:color="auto" w:fill="auto"/>
          </w:tcPr>
          <w:p w14:paraId="64082DB8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8CED2DF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1B7F10" w:rsidRPr="007B3F5E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77777777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AC6961" w:rsidRPr="007B3F5E" w14:paraId="51F0C405" w14:textId="77777777" w:rsidTr="00B346F1">
        <w:tc>
          <w:tcPr>
            <w:tcW w:w="1098" w:type="dxa"/>
            <w:shd w:val="clear" w:color="auto" w:fill="auto"/>
          </w:tcPr>
          <w:p w14:paraId="18098674" w14:textId="77777777" w:rsidR="00AC6961" w:rsidRPr="007B3F5E" w:rsidRDefault="00AC6961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77E09D" w14:textId="3D865982" w:rsidR="00AC6961" w:rsidRPr="007B3F5E" w:rsidRDefault="00AC6961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</w:tr>
      <w:tr w:rsidR="001B7F10" w:rsidRPr="007B3F5E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1B7F10" w:rsidRPr="007B3F5E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351C5A9A" w:rsidR="001B7F10" w:rsidRPr="007B3F5E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5B0970"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705E59" w:rsidRPr="007B3F5E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705E59" w:rsidRPr="007B3F5E" w:rsidRDefault="00705E59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77777777" w:rsidR="00705E59" w:rsidRPr="007B3F5E" w:rsidRDefault="00705E59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705E59" w:rsidRPr="007B3F5E" w14:paraId="178EB3D4" w14:textId="77777777" w:rsidTr="00B346F1">
        <w:tc>
          <w:tcPr>
            <w:tcW w:w="1098" w:type="dxa"/>
            <w:shd w:val="clear" w:color="auto" w:fill="auto"/>
          </w:tcPr>
          <w:p w14:paraId="2603D734" w14:textId="77777777" w:rsidR="00705E59" w:rsidRPr="007B3F5E" w:rsidRDefault="00705E59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63B11E" w14:textId="77777777" w:rsidR="00705E59" w:rsidRPr="007B3F5E" w:rsidRDefault="00705E59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953BB" w:rsidRPr="007B3F5E" w14:paraId="131781CC" w14:textId="77777777" w:rsidTr="00B346F1">
        <w:tc>
          <w:tcPr>
            <w:tcW w:w="1098" w:type="dxa"/>
            <w:shd w:val="clear" w:color="auto" w:fill="auto"/>
          </w:tcPr>
          <w:p w14:paraId="4B122BD6" w14:textId="77777777" w:rsidR="00D953BB" w:rsidRPr="007B3F5E" w:rsidRDefault="00D953BB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3287B86" w14:textId="2583E649" w:rsidR="00D953BB" w:rsidRPr="007B3F5E" w:rsidRDefault="00D953BB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ประมาณการหนี้สิน</w:t>
            </w:r>
            <w:r w:rsidR="009A046F"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ค่ารื้อถอน </w:t>
            </w:r>
          </w:p>
        </w:tc>
      </w:tr>
      <w:tr w:rsidR="00B64AA5" w:rsidRPr="007B3F5E" w14:paraId="3085918A" w14:textId="77777777" w:rsidTr="00B346F1">
        <w:tc>
          <w:tcPr>
            <w:tcW w:w="1098" w:type="dxa"/>
            <w:shd w:val="clear" w:color="auto" w:fill="auto"/>
          </w:tcPr>
          <w:p w14:paraId="700322A5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3550AA1" w14:textId="688A216D" w:rsidR="00B64AA5" w:rsidRPr="007B3F5E" w:rsidRDefault="00AC6961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ส่วนเกินมูลค่าหุ้นและ</w:t>
            </w:r>
            <w:r w:rsidR="00B64AA5"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สำรองตามกฎหมาย</w:t>
            </w:r>
          </w:p>
        </w:tc>
      </w:tr>
      <w:tr w:rsidR="00B64AA5" w:rsidRPr="007B3F5E" w14:paraId="1939CC0C" w14:textId="77777777" w:rsidTr="00B346F1">
        <w:tc>
          <w:tcPr>
            <w:tcW w:w="1098" w:type="dxa"/>
            <w:shd w:val="clear" w:color="auto" w:fill="auto"/>
          </w:tcPr>
          <w:p w14:paraId="0F2D26D0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36BE92" w14:textId="136A2296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="00160FD3"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B64AA5" w:rsidRPr="007B3F5E" w14:paraId="3326854F" w14:textId="77777777" w:rsidTr="00B346F1">
        <w:tc>
          <w:tcPr>
            <w:tcW w:w="1098" w:type="dxa"/>
            <w:shd w:val="clear" w:color="auto" w:fill="auto"/>
          </w:tcPr>
          <w:p w14:paraId="7552A75E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EBB25D" w14:textId="3D9C6A56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ค่าใช้จ่ายตามลักษณะ</w:t>
            </w:r>
          </w:p>
        </w:tc>
      </w:tr>
      <w:tr w:rsidR="00B64AA5" w:rsidRPr="007B3F5E" w14:paraId="25C2D778" w14:textId="77777777" w:rsidTr="00B346F1">
        <w:tc>
          <w:tcPr>
            <w:tcW w:w="1098" w:type="dxa"/>
            <w:shd w:val="clear" w:color="auto" w:fill="auto"/>
          </w:tcPr>
          <w:p w14:paraId="67D4F459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AEF390" w14:textId="34A83352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</w:tr>
      <w:tr w:rsidR="00B64AA5" w:rsidRPr="007B3F5E" w14:paraId="498AC99D" w14:textId="77777777" w:rsidTr="00B346F1">
        <w:tc>
          <w:tcPr>
            <w:tcW w:w="1098" w:type="dxa"/>
            <w:shd w:val="clear" w:color="auto" w:fill="auto"/>
          </w:tcPr>
          <w:p w14:paraId="68193145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9840A45" w14:textId="33C58E9B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64AA5" w:rsidRPr="007B3F5E" w14:paraId="2874241F" w14:textId="77777777" w:rsidTr="00B346F1">
        <w:tc>
          <w:tcPr>
            <w:tcW w:w="1098" w:type="dxa"/>
            <w:shd w:val="clear" w:color="auto" w:fill="auto"/>
          </w:tcPr>
          <w:p w14:paraId="3ED0EFAF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087E549" w14:textId="59686B43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กำไรต่อหุ้น</w:t>
            </w:r>
            <w:r w:rsidR="009F0D61"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B64AA5" w:rsidRPr="007B3F5E" w14:paraId="2A15DC98" w14:textId="77777777" w:rsidTr="00B346F1">
        <w:tc>
          <w:tcPr>
            <w:tcW w:w="1098" w:type="dxa"/>
            <w:shd w:val="clear" w:color="auto" w:fill="auto"/>
          </w:tcPr>
          <w:p w14:paraId="0A9A83D2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4BFB87F" w14:textId="7E53AC5F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B64AA5" w:rsidRPr="007B3F5E" w14:paraId="16ABEB2A" w14:textId="77777777" w:rsidTr="00B346F1">
        <w:tc>
          <w:tcPr>
            <w:tcW w:w="1098" w:type="dxa"/>
            <w:shd w:val="clear" w:color="auto" w:fill="auto"/>
          </w:tcPr>
          <w:p w14:paraId="23BC81BF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CA3DA7" w14:textId="6B08A6F4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594739" w:rsidRPr="007B3F5E" w14:paraId="2E00CC59" w14:textId="77777777" w:rsidTr="00B346F1">
        <w:tc>
          <w:tcPr>
            <w:tcW w:w="1098" w:type="dxa"/>
            <w:shd w:val="clear" w:color="auto" w:fill="auto"/>
          </w:tcPr>
          <w:p w14:paraId="05FE4078" w14:textId="77777777" w:rsidR="00594739" w:rsidRPr="007B3F5E" w:rsidRDefault="00594739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5FBF55E" w14:textId="582CCFFC" w:rsidR="00594739" w:rsidRPr="007B3F5E" w:rsidRDefault="00594739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การบริหารจัดการทุน</w:t>
            </w:r>
          </w:p>
        </w:tc>
      </w:tr>
      <w:tr w:rsidR="001B4321" w:rsidRPr="007B3F5E" w14:paraId="14AB534B" w14:textId="77777777" w:rsidTr="00B346F1">
        <w:tc>
          <w:tcPr>
            <w:tcW w:w="1098" w:type="dxa"/>
            <w:shd w:val="clear" w:color="auto" w:fill="auto"/>
          </w:tcPr>
          <w:p w14:paraId="6EC0653D" w14:textId="77777777" w:rsidR="001B4321" w:rsidRPr="007B3F5E" w:rsidRDefault="001B4321" w:rsidP="001B4321">
            <w:pPr>
              <w:pStyle w:val="IndexHeading"/>
              <w:spacing w:after="0" w:line="240" w:lineRule="auto"/>
              <w:ind w:left="36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F8CBB2" w14:textId="77777777" w:rsidR="001B4321" w:rsidRPr="007B3F5E" w:rsidRDefault="001B4321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B4321" w:rsidRPr="007B3F5E" w14:paraId="4A5D96E1" w14:textId="77777777" w:rsidTr="00B346F1">
        <w:tc>
          <w:tcPr>
            <w:tcW w:w="1098" w:type="dxa"/>
            <w:shd w:val="clear" w:color="auto" w:fill="auto"/>
          </w:tcPr>
          <w:p w14:paraId="02D21B43" w14:textId="77777777" w:rsidR="001B4321" w:rsidRPr="007B3F5E" w:rsidRDefault="001B4321" w:rsidP="001B4321">
            <w:pPr>
              <w:pStyle w:val="IndexHeading"/>
              <w:spacing w:after="0" w:line="240" w:lineRule="auto"/>
              <w:ind w:left="36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16C7F54" w14:textId="77777777" w:rsidR="001B4321" w:rsidRPr="007B3F5E" w:rsidRDefault="001B4321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B4321" w:rsidRPr="007B3F5E" w14:paraId="7132CFAB" w14:textId="77777777" w:rsidTr="00B346F1">
        <w:tc>
          <w:tcPr>
            <w:tcW w:w="1098" w:type="dxa"/>
            <w:shd w:val="clear" w:color="auto" w:fill="auto"/>
          </w:tcPr>
          <w:p w14:paraId="087599C9" w14:textId="77777777" w:rsidR="001B4321" w:rsidRPr="007B3F5E" w:rsidRDefault="001B4321" w:rsidP="001B4321">
            <w:pPr>
              <w:pStyle w:val="IndexHeading"/>
              <w:spacing w:after="0" w:line="240" w:lineRule="auto"/>
              <w:ind w:left="36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2996134" w14:textId="77777777" w:rsidR="001B4321" w:rsidRPr="007B3F5E" w:rsidRDefault="001B4321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4AA5" w:rsidRPr="007B3F5E" w14:paraId="65621904" w14:textId="77777777" w:rsidTr="00B346F1">
        <w:tc>
          <w:tcPr>
            <w:tcW w:w="1098" w:type="dxa"/>
            <w:shd w:val="clear" w:color="auto" w:fill="auto"/>
          </w:tcPr>
          <w:p w14:paraId="5C696646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85783A" w14:textId="45F9D4F4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1E106B" w:rsidRPr="007B3F5E" w14:paraId="2EAB4052" w14:textId="77777777" w:rsidTr="00B346F1">
        <w:tc>
          <w:tcPr>
            <w:tcW w:w="1098" w:type="dxa"/>
            <w:shd w:val="clear" w:color="auto" w:fill="auto"/>
          </w:tcPr>
          <w:p w14:paraId="5F190D58" w14:textId="77777777" w:rsidR="001E106B" w:rsidRPr="007B3F5E" w:rsidRDefault="001E106B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F21CC66" w14:textId="60181DBA" w:rsidR="001E106B" w:rsidRPr="007B3F5E" w:rsidRDefault="0010657F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</w:rPr>
              <w:t>คดีความฟ้องร้อง</w:t>
            </w:r>
          </w:p>
        </w:tc>
      </w:tr>
      <w:tr w:rsidR="00B64AA5" w:rsidRPr="007B3F5E" w14:paraId="7B0F9775" w14:textId="77777777" w:rsidTr="00B346F1">
        <w:tc>
          <w:tcPr>
            <w:tcW w:w="1098" w:type="dxa"/>
            <w:shd w:val="clear" w:color="auto" w:fill="auto"/>
          </w:tcPr>
          <w:p w14:paraId="7F66A762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0306140" w14:textId="1C6B674A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B64AA5" w:rsidRPr="007B3F5E" w14:paraId="014609DA" w14:textId="77777777" w:rsidTr="00B346F1">
        <w:tc>
          <w:tcPr>
            <w:tcW w:w="1098" w:type="dxa"/>
            <w:shd w:val="clear" w:color="auto" w:fill="auto"/>
          </w:tcPr>
          <w:p w14:paraId="0BCE9F0B" w14:textId="77777777" w:rsidR="00B64AA5" w:rsidRPr="007B3F5E" w:rsidRDefault="00B64AA5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0B8168E" w14:textId="711C64F1" w:rsidR="00B64AA5" w:rsidRPr="007B3F5E" w:rsidRDefault="00B64AA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3F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7B3F5E" w:rsidRDefault="003B6C8F" w:rsidP="00E859C8">
      <w:pPr>
        <w:pStyle w:val="NoSpacing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507F110" w14:textId="77777777" w:rsidR="003B14EA" w:rsidRPr="007B3F5E" w:rsidRDefault="003B14EA" w:rsidP="00E859C8">
      <w:pPr>
        <w:pStyle w:val="NoSpacing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CB7CC93" w14:textId="77777777" w:rsidR="003B14EA" w:rsidRPr="007B3F5E" w:rsidRDefault="003B14EA" w:rsidP="00E859C8">
      <w:pPr>
        <w:pStyle w:val="NoSpacing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2301478" w14:textId="77777777" w:rsidR="003B14EA" w:rsidRPr="007B3F5E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="Angsana New" w:hAnsi="Angsana New"/>
          <w:sz w:val="28"/>
          <w:szCs w:val="28"/>
        </w:rPr>
        <w:br w:type="page"/>
      </w: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98E1D2D" w14:textId="77777777" w:rsidR="009F1F29" w:rsidRPr="007B3F5E" w:rsidRDefault="009F1F29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024287" w14:textId="683D4D05" w:rsidR="00A93C94" w:rsidRPr="007B3F5E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</w:t>
      </w:r>
      <w:r w:rsidR="008225B5" w:rsidRPr="007B3F5E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363EB2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29</w:t>
      </w:r>
      <w:r w:rsidR="00343EC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343EC5" w:rsidRPr="007B3F5E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</w:p>
    <w:p w14:paraId="5DBF268F" w14:textId="77777777" w:rsidR="00A14CAB" w:rsidRPr="007B3F5E" w:rsidRDefault="00A14CAB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371CE9" w14:textId="77777777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Pr="007B3F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ทั่วไป</w:t>
      </w:r>
    </w:p>
    <w:p w14:paraId="225CCBC5" w14:textId="77777777" w:rsidR="004539E5" w:rsidRPr="007B3F5E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D021616" w14:textId="0AF64204" w:rsidR="003B14EA" w:rsidRPr="007B3F5E" w:rsidRDefault="003B14E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 ยูนิเวนเจอร์ จำกัด (มหาชน) </w:t>
      </w:r>
      <w:r w:rsidRPr="007B3F5E">
        <w:rPr>
          <w:rFonts w:asciiTheme="majorBidi" w:hAnsiTheme="majorBidi" w:cstheme="majorBidi"/>
          <w:sz w:val="28"/>
          <w:szCs w:val="28"/>
        </w:rPr>
        <w:t>“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B3F5E">
        <w:rPr>
          <w:rFonts w:asciiTheme="majorBidi" w:hAnsiTheme="majorBidi" w:cstheme="majorBidi"/>
          <w:sz w:val="28"/>
          <w:szCs w:val="28"/>
        </w:rPr>
        <w:t>”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F492A" w:rsidRPr="007B3F5E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2531</w:t>
      </w:r>
      <w:r w:rsidR="004F492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4F492A" w:rsidRPr="007B3F5E">
        <w:rPr>
          <w:rFonts w:asciiTheme="majorBidi" w:hAnsiTheme="majorBidi" w:cstheme="majorBidi"/>
          <w:sz w:val="28"/>
          <w:szCs w:val="28"/>
          <w:cs/>
        </w:rPr>
        <w:t>โดย</w:t>
      </w:r>
      <w:r w:rsidRPr="007B3F5E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125713" w:rsidRPr="007B3F5E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7B3F5E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0F33FD" w:rsidRPr="007B3F5E">
        <w:rPr>
          <w:rFonts w:asciiTheme="majorBidi" w:hAnsiTheme="majorBidi" w:cstheme="majorBidi"/>
          <w:sz w:val="28"/>
          <w:szCs w:val="28"/>
          <w:cs/>
        </w:rPr>
        <w:t>เลขที่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57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ปาร์คเวนเชอร์ อีโคเพล็กซ์</w:t>
      </w:r>
      <w:r w:rsidR="00AE2795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</w:p>
    <w:p w14:paraId="34163BCF" w14:textId="77777777" w:rsidR="004539E5" w:rsidRPr="007B3F5E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4014AAA" w14:textId="77777777" w:rsidR="003B14EA" w:rsidRPr="007B3F5E" w:rsidRDefault="003B14EA" w:rsidP="00E859C8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บริษัทใหญ่ในระหว่างปีได้แก่ บริษัท </w:t>
      </w: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อเดลฟอส</w:t>
      </w: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</w:t>
      </w:r>
      <w:r w:rsidRPr="007B3F5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ซึ่งเป็นนิติบุคคลที่จัดตั้งขึ้นในประเทศไทย </w:t>
      </w:r>
    </w:p>
    <w:p w14:paraId="509A4D20" w14:textId="77777777" w:rsidR="004539E5" w:rsidRPr="007B3F5E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A8D97A5" w14:textId="72E0BC36" w:rsidR="00AE2795" w:rsidRPr="007B3F5E" w:rsidRDefault="00540E9C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rtl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7B3F5E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Pr="007B3F5E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และธุรกิจปรึกษาการบริหารงานและควบคุมงานก่อสร้าง</w:t>
      </w:r>
      <w:r w:rsidR="00F9279D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125713" w:rsidRPr="007B3F5E">
        <w:rPr>
          <w:rFonts w:asciiTheme="majorBidi" w:hAnsiTheme="majorBidi" w:cstheme="majorBidi"/>
          <w:sz w:val="28"/>
          <w:szCs w:val="28"/>
          <w:cs/>
        </w:rPr>
        <w:t>โดย</w:t>
      </w:r>
      <w:r w:rsidR="00AE2795" w:rsidRPr="007B3F5E">
        <w:rPr>
          <w:rFonts w:asciiTheme="majorBidi" w:hAnsiTheme="majorBidi" w:cstheme="majorBidi"/>
          <w:sz w:val="28"/>
          <w:szCs w:val="28"/>
          <w:cs/>
        </w:rPr>
        <w:t>รายละเอียดของบริษัท</w:t>
      </w:r>
      <w:r w:rsidR="007C363D" w:rsidRPr="007B3F5E">
        <w:rPr>
          <w:rFonts w:asciiTheme="majorBidi" w:hAnsiTheme="majorBidi" w:cstheme="majorBidi"/>
          <w:sz w:val="28"/>
          <w:szCs w:val="28"/>
          <w:cs/>
        </w:rPr>
        <w:t>ร่วม</w:t>
      </w:r>
      <w:r w:rsidR="00F12A92" w:rsidRPr="007B3F5E">
        <w:rPr>
          <w:rFonts w:asciiTheme="majorBidi" w:hAnsiTheme="majorBidi" w:cstheme="majorBidi"/>
          <w:sz w:val="28"/>
          <w:szCs w:val="28"/>
          <w:cs/>
        </w:rPr>
        <w:t>และ</w:t>
      </w:r>
      <w:r w:rsidR="0013656C" w:rsidRPr="007B3F5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C363D" w:rsidRPr="007B3F5E">
        <w:rPr>
          <w:rFonts w:asciiTheme="majorBidi" w:hAnsiTheme="majorBidi" w:cstheme="majorBidi"/>
          <w:sz w:val="28"/>
          <w:szCs w:val="28"/>
          <w:cs/>
        </w:rPr>
        <w:t>ย่อย</w:t>
      </w:r>
      <w:r w:rsidR="00FB4487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DB09EB" w:rsidRPr="007B3F5E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74594" w:rsidRPr="007B3F5E">
        <w:rPr>
          <w:rFonts w:asciiTheme="majorBidi" w:hAnsiTheme="majorBidi" w:cstheme="majorBidi"/>
          <w:sz w:val="28"/>
          <w:szCs w:val="28"/>
          <w:cs/>
        </w:rPr>
        <w:t>วันที</w:t>
      </w:r>
      <w:r w:rsidR="004B6A52" w:rsidRPr="007B3F5E">
        <w:rPr>
          <w:rFonts w:asciiTheme="majorBidi" w:hAnsiTheme="majorBidi" w:cstheme="majorBidi"/>
          <w:sz w:val="28"/>
          <w:szCs w:val="28"/>
          <w:cs/>
        </w:rPr>
        <w:t>่</w:t>
      </w:r>
      <w:r w:rsidR="0013656C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D17150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325436" w:rsidRPr="007B3F5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E2795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="00123F5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7B3F5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  <w:r w:rsidR="00F6644C" w:rsidRPr="007B3F5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E2795" w:rsidRPr="007B3F5E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DF168E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DF168E" w:rsidRPr="007B3F5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13</w:t>
      </w:r>
    </w:p>
    <w:p w14:paraId="34FF78AC" w14:textId="77777777" w:rsidR="004539E5" w:rsidRPr="007B3F5E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C52F42" w14:textId="77777777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th-TH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เกณฑ์</w:t>
      </w:r>
      <w:r w:rsidRPr="007B3F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การจัดทำงบการเงิน</w:t>
      </w:r>
    </w:p>
    <w:p w14:paraId="72B2C978" w14:textId="77777777" w:rsidR="004539E5" w:rsidRPr="007B3F5E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A1F381" w14:textId="426FA6D9" w:rsidR="00020F2E" w:rsidRPr="007B3F5E" w:rsidRDefault="001C4CA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76E0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020F2E" w:rsidRPr="007B3F5E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5ADE0889" w14:textId="77777777" w:rsidR="004539E5" w:rsidRPr="007B3F5E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87D62AA" w14:textId="2933A2F4" w:rsidR="00174737" w:rsidRPr="007B3F5E" w:rsidRDefault="00143FB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</w:t>
      </w:r>
      <w:r w:rsidR="00704C9C" w:rsidRPr="007B3F5E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Pr="007B3F5E">
        <w:rPr>
          <w:rFonts w:asciiTheme="majorBidi" w:hAnsiTheme="majorBidi" w:cstheme="majorBidi"/>
          <w:sz w:val="28"/>
          <w:szCs w:val="28"/>
          <w:cs/>
        </w:rPr>
        <w:t>นโยบายการบัญชีของกลุ่มบริษัท</w:t>
      </w:r>
      <w:r w:rsidR="00DA36D3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ท</w:t>
      </w:r>
      <w:r w:rsidR="00BD14C7" w:rsidRPr="007B3F5E">
        <w:rPr>
          <w:rFonts w:asciiTheme="majorBidi" w:hAnsiTheme="majorBidi" w:cstheme="majorBidi"/>
          <w:sz w:val="28"/>
          <w:szCs w:val="28"/>
          <w:cs/>
        </w:rPr>
        <w:t>ั้งนี้</w:t>
      </w:r>
      <w:r w:rsidR="00B964AD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8C77C9" w:rsidRPr="007B3F5E">
        <w:rPr>
          <w:rFonts w:asciiTheme="majorBidi" w:hAnsiTheme="majorBidi" w:cstheme="majorBidi" w:hint="cs"/>
          <w:sz w:val="28"/>
          <w:szCs w:val="28"/>
          <w:cs/>
        </w:rPr>
        <w:t xml:space="preserve">ซึ่งเปิดเผยในหมายเหตุข้อ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8C77C9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C77C9" w:rsidRPr="007B3F5E">
        <w:rPr>
          <w:rFonts w:asciiTheme="majorBidi" w:hAnsiTheme="majorBidi" w:cstheme="majorBidi" w:hint="cs"/>
          <w:sz w:val="28"/>
          <w:szCs w:val="28"/>
          <w:cs/>
        </w:rPr>
        <w:t>แต่ละข้อ</w:t>
      </w:r>
      <w:r w:rsidRPr="007B3F5E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88A5AB3" w14:textId="77777777" w:rsidR="00174737" w:rsidRPr="007B3F5E" w:rsidRDefault="00174737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471F49B" w14:textId="77777777" w:rsidR="00174737" w:rsidRPr="007B3F5E" w:rsidRDefault="00174737" w:rsidP="00E859C8">
      <w:pPr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33FDD4B" w14:textId="77777777" w:rsidR="009246CF" w:rsidRPr="007B3F5E" w:rsidRDefault="009246CF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B3F5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16A1722C" w14:textId="60CC28A3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th-TH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นโยบายการบัญชีที่สำคัญ</w:t>
      </w:r>
    </w:p>
    <w:p w14:paraId="4AA5B8D5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2B09BB8" w14:textId="444B5F7C" w:rsidR="00125139" w:rsidRPr="007B3F5E" w:rsidRDefault="00125139" w:rsidP="00E859C8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1ADC1F3" w14:textId="5B89003B" w:rsidR="008038A1" w:rsidRPr="007B3F5E" w:rsidRDefault="00125139" w:rsidP="00E859C8">
      <w:pPr>
        <w:pStyle w:val="BodyText2"/>
        <w:ind w:left="5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B3F5E">
        <w:rPr>
          <w:rFonts w:asciiTheme="majorBidi" w:hAnsiTheme="majorBidi" w:cstheme="majorBidi"/>
          <w:cs/>
        </w:rPr>
        <w:t xml:space="preserve">   </w:t>
      </w:r>
    </w:p>
    <w:p w14:paraId="6DDA1007" w14:textId="77777777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61A5C9A3" w14:textId="77777777" w:rsidR="003B14EA" w:rsidRPr="007B3F5E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0355E0A" w14:textId="6D9F03C1" w:rsidR="00E44935" w:rsidRPr="007B3F5E" w:rsidRDefault="00897CCB" w:rsidP="00E859C8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B3F5E">
        <w:rPr>
          <w:rFonts w:asciiTheme="majorBidi" w:hAnsiTheme="majorBidi" w:cstheme="majorBidi"/>
          <w:sz w:val="28"/>
          <w:szCs w:val="28"/>
        </w:rPr>
        <w:t>“</w:t>
      </w: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B3F5E">
        <w:rPr>
          <w:rFonts w:asciiTheme="majorBidi" w:hAnsiTheme="majorBidi" w:cstheme="majorBidi"/>
          <w:sz w:val="28"/>
          <w:szCs w:val="28"/>
        </w:rPr>
        <w:t>”</w:t>
      </w:r>
      <w:r w:rsidRPr="007B3F5E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</w:t>
      </w:r>
      <w:r w:rsidR="006979DE"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085FFC80" w14:textId="77777777" w:rsidR="008038A1" w:rsidRPr="007B3F5E" w:rsidRDefault="008038A1" w:rsidP="00E859C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6F48DF9F" w14:textId="53FF8810" w:rsidR="00E44935" w:rsidRPr="007B3F5E" w:rsidRDefault="00E44935" w:rsidP="00E859C8">
      <w:pPr>
        <w:pStyle w:val="BodyText2"/>
        <w:ind w:left="547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9B7D889" w14:textId="77777777" w:rsidR="00E44935" w:rsidRPr="007B3F5E" w:rsidRDefault="00E4493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F148462" w14:textId="06F51786" w:rsidR="004D6F87" w:rsidRPr="007B3F5E" w:rsidRDefault="004D6F87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600C87" w:rsidRPr="007B3F5E">
        <w:rPr>
          <w:rFonts w:asciiTheme="majorBidi" w:hAnsiTheme="majorBidi" w:cs="Angsana New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600C87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47F99D7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141356B" w14:textId="24536E5C" w:rsidR="004D6F87" w:rsidRPr="007B3F5E" w:rsidRDefault="004D6F87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F0F1A03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F59A975" w14:textId="37EE191B" w:rsidR="004D6F87" w:rsidRPr="007B3F5E" w:rsidRDefault="004D6F87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1A1999FB" w14:textId="77777777" w:rsidR="008B2AF6" w:rsidRPr="007B3F5E" w:rsidRDefault="008B2AF6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2"/>
          <w:szCs w:val="22"/>
        </w:rPr>
      </w:pPr>
    </w:p>
    <w:p w14:paraId="07707F25" w14:textId="4F1CACAF" w:rsidR="004D6F87" w:rsidRPr="007B3F5E" w:rsidRDefault="004D6F87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1CA5CE7" w14:textId="77777777" w:rsidR="004D6F87" w:rsidRPr="007B3F5E" w:rsidRDefault="004D6F87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282D183" w14:textId="77777777" w:rsidR="003B14EA" w:rsidRPr="007B3F5E" w:rsidRDefault="003B14EA" w:rsidP="00E859C8">
      <w:pPr>
        <w:pStyle w:val="BodyText"/>
        <w:spacing w:after="0"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A1FD91" w14:textId="77777777" w:rsidR="004D6F87" w:rsidRPr="007B3F5E" w:rsidRDefault="004D6F87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2"/>
          <w:szCs w:val="22"/>
        </w:rPr>
      </w:pPr>
    </w:p>
    <w:p w14:paraId="42F5B90A" w14:textId="14146D60" w:rsidR="004D6F87" w:rsidRPr="007B3F5E" w:rsidRDefault="004D6F87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8"/>
          <w:szCs w:val="28"/>
        </w:rPr>
      </w:pPr>
      <w:r w:rsidRPr="007B3F5E">
        <w:rPr>
          <w:rFonts w:asciiTheme="majorBidi" w:eastAsia="Calibr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E5618" w:rsidRPr="007B3F5E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eastAsia="Calibri" w:hAnsiTheme="majorBidi" w:cstheme="majorBidi"/>
          <w:sz w:val="28"/>
          <w:szCs w:val="28"/>
          <w:cs/>
        </w:rPr>
        <w:t>ๆ ที่เคยรับรู้ไว้ ณ วันที่ซื้อ</w:t>
      </w:r>
      <w:r w:rsidRPr="007B3F5E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7FF80794" w14:textId="371BC7F9" w:rsidR="007A223B" w:rsidRPr="007B3F5E" w:rsidRDefault="007A223B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2"/>
          <w:szCs w:val="22"/>
        </w:rPr>
      </w:pPr>
    </w:p>
    <w:p w14:paraId="3FD37346" w14:textId="77777777" w:rsidR="00BF280B" w:rsidRPr="007B3F5E" w:rsidRDefault="00BF280B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2"/>
          <w:szCs w:val="22"/>
        </w:rPr>
      </w:pPr>
    </w:p>
    <w:p w14:paraId="72FF73A0" w14:textId="5D65AE0F" w:rsidR="007A223B" w:rsidRPr="007B3F5E" w:rsidRDefault="007A223B" w:rsidP="00E859C8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8"/>
          <w:szCs w:val="28"/>
          <w:cs/>
        </w:rPr>
      </w:pPr>
      <w:r w:rsidRPr="007B3F5E">
        <w:rPr>
          <w:rFonts w:asciiTheme="majorBidi" w:eastAsia="Calibri" w:hAnsiTheme="majorBidi" w:cstheme="majorBidi"/>
          <w:sz w:val="28"/>
          <w:szCs w:val="28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28800C18" w14:textId="6BDB7A1F" w:rsidR="009246CF" w:rsidRPr="007B3F5E" w:rsidRDefault="00BF280B" w:rsidP="00BF280B">
      <w:pPr>
        <w:tabs>
          <w:tab w:val="left" w:pos="902"/>
        </w:tabs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74B5C36B" w14:textId="14194530" w:rsidR="003B14EA" w:rsidRPr="007B3F5E" w:rsidRDefault="003B14EA" w:rsidP="00E859C8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14:paraId="7C16E2B2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954F26" w14:textId="535CBD66" w:rsidR="003803BE" w:rsidRPr="007B3F5E" w:rsidRDefault="00C15ABC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A75509" w:rsidRPr="007B3F5E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7DAD33D" w14:textId="77777777" w:rsidR="009246CF" w:rsidRPr="007B3F5E" w:rsidRDefault="009246CF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</w:rPr>
      </w:pPr>
    </w:p>
    <w:p w14:paraId="5580B143" w14:textId="592D0B7F" w:rsidR="0088574A" w:rsidRPr="007B3F5E" w:rsidRDefault="0088574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ส่วนได้เสียที่ไม่มีอำนาจควบคุม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1D3D78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BF882C0" w14:textId="3208F6A3" w:rsidR="0088574A" w:rsidRPr="007B3F5E" w:rsidRDefault="0088574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000904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76E05" w:rsidRPr="007B3F5E">
        <w:rPr>
          <w:rFonts w:asciiTheme="majorBidi" w:hAnsiTheme="majorBidi" w:cstheme="majorBidi"/>
          <w:sz w:val="28"/>
          <w:szCs w:val="28"/>
          <w:cs/>
        </w:rPr>
        <w:t>เมื่อมี</w:t>
      </w:r>
      <w:r w:rsidRPr="007B3F5E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000904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000904" w:rsidRPr="007B3F5E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00C87" w:rsidRPr="007B3F5E">
        <w:rPr>
          <w:rFonts w:asciiTheme="majorBidi" w:hAnsiTheme="majorBidi" w:cstheme="majorBidi" w:hint="cs"/>
          <w:sz w:val="28"/>
          <w:szCs w:val="28"/>
          <w:cs/>
        </w:rPr>
        <w:t>หรือรับ</w:t>
      </w:r>
      <w:r w:rsidR="00000904" w:rsidRPr="007B3F5E">
        <w:rPr>
          <w:rFonts w:asciiTheme="majorBidi" w:hAnsiTheme="majorBidi" w:cstheme="majorBidi"/>
          <w:sz w:val="28"/>
          <w:szCs w:val="28"/>
          <w:cs/>
        </w:rPr>
        <w:t>จากการได้มา</w:t>
      </w:r>
      <w:r w:rsidR="00600C87" w:rsidRPr="007B3F5E">
        <w:rPr>
          <w:rFonts w:asciiTheme="majorBidi" w:hAnsiTheme="majorBidi" w:cstheme="majorBidi" w:hint="cs"/>
          <w:sz w:val="28"/>
          <w:szCs w:val="28"/>
          <w:cs/>
        </w:rPr>
        <w:t>หรือจำ</w:t>
      </w:r>
      <w:r w:rsidR="0048021F" w:rsidRPr="007B3F5E">
        <w:rPr>
          <w:rFonts w:asciiTheme="majorBidi" w:hAnsiTheme="majorBidi" w:cstheme="majorBidi" w:hint="cs"/>
          <w:sz w:val="28"/>
          <w:szCs w:val="28"/>
          <w:cs/>
        </w:rPr>
        <w:t>ห</w:t>
      </w:r>
      <w:r w:rsidR="00600C87" w:rsidRPr="007B3F5E">
        <w:rPr>
          <w:rFonts w:asciiTheme="majorBidi" w:hAnsiTheme="majorBidi" w:cstheme="majorBidi" w:hint="cs"/>
          <w:sz w:val="28"/>
          <w:szCs w:val="28"/>
          <w:cs/>
        </w:rPr>
        <w:t>น่ายไป</w:t>
      </w:r>
      <w:r w:rsidR="00000904" w:rsidRPr="007B3F5E">
        <w:rPr>
          <w:rFonts w:asciiTheme="majorBidi" w:hAnsiTheme="majorBidi" w:cstheme="majorBidi"/>
          <w:sz w:val="28"/>
          <w:szCs w:val="28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4D6F87" w:rsidRPr="007B3F5E">
        <w:rPr>
          <w:rFonts w:asciiTheme="majorBidi" w:hAnsiTheme="majorBidi" w:cstheme="majorBidi"/>
          <w:sz w:val="28"/>
          <w:szCs w:val="28"/>
          <w:cs/>
        </w:rPr>
        <w:t>ส่วนเกิน</w:t>
      </w:r>
      <w:r w:rsidR="004D6F87" w:rsidRPr="007B3F5E">
        <w:rPr>
          <w:rFonts w:asciiTheme="majorBidi" w:hAnsiTheme="majorBidi" w:cstheme="majorBidi"/>
          <w:sz w:val="28"/>
          <w:szCs w:val="28"/>
        </w:rPr>
        <w:t>/</w:t>
      </w:r>
      <w:r w:rsidR="004D6F87" w:rsidRPr="007B3F5E">
        <w:rPr>
          <w:rFonts w:asciiTheme="majorBidi" w:hAnsiTheme="majorBidi" w:cstheme="majorBidi"/>
          <w:sz w:val="28"/>
          <w:szCs w:val="28"/>
          <w:cs/>
        </w:rPr>
        <w:t>ส่วนต่ำกว่าทุนอื่น</w:t>
      </w:r>
      <w:r w:rsidRPr="007B3F5E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17BCEFC5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47213F" w14:textId="23AB5569" w:rsidR="00C15ABC" w:rsidRPr="007B3F5E" w:rsidRDefault="00C15ABC" w:rsidP="00E859C8">
      <w:pPr>
        <w:tabs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7B3F5E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1D34F12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26E4750" w14:textId="6A34AF2E" w:rsidR="004D6F87" w:rsidRPr="007B3F5E" w:rsidRDefault="004D6F87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000904" w:rsidRPr="007B3F5E">
        <w:rPr>
          <w:rFonts w:asciiTheme="majorBidi" w:hAnsiTheme="majorBidi" w:cstheme="majorBidi"/>
          <w:sz w:val="28"/>
          <w:szCs w:val="28"/>
          <w:cs/>
        </w:rPr>
        <w:t>ผล</w:t>
      </w:r>
      <w:r w:rsidRPr="007B3F5E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D66B933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D8025B7" w14:textId="77777777" w:rsidR="00C15ABC" w:rsidRPr="007B3F5E" w:rsidRDefault="00C15ABC" w:rsidP="00E859C8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33911B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AE1204" w14:textId="1CAC5259" w:rsidR="00647195" w:rsidRPr="007B3F5E" w:rsidRDefault="004D6F87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67B7651" w14:textId="77777777" w:rsidR="004103EB" w:rsidRPr="007B3F5E" w:rsidRDefault="004103EB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C31A156" w14:textId="279FA4A3" w:rsidR="004D6F87" w:rsidRPr="007B3F5E" w:rsidRDefault="004D6F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</w:t>
      </w:r>
      <w:r w:rsidR="00000904" w:rsidRPr="007B3F5E">
        <w:rPr>
          <w:rFonts w:asciiTheme="majorBidi" w:hAnsiTheme="majorBidi" w:cstheme="majorBidi"/>
          <w:sz w:val="28"/>
          <w:szCs w:val="28"/>
          <w:cs/>
        </w:rPr>
        <w:t>ในงบการเงินรวมด้วย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000904" w:rsidRPr="007B3F5E">
        <w:rPr>
          <w:rFonts w:asciiTheme="majorBidi" w:hAnsiTheme="majorBidi" w:cstheme="majorBidi"/>
          <w:sz w:val="28"/>
          <w:szCs w:val="28"/>
          <w:cs/>
        </w:rPr>
        <w:t xml:space="preserve">เงินปันผลรับ </w:t>
      </w:r>
      <w:r w:rsidRPr="007B3F5E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541EB524" w14:textId="5139E2BF" w:rsidR="003B14EA" w:rsidRPr="007B3F5E" w:rsidRDefault="003B14EA" w:rsidP="00E859C8">
      <w:pPr>
        <w:pStyle w:val="BodyText2"/>
        <w:ind w:left="540" w:firstLine="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39180803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8904EE" w14:textId="2DC803B3" w:rsidR="00E92CF4" w:rsidRPr="007B3F5E" w:rsidRDefault="00165C0C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ยอดคง</w:t>
      </w:r>
      <w:r w:rsidR="003B14EA" w:rsidRPr="007B3F5E">
        <w:rPr>
          <w:rFonts w:asciiTheme="majorBidi" w:hAnsiTheme="majorBidi" w:cstheme="majorBidi"/>
          <w:sz w:val="28"/>
          <w:szCs w:val="28"/>
          <w:cs/>
        </w:rPr>
        <w:t>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</w:t>
      </w:r>
      <w:r w:rsidR="003B14EA" w:rsidRPr="007B3F5E">
        <w:rPr>
          <w:rFonts w:asciiTheme="majorBidi" w:hAnsiTheme="majorBidi" w:cstheme="majorBidi"/>
          <w:spacing w:val="2"/>
          <w:sz w:val="28"/>
          <w:szCs w:val="28"/>
          <w:cs/>
        </w:rPr>
        <w:t>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5722DC7" w14:textId="477CE8DB" w:rsidR="008038A1" w:rsidRPr="007B3F5E" w:rsidRDefault="008038A1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lang w:val="th-TH"/>
        </w:rPr>
      </w:pPr>
    </w:p>
    <w:p w14:paraId="188F287B" w14:textId="4BEC257A" w:rsidR="00E92CF4" w:rsidRPr="007B3F5E" w:rsidRDefault="00E92CF4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  <w:r w:rsidR="00893C6F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 </w:t>
      </w:r>
      <w:r w:rsidR="006E747F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บริษัทร่วม</w:t>
      </w:r>
    </w:p>
    <w:p w14:paraId="6EA6A793" w14:textId="3B284F83" w:rsidR="004D6BB4" w:rsidRPr="007B3F5E" w:rsidRDefault="004D6BB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47F3806" w14:textId="0B5D97B9" w:rsidR="00893C6F" w:rsidRPr="007B3F5E" w:rsidRDefault="00E92CF4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4C94" w:rsidRPr="007B3F5E">
        <w:rPr>
          <w:rFonts w:asciiTheme="majorBidi" w:hAnsiTheme="majorBidi" w:cstheme="majorBidi"/>
          <w:sz w:val="28"/>
          <w:szCs w:val="28"/>
          <w:cs/>
        </w:rPr>
        <w:t>และ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</w:t>
      </w:r>
      <w:r w:rsidR="004103EB" w:rsidRPr="007B3F5E">
        <w:rPr>
          <w:rFonts w:asciiTheme="majorBidi" w:hAnsiTheme="majorBidi" w:cstheme="majorBidi"/>
          <w:sz w:val="28"/>
          <w:szCs w:val="28"/>
          <w:cs/>
        </w:rPr>
        <w:t xml:space="preserve"> ส่วนเงินลงทุน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ใน</w:t>
      </w:r>
      <w:r w:rsidR="004103EB" w:rsidRPr="007B3F5E">
        <w:rPr>
          <w:rFonts w:asciiTheme="majorBidi" w:hAnsiTheme="majorBidi" w:cstheme="majorBidi"/>
          <w:sz w:val="28"/>
          <w:szCs w:val="28"/>
          <w:cs/>
        </w:rPr>
        <w:t>บริษัทร่วมในงบการเงินรวม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7B3F5E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4103EB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2092388D" w14:textId="77777777" w:rsidR="006D40B4" w:rsidRPr="007B3F5E" w:rsidRDefault="006D40B4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A77A918" w14:textId="77777777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2B9EA668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0F5B97E" w14:textId="5BB9900C" w:rsidR="008E448D" w:rsidRPr="007B3F5E" w:rsidRDefault="008E448D" w:rsidP="00E859C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 xml:space="preserve">ของแต่ละบริษัทในกลุ่มบริษัท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A497BF7" w14:textId="77777777" w:rsidR="008E448D" w:rsidRPr="007B3F5E" w:rsidRDefault="008E448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FEE9D95" w14:textId="3C78E124" w:rsidR="005D6476" w:rsidRPr="007B3F5E" w:rsidRDefault="008E448D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D6476" w:rsidRPr="007B3F5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6476"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893C6F"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5D6476"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จะรับรู้เข้ากำไรขาดทุนเบ็ดเสร็จอื่น  </w:t>
      </w:r>
    </w:p>
    <w:p w14:paraId="04620669" w14:textId="6FDFA1FF" w:rsidR="00020E17" w:rsidRPr="007B3F5E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/>
        </w:rPr>
      </w:pPr>
    </w:p>
    <w:p w14:paraId="281427B0" w14:textId="227FFF8B" w:rsidR="00020E17" w:rsidRPr="007B3F5E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หน่วยงานในต่างประเทศ  </w:t>
      </w:r>
    </w:p>
    <w:p w14:paraId="237B335E" w14:textId="77777777" w:rsidR="00020E17" w:rsidRPr="007B3F5E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color w:val="000000" w:themeColor="text1"/>
        </w:rPr>
      </w:pPr>
    </w:p>
    <w:p w14:paraId="6DFEA0B2" w14:textId="77777777" w:rsidR="00D753DA" w:rsidRPr="007B3F5E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395E4B5" w14:textId="77777777" w:rsidR="00D753DA" w:rsidRPr="007B3F5E" w:rsidRDefault="00D753D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</w:rPr>
      </w:pPr>
    </w:p>
    <w:p w14:paraId="1580100C" w14:textId="6E70E416" w:rsidR="00D753DA" w:rsidRPr="007B3F5E" w:rsidRDefault="00D753D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2737BD"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จะรับรู้ในกำไร</w:t>
      </w:r>
      <w:r w:rsidR="00AA1233"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ขาดทุนเ</w:t>
      </w:r>
      <w:r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บ็ดเสร็จอื่น และแสดงเป็น</w:t>
      </w:r>
      <w:r w:rsidR="00AA1233"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สำรอง</w:t>
      </w:r>
      <w:r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การแปลงค่า</w:t>
      </w:r>
      <w:r w:rsidR="00C65858"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</w:t>
      </w:r>
      <w:r w:rsidRPr="007B3F5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ในส่วนของผู้ถือหุ้น จนกว่ามีการจำหน่ายเงินลงทุนนั้นออกไป </w:t>
      </w:r>
    </w:p>
    <w:p w14:paraId="284340F6" w14:textId="5C67C24D" w:rsidR="00020E17" w:rsidRPr="007B3F5E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7B3F5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14:paraId="7156B436" w14:textId="4E0E90F2" w:rsidR="00020E17" w:rsidRPr="007B3F5E" w:rsidRDefault="00020E17" w:rsidP="00E859C8">
      <w:pPr>
        <w:spacing w:line="240" w:lineRule="auto"/>
        <w:jc w:val="left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03406A14" w14:textId="5C767EB6" w:rsidR="00AA717D" w:rsidRPr="007B3F5E" w:rsidRDefault="00AA717D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6982F08F" w14:textId="5F538DBE" w:rsidR="00AA717D" w:rsidRPr="007B3F5E" w:rsidRDefault="00AA717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6D01DFBA" w14:textId="1A572A1C" w:rsidR="00AA717D" w:rsidRPr="007B3F5E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1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33D0A33" w14:textId="77777777" w:rsidR="003E18F8" w:rsidRPr="007B3F5E" w:rsidRDefault="003E18F8" w:rsidP="00E859C8">
      <w:pPr>
        <w:pStyle w:val="BodyText"/>
        <w:spacing w:after="0"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BF0C699" w14:textId="5DFB60EC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FF0000"/>
          <w:sz w:val="28"/>
          <w:szCs w:val="28"/>
        </w:rPr>
      </w:pPr>
      <w:bookmarkStart w:id="0" w:name="_Hlk65750396"/>
      <w:r w:rsidRPr="007B3F5E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ออก</w:t>
      </w:r>
      <w:r w:rsidR="00EC2608" w:rsidRPr="007B3F5E">
        <w:rPr>
          <w:rFonts w:asciiTheme="majorBidi" w:hAnsiTheme="majorBidi" w:cstheme="majorBidi" w:hint="cs"/>
          <w:sz w:val="28"/>
          <w:szCs w:val="28"/>
          <w:cs/>
        </w:rPr>
        <w:t>โด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ย</w:t>
      </w: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อื่นๆ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(นอกเหนือจากลูกหนี้การค้า (ดูหมายเหตุข้อ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(ฉ)</w:t>
      </w:r>
      <w:r w:rsidR="00640889" w:rsidRPr="007B3F5E">
        <w:rPr>
          <w:rFonts w:asciiTheme="majorBidi" w:hAnsiTheme="majorBidi" w:cstheme="majorBidi"/>
          <w:sz w:val="28"/>
          <w:szCs w:val="28"/>
        </w:rPr>
        <w:t>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เมื่อเริ่มแรก</w:t>
      </w:r>
      <w:r w:rsidRPr="007B3F5E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 xml:space="preserve"> ทั้งนี้สินทรัพย์ทางการเงินและหนี้สินทางการเงินที่ไม่ได้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</w:t>
      </w:r>
      <w:bookmarkEnd w:id="0"/>
      <w:r w:rsidR="00B94094" w:rsidRPr="007B3F5E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="00893C6F" w:rsidRPr="007B3F5E">
        <w:rPr>
          <w:rFonts w:asciiTheme="majorBidi" w:hAnsiTheme="majorBidi" w:cstheme="majorBidi"/>
          <w:color w:val="000000"/>
          <w:sz w:val="28"/>
          <w:szCs w:val="28"/>
          <w:cs/>
        </w:rPr>
        <w:t>จะรวมหรือหัก</w:t>
      </w:r>
      <w:r w:rsidRPr="007B3F5E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A33B86" w:rsidRPr="007B3F5E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A21FF0" w:rsidRPr="007B3F5E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A33B86" w:rsidRPr="007B3F5E">
        <w:rPr>
          <w:rFonts w:asciiTheme="majorBidi" w:hAnsiTheme="majorBidi" w:cstheme="majorBidi" w:hint="cs"/>
          <w:sz w:val="28"/>
          <w:szCs w:val="28"/>
          <w:cs/>
        </w:rPr>
        <w:t>ออกตราสาร</w:t>
      </w:r>
      <w:r w:rsidR="00893C6F" w:rsidRPr="007B3F5E">
        <w:rPr>
          <w:rFonts w:asciiTheme="majorBidi" w:hAnsiTheme="majorBidi" w:cstheme="majorBidi"/>
          <w:sz w:val="28"/>
          <w:szCs w:val="28"/>
          <w:cs/>
        </w:rPr>
        <w:t>ด้วย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5F4A9DE" w14:textId="13E6B696" w:rsidR="009A6528" w:rsidRPr="007B3F5E" w:rsidRDefault="009A6528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15B42165" w14:textId="1F48C685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5175629" w14:textId="77777777" w:rsidR="00C06787" w:rsidRPr="007B3F5E" w:rsidRDefault="00C06787" w:rsidP="00E859C8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3C5183B3" w14:textId="5EDBF830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</w:t>
      </w:r>
      <w:r w:rsidRPr="007B3F5E">
        <w:rPr>
          <w:rFonts w:asciiTheme="majorBidi" w:hAnsiTheme="majorBidi" w:cstheme="majorBidi"/>
          <w:sz w:val="28"/>
          <w:szCs w:val="28"/>
          <w:cs/>
        </w:rPr>
        <w:t>จ่าย</w:t>
      </w:r>
      <w:r w:rsidR="00893C6F"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</w:t>
      </w:r>
      <w:r w:rsidR="008C66DA" w:rsidRPr="007B3F5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1ED3E89D" w14:textId="77777777" w:rsidR="001D26A6" w:rsidRPr="007B3F5E" w:rsidRDefault="001D26A6" w:rsidP="00E859C8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8"/>
        </w:rPr>
      </w:pPr>
    </w:p>
    <w:p w14:paraId="2004EDC9" w14:textId="19B0084A" w:rsidR="00AA717D" w:rsidRPr="007B3F5E" w:rsidRDefault="001D26A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FFAF32D" w14:textId="5CDB17F0" w:rsidR="00893C6F" w:rsidRPr="007B3F5E" w:rsidRDefault="00893C6F" w:rsidP="00E859C8">
      <w:pPr>
        <w:pStyle w:val="BodyText"/>
        <w:tabs>
          <w:tab w:val="left" w:pos="1260"/>
        </w:tabs>
        <w:spacing w:after="0" w:line="240" w:lineRule="auto"/>
        <w:ind w:left="1267" w:hanging="367"/>
        <w:rPr>
          <w:rFonts w:asciiTheme="majorBidi" w:hAnsiTheme="majorBidi" w:cstheme="majorBidi"/>
          <w:sz w:val="22"/>
          <w:szCs w:val="22"/>
        </w:rPr>
      </w:pPr>
    </w:p>
    <w:p w14:paraId="65AC5316" w14:textId="38201FB6" w:rsidR="00AA717D" w:rsidRPr="007B3F5E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2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659A3D3" w14:textId="77777777" w:rsidR="003E18F8" w:rsidRPr="007B3F5E" w:rsidRDefault="003E18F8" w:rsidP="00E859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1EFC6F74" w14:textId="59EA5C53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Pr="007B3F5E">
        <w:rPr>
          <w:rFonts w:asciiTheme="majorBidi" w:hAnsiTheme="majorBidi" w:cstheme="majorBidi"/>
          <w:sz w:val="28"/>
          <w:szCs w:val="28"/>
          <w:cs/>
        </w:rPr>
        <w:t>ความ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54C744E" w14:textId="77777777" w:rsidR="00AA717D" w:rsidRPr="007B3F5E" w:rsidRDefault="00AA717D" w:rsidP="00E859C8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color w:val="000000"/>
        </w:rPr>
      </w:pPr>
    </w:p>
    <w:p w14:paraId="17C92363" w14:textId="77777777" w:rsidR="00832463" w:rsidRPr="007B3F5E" w:rsidRDefault="00832463">
      <w:pPr>
        <w:spacing w:line="240" w:lineRule="auto"/>
        <w:jc w:val="lef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7116B2E5" w14:textId="255DBA84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9A6528" w:rsidRPr="007B3F5E">
        <w:rPr>
          <w:rFonts w:asciiTheme="majorBidi" w:hAnsiTheme="majorBidi" w:cstheme="majorBidi"/>
          <w:color w:val="000000"/>
          <w:sz w:val="28"/>
          <w:szCs w:val="28"/>
        </w:rPr>
        <w:br/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ED9DDE0" w14:textId="77777777" w:rsidR="00AA717D" w:rsidRPr="007B3F5E" w:rsidRDefault="00AA717D" w:rsidP="00E859C8">
      <w:pPr>
        <w:pStyle w:val="BodyText2"/>
        <w:tabs>
          <w:tab w:val="left" w:pos="1530"/>
        </w:tabs>
        <w:ind w:left="900" w:right="43" w:firstLine="0"/>
        <w:jc w:val="thaiDistribute"/>
        <w:rPr>
          <w:rFonts w:asciiTheme="majorBidi" w:hAnsiTheme="majorBidi" w:cstheme="majorBidi"/>
          <w:color w:val="000000"/>
        </w:rPr>
      </w:pPr>
    </w:p>
    <w:p w14:paraId="57219664" w14:textId="569B9A3F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ผลต่าง</w:t>
      </w:r>
      <w:r w:rsidRPr="007B3F5E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E936720" w14:textId="10841BEA" w:rsidR="00AA717D" w:rsidRPr="007B3F5E" w:rsidRDefault="00AA717D" w:rsidP="00E859C8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2"/>
          <w:szCs w:val="22"/>
        </w:rPr>
      </w:pPr>
    </w:p>
    <w:p w14:paraId="37E80693" w14:textId="47E0A277" w:rsidR="00AA717D" w:rsidRPr="007B3F5E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7B3F5E">
        <w:rPr>
          <w:rFonts w:asciiTheme="majorBidi" w:hAnsiTheme="majorBidi" w:cstheme="majorBidi"/>
          <w:sz w:val="28"/>
          <w:szCs w:val="28"/>
          <w:cs/>
        </w:rPr>
        <w:t>ทาง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EB325C" w14:textId="77777777" w:rsidR="00174737" w:rsidRPr="007B3F5E" w:rsidRDefault="00174737" w:rsidP="00E859C8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4EABBBBD" w14:textId="22D1D1B1" w:rsidR="00AA717D" w:rsidRPr="007B3F5E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3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="009246CF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52B9A38F" w14:textId="77777777" w:rsidR="003E18F8" w:rsidRPr="007B3F5E" w:rsidRDefault="003E18F8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166CFD38" w14:textId="3CD1154C" w:rsidR="004B7B9C" w:rsidRPr="007B3F5E" w:rsidRDefault="004B7B9C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Pr="007B3F5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B17D5A" w:rsidRPr="007B3F5E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color w:val="000000"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>))</w:t>
      </w:r>
    </w:p>
    <w:p w14:paraId="7DF9BB73" w14:textId="447E0C24" w:rsidR="00C06787" w:rsidRPr="007B3F5E" w:rsidRDefault="00C06787" w:rsidP="00E859C8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2A54810E" w14:textId="5279C0E6" w:rsidR="005D6476" w:rsidRPr="007B3F5E" w:rsidRDefault="005D6476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4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AD979D2" w14:textId="77777777" w:rsidR="005D6476" w:rsidRPr="007B3F5E" w:rsidRDefault="005D6476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2C1D9079" w14:textId="3EEB70EA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9578E8E" w14:textId="77777777" w:rsidR="00020E17" w:rsidRPr="007B3F5E" w:rsidRDefault="00020E17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17D0A1A1" w14:textId="79CB65D9" w:rsidR="00020E17" w:rsidRPr="007B3F5E" w:rsidRDefault="00020E17" w:rsidP="00BF280B">
      <w:pPr>
        <w:pStyle w:val="BodyText"/>
        <w:spacing w:after="0" w:line="240" w:lineRule="auto"/>
        <w:ind w:left="1080"/>
        <w:rPr>
          <w:rFonts w:ascii="Angsana New" w:hAnsi="Angsana New"/>
          <w:i/>
          <w:iCs/>
          <w:color w:val="000000"/>
          <w:sz w:val="28"/>
          <w:szCs w:val="28"/>
        </w:rPr>
      </w:pPr>
      <w:r w:rsidRPr="007B3F5E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</w:p>
    <w:p w14:paraId="605C973E" w14:textId="77777777" w:rsidR="00D753DA" w:rsidRPr="007B3F5E" w:rsidRDefault="00D753DA" w:rsidP="00E859C8">
      <w:pPr>
        <w:pStyle w:val="BodyText"/>
        <w:tabs>
          <w:tab w:val="left" w:pos="1350"/>
        </w:tabs>
        <w:spacing w:after="0" w:line="240" w:lineRule="auto"/>
        <w:ind w:left="990"/>
        <w:rPr>
          <w:rFonts w:ascii="Angsana New" w:hAnsi="Angsana New"/>
          <w:i/>
          <w:iCs/>
          <w:color w:val="000000"/>
          <w:sz w:val="22"/>
          <w:szCs w:val="22"/>
          <w:cs/>
        </w:rPr>
      </w:pPr>
    </w:p>
    <w:p w14:paraId="39D5663F" w14:textId="233F4F1A" w:rsidR="00020E17" w:rsidRPr="007B3F5E" w:rsidRDefault="00020E17" w:rsidP="00BF280B">
      <w:pPr>
        <w:pStyle w:val="BodyText"/>
        <w:spacing w:after="0" w:line="240" w:lineRule="auto"/>
        <w:ind w:left="1080"/>
        <w:rPr>
          <w:rFonts w:ascii="Angsana New" w:hAnsi="Angsana New"/>
          <w:color w:val="000000"/>
          <w:sz w:val="28"/>
          <w:szCs w:val="28"/>
        </w:rPr>
      </w:pPr>
      <w:r w:rsidRPr="007B3F5E">
        <w:rPr>
          <w:rFonts w:ascii="Angsana New" w:hAnsi="Angsana New"/>
          <w:color w:val="000000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</w:t>
      </w:r>
      <w:r w:rsidRPr="007B3F5E">
        <w:rPr>
          <w:rFonts w:ascii="Angsana New" w:hAnsi="Angsana New" w:hint="cs"/>
          <w:color w:val="000000"/>
          <w:sz w:val="28"/>
          <w:szCs w:val="28"/>
          <w:cs/>
        </w:rPr>
        <w:t xml:space="preserve">   </w:t>
      </w:r>
      <w:r w:rsidRPr="007B3F5E">
        <w:rPr>
          <w:rFonts w:ascii="Angsana New" w:hAnsi="Angsana New"/>
          <w:color w:val="000000"/>
          <w:sz w:val="28"/>
          <w:szCs w:val="28"/>
          <w:cs/>
        </w:rPr>
        <w:t>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</w:t>
      </w:r>
      <w:r w:rsidRPr="007B3F5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3F5E">
        <w:rPr>
          <w:rFonts w:ascii="Angsana New" w:hAnsi="Angsana New"/>
          <w:color w:val="000000"/>
          <w:sz w:val="28"/>
          <w:szCs w:val="28"/>
          <w:cs/>
        </w:rPr>
        <w:t>ความเสี่ยงจะได้รับการปรับปรุง</w:t>
      </w:r>
      <w:r w:rsidRPr="007B3F5E">
        <w:rPr>
          <w:rFonts w:ascii="Angsana New" w:hAnsi="Angsana New" w:hint="cs"/>
          <w:color w:val="000000"/>
          <w:sz w:val="28"/>
          <w:szCs w:val="28"/>
          <w:cs/>
        </w:rPr>
        <w:t>เมื่อมี</w:t>
      </w:r>
      <w:r w:rsidRPr="007B3F5E">
        <w:rPr>
          <w:rFonts w:ascii="Angsana New" w:hAnsi="Angsana New"/>
          <w:color w:val="000000"/>
          <w:sz w:val="28"/>
          <w:szCs w:val="28"/>
          <w:cs/>
        </w:rPr>
        <w:t>การเปลี่ยนแปลง</w:t>
      </w:r>
      <w:r w:rsidRPr="007B3F5E">
        <w:rPr>
          <w:rFonts w:ascii="Angsana New" w:hAnsi="Angsana New" w:hint="cs"/>
          <w:color w:val="000000"/>
          <w:sz w:val="28"/>
          <w:szCs w:val="28"/>
          <w:cs/>
        </w:rPr>
        <w:t>ในเรื่อง</w:t>
      </w:r>
      <w:r w:rsidRPr="007B3F5E">
        <w:rPr>
          <w:rFonts w:ascii="Angsana New" w:hAnsi="Angsana New"/>
          <w:color w:val="000000"/>
          <w:sz w:val="28"/>
          <w:szCs w:val="28"/>
          <w:cs/>
        </w:rPr>
        <w:t xml:space="preserve">ต่อไปนี้ </w:t>
      </w:r>
    </w:p>
    <w:p w14:paraId="41A1707A" w14:textId="77777777" w:rsidR="00D753DA" w:rsidRPr="007B3F5E" w:rsidRDefault="00D753DA" w:rsidP="00E859C8">
      <w:pPr>
        <w:spacing w:line="240" w:lineRule="auto"/>
        <w:ind w:left="990" w:right="-45"/>
        <w:rPr>
          <w:rFonts w:ascii="Angsana New" w:hAnsi="Angsana New"/>
          <w:color w:val="000000"/>
          <w:sz w:val="24"/>
          <w:szCs w:val="24"/>
        </w:rPr>
      </w:pPr>
    </w:p>
    <w:p w14:paraId="4AC040AC" w14:textId="77777777" w:rsidR="00020E17" w:rsidRPr="007B3F5E" w:rsidRDefault="00020E17" w:rsidP="00BF280B">
      <w:pPr>
        <w:pStyle w:val="ListParagraph"/>
        <w:numPr>
          <w:ilvl w:val="0"/>
          <w:numId w:val="41"/>
        </w:numPr>
        <w:spacing w:line="240" w:lineRule="auto"/>
        <w:ind w:left="1350" w:right="-45" w:hanging="270"/>
        <w:contextualSpacing/>
        <w:rPr>
          <w:rFonts w:ascii="Angsana New" w:hAnsi="Angsana New"/>
          <w:color w:val="000000"/>
          <w:sz w:val="28"/>
          <w:szCs w:val="28"/>
        </w:rPr>
      </w:pPr>
      <w:r w:rsidRPr="007B3F5E">
        <w:rPr>
          <w:rFonts w:ascii="Angsana New" w:hAnsi="Angsana New"/>
          <w:color w:val="000000"/>
          <w:sz w:val="28"/>
          <w:szCs w:val="28"/>
          <w:cs/>
        </w:rPr>
        <w:lastRenderedPageBreak/>
        <w:t>การกำหนดอัตราดอกเบี้ยอ้างอิงทางเลือกสำหรับความเสี่ยงที่ป้องกัน</w:t>
      </w:r>
    </w:p>
    <w:p w14:paraId="4C7DF2C1" w14:textId="77777777" w:rsidR="00020E17" w:rsidRPr="007B3F5E" w:rsidRDefault="00020E17" w:rsidP="00BF280B">
      <w:pPr>
        <w:pStyle w:val="ListParagraph"/>
        <w:numPr>
          <w:ilvl w:val="0"/>
          <w:numId w:val="41"/>
        </w:numPr>
        <w:spacing w:line="240" w:lineRule="auto"/>
        <w:ind w:left="1350" w:right="-45" w:hanging="270"/>
        <w:contextualSpacing/>
        <w:rPr>
          <w:rFonts w:ascii="Angsana New" w:hAnsi="Angsana New"/>
          <w:color w:val="000000"/>
          <w:sz w:val="28"/>
          <w:szCs w:val="28"/>
        </w:rPr>
      </w:pPr>
      <w:r w:rsidRPr="007B3F5E">
        <w:rPr>
          <w:rFonts w:ascii="Angsana New" w:hAnsi="Angsana New"/>
          <w:color w:val="000000"/>
          <w:sz w:val="28"/>
          <w:szCs w:val="28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47DDB625" w14:textId="10630C48" w:rsidR="00020E17" w:rsidRPr="007B3F5E" w:rsidRDefault="00020E17" w:rsidP="00BF280B">
      <w:pPr>
        <w:pStyle w:val="BodyText"/>
        <w:numPr>
          <w:ilvl w:val="0"/>
          <w:numId w:val="41"/>
        </w:numPr>
        <w:spacing w:after="0" w:line="240" w:lineRule="auto"/>
        <w:ind w:left="1350" w:hanging="270"/>
        <w:rPr>
          <w:rFonts w:ascii="Angsana New" w:hAnsi="Angsana New"/>
          <w:color w:val="000000"/>
          <w:sz w:val="20"/>
          <w:szCs w:val="20"/>
        </w:rPr>
      </w:pPr>
      <w:r w:rsidRPr="007B3F5E">
        <w:rPr>
          <w:rFonts w:ascii="Angsana New" w:hAnsi="Angsana New"/>
          <w:color w:val="000000"/>
          <w:sz w:val="28"/>
          <w:szCs w:val="28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  <w:r w:rsidRPr="007B3F5E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5A3013F7" w14:textId="77777777" w:rsidR="00D753DA" w:rsidRPr="007B3F5E" w:rsidRDefault="00D753DA" w:rsidP="00E859C8">
      <w:pPr>
        <w:pStyle w:val="BodyText"/>
        <w:tabs>
          <w:tab w:val="left" w:pos="1350"/>
        </w:tabs>
        <w:spacing w:after="0" w:line="240" w:lineRule="auto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1FA1871B" w14:textId="682A003C" w:rsidR="00020E17" w:rsidRPr="007B3F5E" w:rsidRDefault="00020E17" w:rsidP="00BF280B">
      <w:pPr>
        <w:pStyle w:val="BodyText"/>
        <w:spacing w:after="0" w:line="240" w:lineRule="auto"/>
        <w:ind w:left="1080"/>
        <w:rPr>
          <w:rFonts w:ascii="Angsana New" w:hAnsi="Angsana New"/>
          <w:color w:val="000000"/>
          <w:sz w:val="28"/>
          <w:szCs w:val="28"/>
        </w:rPr>
      </w:pPr>
      <w:r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</w:t>
      </w:r>
      <w:r w:rsidRPr="007B3F5E">
        <w:rPr>
          <w:rFonts w:ascii="Angsana New" w:hAnsi="Angsana New"/>
          <w:color w:val="000000"/>
          <w:sz w:val="28"/>
          <w:szCs w:val="28"/>
          <w:cs/>
        </w:rPr>
        <w:t xml:space="preserve">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12C8CC3C" w14:textId="77777777" w:rsidR="00020E17" w:rsidRPr="007B3F5E" w:rsidRDefault="00020E17" w:rsidP="00E859C8">
      <w:pPr>
        <w:pStyle w:val="BodyText"/>
        <w:tabs>
          <w:tab w:val="left" w:pos="1350"/>
        </w:tabs>
        <w:spacing w:after="0" w:line="240" w:lineRule="auto"/>
        <w:ind w:left="990"/>
        <w:rPr>
          <w:rFonts w:ascii="Angsana New" w:hAnsi="Angsana New"/>
          <w:color w:val="000000"/>
          <w:sz w:val="22"/>
          <w:szCs w:val="22"/>
        </w:rPr>
      </w:pPr>
    </w:p>
    <w:p w14:paraId="3C4FE0D4" w14:textId="2A08CA9B" w:rsidR="00020E17" w:rsidRPr="007B3F5E" w:rsidRDefault="00020E17" w:rsidP="00BF280B">
      <w:pPr>
        <w:pStyle w:val="BodyText"/>
        <w:spacing w:after="0" w:line="240" w:lineRule="auto"/>
        <w:ind w:left="1080"/>
        <w:rPr>
          <w:rFonts w:ascii="Angsana New" w:hAnsi="Angsana New" w:cs="Angsana New"/>
          <w:color w:val="000000"/>
          <w:sz w:val="28"/>
          <w:szCs w:val="28"/>
        </w:rPr>
      </w:pPr>
      <w:r w:rsidRPr="007B3F5E">
        <w:rPr>
          <w:rFonts w:ascii="Angsana New" w:hAnsi="Angsana New" w:cs="Angsana New"/>
          <w:color w:val="000000"/>
          <w:sz w:val="28"/>
          <w:szCs w:val="28"/>
          <w:cs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</w:t>
      </w:r>
      <w:r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</w:t>
      </w:r>
      <w:r w:rsidR="007864A1"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ท</w:t>
      </w:r>
      <w:r w:rsidRPr="007B3F5E">
        <w:rPr>
          <w:rFonts w:ascii="Angsana New" w:hAnsi="Angsana New" w:cs="Angsana New"/>
          <w:color w:val="000000"/>
          <w:sz w:val="28"/>
          <w:szCs w:val="28"/>
          <w:cs/>
        </w:rPr>
        <w:t>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</w:t>
      </w:r>
      <w:r w:rsidR="00334109" w:rsidRPr="007B3F5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7B3F5E">
        <w:rPr>
          <w:rFonts w:ascii="Angsana New" w:hAnsi="Angsana New" w:cs="Angsana New"/>
          <w:color w:val="000000"/>
          <w:sz w:val="28"/>
          <w:szCs w:val="28"/>
          <w:cs/>
        </w:rPr>
        <w:t xml:space="preserve"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5F710659" w14:textId="77777777" w:rsidR="00020E17" w:rsidRPr="007B3F5E" w:rsidRDefault="00020E17" w:rsidP="00E859C8">
      <w:pPr>
        <w:pStyle w:val="BodyText"/>
        <w:tabs>
          <w:tab w:val="left" w:pos="1350"/>
        </w:tabs>
        <w:spacing w:after="0" w:line="240" w:lineRule="auto"/>
        <w:ind w:left="990"/>
        <w:rPr>
          <w:rFonts w:ascii="Angsana New" w:hAnsi="Angsana New" w:cs="Angsana New"/>
          <w:color w:val="000000"/>
          <w:sz w:val="22"/>
          <w:szCs w:val="22"/>
        </w:rPr>
      </w:pPr>
    </w:p>
    <w:p w14:paraId="60B883D0" w14:textId="16F0F4FB" w:rsidR="00B813B5" w:rsidRPr="007B3F5E" w:rsidRDefault="00020E17" w:rsidP="00BF280B">
      <w:pPr>
        <w:pStyle w:val="BodyText"/>
        <w:spacing w:after="0" w:line="240" w:lineRule="auto"/>
        <w:ind w:left="1080"/>
        <w:rPr>
          <w:rFonts w:ascii="Angsana New" w:hAnsi="Angsana New" w:cs="Angsana New"/>
          <w:color w:val="000000"/>
          <w:sz w:val="28"/>
          <w:szCs w:val="28"/>
        </w:rPr>
      </w:pPr>
      <w:r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</w:t>
      </w:r>
      <w:r w:rsidRPr="007B3F5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</w:t>
      </w:r>
      <w:r w:rsidRPr="007B3F5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</w:t>
      </w:r>
      <w:r w:rsidR="00BA28D1"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ถือ</w:t>
      </w:r>
      <w:r w:rsidRPr="007B3F5E">
        <w:rPr>
          <w:rFonts w:ascii="Angsana New" w:hAnsi="Angsana New" w:cs="Angsana New" w:hint="cs"/>
          <w:color w:val="000000"/>
          <w:sz w:val="28"/>
          <w:szCs w:val="28"/>
          <w:cs/>
        </w:rPr>
        <w:t>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  <w:r w:rsidRPr="007B3F5E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14:paraId="28E2973C" w14:textId="77777777" w:rsidR="00020E17" w:rsidRPr="007B3F5E" w:rsidRDefault="00020E17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47A47455" w14:textId="32ED9D4E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การป้องกันความเสี่ยงในกระแสเงินสด </w:t>
      </w:r>
    </w:p>
    <w:p w14:paraId="0B0FC06B" w14:textId="77777777" w:rsidR="005D6476" w:rsidRPr="007B3F5E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76556CAF" w14:textId="77777777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6376F08" w14:textId="77777777" w:rsidR="005D6476" w:rsidRPr="007B3F5E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  <w:cs/>
        </w:rPr>
      </w:pPr>
    </w:p>
    <w:p w14:paraId="57AB70AE" w14:textId="77777777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7B3F5E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7B3F5E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ป้องกันความเสี่ยงสำหรับความสัมพันธ์ในการป้องกันความเสี่ยงในกระแสเงินสด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670E96D4" w14:textId="77777777" w:rsidR="005D6476" w:rsidRPr="007B3F5E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35BD3821" w14:textId="77777777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2CDCAA4B" w14:textId="77777777" w:rsidR="00F44F0A" w:rsidRPr="007B3F5E" w:rsidRDefault="00F44F0A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40217406" w14:textId="77777777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02AA882" w14:textId="77777777" w:rsidR="00472259" w:rsidRPr="007B3F5E" w:rsidRDefault="00472259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27E1A1B2" w14:textId="32A49F57" w:rsidR="005D6476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60501DC" w14:textId="77777777" w:rsidR="005D6476" w:rsidRPr="007B3F5E" w:rsidRDefault="005D6476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21233DC" w14:textId="780329F4" w:rsidR="006949A0" w:rsidRPr="007B3F5E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99C73B3" w14:textId="0BC5A831" w:rsidR="001D26A6" w:rsidRPr="007B3F5E" w:rsidRDefault="001D26A6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F59CF88" w14:textId="0F4AEA56" w:rsidR="001D26A6" w:rsidRPr="007B3F5E" w:rsidRDefault="001D26A6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(ง</w:t>
      </w:r>
      <w:r w:rsidR="000718B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5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9246CF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970B69E" w14:textId="741ACE98" w:rsidR="001D26A6" w:rsidRPr="007B3F5E" w:rsidRDefault="001D26A6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A2B4EDD" w14:textId="79D92B43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A7D704A" w14:textId="77777777" w:rsidR="00DD2618" w:rsidRPr="007B3F5E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949B866" w14:textId="5820AFAA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C340203" w14:textId="77777777" w:rsidR="00DD2618" w:rsidRPr="007B3F5E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023E0895" w14:textId="77777777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0DBE74A" w14:textId="0023E90D" w:rsidR="00210912" w:rsidRPr="007B3F5E" w:rsidRDefault="00210912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7B3F5E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F44CD57" w14:textId="0D60A032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</w:t>
      </w:r>
    </w:p>
    <w:p w14:paraId="7D8649B6" w14:textId="77777777" w:rsidR="00DD2618" w:rsidRPr="007B3F5E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23C6B36B" w14:textId="1F72CD91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900A4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56035C" w:rsidRPr="007B3F5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82DBD" w:rsidRPr="007B3F5E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="0056035C" w:rsidRPr="007B3F5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และ </w:t>
      </w:r>
      <w:r w:rsidR="0056035C" w:rsidRPr="007B3F5E">
        <w:rPr>
          <w:rFonts w:asciiTheme="majorBidi" w:hAnsiTheme="majorBidi" w:cstheme="majorBidi"/>
          <w:sz w:val="28"/>
          <w:szCs w:val="28"/>
        </w:rPr>
        <w:t>60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38CED75C" w14:textId="4F8F3DE5" w:rsidR="009246CF" w:rsidRPr="007B3F5E" w:rsidRDefault="009246CF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1375C723" w14:textId="7E41AE76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8655385" w14:textId="151B0375" w:rsidR="00DD2618" w:rsidRPr="007B3F5E" w:rsidRDefault="00DD2618" w:rsidP="00E859C8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-</w:t>
      </w:r>
      <w:r w:rsidRPr="007B3F5E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</w:t>
      </w:r>
      <w:r w:rsidR="009246CF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เบี้ย เช่น การยึดหลักประกัน (หากมีการวางหลักประกัน) หรือ </w:t>
      </w:r>
    </w:p>
    <w:p w14:paraId="5241EBEF" w14:textId="313FAF0A" w:rsidR="00DD2618" w:rsidRPr="007B3F5E" w:rsidRDefault="00DD2618" w:rsidP="00E859C8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-</w:t>
      </w:r>
      <w:r w:rsidRPr="007B3F5E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0900A4" w:rsidRPr="007B3F5E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วัน</w:t>
      </w:r>
      <w:r w:rsidR="00782DBD" w:rsidRPr="007B3F5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82DBD" w:rsidRPr="007B3F5E">
        <w:rPr>
          <w:rFonts w:asciiTheme="majorBidi" w:hAnsiTheme="majorBidi" w:cstheme="majorBidi"/>
          <w:sz w:val="28"/>
          <w:szCs w:val="28"/>
        </w:rPr>
        <w:t xml:space="preserve">120 </w:t>
      </w:r>
      <w:r w:rsidR="00782DBD" w:rsidRPr="007B3F5E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460508C4" w14:textId="77777777" w:rsidR="00DD2618" w:rsidRPr="007B3F5E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4A2E11FB" w14:textId="3139EFC7" w:rsidR="00DD2618" w:rsidRPr="007B3F5E" w:rsidRDefault="00DD2618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6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6474AEA9" w14:textId="77777777" w:rsidR="00DD2618" w:rsidRPr="007B3F5E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6C131EE" w14:textId="1B4DF3F3" w:rsidR="001D26A6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947CCF" w14:textId="77777777" w:rsidR="00CB1657" w:rsidRPr="007B3F5E" w:rsidRDefault="00CB1657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51312C90" w14:textId="104FAAE9" w:rsidR="00DD2618" w:rsidRPr="007B3F5E" w:rsidRDefault="00DD2618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ง.</w:t>
      </w:r>
      <w:r w:rsidR="00B17D5A" w:rsidRPr="007B3F5E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7</w:t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7B3F5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0B17D44" w14:textId="77777777" w:rsidR="00DD2618" w:rsidRPr="007B3F5E" w:rsidRDefault="00DD2618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4F1E1C51" w14:textId="668761AF" w:rsidR="00DD2618" w:rsidRPr="007B3F5E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82D5CB0" w14:textId="5D67DD04" w:rsidR="00B813B5" w:rsidRPr="007B3F5E" w:rsidRDefault="00B813B5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4CBBB72" w14:textId="47D1D6E1" w:rsidR="003B14EA" w:rsidRPr="007B3F5E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E2C05B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8A6068F" w14:textId="5CA25C68" w:rsidR="001D26A6" w:rsidRPr="007B3F5E" w:rsidRDefault="003B14EA" w:rsidP="00E859C8">
      <w:pPr>
        <w:spacing w:line="240" w:lineRule="auto"/>
        <w:ind w:left="547" w:hanging="547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1A7354" w:rsidRPr="007B3F5E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BBFE7E8" w14:textId="77777777" w:rsidR="001A7354" w:rsidRPr="007B3F5E" w:rsidRDefault="001A7354" w:rsidP="00E859C8">
      <w:pPr>
        <w:spacing w:line="240" w:lineRule="auto"/>
        <w:ind w:left="547" w:hanging="547"/>
        <w:rPr>
          <w:rFonts w:asciiTheme="majorBidi" w:hAnsiTheme="majorBidi" w:cstheme="majorBidi"/>
          <w:sz w:val="22"/>
          <w:szCs w:val="22"/>
          <w:cs/>
        </w:rPr>
      </w:pPr>
    </w:p>
    <w:p w14:paraId="4D1A481E" w14:textId="2D367B32" w:rsidR="003B14EA" w:rsidRPr="007B3F5E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ลูกหนี้การค้า</w:t>
      </w:r>
      <w:r w:rsidR="00DC6976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และสินทรัพย์ที่เกิดจากสัญญา</w:t>
      </w:r>
    </w:p>
    <w:p w14:paraId="044D889C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DC81AD" w14:textId="5121BAF1" w:rsidR="00AA717D" w:rsidRPr="007B3F5E" w:rsidRDefault="00CC613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ลูกหนี้</w:t>
      </w:r>
      <w:r w:rsidR="00152542" w:rsidRPr="007B3F5E">
        <w:rPr>
          <w:rFonts w:asciiTheme="majorBidi" w:hAnsiTheme="majorBidi" w:cstheme="majorBidi"/>
          <w:color w:val="000000"/>
          <w:sz w:val="28"/>
          <w:szCs w:val="28"/>
          <w:cs/>
        </w:rPr>
        <w:t>การค้า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A717D" w:rsidRPr="007B3F5E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AA717D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167B66B" w14:textId="77777777" w:rsidR="00AA717D" w:rsidRPr="007B3F5E" w:rsidRDefault="00AA717D" w:rsidP="00E859C8">
      <w:pPr>
        <w:pStyle w:val="ListParagraph"/>
        <w:spacing w:line="240" w:lineRule="auto"/>
        <w:ind w:left="450"/>
        <w:rPr>
          <w:rFonts w:asciiTheme="majorBidi" w:hAnsiTheme="majorBidi" w:cstheme="majorBidi"/>
          <w:sz w:val="22"/>
          <w:shd w:val="clear" w:color="auto" w:fill="D9D9D9" w:themeFill="background1" w:themeFillShade="D9"/>
        </w:rPr>
      </w:pPr>
    </w:p>
    <w:p w14:paraId="05F1AAA0" w14:textId="7022EA3A" w:rsidR="00AA717D" w:rsidRPr="007B3F5E" w:rsidRDefault="00AA717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680A916" w14:textId="10E367C5" w:rsidR="001A7354" w:rsidRPr="007B3F5E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</w:rPr>
      </w:pPr>
    </w:p>
    <w:p w14:paraId="4F28AFD7" w14:textId="5A2A12E1" w:rsidR="00F47195" w:rsidRPr="007B3F5E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3FEA75D4" w14:textId="77777777" w:rsidR="001A7354" w:rsidRPr="007B3F5E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</w:rPr>
      </w:pPr>
    </w:p>
    <w:p w14:paraId="15307264" w14:textId="13C545C6" w:rsidR="0029755A" w:rsidRPr="007B3F5E" w:rsidRDefault="0029755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/>
          <w:b/>
          <w:bCs/>
          <w:i/>
          <w:iCs/>
          <w:sz w:val="28"/>
          <w:szCs w:val="28"/>
          <w:cs/>
        </w:rPr>
        <w:t>เงินประกันผลงานค้างรับ</w:t>
      </w:r>
    </w:p>
    <w:p w14:paraId="12126C10" w14:textId="77777777" w:rsidR="0029755A" w:rsidRPr="007B3F5E" w:rsidRDefault="0029755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88AF4AF" w14:textId="45BC0D53" w:rsidR="0029755A" w:rsidRPr="007B3F5E" w:rsidRDefault="0029755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7B3F5E">
        <w:rPr>
          <w:rFonts w:asciiTheme="majorBidi" w:hAnsiTheme="majorBidi" w:cstheme="majorBidi"/>
          <w:b/>
          <w:spacing w:val="-2"/>
          <w:sz w:val="28"/>
          <w:szCs w:val="28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</w:t>
      </w:r>
      <w:r w:rsidR="007864A1" w:rsidRPr="007B3F5E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b/>
          <w:spacing w:val="-2"/>
          <w:sz w:val="28"/>
          <w:szCs w:val="28"/>
          <w:cs/>
        </w:rPr>
        <w:t>เงินประกันผลงานค้างรับจะถูกจัดประเภทเป็นสินทรัพย์ไม่หมุนเวียนตามเงื่อนไขของสัญญา</w:t>
      </w:r>
      <w:r w:rsidR="001E0454" w:rsidRPr="007B3F5E">
        <w:rPr>
          <w:rFonts w:asciiTheme="majorBidi" w:hAnsiTheme="majorBidi" w:cstheme="majorBidi"/>
          <w:b/>
          <w:spacing w:val="-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pacing w:val="-2"/>
          <w:sz w:val="28"/>
          <w:szCs w:val="28"/>
          <w:cs/>
        </w:rPr>
        <w:t>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  <w:r w:rsidR="007864A1" w:rsidRPr="007B3F5E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</w:p>
    <w:p w14:paraId="7959DA61" w14:textId="77777777" w:rsidR="0029755A" w:rsidRPr="007B3F5E" w:rsidRDefault="0029755A" w:rsidP="00E859C8">
      <w:pPr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BF3FCFD" w14:textId="0E7AB9A4" w:rsidR="003B14EA" w:rsidRPr="007B3F5E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2A3D33CD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8F91AAA" w14:textId="66439F39" w:rsidR="003B14EA" w:rsidRPr="007B3F5E" w:rsidRDefault="003B14EA" w:rsidP="00E859C8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1A7354" w:rsidRPr="007B3F5E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7B3F5E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</w:p>
    <w:p w14:paraId="5780A168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1EDDCF" w14:textId="5C7EA30C" w:rsidR="00647195" w:rsidRPr="007B3F5E" w:rsidRDefault="00196565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7B3F5E">
        <w:rPr>
          <w:rFonts w:asciiTheme="majorBidi" w:hAnsiTheme="majorBidi" w:cstheme="majorBidi"/>
          <w:b/>
          <w:spacing w:val="-2"/>
          <w:sz w:val="28"/>
          <w:szCs w:val="28"/>
          <w:cs/>
        </w:rPr>
        <w:t xml:space="preserve">ต้นทุนของสินค้าสำเร็จรูป สินค้าระหว่างผลิตและวัตถุดิบคำนวณโดยใช้วิธีถัวเฉลี่ยถ่วงน้ำหนัก ต้นทุนของวัสดุสิ้นเปลืองโรงงานและวัตถุประกอบการผลิตคำนวนโดยใช้วิธีเข้าก่อนออกก่อน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</w:t>
      </w:r>
      <w:r w:rsidRPr="007B3F5E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E9938DB" w14:textId="77777777" w:rsidR="00196565" w:rsidRPr="007B3F5E" w:rsidRDefault="00196565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2"/>
          <w:szCs w:val="22"/>
        </w:rPr>
      </w:pPr>
    </w:p>
    <w:p w14:paraId="20B6BFBD" w14:textId="42C4CB51" w:rsidR="000C4A29" w:rsidRPr="007B3F5E" w:rsidRDefault="000C4A29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7B3F5E">
        <w:rPr>
          <w:rFonts w:asciiTheme="majorBidi" w:hAnsiTheme="majorBidi" w:cstheme="majorBidi"/>
          <w:b/>
          <w:spacing w:val="-2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12B8B048" w14:textId="524F6311" w:rsidR="008038A1" w:rsidRPr="007B3F5E" w:rsidRDefault="008038A1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2"/>
          <w:szCs w:val="22"/>
        </w:rPr>
      </w:pPr>
    </w:p>
    <w:p w14:paraId="292B03C1" w14:textId="5D60F6DA" w:rsidR="00647195" w:rsidRPr="007B3F5E" w:rsidRDefault="00BD023D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อสังหาริมทรัพย์พัฒนาเพื่อขาย </w:t>
      </w:r>
      <w:r w:rsidRPr="007B3F5E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A08BF8C" w14:textId="77777777" w:rsidR="00BD023D" w:rsidRPr="007B3F5E" w:rsidRDefault="00BD023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</w:rPr>
      </w:pPr>
    </w:p>
    <w:p w14:paraId="43FE0AE4" w14:textId="33DC5E5B" w:rsidR="00BD023D" w:rsidRPr="007B3F5E" w:rsidRDefault="00BD023D" w:rsidP="00E859C8">
      <w:pPr>
        <w:spacing w:line="240" w:lineRule="auto"/>
        <w:ind w:left="554" w:hanging="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7B3F5E">
        <w:rPr>
          <w:rFonts w:asciiTheme="majorBidi" w:hAnsiTheme="majorBidi" w:cstheme="majorBidi"/>
          <w:sz w:val="28"/>
          <w:szCs w:val="28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Pr="007B3F5E">
        <w:rPr>
          <w:rFonts w:asciiTheme="majorBidi" w:hAnsiTheme="majorBidi" w:cstheme="majorBidi"/>
          <w:sz w:val="28"/>
          <w:szCs w:val="28"/>
          <w:cs/>
        </w:rPr>
        <w:t xml:space="preserve"> 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03F4A373" w14:textId="77777777" w:rsidR="00BD023D" w:rsidRPr="007B3F5E" w:rsidRDefault="00BD023D" w:rsidP="00E859C8">
      <w:pPr>
        <w:spacing w:line="240" w:lineRule="auto"/>
        <w:ind w:left="554" w:hanging="7"/>
        <w:rPr>
          <w:rFonts w:asciiTheme="majorBidi" w:hAnsiTheme="majorBidi" w:cstheme="majorBidi"/>
          <w:sz w:val="22"/>
          <w:szCs w:val="22"/>
        </w:rPr>
      </w:pPr>
    </w:p>
    <w:p w14:paraId="5B2F255A" w14:textId="269ACBA4" w:rsidR="00BD023D" w:rsidRPr="007B3F5E" w:rsidRDefault="00BD023D" w:rsidP="00E859C8">
      <w:pPr>
        <w:spacing w:line="240" w:lineRule="auto"/>
        <w:ind w:left="554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 ที่เกี่ยวข้อง</w:t>
      </w:r>
      <w:r w:rsidRPr="007B3F5E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</w:t>
      </w:r>
      <w:r w:rsidRPr="007B3F5E">
        <w:rPr>
          <w:rFonts w:asciiTheme="majorBidi" w:eastAsia="EucrosiaUPCBold" w:hAnsiTheme="majorBidi" w:cstheme="majorBidi"/>
          <w:sz w:val="28"/>
          <w:szCs w:val="28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7B3F5E">
        <w:rPr>
          <w:rFonts w:asciiTheme="majorBidi" w:hAnsiTheme="majorBidi" w:cstheme="majorBidi"/>
          <w:sz w:val="28"/>
          <w:szCs w:val="28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3AB8DED6" w14:textId="77777777" w:rsidR="00BD023D" w:rsidRPr="007B3F5E" w:rsidRDefault="00BD023D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1499C38" w14:textId="065237F1" w:rsidR="00BD023D" w:rsidRPr="007B3F5E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5FFB006F" w14:textId="77777777" w:rsidR="00BD023D" w:rsidRPr="007B3F5E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391AB08D" w14:textId="45465CA6" w:rsidR="00FA2998" w:rsidRPr="007B3F5E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 </w:t>
      </w:r>
    </w:p>
    <w:p w14:paraId="09B00096" w14:textId="77777777" w:rsidR="00472259" w:rsidRPr="007B3F5E" w:rsidRDefault="00472259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77009F23" w14:textId="11E5D4A0" w:rsidR="003B14EA" w:rsidRPr="007B3F5E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6DE5F7B9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DD45F69" w14:textId="1B508DD0" w:rsidR="006C72FC" w:rsidRPr="007B3F5E" w:rsidRDefault="006C72F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475D0B92" w14:textId="77777777" w:rsidR="006C72FC" w:rsidRPr="007B3F5E" w:rsidRDefault="006C72FC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272673D9" w14:textId="4274307F" w:rsidR="00AD44C3" w:rsidRPr="007B3F5E" w:rsidRDefault="006C72FC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7B3F5E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รับรู้ในกำไรหรือขาดทุน </w:t>
      </w:r>
    </w:p>
    <w:p w14:paraId="1A64F967" w14:textId="77777777" w:rsidR="008038A1" w:rsidRPr="007B3F5E" w:rsidRDefault="008038A1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2929F03E" w14:textId="224639AD" w:rsidR="003B14EA" w:rsidRPr="007B3F5E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165C0C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อาคารและอุปกรณ์</w:t>
      </w:r>
    </w:p>
    <w:p w14:paraId="48F24A19" w14:textId="77777777" w:rsidR="00647195" w:rsidRPr="007B3F5E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63E8B56" w14:textId="5089FC02" w:rsidR="006C72FC" w:rsidRPr="007B3F5E" w:rsidRDefault="006C72F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4C8BF7A" w14:textId="7CA8DC5B" w:rsidR="0009206D" w:rsidRPr="007B3F5E" w:rsidRDefault="0009206D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6F4896C1" w14:textId="10AD5477" w:rsidR="006C72FC" w:rsidRPr="007B3F5E" w:rsidRDefault="00B570C0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2057F0" w:rsidRPr="007B3F5E">
        <w:rPr>
          <w:rFonts w:asciiTheme="majorBidi" w:hAnsiTheme="majorBidi" w:cstheme="majorBidi"/>
          <w:sz w:val="28"/>
          <w:szCs w:val="28"/>
          <w:cs/>
        </w:rPr>
        <w:t>ต้นทุ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นของ</w:t>
      </w:r>
      <w:r w:rsidR="002057F0" w:rsidRPr="007B3F5E">
        <w:rPr>
          <w:rFonts w:asciiTheme="majorBidi" w:hAnsiTheme="majorBidi" w:cstheme="majorBidi"/>
          <w:sz w:val="28"/>
          <w:szCs w:val="28"/>
          <w:cs/>
        </w:rPr>
        <w:t>การก่อสร้างสินทรัพย์ที่กิจการก่อสร้างเอง รวมถึงต้นทุนการกู้ยืม และ</w:t>
      </w:r>
      <w:r w:rsidR="006C72FC" w:rsidRPr="007B3F5E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="006C72F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7B3F5E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="006C72F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7B3F5E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6C72F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7B3F5E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6C72FC"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5F5FF815" w14:textId="7FBD2A92" w:rsidR="00C01871" w:rsidRPr="007B3F5E" w:rsidRDefault="00C01871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3A92E28" w14:textId="37FFE680" w:rsidR="006C72FC" w:rsidRPr="007B3F5E" w:rsidRDefault="006C72FC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7B3F5E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034DBF" w:rsidRPr="007B3F5E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7481CF45" w14:textId="50C2BB7D" w:rsidR="0056544A" w:rsidRPr="007B3F5E" w:rsidRDefault="0056544A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7C532570" w14:textId="77777777" w:rsidR="00531627" w:rsidRPr="007B3F5E" w:rsidRDefault="00531627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4761891" w14:textId="062CB61D" w:rsidR="008856AF" w:rsidRPr="007B3F5E" w:rsidRDefault="008856AF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7B3F5E">
        <w:rPr>
          <w:rFonts w:asciiTheme="majorBidi" w:hAnsiTheme="majorBidi" w:cstheme="majorBidi"/>
          <w:sz w:val="28"/>
          <w:szCs w:val="28"/>
        </w:rPr>
        <w:t>“</w:t>
      </w:r>
      <w:r w:rsidRPr="007B3F5E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7B3F5E">
        <w:rPr>
          <w:rFonts w:asciiTheme="majorBidi" w:hAnsiTheme="majorBidi" w:cstheme="majorBidi"/>
          <w:sz w:val="28"/>
          <w:szCs w:val="28"/>
        </w:rPr>
        <w:t xml:space="preserve">” </w:t>
      </w:r>
      <w:r w:rsidRPr="007B3F5E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7B3F5E">
        <w:rPr>
          <w:rFonts w:asciiTheme="majorBidi" w:hAnsiTheme="majorBidi" w:cstheme="majorBidi"/>
          <w:sz w:val="28"/>
          <w:szCs w:val="28"/>
        </w:rPr>
        <w:t xml:space="preserve"> “</w:t>
      </w:r>
      <w:r w:rsidRPr="007B3F5E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7B3F5E">
        <w:rPr>
          <w:rFonts w:asciiTheme="majorBidi" w:hAnsiTheme="majorBidi" w:cstheme="majorBidi"/>
          <w:sz w:val="28"/>
          <w:szCs w:val="28"/>
        </w:rPr>
        <w:t xml:space="preserve">”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100DBA19" w14:textId="79A91723" w:rsidR="00B94094" w:rsidRPr="007B3F5E" w:rsidRDefault="00B94094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6E9938C" w14:textId="5CF4E651" w:rsidR="00B94094" w:rsidRPr="007B3F5E" w:rsidRDefault="00B94094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58C8EF57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AA67A4F" w14:textId="77777777" w:rsidR="006949A0" w:rsidRPr="007B3F5E" w:rsidRDefault="008856AF" w:rsidP="00E859C8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B3F5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7B3F5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8D0307F" w14:textId="77777777" w:rsidR="006949A0" w:rsidRPr="007B3F5E" w:rsidRDefault="006949A0" w:rsidP="00E859C8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2DEBFCDE" w14:textId="1FAF07EF" w:rsidR="003B14EA" w:rsidRPr="007B3F5E" w:rsidRDefault="003B14EA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3E1A770B" w14:textId="77777777" w:rsidR="00330B1D" w:rsidRPr="007B3F5E" w:rsidRDefault="00330B1D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</w:rPr>
      </w:pPr>
    </w:p>
    <w:p w14:paraId="1C8F0586" w14:textId="3F1DB099" w:rsidR="00330B1D" w:rsidRPr="007B3F5E" w:rsidRDefault="00330B1D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="002057F0" w:rsidRPr="007B3F5E">
        <w:rPr>
          <w:rFonts w:asciiTheme="majorBidi" w:hAnsiTheme="majorBidi" w:cstheme="majorBidi"/>
          <w:sz w:val="28"/>
          <w:szCs w:val="28"/>
          <w:cs/>
        </w:rPr>
        <w:t>โดย</w:t>
      </w:r>
      <w:r w:rsidRPr="007B3F5E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B94094" w:rsidRPr="007B3F5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057F0" w:rsidRPr="007B3F5E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85EDC" w:rsidRPr="007B3F5E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55F985C4" w14:textId="77777777" w:rsidR="00152542" w:rsidRPr="007B3F5E" w:rsidRDefault="00152542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328C387" w14:textId="138B4BF4" w:rsidR="003B14EA" w:rsidRPr="007B3F5E" w:rsidRDefault="003B14EA" w:rsidP="00E859C8">
      <w:pPr>
        <w:tabs>
          <w:tab w:val="left" w:pos="540"/>
        </w:tabs>
        <w:spacing w:line="240" w:lineRule="auto"/>
        <w:ind w:left="540" w:firstLine="18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ประมาณการอายุการ</w:t>
      </w:r>
      <w:r w:rsidR="002932B7" w:rsidRPr="007B3F5E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7B3F5E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0DE1DC73" w14:textId="77777777" w:rsidR="00B129AA" w:rsidRPr="007B3F5E" w:rsidRDefault="00B129AA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7B9C" w:rsidRPr="007B3F5E" w14:paraId="23808232" w14:textId="77777777" w:rsidTr="00BF4006">
        <w:tc>
          <w:tcPr>
            <w:tcW w:w="5390" w:type="dxa"/>
            <w:vAlign w:val="bottom"/>
          </w:tcPr>
          <w:p w14:paraId="3F6E1A5B" w14:textId="6A5E94D6" w:rsidR="004B7B9C" w:rsidRPr="007B3F5E" w:rsidRDefault="004339C4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="00095A05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่วนปรับปรุงที่ดิน</w:t>
            </w:r>
          </w:p>
        </w:tc>
        <w:tc>
          <w:tcPr>
            <w:tcW w:w="1195" w:type="dxa"/>
            <w:vAlign w:val="bottom"/>
          </w:tcPr>
          <w:p w14:paraId="75810428" w14:textId="783F8266" w:rsidR="004B7B9C" w:rsidRPr="007B3F5E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675" w:type="dxa"/>
            <w:vAlign w:val="bottom"/>
          </w:tcPr>
          <w:p w14:paraId="77BCDD3E" w14:textId="46309EC1" w:rsidR="004B7B9C" w:rsidRPr="007B3F5E" w:rsidRDefault="004B7B9C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B7B9C" w:rsidRPr="007B3F5E" w14:paraId="36591341" w14:textId="77777777" w:rsidTr="00BF4006">
        <w:tc>
          <w:tcPr>
            <w:tcW w:w="5390" w:type="dxa"/>
            <w:vAlign w:val="bottom"/>
          </w:tcPr>
          <w:p w14:paraId="2AAC2014" w14:textId="427D099A" w:rsidR="004B7B9C" w:rsidRPr="007B3F5E" w:rsidRDefault="004B7B9C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  <w:vAlign w:val="bottom"/>
          </w:tcPr>
          <w:p w14:paraId="285769F9" w14:textId="5CA139EF" w:rsidR="004B7B9C" w:rsidRPr="007B3F5E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4B7B9C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6EB7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B7B9C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  <w:vAlign w:val="bottom"/>
          </w:tcPr>
          <w:p w14:paraId="478E3A22" w14:textId="5360DDFA" w:rsidR="004B7B9C" w:rsidRPr="007B3F5E" w:rsidRDefault="004B7B9C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7B3F5E" w14:paraId="5DC0CBC8" w14:textId="77777777" w:rsidTr="00BF4006">
        <w:tc>
          <w:tcPr>
            <w:tcW w:w="5390" w:type="dxa"/>
            <w:vAlign w:val="bottom"/>
          </w:tcPr>
          <w:p w14:paraId="4D654C2B" w14:textId="14763141" w:rsidR="00C01871" w:rsidRPr="007B3F5E" w:rsidRDefault="00C01871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4227DFBE" w14:textId="01BD0044" w:rsidR="00C01871" w:rsidRPr="007B3F5E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0EBF58DD" w14:textId="1AE1E7B1" w:rsidR="00C01871" w:rsidRPr="007B3F5E" w:rsidRDefault="00C01871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7B3F5E" w14:paraId="7A18DD94" w14:textId="77777777" w:rsidTr="00BF4006">
        <w:tc>
          <w:tcPr>
            <w:tcW w:w="5390" w:type="dxa"/>
            <w:vAlign w:val="bottom"/>
          </w:tcPr>
          <w:p w14:paraId="554C9DBC" w14:textId="4EF15880" w:rsidR="00C01871" w:rsidRPr="007B3F5E" w:rsidRDefault="00C01871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774C1D5F" w14:textId="3C8DC250" w:rsidR="00C01871" w:rsidRPr="007B3F5E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3E0FAAD1" w14:textId="217510DC" w:rsidR="00C01871" w:rsidRPr="007B3F5E" w:rsidRDefault="00C01871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7B3F5E" w14:paraId="10443369" w14:textId="77777777" w:rsidTr="00BF4006">
        <w:tc>
          <w:tcPr>
            <w:tcW w:w="5390" w:type="dxa"/>
            <w:vAlign w:val="bottom"/>
          </w:tcPr>
          <w:p w14:paraId="140F7695" w14:textId="77777777" w:rsidR="00AA2752" w:rsidRPr="007B3F5E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044F15F" w14:textId="11672349" w:rsidR="00AA2752" w:rsidRPr="007B3F5E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A2752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6EB7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5FEC88AD" w14:textId="77777777" w:rsidR="00AA2752" w:rsidRPr="007B3F5E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7B3F5E" w14:paraId="265C3CA2" w14:textId="77777777" w:rsidTr="00BF4006">
        <w:tc>
          <w:tcPr>
            <w:tcW w:w="5390" w:type="dxa"/>
            <w:vAlign w:val="bottom"/>
          </w:tcPr>
          <w:p w14:paraId="2374FF77" w14:textId="749DDBB5" w:rsidR="00AA2752" w:rsidRPr="007B3F5E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 w:rsidR="00B346F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  <w:r w:rsidR="00B346F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อุปกรณ์</w:t>
            </w:r>
            <w:r w:rsidR="002057F0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และชิ้นส่วนอะไหล่</w:t>
            </w:r>
          </w:p>
        </w:tc>
        <w:tc>
          <w:tcPr>
            <w:tcW w:w="1195" w:type="dxa"/>
          </w:tcPr>
          <w:p w14:paraId="5A79342C" w14:textId="19BC6536" w:rsidR="00AA2752" w:rsidRPr="007B3F5E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A2752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6EB7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675" w:type="dxa"/>
          </w:tcPr>
          <w:p w14:paraId="76D361CF" w14:textId="77777777" w:rsidR="00AA2752" w:rsidRPr="007B3F5E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7B3F5E" w14:paraId="40F5CEDB" w14:textId="77777777" w:rsidTr="00BF4006">
        <w:tc>
          <w:tcPr>
            <w:tcW w:w="5390" w:type="dxa"/>
            <w:vAlign w:val="bottom"/>
          </w:tcPr>
          <w:p w14:paraId="3B8EE533" w14:textId="77777777" w:rsidR="00AA2752" w:rsidRPr="007B3F5E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3FBA0E7" w14:textId="6475D025" w:rsidR="00AA2752" w:rsidRPr="007B3F5E" w:rsidRDefault="00B17D5A" w:rsidP="00E859C8">
            <w:pPr>
              <w:spacing w:line="240" w:lineRule="auto"/>
              <w:ind w:left="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1E5C75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E5C75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E5C75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675" w:type="dxa"/>
          </w:tcPr>
          <w:p w14:paraId="1758B3C8" w14:textId="77777777" w:rsidR="00AA2752" w:rsidRPr="007B3F5E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5F70014" w14:textId="67FCD15D" w:rsidR="00FC7387" w:rsidRPr="007B3F5E" w:rsidRDefault="00FC738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bookmarkStart w:id="2" w:name="_Hlk56201542"/>
    </w:p>
    <w:p w14:paraId="68F8BEB7" w14:textId="29B95BD5" w:rsidR="008316F7" w:rsidRPr="007B3F5E" w:rsidRDefault="008316F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704BCB1" w14:textId="7D9EC106" w:rsidR="008316F7" w:rsidRPr="007B3F5E" w:rsidRDefault="008316F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E5FEE8D" w14:textId="514F7C4D" w:rsidR="008316F7" w:rsidRPr="007B3F5E" w:rsidRDefault="008316F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1607115" w14:textId="1BDF2E0A" w:rsidR="008316F7" w:rsidRPr="007B3F5E" w:rsidRDefault="008316F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BF5EF67" w14:textId="688A3D32" w:rsidR="00B00D03" w:rsidRPr="007B3F5E" w:rsidRDefault="00B00D03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7B3F5E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400FCC9D" w14:textId="21D5E676" w:rsidR="00821D6C" w:rsidRPr="007B3F5E" w:rsidRDefault="00821D6C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ต้นทุน</w:t>
      </w:r>
      <w:r w:rsidR="00E10685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ใน</w:t>
      </w:r>
      <w:bookmarkStart w:id="3" w:name="_Hlk56201554"/>
      <w:r w:rsidR="00E10685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การได้มาซึ่งสัญญาที่ทำกับลูกค้า</w:t>
      </w:r>
      <w:bookmarkEnd w:id="3"/>
    </w:p>
    <w:bookmarkEnd w:id="2"/>
    <w:p w14:paraId="392973E2" w14:textId="77777777" w:rsidR="00821D6C" w:rsidRPr="007B3F5E" w:rsidRDefault="00821D6C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64F7E92" w14:textId="66245A04" w:rsidR="00821D6C" w:rsidRPr="007B3F5E" w:rsidRDefault="00E10685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bookmarkStart w:id="4" w:name="_Hlk56201569"/>
      <w:r w:rsidRPr="007B3F5E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bookmarkEnd w:id="4"/>
      <w:r w:rsidR="00821D6C" w:rsidRPr="007B3F5E">
        <w:rPr>
          <w:rFonts w:asciiTheme="majorBidi" w:hAnsiTheme="majorBidi" w:cstheme="majorBidi"/>
          <w:sz w:val="28"/>
          <w:szCs w:val="28"/>
          <w:cs/>
        </w:rPr>
        <w:t>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FB3343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5" w:name="_Hlk56201582"/>
      <w:r w:rsidR="00FB3343" w:rsidRPr="007B3F5E">
        <w:rPr>
          <w:rFonts w:asciiTheme="majorBidi" w:hAnsiTheme="majorBidi" w:cstheme="majorBidi"/>
          <w:sz w:val="28"/>
          <w:szCs w:val="28"/>
          <w:cs/>
        </w:rPr>
        <w:t>อย่างไรก็ตาม ต้นทุนส่วนเพิ่ม</w:t>
      </w:r>
      <w:r w:rsidR="006F6DCE" w:rsidRPr="007B3F5E">
        <w:rPr>
          <w:rFonts w:asciiTheme="majorBidi" w:hAnsiTheme="majorBidi" w:cstheme="majorBidi"/>
          <w:sz w:val="28"/>
          <w:szCs w:val="28"/>
          <w:cs/>
        </w:rPr>
        <w:t>จากการทำสัญญาจะรับรู้เป็นค่าใช้จ่ายเมื่อเกิดขึ้น หากคาดว่าระยะเวลาในการตัดจำหน่ายเท่ากับหรือน้อยกว่าหนึ่งปี</w:t>
      </w:r>
      <w:bookmarkEnd w:id="5"/>
    </w:p>
    <w:p w14:paraId="32B755DF" w14:textId="77777777" w:rsidR="000A4023" w:rsidRPr="007B3F5E" w:rsidRDefault="000A4023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D221999" w14:textId="73E46C06" w:rsidR="00E05071" w:rsidRPr="007B3F5E" w:rsidRDefault="00E366E8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6" w:name="_Hlk56201603"/>
      <w:r w:rsidRPr="007B3F5E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7B3F5E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</w:t>
      </w:r>
      <w:r w:rsidR="002057F0" w:rsidRPr="007B3F5E">
        <w:rPr>
          <w:rFonts w:asciiTheme="majorBidi" w:hAnsiTheme="majorBidi" w:cstheme="majorBidi"/>
          <w:sz w:val="28"/>
          <w:szCs w:val="28"/>
          <w:cs/>
        </w:rPr>
        <w:t>ค่า</w:t>
      </w:r>
      <w:r w:rsidR="00C7198D" w:rsidRPr="007B3F5E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057F0" w:rsidRPr="007B3F5E">
        <w:rPr>
          <w:rFonts w:asciiTheme="majorBidi" w:hAnsiTheme="majorBidi" w:cstheme="majorBidi"/>
          <w:sz w:val="28"/>
          <w:szCs w:val="28"/>
          <w:cs/>
        </w:rPr>
        <w:t>สะสมและ</w:t>
      </w:r>
      <w:r w:rsidR="00BC609C" w:rsidRPr="007B3F5E">
        <w:rPr>
          <w:rFonts w:asciiTheme="majorBidi" w:hAnsiTheme="majorBidi" w:cstheme="majorBidi"/>
          <w:sz w:val="28"/>
          <w:szCs w:val="28"/>
          <w:cs/>
        </w:rPr>
        <w:t>ขาดทุนจากการด้อย</w:t>
      </w:r>
      <w:bookmarkEnd w:id="6"/>
      <w:r w:rsidR="00A54EA8" w:rsidRPr="007B3F5E">
        <w:rPr>
          <w:rFonts w:asciiTheme="majorBidi" w:hAnsiTheme="majorBidi" w:cstheme="majorBidi"/>
          <w:sz w:val="28"/>
          <w:szCs w:val="28"/>
          <w:cs/>
        </w:rPr>
        <w:t>ค่า</w:t>
      </w:r>
      <w:r w:rsidR="00C7198D" w:rsidRPr="007B3F5E">
        <w:rPr>
          <w:rFonts w:asciiTheme="majorBidi" w:hAnsiTheme="majorBidi" w:cstheme="majorBidi"/>
          <w:sz w:val="28"/>
          <w:szCs w:val="28"/>
          <w:cs/>
        </w:rPr>
        <w:br/>
        <w:t>ค่า</w:t>
      </w:r>
      <w:r w:rsidR="00C7198D" w:rsidRPr="007B3F5E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A54EA8" w:rsidRPr="007B3F5E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 คำนวน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3DC6E669" w14:textId="77777777" w:rsidR="00A54EA8" w:rsidRPr="007B3F5E" w:rsidRDefault="00A54EA8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2D305C96" w14:textId="3A1EEB76" w:rsidR="00A54EA8" w:rsidRPr="007B3F5E" w:rsidRDefault="002148DA" w:rsidP="000B3A8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ค่าความนิยม</w:t>
      </w:r>
    </w:p>
    <w:p w14:paraId="47CA8136" w14:textId="77777777" w:rsidR="000B3A88" w:rsidRPr="007B3F5E" w:rsidRDefault="000B3A88" w:rsidP="000B3A8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B7F0179" w14:textId="23DDD94B" w:rsidR="002148DA" w:rsidRPr="007B3F5E" w:rsidRDefault="002148DA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ค่าความนิยมวัดมูลค่าด้วยวิธีราคาทุนหักผลขาดทุนจากการด้อยค่าสะสม </w:t>
      </w:r>
    </w:p>
    <w:p w14:paraId="3811D311" w14:textId="55615A2A" w:rsidR="00C06787" w:rsidRPr="007B3F5E" w:rsidRDefault="00C0678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AE7ED3A" w14:textId="5F681C48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  <w:r w:rsidR="00B91372"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</w:p>
    <w:p w14:paraId="0E84A63C" w14:textId="4D13D25E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5460C78" w14:textId="25F1D005" w:rsidR="00A231B7" w:rsidRPr="007B3F5E" w:rsidRDefault="00A231B7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  <w:r w:rsidR="008E5618"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ๆ</w:t>
      </w:r>
    </w:p>
    <w:p w14:paraId="644CB81D" w14:textId="77777777" w:rsidR="00A231B7" w:rsidRPr="007B3F5E" w:rsidRDefault="00A231B7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E6E6E6"/>
        </w:rPr>
      </w:pPr>
    </w:p>
    <w:p w14:paraId="3B591B68" w14:textId="3693395C" w:rsidR="00A231B7" w:rsidRPr="007B3F5E" w:rsidRDefault="00A231B7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47D2704" w14:textId="77777777" w:rsidR="00A231B7" w:rsidRPr="007B3F5E" w:rsidRDefault="00A231B7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7E04BC1" w14:textId="50458981" w:rsidR="0009206D" w:rsidRPr="007B3F5E" w:rsidRDefault="00A46EC9" w:rsidP="00E859C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6B90BAF" w14:textId="5401E8AD" w:rsidR="00C06787" w:rsidRPr="007B3F5E" w:rsidRDefault="00C06787" w:rsidP="00E859C8">
      <w:pPr>
        <w:spacing w:line="240" w:lineRule="auto"/>
        <w:ind w:left="540"/>
        <w:rPr>
          <w:rFonts w:asciiTheme="majorBidi" w:hAnsiTheme="majorBidi"/>
          <w:sz w:val="22"/>
          <w:szCs w:val="22"/>
        </w:rPr>
      </w:pPr>
    </w:p>
    <w:p w14:paraId="27B1FCD6" w14:textId="3D1CF81E" w:rsidR="00A231B7" w:rsidRPr="007B3F5E" w:rsidRDefault="00A231B7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723D6645" w14:textId="77777777" w:rsidR="00A231B7" w:rsidRPr="007B3F5E" w:rsidRDefault="00A231B7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6750" w:type="dxa"/>
        <w:tblInd w:w="450" w:type="dxa"/>
        <w:tblLook w:val="01E0" w:firstRow="1" w:lastRow="1" w:firstColumn="1" w:lastColumn="1" w:noHBand="0" w:noVBand="0"/>
      </w:tblPr>
      <w:tblGrid>
        <w:gridCol w:w="4483"/>
        <w:gridCol w:w="2267"/>
      </w:tblGrid>
      <w:tr w:rsidR="00DC3AC9" w:rsidRPr="007B3F5E" w14:paraId="47E3F5FF" w14:textId="77777777" w:rsidTr="008B2DDE">
        <w:tc>
          <w:tcPr>
            <w:tcW w:w="4483" w:type="dxa"/>
          </w:tcPr>
          <w:p w14:paraId="38895EAD" w14:textId="77777777" w:rsidR="00DC3AC9" w:rsidRPr="007B3F5E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267" w:type="dxa"/>
          </w:tcPr>
          <w:p w14:paraId="0901E533" w14:textId="0E39C412" w:rsidR="00DC3AC9" w:rsidRPr="007B3F5E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C3AC9" w:rsidRPr="007B3F5E" w14:paraId="42031528" w14:textId="77777777" w:rsidTr="008B2DDE">
        <w:tc>
          <w:tcPr>
            <w:tcW w:w="4483" w:type="dxa"/>
          </w:tcPr>
          <w:p w14:paraId="7C178433" w14:textId="0A0BA7C8" w:rsidR="00DC3AC9" w:rsidRPr="007B3F5E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สิทธิในการใช้สายส่งกระแสไฟฟ้า</w:t>
            </w:r>
          </w:p>
        </w:tc>
        <w:tc>
          <w:tcPr>
            <w:tcW w:w="2267" w:type="dxa"/>
          </w:tcPr>
          <w:p w14:paraId="2D378BFE" w14:textId="3C665CAF" w:rsidR="00DC3AC9" w:rsidRPr="007B3F5E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7B3F5E" w14:paraId="5DD6FB19" w14:textId="77777777" w:rsidTr="008B2DDE">
        <w:tc>
          <w:tcPr>
            <w:tcW w:w="4483" w:type="dxa"/>
          </w:tcPr>
          <w:p w14:paraId="0F3939EB" w14:textId="3CF8FEC2" w:rsidR="00DC3AC9" w:rsidRPr="007B3F5E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สิทธิในการใช้ระบบท่อก๊าซ </w:t>
            </w:r>
          </w:p>
        </w:tc>
        <w:tc>
          <w:tcPr>
            <w:tcW w:w="2267" w:type="dxa"/>
          </w:tcPr>
          <w:p w14:paraId="216FA2B2" w14:textId="12010468" w:rsidR="00DC3AC9" w:rsidRPr="007B3F5E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7B3F5E" w14:paraId="0C06C83E" w14:textId="77777777" w:rsidTr="008B2DDE">
        <w:tc>
          <w:tcPr>
            <w:tcW w:w="4483" w:type="dxa"/>
          </w:tcPr>
          <w:p w14:paraId="3792325D" w14:textId="24D2B527" w:rsidR="00DC3AC9" w:rsidRPr="007B3F5E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267" w:type="dxa"/>
          </w:tcPr>
          <w:p w14:paraId="7EA2E576" w14:textId="063EE9BA" w:rsidR="00DC3AC9" w:rsidRPr="007B3F5E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7B3F5E" w14:paraId="338A1869" w14:textId="77777777" w:rsidTr="008B2DDE">
        <w:tc>
          <w:tcPr>
            <w:tcW w:w="4483" w:type="dxa"/>
          </w:tcPr>
          <w:p w14:paraId="74D81118" w14:textId="2E4CB591" w:rsidR="00DC3AC9" w:rsidRPr="007B3F5E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ยอดคงเหลือตามสัญญาที่รอรับรู้เป็นรายได้ (</w:t>
            </w:r>
            <w:r w:rsidRPr="007B3F5E">
              <w:rPr>
                <w:rFonts w:ascii="Angsana New" w:hAnsi="Angsana New"/>
                <w:sz w:val="28"/>
                <w:szCs w:val="28"/>
              </w:rPr>
              <w:t>Backlog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67" w:type="dxa"/>
          </w:tcPr>
          <w:p w14:paraId="2014B48A" w14:textId="6F4BA437" w:rsidR="00DC3AC9" w:rsidRPr="007B3F5E" w:rsidRDefault="00B17D5A" w:rsidP="001639E9">
            <w:pPr>
              <w:tabs>
                <w:tab w:val="left" w:pos="540"/>
              </w:tabs>
              <w:spacing w:line="240" w:lineRule="auto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="00DC1C36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C3AC9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2DDE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8B2DDE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11</w:t>
            </w:r>
            <w:r w:rsidR="008B2DDE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</w:tr>
      <w:tr w:rsidR="00DC3AC9" w:rsidRPr="007B3F5E" w14:paraId="44B8210D" w14:textId="77777777" w:rsidTr="008B2DDE">
        <w:tc>
          <w:tcPr>
            <w:tcW w:w="4483" w:type="dxa"/>
          </w:tcPr>
          <w:p w14:paraId="7010AE7F" w14:textId="61B354D1" w:rsidR="00DC3AC9" w:rsidRPr="007B3F5E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ความสัมพันธ์ลูกค้า</w:t>
            </w:r>
          </w:p>
        </w:tc>
        <w:tc>
          <w:tcPr>
            <w:tcW w:w="2267" w:type="dxa"/>
          </w:tcPr>
          <w:p w14:paraId="4B03398B" w14:textId="6695D6C2" w:rsidR="00DC3AC9" w:rsidRPr="007B3F5E" w:rsidRDefault="00B17D5A" w:rsidP="001639E9">
            <w:pPr>
              <w:tabs>
                <w:tab w:val="left" w:pos="540"/>
              </w:tabs>
              <w:spacing w:line="240" w:lineRule="auto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38401F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</w:tr>
    </w:tbl>
    <w:p w14:paraId="3B4B1C9D" w14:textId="65FC1347" w:rsidR="00E05071" w:rsidRPr="007B3F5E" w:rsidRDefault="00E05071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CF6F543" w14:textId="4DDAFFEC" w:rsidR="00B91372" w:rsidRPr="007B3F5E" w:rsidRDefault="00B91372" w:rsidP="00E6458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ค่าตัดจำหน่ายของสินทรัพย์ไม่มีตัวตนอื่นบันทึกใน</w:t>
      </w:r>
      <w:r w:rsidR="00B7483F" w:rsidRPr="007B3F5E">
        <w:rPr>
          <w:rFonts w:asciiTheme="majorBidi" w:hAnsiTheme="majorBidi"/>
          <w:sz w:val="28"/>
          <w:szCs w:val="28"/>
          <w:cs/>
        </w:rPr>
        <w:t>ต้นทุนขายและต้นทุนการให้บริการ</w:t>
      </w:r>
      <w:r w:rsidR="00C06787" w:rsidRPr="007B3F5E">
        <w:rPr>
          <w:rFonts w:asciiTheme="majorBidi" w:hAnsiTheme="majorBidi" w:hint="cs"/>
          <w:sz w:val="28"/>
          <w:szCs w:val="28"/>
          <w:cs/>
        </w:rPr>
        <w:t xml:space="preserve"> </w:t>
      </w:r>
      <w:r w:rsidR="006031C1" w:rsidRPr="007B3F5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ค่าใช้จ่ายในการบริหาร </w:t>
      </w:r>
    </w:p>
    <w:p w14:paraId="6D8A4081" w14:textId="77777777" w:rsidR="00B91372" w:rsidRPr="007B3F5E" w:rsidRDefault="00B91372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CB7F0DF" w14:textId="77777777" w:rsidR="00FA2998" w:rsidRPr="007B3F5E" w:rsidRDefault="00FA2998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6BA3091" w14:textId="04FF2EED" w:rsidR="00C55168" w:rsidRPr="007B3F5E" w:rsidRDefault="00C55168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</w:t>
      </w:r>
    </w:p>
    <w:p w14:paraId="6797DC96" w14:textId="47F65B01" w:rsidR="00C55168" w:rsidRPr="007B3F5E" w:rsidRDefault="00C55168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8289789" w14:textId="375A53CF" w:rsidR="00C55168" w:rsidRPr="007B3F5E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C52879"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DA00B8" w14:textId="7506F4B8" w:rsidR="00C52879" w:rsidRPr="007B3F5E" w:rsidRDefault="00C52879" w:rsidP="00E859C8">
      <w:pPr>
        <w:spacing w:line="240" w:lineRule="auto"/>
        <w:jc w:val="left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7FED81E8" w14:textId="6E1E9228" w:rsidR="00C55168" w:rsidRPr="007B3F5E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ในฐานะผู้เช่า</w:t>
      </w:r>
    </w:p>
    <w:p w14:paraId="2AD27BA9" w14:textId="77777777" w:rsidR="00482FBC" w:rsidRPr="007B3F5E" w:rsidRDefault="00482FBC" w:rsidP="00E859C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559D8F6D" w14:textId="31F46EBF" w:rsidR="00C55168" w:rsidRPr="007B3F5E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894230A" w14:textId="77777777" w:rsidR="00C55168" w:rsidRPr="007B3F5E" w:rsidRDefault="00C55168" w:rsidP="00E859C8">
      <w:pPr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0610F354" w14:textId="127978E0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91EDBA7" w14:textId="77777777" w:rsidR="00763482" w:rsidRPr="007B3F5E" w:rsidRDefault="00763482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48ABE969" w14:textId="23435D64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04E68" w:rsidRPr="007B3F5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7" w:name="_Hlk65854665"/>
      <w:r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8" w:name="_Hlk65854679"/>
      <w:bookmarkEnd w:id="7"/>
    </w:p>
    <w:p w14:paraId="06263717" w14:textId="77777777" w:rsidR="00C55168" w:rsidRPr="007B3F5E" w:rsidRDefault="00C55168" w:rsidP="00E859C8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bookmarkEnd w:id="8"/>
    <w:p w14:paraId="031C2DF3" w14:textId="4C14F445" w:rsidR="00C55168" w:rsidRPr="007B3F5E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1B666B" w14:textId="77777777" w:rsidR="00C55168" w:rsidRPr="007B3F5E" w:rsidRDefault="00C55168" w:rsidP="00E859C8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4DE653B7" w14:textId="4B7DDDDA" w:rsidR="002148DA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bookmarkStart w:id="9" w:name="_Hlk65855261"/>
      <w:r w:rsidRPr="007B3F5E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9"/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6B4D0E2" w14:textId="51BE3C07" w:rsidR="0009206D" w:rsidRPr="007B3F5E" w:rsidRDefault="0009206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04096157" w14:textId="636B317B" w:rsidR="00C55168" w:rsidRPr="007B3F5E" w:rsidRDefault="00C55168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ในฐานะ</w:t>
      </w:r>
      <w:r w:rsidRPr="007B3F5E">
        <w:rPr>
          <w:rFonts w:asciiTheme="majorBidi" w:hAnsiTheme="majorBidi" w:cstheme="majorBidi"/>
          <w:b/>
          <w:i/>
          <w:iCs/>
          <w:sz w:val="28"/>
          <w:szCs w:val="28"/>
          <w:cs/>
        </w:rPr>
        <w:t>ผู้ให้</w:t>
      </w:r>
      <w:r w:rsidRPr="007B3F5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เช่า</w:t>
      </w:r>
    </w:p>
    <w:p w14:paraId="528CC888" w14:textId="77777777" w:rsidR="00482FBC" w:rsidRPr="007B3F5E" w:rsidRDefault="00482FB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76E7E925" w14:textId="1C6E2FE8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="007E5BFB"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="0072341D"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9E82687" w14:textId="77777777" w:rsidR="00C55168" w:rsidRPr="007B3F5E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2"/>
          <w:szCs w:val="22"/>
        </w:rPr>
      </w:pPr>
    </w:p>
    <w:p w14:paraId="1A1AED13" w14:textId="3224A78F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605B830" w14:textId="77777777" w:rsidR="00C55168" w:rsidRPr="007B3F5E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7477CB72" w14:textId="67A57811" w:rsidR="00C55168" w:rsidRPr="007B3F5E" w:rsidRDefault="00C55168" w:rsidP="00E859C8">
      <w:pPr>
        <w:pStyle w:val="ListParagraph"/>
        <w:tabs>
          <w:tab w:val="left" w:pos="1890"/>
        </w:tabs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เมื่อกลุ่มบริษัทเป็นผู้ให้เช่าช่วง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</w:p>
    <w:p w14:paraId="32C4D597" w14:textId="77777777" w:rsidR="00C55168" w:rsidRPr="007B3F5E" w:rsidRDefault="00C55168" w:rsidP="00E859C8">
      <w:pPr>
        <w:spacing w:line="240" w:lineRule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4442E164" w14:textId="4AC54C58" w:rsidR="00C55168" w:rsidRPr="007B3F5E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</w:t>
      </w:r>
      <w:r w:rsidR="004D5719" w:rsidRPr="007B3F5E">
        <w:rPr>
          <w:rFonts w:asciiTheme="majorBidi" w:hAnsiTheme="majorBidi" w:cstheme="majorBidi"/>
          <w:color w:val="000000"/>
          <w:sz w:val="28"/>
          <w:szCs w:val="28"/>
          <w:cs/>
        </w:rPr>
        <w:t>ท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54CD8382" w14:textId="77777777" w:rsidR="00C55168" w:rsidRPr="007B3F5E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6B3AE552" w14:textId="7F4A0B45" w:rsidR="00C55168" w:rsidRPr="007B3F5E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2F3BE0D" w14:textId="77777777" w:rsidR="00247724" w:rsidRPr="007B3F5E" w:rsidRDefault="00247724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2BEFEDAF" w14:textId="65BBAA94" w:rsidR="00C55168" w:rsidRPr="007B3F5E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B17D5A" w:rsidRPr="007B3F5E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511788" w:rsidRPr="007B3F5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510B37" w:rsidRPr="007B3F5E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="00510B37" w:rsidRPr="007B3F5E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color w:val="000000"/>
          <w:sz w:val="28"/>
          <w:szCs w:val="28"/>
          <w:lang w:val="en-GB"/>
        </w:rPr>
        <w:t>5</w:t>
      </w:r>
      <w:r w:rsidRPr="007B3F5E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706ACF7A" w14:textId="77777777" w:rsidR="00FA2998" w:rsidRPr="007B3F5E" w:rsidRDefault="00FA299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1DC0B318" w14:textId="77777777" w:rsidR="00C55168" w:rsidRPr="007B3F5E" w:rsidRDefault="00C55168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</w:t>
      </w:r>
    </w:p>
    <w:p w14:paraId="5C51A660" w14:textId="77777777" w:rsidR="00C55168" w:rsidRPr="007B3F5E" w:rsidRDefault="00C55168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4F936B0E" w14:textId="52D79D3D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657ECA21" w14:textId="77777777" w:rsidR="00C55168" w:rsidRPr="007B3F5E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C1D5038" w14:textId="5F5FA363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730BF39D" w14:textId="77777777" w:rsidR="00C06787" w:rsidRPr="007B3F5E" w:rsidRDefault="00C067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30FEE825" w14:textId="3284403B" w:rsidR="00C55168" w:rsidRPr="007B3F5E" w:rsidRDefault="00345FC9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</w:t>
      </w:r>
      <w:r w:rsidR="00185269" w:rsidRPr="007B3F5E">
        <w:rPr>
          <w:rFonts w:asciiTheme="majorBidi" w:hAnsiTheme="majorBidi" w:cs="Angsana New"/>
          <w:sz w:val="28"/>
          <w:szCs w:val="28"/>
        </w:rPr>
        <w:t xml:space="preserve"> </w:t>
      </w:r>
      <w:r w:rsidRPr="007B3F5E">
        <w:rPr>
          <w:rFonts w:asciiTheme="majorBidi" w:hAnsiTheme="majorBidi" w:cs="Angsana New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55168" w:rsidRPr="007B3F5E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C55168"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3E1C8DD0" w14:textId="77777777" w:rsidR="00C55168" w:rsidRPr="007B3F5E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A986CF2" w14:textId="77777777" w:rsidR="00FA2998" w:rsidRPr="007B3F5E" w:rsidRDefault="00FA2998" w:rsidP="00E859C8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792B25" w14:textId="4CA68064" w:rsidR="00C55168" w:rsidRPr="007B3F5E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B3F5E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5A8F27DC" w14:textId="6956A8CE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0F8F724" w14:textId="77777777" w:rsidR="0029284C" w:rsidRPr="007B3F5E" w:rsidRDefault="0029284C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2357057" w14:textId="77777777" w:rsidR="0085769B" w:rsidRPr="007B3F5E" w:rsidRDefault="0085769B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402C8" w14:textId="20661414" w:rsidR="00482FBC" w:rsidRPr="007B3F5E" w:rsidRDefault="0029284C" w:rsidP="00E859C8">
      <w:pPr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หนี้สินที่เกิดจากสัญญา</w:t>
      </w:r>
      <w:r w:rsidR="00B91372" w:rsidRPr="007B3F5E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B91372" w:rsidRPr="007B3F5E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677EFCE" w14:textId="393B7BC8" w:rsidR="00482FBC" w:rsidRPr="007B3F5E" w:rsidRDefault="00482FBC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A0E0639" w14:textId="53C0B265" w:rsidR="003B14EA" w:rsidRPr="007B3F5E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77118F8C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BCDBB4" w14:textId="77777777" w:rsidR="003B14EA" w:rsidRPr="007B3F5E" w:rsidRDefault="003B14EA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7B3F5E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3456D52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97FB00A" w14:textId="1792FC0B" w:rsidR="00A0721C" w:rsidRPr="007B3F5E" w:rsidRDefault="00B2499C" w:rsidP="00E859C8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45FC9" w:rsidRPr="007B3F5E">
        <w:rPr>
          <w:rFonts w:asciiTheme="majorBidi" w:hAnsi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</w:t>
      </w:r>
      <w:r w:rsidR="008F34B8" w:rsidRPr="007B3F5E">
        <w:rPr>
          <w:rFonts w:asciiTheme="majorBidi" w:hAnsiTheme="majorBidi" w:cstheme="majorBidi"/>
          <w:i/>
          <w:sz w:val="28"/>
          <w:szCs w:val="28"/>
          <w:cs/>
        </w:rPr>
        <w:t>ระยะเวลาที่พนักงานได้ทำงานให้กับกิจการ</w:t>
      </w:r>
      <w:r w:rsidR="008F34B8" w:rsidRPr="007B3F5E">
        <w:rPr>
          <w:rFonts w:asciiTheme="majorBidi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620A0403" w14:textId="757345C2" w:rsidR="00C06787" w:rsidRPr="007B3F5E" w:rsidRDefault="00C06787" w:rsidP="00E859C8">
      <w:pPr>
        <w:spacing w:line="240" w:lineRule="auto"/>
        <w:jc w:val="left"/>
        <w:rPr>
          <w:rFonts w:asciiTheme="majorBidi" w:hAnsiTheme="majorBidi" w:cstheme="majorBidi"/>
          <w:iCs/>
          <w:sz w:val="22"/>
          <w:szCs w:val="22"/>
          <w:cs/>
        </w:rPr>
      </w:pPr>
    </w:p>
    <w:p w14:paraId="4C4C06A7" w14:textId="2A7EEAFF" w:rsidR="003B14EA" w:rsidRPr="007B3F5E" w:rsidRDefault="003B14EA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7B3F5E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BA810C2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7B1192" w14:textId="191A2E89" w:rsidR="006F6DCE" w:rsidRPr="007B3F5E" w:rsidRDefault="000C2C3F" w:rsidP="00E859C8">
      <w:pPr>
        <w:spacing w:line="240" w:lineRule="auto"/>
        <w:ind w:left="547"/>
        <w:rPr>
          <w:rFonts w:asciiTheme="majorBidi" w:hAnsiTheme="majorBidi" w:cstheme="majorBidi"/>
          <w:i/>
          <w:sz w:val="28"/>
          <w:szCs w:val="28"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8E5618" w:rsidRPr="007B3F5E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</w:t>
      </w:r>
      <w:r w:rsidR="00EF3967" w:rsidRPr="007B3F5E">
        <w:rPr>
          <w:rFonts w:asciiTheme="majorBidi" w:hAnsiTheme="majorBidi" w:cstheme="majorBidi"/>
          <w:i/>
          <w:sz w:val="28"/>
          <w:szCs w:val="28"/>
          <w:cs/>
        </w:rPr>
        <w:t>ี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โดยวิธีคิดลดแต่ละหน่วยที</w:t>
      </w:r>
      <w:r w:rsidR="00EF3967" w:rsidRPr="007B3F5E">
        <w:rPr>
          <w:rFonts w:asciiTheme="majorBidi" w:hAnsiTheme="majorBidi" w:cstheme="majorBidi"/>
          <w:i/>
          <w:sz w:val="28"/>
          <w:szCs w:val="28"/>
          <w:cs/>
        </w:rPr>
        <w:t>่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ประมาณการไว้</w:t>
      </w:r>
    </w:p>
    <w:p w14:paraId="1C77F19F" w14:textId="77777777" w:rsidR="00B813B5" w:rsidRPr="007B3F5E" w:rsidRDefault="00B813B5" w:rsidP="00E859C8">
      <w:pPr>
        <w:spacing w:line="240" w:lineRule="auto"/>
        <w:ind w:left="547"/>
        <w:rPr>
          <w:rFonts w:asciiTheme="majorBidi" w:hAnsiTheme="majorBidi" w:cstheme="majorBidi"/>
          <w:i/>
          <w:sz w:val="22"/>
          <w:szCs w:val="22"/>
          <w:cs/>
        </w:rPr>
      </w:pPr>
    </w:p>
    <w:p w14:paraId="3CF0B28D" w14:textId="11B485E8" w:rsidR="00472815" w:rsidRPr="007B3F5E" w:rsidRDefault="00B2499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472815" w:rsidRPr="007B3F5E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E5618" w:rsidRPr="007B3F5E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7B3F5E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E5618" w:rsidRPr="007B3F5E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7B3F5E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7514BC4" w14:textId="77777777" w:rsidR="00C06787" w:rsidRPr="007B3F5E" w:rsidRDefault="00C067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5A09BFC3" w14:textId="48127CF3" w:rsidR="00B2499C" w:rsidRPr="007B3F5E" w:rsidRDefault="00B2499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30E8244" w14:textId="77777777" w:rsidR="00F513D0" w:rsidRPr="007B3F5E" w:rsidRDefault="00F513D0" w:rsidP="00E859C8">
      <w:pPr>
        <w:pStyle w:val="NoSpacing"/>
        <w:spacing w:line="240" w:lineRule="auto"/>
        <w:rPr>
          <w:rFonts w:asciiTheme="majorBidi" w:hAnsiTheme="majorBidi" w:cstheme="majorBidi"/>
          <w:iCs/>
          <w:sz w:val="22"/>
        </w:rPr>
      </w:pPr>
    </w:p>
    <w:p w14:paraId="5B277A11" w14:textId="77777777" w:rsidR="00FA2998" w:rsidRPr="007B3F5E" w:rsidRDefault="00FA2998" w:rsidP="00E859C8">
      <w:pPr>
        <w:spacing w:line="240" w:lineRule="auto"/>
        <w:jc w:val="left"/>
        <w:rPr>
          <w:rFonts w:asciiTheme="majorBidi" w:hAnsiTheme="majorBidi" w:cstheme="majorBidi"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1EA85029" w14:textId="6CD5A4FD" w:rsidR="00FC63DA" w:rsidRPr="007B3F5E" w:rsidRDefault="002932B7" w:rsidP="00E859C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B3F5E">
        <w:rPr>
          <w:rFonts w:asciiTheme="majorBidi" w:hAnsiTheme="majorBidi" w:cstheme="majorBidi"/>
          <w:iCs/>
          <w:sz w:val="28"/>
          <w:szCs w:val="28"/>
          <w:cs/>
        </w:rPr>
        <w:lastRenderedPageBreak/>
        <w:t>ผล</w:t>
      </w:r>
      <w:r w:rsidR="00FC63DA" w:rsidRPr="007B3F5E">
        <w:rPr>
          <w:rFonts w:asciiTheme="majorBidi" w:hAnsiTheme="majorBidi" w:cstheme="majorBidi"/>
          <w:iCs/>
          <w:sz w:val="28"/>
          <w:szCs w:val="28"/>
          <w:cs/>
        </w:rPr>
        <w:t>ประโยชน์เมื่อเลิกจ้าง</w:t>
      </w:r>
    </w:p>
    <w:p w14:paraId="3A17E620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E41A10" w14:textId="29B33FF0" w:rsidR="00C646C8" w:rsidRPr="007B3F5E" w:rsidRDefault="00B2499C" w:rsidP="00E859C8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B17D5A" w:rsidRPr="007B3F5E">
        <w:rPr>
          <w:rFonts w:asciiTheme="majorBidi" w:hAnsiTheme="majorBidi" w:cstheme="majorBidi"/>
          <w:iCs/>
          <w:sz w:val="28"/>
          <w:szCs w:val="28"/>
          <w:lang w:val="en-GB"/>
        </w:rPr>
        <w:t>12</w:t>
      </w:r>
      <w:r w:rsidRPr="007B3F5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</w:t>
      </w:r>
      <w:r w:rsidR="00D676F4" w:rsidRPr="007B3F5E">
        <w:rPr>
          <w:rFonts w:asciiTheme="majorBidi" w:hAnsiTheme="majorBidi" w:cstheme="majorBidi"/>
          <w:i/>
          <w:sz w:val="28"/>
          <w:szCs w:val="28"/>
          <w:cs/>
        </w:rPr>
        <w:t>่อเลิกจ้างจะถูกคิดลดกระแสเงินสด</w:t>
      </w:r>
    </w:p>
    <w:p w14:paraId="24FFE3D6" w14:textId="77777777" w:rsidR="00B20078" w:rsidRPr="007B3F5E" w:rsidRDefault="00B20078" w:rsidP="00E859C8">
      <w:pPr>
        <w:spacing w:line="240" w:lineRule="auto"/>
        <w:ind w:left="547"/>
        <w:rPr>
          <w:rFonts w:asciiTheme="majorBidi" w:hAnsiTheme="majorBidi" w:cstheme="majorBidi"/>
          <w:iCs/>
          <w:sz w:val="22"/>
          <w:szCs w:val="22"/>
        </w:rPr>
      </w:pPr>
    </w:p>
    <w:p w14:paraId="3D8A9760" w14:textId="0A9F86B7" w:rsidR="00A10A7D" w:rsidRPr="007B3F5E" w:rsidRDefault="00A10A7D" w:rsidP="00E859C8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</w:rPr>
      </w:pPr>
      <w:r w:rsidRPr="007B3F5E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8DE0031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7BA01C3" w14:textId="77777777" w:rsidR="00B2499C" w:rsidRPr="007B3F5E" w:rsidRDefault="00B2499C" w:rsidP="00E859C8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640495" w:rsidRPr="007B3F5E">
        <w:rPr>
          <w:rFonts w:asciiTheme="majorBidi" w:hAnsiTheme="majorBidi" w:cstheme="majorBidi"/>
          <w:i/>
          <w:sz w:val="28"/>
          <w:szCs w:val="28"/>
          <w:cs/>
        </w:rPr>
        <w:t>จะจ่ายชำระ หากกลุ่มบริษัท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2412F7" w14:textId="1482B745" w:rsidR="00C06787" w:rsidRPr="007B3F5E" w:rsidRDefault="00C0678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9454A82" w14:textId="2F6B0178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1248223D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563CCC" w14:textId="37C7D6EE" w:rsidR="002E123D" w:rsidRPr="007B3F5E" w:rsidRDefault="002E123D" w:rsidP="00E859C8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7B3F5E">
        <w:rPr>
          <w:rFonts w:asciiTheme="majorBidi" w:hAnsiTheme="majorBidi" w:cstheme="majorBidi"/>
          <w:i/>
          <w:sz w:val="28"/>
          <w:szCs w:val="28"/>
          <w:cs/>
        </w:rPr>
        <w:t>ประมาณการหนี้สินจะรับรู้ก็ต่อเมื่อกลุ่มบริษัทมีภาระ</w:t>
      </w:r>
      <w:r w:rsidR="002932B7" w:rsidRPr="007B3F5E">
        <w:rPr>
          <w:rFonts w:asciiTheme="majorBidi" w:hAnsiTheme="majorBidi" w:cstheme="majorBidi"/>
          <w:i/>
          <w:sz w:val="28"/>
          <w:szCs w:val="28"/>
          <w:cs/>
        </w:rPr>
        <w:t>ผูกพัน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ตามกฎหมาย</w:t>
      </w:r>
      <w:r w:rsidR="002932B7" w:rsidRPr="007B3F5E">
        <w:rPr>
          <w:rFonts w:asciiTheme="majorBidi" w:hAnsiTheme="majorBidi" w:cstheme="majorBidi"/>
          <w:i/>
          <w:sz w:val="28"/>
          <w:szCs w:val="28"/>
          <w:cs/>
        </w:rPr>
        <w:t>หรือภาระผูกพันจากการอนุมาน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ที่เกิดขึ้นในปัจจุบันอันเป็นผลมาจากเหตุการณ์ในอดีต</w:t>
      </w:r>
      <w:r w:rsidR="002932B7" w:rsidRPr="007B3F5E">
        <w:rPr>
          <w:rFonts w:asciiTheme="majorBidi" w:hAnsiTheme="majorBidi" w:cstheme="majorBidi"/>
          <w:i/>
          <w:sz w:val="28"/>
          <w:szCs w:val="28"/>
          <w:cs/>
        </w:rPr>
        <w:t>ซึ่งสามารถประมาณจำนวนของภาระผูกพันได้อย่างน่าเชื่อถือ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932B7" w:rsidRPr="007B3F5E">
        <w:rPr>
          <w:rFonts w:asciiTheme="majorBidi" w:hAnsiTheme="majorBidi" w:cstheme="majorBidi"/>
          <w:i/>
          <w:sz w:val="28"/>
          <w:szCs w:val="28"/>
          <w:cs/>
        </w:rPr>
        <w:t>ผูกพัน</w:t>
      </w:r>
      <w:r w:rsidRPr="007B3F5E">
        <w:rPr>
          <w:rFonts w:asciiTheme="majorBidi" w:hAnsiTheme="majorBidi" w:cstheme="majorBidi"/>
          <w:i/>
          <w:sz w:val="28"/>
          <w:szCs w:val="28"/>
          <w:cs/>
        </w:rPr>
        <w:t>ดังกล่าว</w:t>
      </w:r>
      <w:r w:rsidR="00225D91" w:rsidRPr="007B3F5E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225D91" w:rsidRPr="007B3F5E">
        <w:rPr>
          <w:rFonts w:asciiTheme="majorBidi" w:hAnsiTheme="majorBidi"/>
          <w:i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E3F11D" w14:textId="14A59917" w:rsidR="00532ADD" w:rsidRPr="007B3F5E" w:rsidRDefault="00532ADD" w:rsidP="00E859C8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C559AEE" w14:textId="15D84227" w:rsidR="00532ADD" w:rsidRPr="007B3F5E" w:rsidRDefault="00532ADD" w:rsidP="00E859C8">
      <w:pPr>
        <w:spacing w:line="240" w:lineRule="auto"/>
        <w:ind w:left="540"/>
        <w:rPr>
          <w:rFonts w:asciiTheme="majorBidi" w:hAnsiTheme="majorBidi" w:cstheme="majorBidi"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Cs/>
          <w:sz w:val="28"/>
          <w:szCs w:val="28"/>
          <w:cs/>
        </w:rPr>
        <w:t>ประมาณการหนี้สินค่ารื้อถอน</w:t>
      </w:r>
      <w:r w:rsidR="003B4E67" w:rsidRPr="007B3F5E">
        <w:rPr>
          <w:rFonts w:asciiTheme="majorBidi" w:hAnsiTheme="majorBidi" w:cstheme="majorBidi" w:hint="cs"/>
          <w:iCs/>
          <w:sz w:val="28"/>
          <w:szCs w:val="28"/>
          <w:cs/>
        </w:rPr>
        <w:t>โรงไฟฟ้า</w:t>
      </w:r>
    </w:p>
    <w:p w14:paraId="6B2557E0" w14:textId="77777777" w:rsidR="00532ADD" w:rsidRPr="007B3F5E" w:rsidRDefault="00532ADD" w:rsidP="00E859C8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FEEB9A2" w14:textId="192A6B49" w:rsidR="00532ADD" w:rsidRPr="007B3F5E" w:rsidRDefault="00532ADD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กลุ่มบริษัทรับรู้ประมาณการหนี้สินค่ารื้อถอน</w:t>
      </w:r>
      <w:r w:rsidR="00225D91" w:rsidRPr="007B3F5E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7B3F5E">
        <w:rPr>
          <w:rFonts w:asciiTheme="majorBidi" w:hAnsiTheme="majorBidi" w:cstheme="majorBidi"/>
          <w:sz w:val="28"/>
          <w:szCs w:val="28"/>
          <w:cs/>
        </w:rPr>
        <w:t>ด้วยมูลค่าปัจจุบันของประมาณการของต้นทุนค่ารื้อถอน</w:t>
      </w:r>
      <w:r w:rsidR="00225D91" w:rsidRPr="007B3F5E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7B3F5E">
        <w:rPr>
          <w:rFonts w:asciiTheme="majorBidi" w:hAnsiTheme="majorBidi" w:cstheme="majorBidi"/>
          <w:sz w:val="28"/>
          <w:szCs w:val="28"/>
          <w:cs/>
        </w:rPr>
        <w:t>ที่จะเกิดขึ้น ณ วันสิ้นสุดสัญญา</w:t>
      </w:r>
      <w:r w:rsidR="003B4E67" w:rsidRPr="007B3F5E">
        <w:rPr>
          <w:rFonts w:asciiTheme="majorBidi" w:hAnsiTheme="majorBidi" w:cstheme="majorBidi" w:hint="cs"/>
          <w:sz w:val="28"/>
          <w:szCs w:val="28"/>
          <w:cs/>
          <w:lang w:bidi="th-TH"/>
        </w:rPr>
        <w:t>เช่าที่ดินกับการนิคมอุตสาหกรรมแห่งประเทศไทย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หนี้สินค่ารื้อถอนที่รับรู้คิดมาจากประมาณการต้นทุนค่ารื้อถอนในอนาคต</w:t>
      </w:r>
      <w:r w:rsidR="00F54F56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โดยมีสมมติฐานต่างๆ</w:t>
      </w:r>
      <w:r w:rsidR="00F54F56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0B62A098" w14:textId="77777777" w:rsidR="00C06787" w:rsidRPr="007B3F5E" w:rsidRDefault="00C06787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6B6A19DD" w14:textId="2DE923D7" w:rsidR="00A658D1" w:rsidRPr="007B3F5E" w:rsidRDefault="00A658D1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06F2DA4" w14:textId="77777777" w:rsidR="00A658D1" w:rsidRPr="007B3F5E" w:rsidRDefault="00A658D1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25555C5D" w14:textId="7188AE0E" w:rsidR="00820140" w:rsidRPr="007B3F5E" w:rsidRDefault="000C2C3F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38A3464" w14:textId="77777777" w:rsidR="000C2C3F" w:rsidRPr="007B3F5E" w:rsidRDefault="000C2C3F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0AEA77DA" w14:textId="0C4F6CD6" w:rsidR="000C2C3F" w:rsidRPr="007B3F5E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7B3F5E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การวัดมูลค่ายุติธรรมของสินทรัพย์หรือหนี้สิน</w:t>
      </w:r>
      <w:r w:rsidRPr="007B3F5E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B3F5E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val="en-GB"/>
        </w:rPr>
        <w:t xml:space="preserve">ดังนี้ </w:t>
      </w:r>
    </w:p>
    <w:p w14:paraId="5E0EF321" w14:textId="77777777" w:rsidR="00960EE8" w:rsidRPr="007B3F5E" w:rsidRDefault="00960EE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60048DC1" w14:textId="72BE0391" w:rsidR="000C2C3F" w:rsidRPr="007B3F5E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B17D5A" w:rsidRPr="007B3F5E">
        <w:rPr>
          <w:rFonts w:asciiTheme="majorBidi" w:hAnsiTheme="majorBidi" w:cstheme="majorBidi"/>
          <w:sz w:val="28"/>
          <w:szCs w:val="28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9BF21B9" w14:textId="4EE14449" w:rsidR="000C2C3F" w:rsidRPr="007B3F5E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</w:rPr>
        <w:t>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17D5A" w:rsidRPr="007B3F5E">
        <w:rPr>
          <w:rFonts w:asciiTheme="majorBidi" w:hAnsiTheme="majorBidi" w:cstheme="majorBidi"/>
          <w:sz w:val="28"/>
          <w:szCs w:val="28"/>
        </w:rPr>
        <w:t>1</w:t>
      </w:r>
    </w:p>
    <w:p w14:paraId="247D6C4F" w14:textId="351668FF" w:rsidR="000C2C3F" w:rsidRPr="007B3F5E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8951666" w14:textId="77777777" w:rsidR="00960EE8" w:rsidRPr="007B3F5E" w:rsidRDefault="00960EE8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</w:rPr>
      </w:pPr>
    </w:p>
    <w:p w14:paraId="3D9A718F" w14:textId="54A40464" w:rsidR="000C2C3F" w:rsidRPr="007B3F5E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  <w:r w:rsidRPr="007B3F5E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03559C" w14:textId="77777777" w:rsidR="000C2C3F" w:rsidRPr="007B3F5E" w:rsidRDefault="000C2C3F" w:rsidP="00E859C8">
      <w:pPr>
        <w:pStyle w:val="BodyText"/>
        <w:spacing w:after="0" w:line="240" w:lineRule="auto"/>
        <w:ind w:left="540" w:right="27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503FE257" w14:textId="071CF7DE" w:rsidR="00AD44C3" w:rsidRPr="007B3F5E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7B3F5E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2A75661" w14:textId="77777777" w:rsidR="00960EE8" w:rsidRPr="007B3F5E" w:rsidRDefault="00960EE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28E839DF" w14:textId="382DCDE0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รายได้</w:t>
      </w:r>
    </w:p>
    <w:p w14:paraId="7000EFBC" w14:textId="77777777" w:rsidR="006D739E" w:rsidRPr="007B3F5E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6CCEED8" w14:textId="3EAF242D" w:rsidR="005D227F" w:rsidRPr="007B3F5E" w:rsidRDefault="005D227F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10" w:name="_Hlk56201874"/>
      <w:r w:rsidRPr="007B3F5E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86325A" w:rsidRPr="007B3F5E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7B3F5E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</w:t>
      </w:r>
    </w:p>
    <w:bookmarkEnd w:id="10"/>
    <w:p w14:paraId="7AE37F4D" w14:textId="5068A5DD" w:rsidR="00B71E55" w:rsidRPr="007B3F5E" w:rsidRDefault="00B71E55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76A90DDE" w14:textId="17102E3B" w:rsidR="0086325A" w:rsidRPr="007B3F5E" w:rsidRDefault="0086325A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E439598" w14:textId="77777777" w:rsidR="002A1596" w:rsidRPr="007B3F5E" w:rsidRDefault="002A1596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hd w:val="clear" w:color="auto" w:fill="D9D9D9" w:themeFill="background1" w:themeFillShade="D9"/>
        </w:rPr>
      </w:pPr>
    </w:p>
    <w:p w14:paraId="69994F5A" w14:textId="544859C7" w:rsidR="005D227F" w:rsidRPr="007B3F5E" w:rsidRDefault="005D227F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9861021" w14:textId="34A37062" w:rsidR="002148DA" w:rsidRPr="007B3F5E" w:rsidRDefault="002148DA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5AD0A62" w14:textId="3DACE7DF" w:rsidR="00B7723E" w:rsidRPr="007B3F5E" w:rsidRDefault="0086325A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</w:t>
      </w:r>
    </w:p>
    <w:p w14:paraId="2F1DBAC4" w14:textId="77777777" w:rsidR="00152542" w:rsidRPr="007B3F5E" w:rsidRDefault="00152542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  <w:lang w:val="th-TH"/>
        </w:rPr>
      </w:pPr>
      <w:bookmarkStart w:id="11" w:name="_Hlk56201891"/>
    </w:p>
    <w:p w14:paraId="73AC0CD4" w14:textId="1002E32C" w:rsidR="005D227F" w:rsidRPr="007B3F5E" w:rsidRDefault="005D227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รายได้จากการขายอสังหาริมทรัพย์</w:t>
      </w:r>
    </w:p>
    <w:p w14:paraId="2A7524F7" w14:textId="77777777" w:rsidR="005D227F" w:rsidRPr="007B3F5E" w:rsidRDefault="005D227F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B17EC9F" w14:textId="524CD620" w:rsidR="005D227F" w:rsidRPr="007B3F5E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ๆ และแสดงสุทธิจากส่วนลดและสิ่งตอบแทนที่กลุ่มบริษัทจ่ายให้กับลูกค้า </w:t>
      </w:r>
    </w:p>
    <w:p w14:paraId="0FDD8840" w14:textId="77777777" w:rsidR="005D227F" w:rsidRPr="007B3F5E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0C0B5B9" w14:textId="68BF5EF7" w:rsidR="005D227F" w:rsidRPr="007B3F5E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lastRenderedPageBreak/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ๆ </w:t>
      </w:r>
    </w:p>
    <w:p w14:paraId="3C085612" w14:textId="77777777" w:rsidR="005D227F" w:rsidRPr="007B3F5E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cs/>
        </w:rPr>
      </w:pPr>
    </w:p>
    <w:p w14:paraId="26DABE8B" w14:textId="731E347D" w:rsidR="005D227F" w:rsidRPr="007B3F5E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</w:t>
      </w:r>
      <w:r w:rsidR="00A538BC" w:rsidRPr="007B3F5E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07052F" w:rsidRPr="007B3F5E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="00A538BC" w:rsidRPr="007B3F5E">
        <w:rPr>
          <w:rFonts w:asciiTheme="majorBidi" w:hAnsiTheme="majorBidi" w:cstheme="majorBidi" w:hint="cs"/>
          <w:sz w:val="28"/>
          <w:szCs w:val="28"/>
          <w:cs/>
        </w:rPr>
        <w:t>เงินรับล่วงหน้าจากลูกค้า</w:t>
      </w:r>
      <w:r w:rsidRPr="007B3F5E">
        <w:rPr>
          <w:rFonts w:asciiTheme="majorBidi" w:hAnsiTheme="majorBidi" w:cstheme="majorBidi"/>
          <w:sz w:val="28"/>
          <w:szCs w:val="28"/>
          <w:cs/>
        </w:rPr>
        <w:t>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</w:t>
      </w:r>
      <w:r w:rsidR="00520DD0" w:rsidRPr="007B3F5E">
        <w:rPr>
          <w:rFonts w:asciiTheme="majorBidi" w:hAnsiTheme="majorBidi" w:cstheme="majorBidi"/>
          <w:sz w:val="28"/>
          <w:szCs w:val="28"/>
          <w:cs/>
        </w:rPr>
        <w:t xml:space="preserve"> ดอกเบี้ยจ่ายบันทึกโดยใช้วิธีอัตราดอกเบี้ยที่แท้จริง</w:t>
      </w:r>
      <w:r w:rsidR="007D79A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520DD0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7B3F5E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11"/>
    <w:p w14:paraId="3AC75EF3" w14:textId="7E0563CD" w:rsidR="00C06787" w:rsidRPr="007B3F5E" w:rsidRDefault="00C06787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5AC119EF" w14:textId="7DF8544F" w:rsidR="00AF1CAF" w:rsidRPr="007B3F5E" w:rsidRDefault="00AF1CAF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รายได้ค่านายหน้า</w:t>
      </w:r>
    </w:p>
    <w:p w14:paraId="3D0CD05F" w14:textId="77777777" w:rsidR="00AF1CAF" w:rsidRPr="007B3F5E" w:rsidRDefault="00AF1CA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D85E98C" w14:textId="088D3677" w:rsidR="00AF1CAF" w:rsidRPr="007B3F5E" w:rsidRDefault="00AF1CA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="002D52B3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A745CF" w:rsidRPr="007B3F5E">
        <w:rPr>
          <w:rFonts w:asciiTheme="majorBidi" w:hAnsiTheme="majorBidi"/>
          <w:sz w:val="28"/>
          <w:szCs w:val="28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72E9AD30" w14:textId="09A5FEA8" w:rsidR="002148DA" w:rsidRPr="007B3F5E" w:rsidRDefault="002148DA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D8C007D" w14:textId="77777777" w:rsidR="002148DA" w:rsidRPr="007B3F5E" w:rsidRDefault="002148DA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กระแสไฟฟ้า</w:t>
      </w:r>
    </w:p>
    <w:p w14:paraId="1EFB7F99" w14:textId="77777777" w:rsidR="002148DA" w:rsidRPr="007B3F5E" w:rsidRDefault="002148D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2"/>
          <w:szCs w:val="22"/>
          <w:cs/>
          <w:lang w:val="th-TH"/>
        </w:rPr>
      </w:pPr>
    </w:p>
    <w:p w14:paraId="315ACF4C" w14:textId="6D578A41" w:rsidR="002148DA" w:rsidRPr="007B3F5E" w:rsidRDefault="002148DA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รายได้ตามสัญญาซื้อขายไฟฟ้าเป็นระยะเวลา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ปี กับการไฟฟ้าฝ่ายผลิตแห่งประเทศไทย (กฟผ.) ประกอบด้วยรายได้ค่าพลังไฟฟ้าและค่าพลังงานไฟฟ้า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6F5F73D4" w14:textId="0D925AAF" w:rsidR="00696D01" w:rsidRPr="007B3F5E" w:rsidRDefault="00696D01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5050D71" w14:textId="09ED4AE9" w:rsidR="002932B7" w:rsidRPr="007B3F5E" w:rsidRDefault="002932B7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ต้นทุนการขายอสังหาริมทรัพย์</w:t>
      </w:r>
    </w:p>
    <w:p w14:paraId="1DE17322" w14:textId="77777777" w:rsidR="002932B7" w:rsidRPr="007B3F5E" w:rsidRDefault="002932B7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6D0A92FA" w14:textId="4F6C59C9" w:rsidR="002932B7" w:rsidRPr="007B3F5E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ต้นทุนการขาย</w:t>
      </w:r>
      <w:r w:rsidR="00930138"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7B3F5E">
        <w:rPr>
          <w:rFonts w:asciiTheme="majorBidi" w:hAnsiTheme="majorBidi" w:cstheme="majorBidi"/>
          <w:sz w:val="28"/>
          <w:szCs w:val="28"/>
          <w:cs/>
        </w:rPr>
        <w:t>ประกอบด้วยต้นทุนที่ดิน ค่าออกแบบ ค่าสาธารณูปโภค</w:t>
      </w:r>
      <w:r w:rsidR="0093013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ค่าก่อสร้าง ต้นทุนการกู้ยืมและค่าใช้จ่ายอื่นที่เกี่ยวข้อง</w:t>
      </w:r>
    </w:p>
    <w:p w14:paraId="49B5606E" w14:textId="77777777" w:rsidR="00B27015" w:rsidRPr="007B3F5E" w:rsidRDefault="00B2701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E412D1C" w14:textId="2292BCE2" w:rsidR="00482A95" w:rsidRPr="007B3F5E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ในการคำนวณหาต้นทุนขาย</w:t>
      </w:r>
      <w:r w:rsidR="00930138"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776723" w:rsidRPr="007B3F5E">
        <w:rPr>
          <w:rFonts w:asciiTheme="majorBidi" w:hAnsiTheme="majorBidi" w:cstheme="majorBidi"/>
          <w:sz w:val="28"/>
          <w:szCs w:val="28"/>
          <w:cs/>
        </w:rPr>
        <w:t xml:space="preserve">พัฒนาเพื่อขาย </w:t>
      </w:r>
      <w:r w:rsidR="00930138" w:rsidRPr="007B3F5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B3F5E">
        <w:rPr>
          <w:rFonts w:asciiTheme="majorBidi" w:hAnsiTheme="majorBidi" w:cstheme="majorBidi"/>
          <w:sz w:val="28"/>
          <w:szCs w:val="28"/>
          <w:cs/>
        </w:rPr>
        <w:t>ได้ทำการแบ่งสรรต้นทุนการพัฒนาทั้งหมดที่คาดว</w:t>
      </w:r>
      <w:r w:rsidR="00232DD9" w:rsidRPr="007B3F5E">
        <w:rPr>
          <w:rFonts w:asciiTheme="majorBidi" w:hAnsiTheme="majorBidi" w:cstheme="majorBidi"/>
          <w:sz w:val="28"/>
          <w:szCs w:val="28"/>
          <w:cs/>
        </w:rPr>
        <w:t>่</w:t>
      </w:r>
      <w:r w:rsidRPr="007B3F5E">
        <w:rPr>
          <w:rFonts w:asciiTheme="majorBidi" w:hAnsiTheme="majorBidi" w:cstheme="majorBidi"/>
          <w:sz w:val="28"/>
          <w:szCs w:val="28"/>
          <w:cs/>
        </w:rPr>
        <w:t>าจะเกิดขึ้น (โดยคำนึงถึงต้นทุนที่เกิดขึ้นจริงด้วย) ตามเกณฑ์พื้นที่ขาย</w:t>
      </w:r>
    </w:p>
    <w:p w14:paraId="7264EF1C" w14:textId="77777777" w:rsidR="00152542" w:rsidRPr="007B3F5E" w:rsidRDefault="00152542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EFF2E3D" w14:textId="0323F9DE" w:rsidR="00B813B5" w:rsidRPr="007B3F5E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004E861" w14:textId="44830CBA" w:rsidR="008C7336" w:rsidRPr="007B3F5E" w:rsidRDefault="008C7336" w:rsidP="009434CD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095F76A" w14:textId="679FD606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ภาษีเงินได้</w:t>
      </w:r>
    </w:p>
    <w:p w14:paraId="144156FB" w14:textId="77777777" w:rsidR="00ED2A04" w:rsidRPr="007B3F5E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921EAED" w14:textId="51050BBA" w:rsidR="008C684E" w:rsidRPr="007B3F5E" w:rsidRDefault="008C684E" w:rsidP="00E859C8">
      <w:pPr>
        <w:spacing w:line="240" w:lineRule="auto"/>
        <w:ind w:left="540"/>
        <w:rPr>
          <w:rFonts w:asciiTheme="majorBidi" w:hAnsiTheme="majorBidi" w:cstheme="majorBidi"/>
          <w:spacing w:val="-4"/>
          <w:sz w:val="28"/>
          <w:szCs w:val="28"/>
        </w:rPr>
      </w:pP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01287" w:rsidRPr="007B3F5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43EC517D" w14:textId="77777777" w:rsidR="00ED2A04" w:rsidRPr="007B3F5E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389C21" w14:textId="33A03882" w:rsidR="00BD2694" w:rsidRPr="007B3F5E" w:rsidRDefault="008C684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</w:t>
      </w:r>
    </w:p>
    <w:p w14:paraId="24A4AC9E" w14:textId="77777777" w:rsidR="00FA2998" w:rsidRPr="007B3F5E" w:rsidRDefault="00FA2998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6CA8E01" w14:textId="62419EB5" w:rsidR="00F9288E" w:rsidRPr="007B3F5E" w:rsidRDefault="00F9288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</w:t>
      </w:r>
      <w:r w:rsidR="00D1316E" w:rsidRPr="007B3F5E">
        <w:rPr>
          <w:rFonts w:asciiTheme="majorBidi" w:hAnsiTheme="majorBidi" w:cstheme="majorBidi"/>
          <w:sz w:val="28"/>
          <w:szCs w:val="28"/>
          <w:cs/>
        </w:rPr>
        <w:t>ต่างชั่วคราว</w:t>
      </w:r>
      <w:r w:rsidR="008C684E" w:rsidRPr="007B3F5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1316E" w:rsidRPr="007B3F5E">
        <w:rPr>
          <w:rFonts w:asciiTheme="majorBidi" w:hAnsiTheme="majorBidi" w:cstheme="majorBidi"/>
          <w:sz w:val="28"/>
          <w:szCs w:val="28"/>
          <w:cs/>
        </w:rPr>
        <w:t xml:space="preserve">การรับรู้ค่าความนิยมในครั้งแรก </w:t>
      </w:r>
      <w:r w:rsidRPr="007B3F5E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165C0C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53B6AB68" w14:textId="77777777" w:rsidR="00ED2A04" w:rsidRPr="007B3F5E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1DA961E" w14:textId="4B9DA020" w:rsidR="00F9288E" w:rsidRPr="007B3F5E" w:rsidRDefault="00D6355D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การวัดมู</w:t>
      </w:r>
      <w:r w:rsidR="00F9288E" w:rsidRPr="007B3F5E">
        <w:rPr>
          <w:rFonts w:asciiTheme="majorBidi" w:hAnsiTheme="majorBidi" w:cstheme="majorBidi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F9288E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7B3F5E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C684E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7B3F5E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9BDAE80" w14:textId="55BD73E4" w:rsidR="00ED2A04" w:rsidRPr="007B3F5E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13CE96" w14:textId="72E94BBF" w:rsidR="008C684E" w:rsidRPr="007B3F5E" w:rsidRDefault="008C684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ACF19B" w14:textId="77777777" w:rsidR="008C684E" w:rsidRPr="007B3F5E" w:rsidRDefault="008C684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1F7BD0" w14:textId="4305FACB" w:rsidR="003B14EA" w:rsidRPr="007B3F5E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3EDDD0E0" w14:textId="77777777" w:rsidR="00ED2A04" w:rsidRPr="007B3F5E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33773DC" w14:textId="5E65CE5B" w:rsidR="00B813B5" w:rsidRPr="007B3F5E" w:rsidRDefault="00485566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901287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020F24E2" w14:textId="77777777" w:rsidR="000467C7" w:rsidRPr="007B3F5E" w:rsidRDefault="000467C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th-TH"/>
        </w:rPr>
      </w:pPr>
    </w:p>
    <w:p w14:paraId="6609B801" w14:textId="54B87D56" w:rsidR="00CB2FF5" w:rsidRPr="007B3F5E" w:rsidRDefault="00CB2FF5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DE4ECCF" w14:textId="77777777" w:rsidR="00CB2FF5" w:rsidRPr="007B3F5E" w:rsidRDefault="00CB2FF5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2"/>
          <w:szCs w:val="22"/>
        </w:rPr>
      </w:pPr>
    </w:p>
    <w:p w14:paraId="725D90FF" w14:textId="0706A510" w:rsidR="00CB2FF5" w:rsidRPr="007B3F5E" w:rsidRDefault="00331ECC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466628"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66628"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A546F" w14:textId="39FBA63E" w:rsidR="00F66763" w:rsidRPr="007B3F5E" w:rsidRDefault="00F66763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2643C60" w14:textId="3460E9E9" w:rsidR="00F9288E" w:rsidRPr="007B3F5E" w:rsidRDefault="00F9288E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รายงานทางการเงินจำแนกตามส่วนงาน</w:t>
      </w:r>
    </w:p>
    <w:p w14:paraId="2F6ED0B2" w14:textId="77777777" w:rsidR="00EF1923" w:rsidRPr="007B3F5E" w:rsidRDefault="00EF1923" w:rsidP="00E859C8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</w:rPr>
      </w:pPr>
    </w:p>
    <w:p w14:paraId="06302C6C" w14:textId="7A855D08" w:rsidR="00F9288E" w:rsidRPr="007B3F5E" w:rsidRDefault="00F9288E" w:rsidP="00E859C8">
      <w:pPr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7B3F5E">
        <w:rPr>
          <w:rFonts w:asciiTheme="majorBidi" w:eastAsia="Calibr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B7256E" w:rsidRPr="007B3F5E">
        <w:rPr>
          <w:rFonts w:asciiTheme="majorBidi" w:eastAsia="Calibri" w:hAnsiTheme="majorBidi" w:cstheme="majorBidi"/>
          <w:sz w:val="28"/>
          <w:szCs w:val="28"/>
          <w:cs/>
        </w:rPr>
        <w:t>คณะกรรมการบริหาร</w:t>
      </w:r>
      <w:r w:rsidRPr="007B3F5E">
        <w:rPr>
          <w:rFonts w:asciiTheme="majorBidi" w:eastAsia="Calibri" w:hAnsiTheme="majorBidi" w:cstheme="majorBidi"/>
          <w:sz w:val="28"/>
          <w:szCs w:val="28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256E" w:rsidRPr="007B3F5E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13094" w:rsidRPr="007B3F5E">
        <w:rPr>
          <w:rFonts w:asciiTheme="majorBidi" w:eastAsia="Calibri" w:hAnsiTheme="majorBidi" w:cstheme="majorBidi"/>
          <w:sz w:val="28"/>
          <w:szCs w:val="28"/>
          <w:cs/>
        </w:rPr>
        <w:t>รายการที่ไม่สามารถ</w:t>
      </w:r>
      <w:r w:rsidR="00A756BB" w:rsidRPr="007B3F5E">
        <w:rPr>
          <w:rFonts w:asciiTheme="majorBidi" w:eastAsia="Calibri" w:hAnsiTheme="majorBidi" w:cstheme="majorBidi"/>
          <w:sz w:val="28"/>
          <w:szCs w:val="28"/>
          <w:cs/>
        </w:rPr>
        <w:t>ปัน</w:t>
      </w:r>
      <w:r w:rsidR="00213094" w:rsidRPr="007B3F5E">
        <w:rPr>
          <w:rFonts w:asciiTheme="majorBidi" w:eastAsia="Calibri" w:hAnsiTheme="majorBidi" w:cstheme="majorBidi"/>
          <w:sz w:val="28"/>
          <w:szCs w:val="28"/>
          <w:cs/>
        </w:rPr>
        <w:t>ส่วนได้ส่วนใหญ่เป็นรายการ</w:t>
      </w:r>
      <w:r w:rsidR="00901287" w:rsidRPr="007B3F5E">
        <w:rPr>
          <w:rFonts w:asciiTheme="majorBidi" w:eastAsia="Calibri" w:hAnsiTheme="majorBidi" w:cstheme="majorBidi"/>
          <w:sz w:val="28"/>
          <w:szCs w:val="28"/>
          <w:cs/>
        </w:rPr>
        <w:t>เงินลงทุ</w:t>
      </w:r>
      <w:r w:rsidR="0046003A" w:rsidRPr="007B3F5E">
        <w:rPr>
          <w:rFonts w:asciiTheme="majorBidi" w:eastAsia="Calibri" w:hAnsiTheme="majorBidi" w:cstheme="majorBidi" w:hint="cs"/>
          <w:sz w:val="28"/>
          <w:szCs w:val="28"/>
          <w:cs/>
        </w:rPr>
        <w:t>น</w:t>
      </w:r>
      <w:r w:rsidR="00B15274" w:rsidRPr="007B3F5E">
        <w:rPr>
          <w:rFonts w:asciiTheme="majorBidi" w:eastAsia="Calibri" w:hAnsiTheme="majorBidi" w:cstheme="majorBidi" w:hint="cs"/>
          <w:sz w:val="28"/>
          <w:szCs w:val="28"/>
          <w:cs/>
        </w:rPr>
        <w:t>ใ</w:t>
      </w:r>
      <w:r w:rsidR="00901287" w:rsidRPr="007B3F5E">
        <w:rPr>
          <w:rFonts w:asciiTheme="majorBidi" w:eastAsia="Calibri" w:hAnsiTheme="majorBidi" w:cstheme="majorBidi"/>
          <w:sz w:val="28"/>
          <w:szCs w:val="28"/>
          <w:cs/>
        </w:rPr>
        <w:t xml:space="preserve">นบริษัทร่วม สินทรัพย์อื่น หนี้สิน </w:t>
      </w:r>
      <w:r w:rsidR="00213094" w:rsidRPr="007B3F5E">
        <w:rPr>
          <w:rFonts w:asciiTheme="majorBidi" w:eastAsia="Calibri" w:hAnsiTheme="majorBidi" w:cstheme="majorBidi"/>
          <w:sz w:val="28"/>
          <w:szCs w:val="28"/>
          <w:cs/>
        </w:rPr>
        <w:t xml:space="preserve">รายได้อื่น </w:t>
      </w:r>
      <w:r w:rsidR="00901287" w:rsidRPr="007B3F5E">
        <w:rPr>
          <w:rFonts w:asciiTheme="majorBidi" w:eastAsia="Calibri" w:hAnsiTheme="majorBidi" w:cstheme="majorBidi"/>
          <w:sz w:val="28"/>
          <w:szCs w:val="28"/>
          <w:cs/>
        </w:rPr>
        <w:t>ต้นทุนทางการเงิน และ</w:t>
      </w:r>
      <w:r w:rsidR="00213094" w:rsidRPr="007B3F5E">
        <w:rPr>
          <w:rFonts w:asciiTheme="majorBidi" w:eastAsia="Calibri" w:hAnsiTheme="majorBidi" w:cstheme="majorBidi"/>
          <w:sz w:val="28"/>
          <w:szCs w:val="28"/>
          <w:cs/>
        </w:rPr>
        <w:t>ส่วนแบ่งกำไ</w:t>
      </w:r>
      <w:r w:rsidR="00901287" w:rsidRPr="007B3F5E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="00B9275B" w:rsidRPr="007B3F5E">
        <w:rPr>
          <w:rFonts w:asciiTheme="majorBidi" w:eastAsia="Calibri" w:hAnsiTheme="majorBidi" w:cstheme="majorBidi" w:hint="cs"/>
          <w:sz w:val="28"/>
          <w:szCs w:val="28"/>
          <w:cs/>
        </w:rPr>
        <w:t>ของ</w:t>
      </w:r>
      <w:r w:rsidR="00213094" w:rsidRPr="007B3F5E">
        <w:rPr>
          <w:rFonts w:asciiTheme="majorBidi" w:eastAsia="Calibri" w:hAnsiTheme="majorBidi" w:cstheme="majorBidi"/>
          <w:sz w:val="28"/>
          <w:szCs w:val="28"/>
          <w:cs/>
        </w:rPr>
        <w:t>บริษัทร่วม</w:t>
      </w:r>
    </w:p>
    <w:p w14:paraId="6AE1B52D" w14:textId="4272729B" w:rsidR="00C06787" w:rsidRPr="007B3F5E" w:rsidRDefault="00C06787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375E6082" w14:textId="71BDB712" w:rsidR="006949A0" w:rsidRPr="007B3F5E" w:rsidRDefault="006949A0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การซื้อบริษัทย่อย</w:t>
      </w:r>
    </w:p>
    <w:p w14:paraId="07040EC2" w14:textId="27638F57" w:rsidR="006949A0" w:rsidRPr="007B3F5E" w:rsidRDefault="006949A0" w:rsidP="00E859C8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641F14A3" w14:textId="279B6EEA" w:rsidR="006949A0" w:rsidRPr="007B3F5E" w:rsidRDefault="006949A0" w:rsidP="00E859C8">
      <w:pPr>
        <w:pStyle w:val="ListParagraph"/>
        <w:numPr>
          <w:ilvl w:val="0"/>
          <w:numId w:val="23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อีสเทอร์น โคเจนเนอเรชั่น จำกัด (“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</w:rPr>
        <w:t>E-COGEN”)</w:t>
      </w:r>
    </w:p>
    <w:p w14:paraId="1767A32F" w14:textId="77777777" w:rsidR="006949A0" w:rsidRPr="007B3F5E" w:rsidRDefault="006949A0" w:rsidP="00E859C8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22"/>
          <w:cs/>
        </w:rPr>
      </w:pPr>
    </w:p>
    <w:p w14:paraId="7DEC001D" w14:textId="361061F9" w:rsidR="006949A0" w:rsidRPr="007B3F5E" w:rsidRDefault="006949A0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bookmarkStart w:id="12" w:name="m_-8933601872999987427_m_-83948400308357"/>
      <w:bookmarkEnd w:id="12"/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7B3F5E">
        <w:rPr>
          <w:rFonts w:asciiTheme="majorBidi" w:hAnsiTheme="majorBidi" w:cstheme="majorBidi"/>
          <w:sz w:val="28"/>
          <w:szCs w:val="28"/>
        </w:rPr>
        <w:t>E-COGEN”)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ซึ่งดำเนินธุรกิจเกี่ยวกับการผลิตและจำหน่ายกระแสไฟฟ้า กลุ่มบริษัทอนุมัติการเข้าซื้อที่ราคาไม่เกิน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400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โดยบริษัท ยูนิเวนเจอร์ บีจีพี จำกัด </w:t>
      </w:r>
      <w:r w:rsidRPr="007B3F5E">
        <w:rPr>
          <w:rFonts w:asciiTheme="majorBidi" w:hAnsiTheme="majorBidi" w:cstheme="majorBidi"/>
          <w:sz w:val="28"/>
          <w:szCs w:val="28"/>
        </w:rPr>
        <w:t xml:space="preserve">(“UVBGP”)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ล้านหุ้น ในราคาหุ้นละ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481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07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810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คิดเป็นอัตราการถือหุ้นร้อยละ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ของหุ้นสามัญทั้งหมด โดย </w:t>
      </w:r>
      <w:r w:rsidRPr="007B3F5E">
        <w:rPr>
          <w:rFonts w:asciiTheme="majorBidi" w:hAnsiTheme="majorBidi" w:cstheme="majorBidi"/>
          <w:sz w:val="28"/>
          <w:szCs w:val="28"/>
        </w:rPr>
        <w:t xml:space="preserve">UVBGP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จ่ายเงินจำนวน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373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ล้านบาทสำหรับการซื้อหุ้น </w:t>
      </w:r>
      <w:r w:rsidRPr="007B3F5E">
        <w:rPr>
          <w:rFonts w:asciiTheme="majorBidi" w:hAnsiTheme="majorBidi" w:cstheme="majorBidi"/>
          <w:sz w:val="28"/>
          <w:szCs w:val="28"/>
        </w:rPr>
        <w:t xml:space="preserve">E-COGEN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และจะจ่ายเงินเพิ่มเติมจำนวน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436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Pr="007B3F5E">
        <w:rPr>
          <w:rFonts w:asciiTheme="majorBidi" w:hAnsiTheme="majorBidi" w:cstheme="majorBidi"/>
          <w:sz w:val="28"/>
          <w:szCs w:val="28"/>
        </w:rPr>
        <w:t xml:space="preserve"> E-COGEN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กู้ยืมเงินจำนวน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000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ล้านบาทจากสถาบันการเงินเพื่อจ่ายชำระคืนเงินกู้ยืมจากผู้ถือหุ้นเดิมที่ </w:t>
      </w:r>
      <w:r w:rsidRPr="007B3F5E">
        <w:rPr>
          <w:rFonts w:asciiTheme="majorBidi" w:hAnsiTheme="majorBidi" w:cstheme="majorBidi"/>
          <w:sz w:val="28"/>
          <w:szCs w:val="28"/>
        </w:rPr>
        <w:t xml:space="preserve">E-COGEN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มีอยู่ ณ วันที่เข้าซื้อธุรกิจจำนวน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539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44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1CD41A8" w14:textId="77777777" w:rsidR="006949A0" w:rsidRPr="007B3F5E" w:rsidRDefault="006949A0" w:rsidP="00E859C8">
      <w:pPr>
        <w:pStyle w:val="NormalWeb"/>
        <w:spacing w:before="0" w:beforeAutospacing="0" w:after="0" w:afterAutospacing="0"/>
        <w:ind w:left="540"/>
        <w:rPr>
          <w:rFonts w:asciiTheme="majorBidi" w:hAnsiTheme="majorBidi" w:cstheme="majorBidi"/>
          <w:sz w:val="22"/>
          <w:szCs w:val="22"/>
        </w:rPr>
      </w:pPr>
    </w:p>
    <w:p w14:paraId="1A5CC43E" w14:textId="77777777" w:rsidR="006949A0" w:rsidRPr="007B3F5E" w:rsidRDefault="006949A0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การมีอำนาจควบคุมใน</w:t>
      </w:r>
      <w:r w:rsidRPr="007B3F5E">
        <w:rPr>
          <w:rFonts w:asciiTheme="majorBidi" w:hAnsiTheme="majorBidi" w:cstheme="majorBidi"/>
          <w:sz w:val="28"/>
          <w:szCs w:val="28"/>
        </w:rPr>
        <w:t xml:space="preserve"> E-COGEN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73E13BD0" w14:textId="77777777" w:rsidR="006949A0" w:rsidRPr="007B3F5E" w:rsidRDefault="006949A0" w:rsidP="00E859C8">
      <w:pPr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2C08ABB" w14:textId="3688C837" w:rsidR="006949A0" w:rsidRPr="007B3F5E" w:rsidRDefault="006949A0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>ในระหว่าง</w:t>
      </w:r>
      <w:r w:rsidR="00E64749" w:rsidRPr="007B3F5E">
        <w:rPr>
          <w:rFonts w:asciiTheme="majorBidi" w:hAnsiTheme="majorBidi" w:cstheme="majorBidi" w:hint="cs"/>
          <w:spacing w:val="2"/>
          <w:sz w:val="28"/>
          <w:szCs w:val="28"/>
          <w:cs/>
        </w:rPr>
        <w:t>ปี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นับตั้งแต่วันที่ซื้อกิจการจนถึงวันที่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> E-COGEN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 มีรายได้เป็นจำนวนเงิน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> 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8</w:t>
      </w:r>
      <w:r w:rsidR="000D028E" w:rsidRPr="007B3F5E">
        <w:rPr>
          <w:rFonts w:asciiTheme="majorBidi" w:hAnsiTheme="majorBidi" w:cstheme="majorBidi"/>
          <w:spacing w:val="2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403</w:t>
      </w:r>
      <w:r w:rsidR="000D028E" w:rsidRPr="007B3F5E">
        <w:rPr>
          <w:rFonts w:asciiTheme="majorBidi" w:hAnsiTheme="majorBidi" w:cstheme="majorBidi"/>
          <w:spacing w:val="2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68</w:t>
      </w:r>
      <w:r w:rsidR="007864A1"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>ล้านบาท และขาดทุนเป็นจำนวนเงิน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> </w:t>
      </w:r>
      <w:r w:rsidR="00177014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466.67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ตุลาคม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2564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 จะมีรายได้รวมเพิ่มขึ้นจำนวนเงิน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10</w:t>
      </w:r>
      <w:r w:rsidR="00A576B2" w:rsidRPr="007B3F5E">
        <w:rPr>
          <w:rFonts w:asciiTheme="majorBidi" w:hAnsiTheme="majorBidi" w:cstheme="majorBidi"/>
          <w:spacing w:val="2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271</w:t>
      </w:r>
      <w:r w:rsidR="00A576B2" w:rsidRPr="007B3F5E">
        <w:rPr>
          <w:rFonts w:asciiTheme="majorBidi" w:hAnsiTheme="majorBidi" w:cstheme="majorBidi"/>
          <w:spacing w:val="2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01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>ล้านบาท และ</w:t>
      </w:r>
      <w:r w:rsidR="00177014" w:rsidRPr="007B3F5E">
        <w:rPr>
          <w:rFonts w:asciiTheme="majorBidi" w:hAnsiTheme="majorBidi" w:cstheme="majorBidi" w:hint="cs"/>
          <w:spacing w:val="2"/>
          <w:sz w:val="28"/>
          <w:szCs w:val="28"/>
          <w:cs/>
        </w:rPr>
        <w:t>ขาดทุน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รวมสำหรับปีสิ้นสุดวันที่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>กันยายน</w:t>
      </w:r>
      <w:r w:rsidR="00E64749" w:rsidRPr="007B3F5E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77014" w:rsidRPr="007B3F5E">
        <w:rPr>
          <w:rFonts w:asciiTheme="majorBidi" w:hAnsiTheme="majorBidi" w:cstheme="majorBidi" w:hint="cs"/>
          <w:spacing w:val="2"/>
          <w:sz w:val="28"/>
          <w:szCs w:val="28"/>
          <w:cs/>
        </w:rPr>
        <w:t>เพิ่มขึ้น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จำนวนเงิน </w:t>
      </w:r>
      <w:r w:rsidR="00177014" w:rsidRPr="007B3F5E">
        <w:rPr>
          <w:rFonts w:asciiTheme="majorBidi" w:hAnsiTheme="majorBidi" w:cstheme="majorBidi"/>
          <w:spacing w:val="2"/>
          <w:sz w:val="28"/>
          <w:szCs w:val="28"/>
        </w:rPr>
        <w:t>458.65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>ล้านบาท ในการกำหนดมูลค่าดังกล่าว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br/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E64749" w:rsidRPr="007B3F5E">
        <w:rPr>
          <w:rFonts w:asciiTheme="majorBidi" w:hAnsiTheme="majorBidi" w:cstheme="majorBidi" w:hint="cs"/>
          <w:spacing w:val="2"/>
          <w:sz w:val="28"/>
          <w:szCs w:val="28"/>
          <w:cs/>
        </w:rPr>
        <w:t>ปี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นั้นได้เกิดขึ้นตั้งแต่วันที่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ตุลาคม </w:t>
      </w:r>
      <w:r w:rsidR="00B17D5A" w:rsidRPr="007B3F5E">
        <w:rPr>
          <w:rFonts w:asciiTheme="majorBidi" w:hAnsiTheme="majorBidi" w:cstheme="majorBidi"/>
          <w:spacing w:val="2"/>
          <w:sz w:val="28"/>
          <w:szCs w:val="28"/>
          <w:lang w:val="en-GB"/>
        </w:rPr>
        <w:t>2564</w:t>
      </w:r>
    </w:p>
    <w:p w14:paraId="3C5EB691" w14:textId="77777777" w:rsidR="002604B6" w:rsidRPr="007B3F5E" w:rsidRDefault="002604B6" w:rsidP="00E859C8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</w:p>
    <w:p w14:paraId="29192AF0" w14:textId="6EA14847" w:rsidR="007864A1" w:rsidRPr="007B3F5E" w:rsidRDefault="007864A1" w:rsidP="00E859C8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7B3F5E">
        <w:rPr>
          <w:rFonts w:ascii="Angsana New" w:hAnsi="Angsana New" w:hint="cs"/>
          <w:spacing w:val="-2"/>
          <w:sz w:val="28"/>
          <w:szCs w:val="28"/>
          <w:cs/>
        </w:rPr>
        <w:t xml:space="preserve">ในเดือนธันวาคม </w:t>
      </w:r>
      <w:r w:rsidR="00B17D5A" w:rsidRPr="007B3F5E">
        <w:rPr>
          <w:rFonts w:ascii="Angsana New" w:hAnsi="Angsana New"/>
          <w:spacing w:val="-2"/>
          <w:sz w:val="28"/>
          <w:szCs w:val="28"/>
          <w:lang w:val="en-GB"/>
        </w:rPr>
        <w:t>2565</w:t>
      </w:r>
      <w:r w:rsidRPr="007B3F5E">
        <w:rPr>
          <w:rFonts w:ascii="Angsana New" w:hAnsi="Angsana New"/>
          <w:spacing w:val="-2"/>
          <w:sz w:val="28"/>
          <w:szCs w:val="28"/>
        </w:rPr>
        <w:t xml:space="preserve"> </w:t>
      </w:r>
      <w:r w:rsidRPr="007B3F5E">
        <w:rPr>
          <w:rFonts w:ascii="Angsana New" w:hAnsi="Angsana New" w:hint="cs"/>
          <w:spacing w:val="-2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1A486AF7" w14:textId="4D52FCDB" w:rsidR="00124AB9" w:rsidRPr="007B3F5E" w:rsidRDefault="00124AB9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03BB4CFB" w14:textId="4384F07B" w:rsidR="00FA7D93" w:rsidRPr="007B3F5E" w:rsidRDefault="00FA7D93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5E0A7A78" w14:textId="77777777" w:rsidR="00FA7D93" w:rsidRPr="007B3F5E" w:rsidRDefault="00FA7D93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3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62"/>
        <w:gridCol w:w="268"/>
        <w:gridCol w:w="1427"/>
        <w:gridCol w:w="268"/>
        <w:gridCol w:w="1219"/>
        <w:gridCol w:w="251"/>
        <w:gridCol w:w="1478"/>
      </w:tblGrid>
      <w:tr w:rsidR="007864A1" w:rsidRPr="007B3F5E" w14:paraId="2CD11329" w14:textId="77777777" w:rsidTr="003353DE">
        <w:trPr>
          <w:tblHeader/>
        </w:trPr>
        <w:tc>
          <w:tcPr>
            <w:tcW w:w="4496" w:type="dxa"/>
          </w:tcPr>
          <w:p w14:paraId="6688C843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8779001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68" w:type="dxa"/>
          </w:tcPr>
          <w:p w14:paraId="0DDC2BCA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288AB6A" w14:textId="77777777" w:rsidR="007864A1" w:rsidRPr="007B3F5E" w:rsidRDefault="007864A1" w:rsidP="00E859C8">
            <w:pPr>
              <w:tabs>
                <w:tab w:val="left" w:pos="720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024E2D7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68" w:type="dxa"/>
          </w:tcPr>
          <w:p w14:paraId="021F2A13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</w:tcPr>
          <w:p w14:paraId="009DD7D3" w14:textId="77777777" w:rsidR="007864A1" w:rsidRPr="007B3F5E" w:rsidRDefault="007864A1" w:rsidP="00E859C8">
            <w:pPr>
              <w:spacing w:line="240" w:lineRule="auto"/>
              <w:ind w:right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6D609E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51" w:type="dxa"/>
          </w:tcPr>
          <w:p w14:paraId="79206940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6B72C3DE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มูลค่ายุติธรรม</w:t>
            </w: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หลังปรับปรุง</w:t>
            </w:r>
          </w:p>
        </w:tc>
      </w:tr>
      <w:tr w:rsidR="007864A1" w:rsidRPr="007B3F5E" w14:paraId="33F13AE4" w14:textId="77777777" w:rsidTr="003353DE">
        <w:trPr>
          <w:tblHeader/>
        </w:trPr>
        <w:tc>
          <w:tcPr>
            <w:tcW w:w="4496" w:type="dxa"/>
          </w:tcPr>
          <w:p w14:paraId="6BD8DAF1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9544197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5" w:type="dxa"/>
            <w:gridSpan w:val="5"/>
          </w:tcPr>
          <w:p w14:paraId="30652961" w14:textId="77777777" w:rsidR="007864A1" w:rsidRPr="007B3F5E" w:rsidRDefault="007864A1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864A1" w:rsidRPr="007B3F5E" w14:paraId="5A45968C" w14:textId="77777777" w:rsidTr="003353DE">
        <w:tc>
          <w:tcPr>
            <w:tcW w:w="4496" w:type="dxa"/>
          </w:tcPr>
          <w:p w14:paraId="486D0FB3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68" w:type="dxa"/>
          </w:tcPr>
          <w:p w14:paraId="1B001BD3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E38204D" w14:textId="5F6BA0C7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268" w:type="dxa"/>
          </w:tcPr>
          <w:p w14:paraId="7A3C2214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FF4600F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D1616F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37BAA6B" w14:textId="14724FB6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</w:tr>
      <w:tr w:rsidR="007864A1" w:rsidRPr="007B3F5E" w14:paraId="35C7ACFD" w14:textId="77777777" w:rsidTr="003353DE">
        <w:tc>
          <w:tcPr>
            <w:tcW w:w="4496" w:type="dxa"/>
          </w:tcPr>
          <w:p w14:paraId="3AAD643B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68" w:type="dxa"/>
          </w:tcPr>
          <w:p w14:paraId="28EB1070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CE26CD5" w14:textId="49F45D6D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</w:p>
        </w:tc>
        <w:tc>
          <w:tcPr>
            <w:tcW w:w="268" w:type="dxa"/>
          </w:tcPr>
          <w:p w14:paraId="7576008A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AFFB42E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EB020E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5EB0FBD" w14:textId="26AABB93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</w:p>
        </w:tc>
      </w:tr>
      <w:tr w:rsidR="007864A1" w:rsidRPr="007B3F5E" w14:paraId="43FBA789" w14:textId="77777777" w:rsidTr="003353DE">
        <w:tc>
          <w:tcPr>
            <w:tcW w:w="4496" w:type="dxa"/>
          </w:tcPr>
          <w:p w14:paraId="48442BE5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68" w:type="dxa"/>
          </w:tcPr>
          <w:p w14:paraId="7A54BCB1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1FD7BD9A" w14:textId="57D2E29C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196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</w:t>
            </w:r>
          </w:p>
        </w:tc>
        <w:tc>
          <w:tcPr>
            <w:tcW w:w="268" w:type="dxa"/>
          </w:tcPr>
          <w:p w14:paraId="3291749E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133A9AB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600B78D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648E5910" w14:textId="1ADFFC70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196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</w:t>
            </w:r>
          </w:p>
        </w:tc>
      </w:tr>
      <w:tr w:rsidR="007864A1" w:rsidRPr="007B3F5E" w14:paraId="33BE3249" w14:textId="77777777" w:rsidTr="003353DE">
        <w:tc>
          <w:tcPr>
            <w:tcW w:w="4496" w:type="dxa"/>
          </w:tcPr>
          <w:p w14:paraId="2856FBC0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68" w:type="dxa"/>
          </w:tcPr>
          <w:p w14:paraId="2C04CB72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4EFD8DF5" w14:textId="20EBBB19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</w:p>
        </w:tc>
        <w:tc>
          <w:tcPr>
            <w:tcW w:w="268" w:type="dxa"/>
          </w:tcPr>
          <w:p w14:paraId="703BDD06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39B1409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F5C63A1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666E079" w14:textId="47CAC105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</w:p>
        </w:tc>
      </w:tr>
      <w:tr w:rsidR="007864A1" w:rsidRPr="007B3F5E" w14:paraId="7B1953B9" w14:textId="77777777" w:rsidTr="003353DE">
        <w:tc>
          <w:tcPr>
            <w:tcW w:w="4496" w:type="dxa"/>
          </w:tcPr>
          <w:p w14:paraId="229BFA6E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268" w:type="dxa"/>
          </w:tcPr>
          <w:p w14:paraId="54E3149E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69AD641" w14:textId="7F6A347F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331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  <w:tc>
          <w:tcPr>
            <w:tcW w:w="268" w:type="dxa"/>
          </w:tcPr>
          <w:p w14:paraId="1D1A41D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35BF6B3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A13E999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8F571BD" w14:textId="744967A5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331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</w:tr>
      <w:tr w:rsidR="007864A1" w:rsidRPr="007B3F5E" w14:paraId="3415681D" w14:textId="77777777" w:rsidTr="003353DE">
        <w:tc>
          <w:tcPr>
            <w:tcW w:w="4496" w:type="dxa"/>
          </w:tcPr>
          <w:p w14:paraId="15ADC7FC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68" w:type="dxa"/>
          </w:tcPr>
          <w:p w14:paraId="46DDD80D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47B64BD4" w14:textId="675DC1A4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</w:p>
        </w:tc>
        <w:tc>
          <w:tcPr>
            <w:tcW w:w="268" w:type="dxa"/>
          </w:tcPr>
          <w:p w14:paraId="3787ED71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4ACD154" w14:textId="51BDB20C" w:rsidR="007864A1" w:rsidRPr="007B3F5E" w:rsidRDefault="00B17D5A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239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</w:p>
        </w:tc>
        <w:tc>
          <w:tcPr>
            <w:tcW w:w="251" w:type="dxa"/>
          </w:tcPr>
          <w:p w14:paraId="24E77615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EA9D320" w14:textId="2625F207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</w:tr>
      <w:tr w:rsidR="007864A1" w:rsidRPr="007B3F5E" w14:paraId="443A7EAA" w14:textId="77777777" w:rsidTr="003353DE">
        <w:tc>
          <w:tcPr>
            <w:tcW w:w="4496" w:type="dxa"/>
            <w:shd w:val="clear" w:color="auto" w:fill="auto"/>
          </w:tcPr>
          <w:p w14:paraId="3447F32F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474912F6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694CBE" w14:textId="33FBE5FE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620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268" w:type="dxa"/>
          </w:tcPr>
          <w:p w14:paraId="37B20C0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48393A6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6C428DD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E606CCB" w14:textId="2F5A96C0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620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</w:tr>
      <w:tr w:rsidR="007864A1" w:rsidRPr="007B3F5E" w14:paraId="352BD1B9" w14:textId="77777777" w:rsidTr="003353DE">
        <w:tc>
          <w:tcPr>
            <w:tcW w:w="4496" w:type="dxa"/>
            <w:shd w:val="clear" w:color="auto" w:fill="auto"/>
          </w:tcPr>
          <w:p w14:paraId="131A0E36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68" w:type="dxa"/>
            <w:shd w:val="clear" w:color="auto" w:fill="auto"/>
          </w:tcPr>
          <w:p w14:paraId="699FE7E9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90BB9F" w14:textId="7BBDEE35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268" w:type="dxa"/>
          </w:tcPr>
          <w:p w14:paraId="697AA4C4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10FE386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99849DE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6256C0B5" w14:textId="5F83EBFE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</w:tr>
      <w:tr w:rsidR="007864A1" w:rsidRPr="007B3F5E" w14:paraId="12C118F3" w14:textId="77777777" w:rsidTr="003353DE">
        <w:tc>
          <w:tcPr>
            <w:tcW w:w="4496" w:type="dxa"/>
            <w:shd w:val="clear" w:color="auto" w:fill="auto"/>
          </w:tcPr>
          <w:p w14:paraId="6D19643F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68" w:type="dxa"/>
            <w:shd w:val="clear" w:color="auto" w:fill="auto"/>
          </w:tcPr>
          <w:p w14:paraId="0227AE04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74B7CEF" w14:textId="005A43F9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981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</w:t>
            </w:r>
          </w:p>
        </w:tc>
        <w:tc>
          <w:tcPr>
            <w:tcW w:w="268" w:type="dxa"/>
          </w:tcPr>
          <w:p w14:paraId="3604C07B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F590F7D" w14:textId="50B30E08" w:rsidR="007864A1" w:rsidRPr="007B3F5E" w:rsidRDefault="00B17D5A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715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</w:t>
            </w:r>
          </w:p>
        </w:tc>
        <w:tc>
          <w:tcPr>
            <w:tcW w:w="251" w:type="dxa"/>
            <w:shd w:val="clear" w:color="auto" w:fill="auto"/>
          </w:tcPr>
          <w:p w14:paraId="46B4225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795A3FF" w14:textId="04EC4B94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697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</w:tr>
      <w:tr w:rsidR="007864A1" w:rsidRPr="007B3F5E" w14:paraId="5A990F11" w14:textId="77777777" w:rsidTr="003353DE">
        <w:tc>
          <w:tcPr>
            <w:tcW w:w="4496" w:type="dxa"/>
            <w:shd w:val="clear" w:color="auto" w:fill="auto"/>
          </w:tcPr>
          <w:p w14:paraId="14E6D54E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68" w:type="dxa"/>
            <w:shd w:val="clear" w:color="auto" w:fill="auto"/>
          </w:tcPr>
          <w:p w14:paraId="7691DF8F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53A6310" w14:textId="6C74EEE4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</w:t>
            </w:r>
          </w:p>
        </w:tc>
        <w:tc>
          <w:tcPr>
            <w:tcW w:w="268" w:type="dxa"/>
          </w:tcPr>
          <w:p w14:paraId="3BF74F3B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9A74BEC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2186D22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E1F875F" w14:textId="04F5B140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</w:t>
            </w:r>
          </w:p>
        </w:tc>
      </w:tr>
      <w:tr w:rsidR="007864A1" w:rsidRPr="007B3F5E" w14:paraId="623BA75B" w14:textId="77777777" w:rsidTr="003353DE">
        <w:tc>
          <w:tcPr>
            <w:tcW w:w="4496" w:type="dxa"/>
          </w:tcPr>
          <w:p w14:paraId="3CE3EAEC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8" w:type="dxa"/>
          </w:tcPr>
          <w:p w14:paraId="0EB84138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4DAAC0E2" w14:textId="171AC008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AB67924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522828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BDB4459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5D9DE8E" w14:textId="257C9336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75C846B4" w14:textId="77777777" w:rsidTr="003353DE">
        <w:tc>
          <w:tcPr>
            <w:tcW w:w="4496" w:type="dxa"/>
            <w:shd w:val="clear" w:color="auto" w:fill="auto"/>
          </w:tcPr>
          <w:p w14:paraId="2590299F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68" w:type="dxa"/>
            <w:shd w:val="clear" w:color="auto" w:fill="auto"/>
          </w:tcPr>
          <w:p w14:paraId="26999141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C6631F1" w14:textId="1FFEE763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796E7C2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345C508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6A4AFA8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6F37B26" w14:textId="369DFCA2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2B92D28A" w14:textId="77777777" w:rsidTr="003353DE">
        <w:tc>
          <w:tcPr>
            <w:tcW w:w="4496" w:type="dxa"/>
            <w:shd w:val="clear" w:color="auto" w:fill="auto"/>
          </w:tcPr>
          <w:p w14:paraId="1F4D68CB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68" w:type="dxa"/>
            <w:shd w:val="clear" w:color="auto" w:fill="auto"/>
          </w:tcPr>
          <w:p w14:paraId="77BA01E5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5E79957" w14:textId="066F4DD5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10F26EDB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F938FA4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AFA5661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0D08BE0" w14:textId="04DB6113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4E81D0E6" w14:textId="77777777" w:rsidTr="003353DE">
        <w:tc>
          <w:tcPr>
            <w:tcW w:w="4496" w:type="dxa"/>
            <w:shd w:val="clear" w:color="auto" w:fill="auto"/>
          </w:tcPr>
          <w:p w14:paraId="3AA3BA85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68" w:type="dxa"/>
            <w:shd w:val="clear" w:color="auto" w:fill="auto"/>
          </w:tcPr>
          <w:p w14:paraId="3637579C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428C69B" w14:textId="06C20412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B57CE00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86977C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06E66CE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66AE939" w14:textId="420106E2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59364650" w14:textId="77777777" w:rsidTr="003353DE">
        <w:tc>
          <w:tcPr>
            <w:tcW w:w="4496" w:type="dxa"/>
            <w:shd w:val="clear" w:color="auto" w:fill="auto"/>
          </w:tcPr>
          <w:p w14:paraId="6537F34D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8" w:type="dxa"/>
            <w:shd w:val="clear" w:color="auto" w:fill="auto"/>
          </w:tcPr>
          <w:p w14:paraId="2E7DB275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733F20C" w14:textId="01AEE8AB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ED96B0A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5EC0658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ABC422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3428005" w14:textId="3500C29E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6DA8E4F8" w14:textId="77777777" w:rsidTr="003353DE">
        <w:tc>
          <w:tcPr>
            <w:tcW w:w="4496" w:type="dxa"/>
            <w:shd w:val="clear" w:color="auto" w:fill="auto"/>
          </w:tcPr>
          <w:p w14:paraId="123446B4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68" w:type="dxa"/>
            <w:shd w:val="clear" w:color="auto" w:fill="auto"/>
          </w:tcPr>
          <w:p w14:paraId="7A89207C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9B01E9E" w14:textId="3458FE3D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493910D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C309116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E3AF27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674107A" w14:textId="02970308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4F2A2C1A" w14:textId="77777777" w:rsidTr="003353DE">
        <w:tc>
          <w:tcPr>
            <w:tcW w:w="4496" w:type="dxa"/>
            <w:shd w:val="clear" w:color="auto" w:fill="auto"/>
          </w:tcPr>
          <w:p w14:paraId="0364F755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8" w:type="dxa"/>
            <w:shd w:val="clear" w:color="auto" w:fill="auto"/>
          </w:tcPr>
          <w:p w14:paraId="53712775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7039A75" w14:textId="75C0808D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049440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C2E1D6" w14:textId="6D160D8A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105E91CE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70C551E" w14:textId="1DE09656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7F467D48" w14:textId="77777777" w:rsidTr="003353DE">
        <w:tc>
          <w:tcPr>
            <w:tcW w:w="4496" w:type="dxa"/>
          </w:tcPr>
          <w:p w14:paraId="1FEAB0DF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8" w:type="dxa"/>
          </w:tcPr>
          <w:p w14:paraId="0990232C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9A1FF63" w14:textId="70D98556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6CF5FD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C9CA414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04F7F76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14D9B6CC" w14:textId="36DE9A6C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22956E81" w14:textId="77777777" w:rsidTr="003353DE">
        <w:tc>
          <w:tcPr>
            <w:tcW w:w="4496" w:type="dxa"/>
          </w:tcPr>
          <w:p w14:paraId="4E4136CE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68" w:type="dxa"/>
          </w:tcPr>
          <w:p w14:paraId="36E05C38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83EB2F3" w14:textId="1927AEB1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315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48</w:t>
            </w:r>
          </w:p>
        </w:tc>
        <w:tc>
          <w:tcPr>
            <w:tcW w:w="268" w:type="dxa"/>
          </w:tcPr>
          <w:p w14:paraId="7863EF9D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CEC43FC" w14:textId="0748F15A" w:rsidR="007864A1" w:rsidRPr="007B3F5E" w:rsidRDefault="00B17D5A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799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</w:p>
        </w:tc>
        <w:tc>
          <w:tcPr>
            <w:tcW w:w="251" w:type="dxa"/>
          </w:tcPr>
          <w:p w14:paraId="7EF8EE6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2EDE55FC" w14:textId="39927F84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114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</w:t>
            </w:r>
          </w:p>
        </w:tc>
      </w:tr>
      <w:tr w:rsidR="007864A1" w:rsidRPr="007B3F5E" w14:paraId="112F7B8D" w14:textId="77777777" w:rsidTr="003353DE">
        <w:tc>
          <w:tcPr>
            <w:tcW w:w="4496" w:type="dxa"/>
          </w:tcPr>
          <w:p w14:paraId="59BD090D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268" w:type="dxa"/>
          </w:tcPr>
          <w:p w14:paraId="44112EC9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23CA08C" w14:textId="435BB1F9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4AE7F84B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02D427E" w14:textId="6B38AB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235CAF2C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5B8E4D4" w14:textId="10330790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4305E8B4" w14:textId="77777777" w:rsidTr="003353DE">
        <w:tc>
          <w:tcPr>
            <w:tcW w:w="4496" w:type="dxa"/>
          </w:tcPr>
          <w:p w14:paraId="65A37E3A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8" w:type="dxa"/>
          </w:tcPr>
          <w:p w14:paraId="4C2E6524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AEAE966" w14:textId="2B1FB3FD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630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04</w:t>
            </w:r>
          </w:p>
        </w:tc>
        <w:tc>
          <w:tcPr>
            <w:tcW w:w="268" w:type="dxa"/>
          </w:tcPr>
          <w:p w14:paraId="1108C74C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8D26EE7" w14:textId="2C418B97" w:rsidR="007864A1" w:rsidRPr="007B3F5E" w:rsidRDefault="00B17D5A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623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48</w:t>
            </w:r>
          </w:p>
        </w:tc>
        <w:tc>
          <w:tcPr>
            <w:tcW w:w="251" w:type="dxa"/>
          </w:tcPr>
          <w:p w14:paraId="5BF5418C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6AE08973" w14:textId="56A85893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253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</w:t>
            </w:r>
          </w:p>
        </w:tc>
      </w:tr>
      <w:tr w:rsidR="007864A1" w:rsidRPr="007B3F5E" w14:paraId="5E05D813" w14:textId="77777777" w:rsidTr="003353DE">
        <w:tc>
          <w:tcPr>
            <w:tcW w:w="4496" w:type="dxa"/>
          </w:tcPr>
          <w:p w14:paraId="54BD18D5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68" w:type="dxa"/>
          </w:tcPr>
          <w:p w14:paraId="756E7C3E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AA140B3" w14:textId="0E622B35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180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073BD558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D743AEE" w14:textId="5E17D47B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0F058B8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62C5EC44" w14:textId="0528537B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557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864A1" w:rsidRPr="007B3F5E" w14:paraId="0F6EF6B0" w14:textId="77777777" w:rsidTr="003353DE">
        <w:tc>
          <w:tcPr>
            <w:tcW w:w="4496" w:type="dxa"/>
          </w:tcPr>
          <w:p w14:paraId="213F35E8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และคาดว่าจะโอน</w:t>
            </w:r>
          </w:p>
        </w:tc>
        <w:tc>
          <w:tcPr>
            <w:tcW w:w="268" w:type="dxa"/>
          </w:tcPr>
          <w:p w14:paraId="1103D96E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BB903C3" w14:textId="4010EF36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810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67</w:t>
            </w:r>
          </w:p>
        </w:tc>
        <w:tc>
          <w:tcPr>
            <w:tcW w:w="268" w:type="dxa"/>
          </w:tcPr>
          <w:p w14:paraId="63D22F85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175FFCC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6E2FFF6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26BD0" w14:textId="2CC2C83A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810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67</w:t>
            </w:r>
          </w:p>
        </w:tc>
      </w:tr>
      <w:tr w:rsidR="007864A1" w:rsidRPr="007B3F5E" w14:paraId="17E904CC" w14:textId="77777777" w:rsidTr="003353DE">
        <w:tc>
          <w:tcPr>
            <w:tcW w:w="4496" w:type="dxa"/>
          </w:tcPr>
          <w:p w14:paraId="2EFA759C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8" w:type="dxa"/>
          </w:tcPr>
          <w:p w14:paraId="597EB9F0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</w:tcPr>
          <w:p w14:paraId="6DB004FA" w14:textId="77777777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14BBCE0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</w:tcPr>
          <w:p w14:paraId="03DBA8E8" w14:textId="77777777" w:rsidR="007864A1" w:rsidRPr="007B3F5E" w:rsidRDefault="007864A1" w:rsidP="00E859C8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" w:type="dxa"/>
          </w:tcPr>
          <w:p w14:paraId="1CEB6EE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9" w:type="dxa"/>
          </w:tcPr>
          <w:p w14:paraId="0F0A4440" w14:textId="77777777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864A1" w:rsidRPr="007B3F5E" w14:paraId="588E9D06" w14:textId="77777777" w:rsidTr="003353DE">
        <w:tc>
          <w:tcPr>
            <w:tcW w:w="4496" w:type="dxa"/>
          </w:tcPr>
          <w:p w14:paraId="6169CCC4" w14:textId="77777777" w:rsidR="007864A1" w:rsidRPr="007B3F5E" w:rsidRDefault="007864A1" w:rsidP="00E859C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8" w:type="dxa"/>
          </w:tcPr>
          <w:p w14:paraId="32E1600F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</w:tcPr>
          <w:p w14:paraId="0B2EE5A9" w14:textId="50929EF8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268" w:type="dxa"/>
          </w:tcPr>
          <w:p w14:paraId="212D3F71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FE78A9F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0BDD4EC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1D9E2F70" w14:textId="4FB6A349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</w:tr>
      <w:tr w:rsidR="007864A1" w:rsidRPr="007B3F5E" w14:paraId="53347F66" w14:textId="77777777" w:rsidTr="003353DE">
        <w:tc>
          <w:tcPr>
            <w:tcW w:w="4496" w:type="dxa"/>
          </w:tcPr>
          <w:p w14:paraId="722AD800" w14:textId="77777777" w:rsidR="007864A1" w:rsidRPr="007B3F5E" w:rsidRDefault="007864A1" w:rsidP="00E859C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68" w:type="dxa"/>
          </w:tcPr>
          <w:p w14:paraId="70AD7C9F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A92CD15" w14:textId="4F5AE336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CD27910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17B643B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5C10A5E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B7974F" w14:textId="54CEC704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4A1" w:rsidRPr="007B3F5E" w14:paraId="734539B3" w14:textId="77777777" w:rsidTr="003353DE">
        <w:tc>
          <w:tcPr>
            <w:tcW w:w="4496" w:type="dxa"/>
          </w:tcPr>
          <w:p w14:paraId="200853C2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68" w:type="dxa"/>
          </w:tcPr>
          <w:p w14:paraId="7A81FBEF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AB0472" w14:textId="23F114F8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367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6D676BC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C95E4AA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D72037B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49FC6897" w14:textId="06848866" w:rsidR="007864A1" w:rsidRPr="007B3F5E" w:rsidRDefault="007864A1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367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864A1" w:rsidRPr="007B3F5E" w14:paraId="28ABFF25" w14:textId="77777777" w:rsidTr="003353DE">
        <w:tc>
          <w:tcPr>
            <w:tcW w:w="4496" w:type="dxa"/>
          </w:tcPr>
          <w:p w14:paraId="41C387DB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053FB1E8" w14:textId="77777777" w:rsidR="007864A1" w:rsidRPr="007B3F5E" w:rsidRDefault="007864A1" w:rsidP="00E859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7798C07C" w14:textId="77777777" w:rsidR="007864A1" w:rsidRPr="007B3F5E" w:rsidRDefault="007864A1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3A1D3F85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F1AAF81" w14:textId="77777777" w:rsidR="007864A1" w:rsidRPr="007B3F5E" w:rsidRDefault="007864A1" w:rsidP="00E859C8">
            <w:pPr>
              <w:tabs>
                <w:tab w:val="decimal" w:pos="10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</w:tcPr>
          <w:p w14:paraId="0DCBA7B5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58ED74F0" w14:textId="77777777" w:rsidR="007864A1" w:rsidRPr="007B3F5E" w:rsidRDefault="007864A1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64A1" w:rsidRPr="007B3F5E" w14:paraId="54F97461" w14:textId="77777777" w:rsidTr="003353DE">
        <w:trPr>
          <w:tblHeader/>
        </w:trPr>
        <w:tc>
          <w:tcPr>
            <w:tcW w:w="4750" w:type="dxa"/>
            <w:gridSpan w:val="2"/>
          </w:tcPr>
          <w:p w14:paraId="10736980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9BF3A6E" w14:textId="77777777" w:rsidR="00124AB9" w:rsidRPr="007B3F5E" w:rsidRDefault="00124AB9" w:rsidP="00E859C8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6967EDC1" w14:textId="36A3173C" w:rsidR="00124AB9" w:rsidRPr="007B3F5E" w:rsidRDefault="00124AB9" w:rsidP="00E859C8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5318F19C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9C81B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4F7EBD3A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E3901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</w:tcPr>
          <w:p w14:paraId="244DBA86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A1" w:rsidRPr="007B3F5E" w14:paraId="4AD6DEC3" w14:textId="77777777" w:rsidTr="003353DE">
        <w:trPr>
          <w:tblHeader/>
        </w:trPr>
        <w:tc>
          <w:tcPr>
            <w:tcW w:w="4750" w:type="dxa"/>
            <w:gridSpan w:val="2"/>
          </w:tcPr>
          <w:p w14:paraId="00F294F1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B3F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สิ่งตอบแทนที่โอนให้และคาดว่าจะโอน</w:t>
            </w:r>
          </w:p>
        </w:tc>
        <w:tc>
          <w:tcPr>
            <w:tcW w:w="1436" w:type="dxa"/>
          </w:tcPr>
          <w:p w14:paraId="7548A402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8E559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C13800A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3F174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</w:tcPr>
          <w:p w14:paraId="64F29F51" w14:textId="77777777" w:rsidR="007864A1" w:rsidRPr="007B3F5E" w:rsidRDefault="007864A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A1" w:rsidRPr="007B3F5E" w14:paraId="7B5BAE77" w14:textId="77777777" w:rsidTr="003353DE">
        <w:tc>
          <w:tcPr>
            <w:tcW w:w="4750" w:type="dxa"/>
            <w:gridSpan w:val="2"/>
          </w:tcPr>
          <w:p w14:paraId="302CADBE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436" w:type="dxa"/>
          </w:tcPr>
          <w:p w14:paraId="3D120FC4" w14:textId="28CA7878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</w:p>
        </w:tc>
        <w:tc>
          <w:tcPr>
            <w:tcW w:w="236" w:type="dxa"/>
          </w:tcPr>
          <w:p w14:paraId="78F39F7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5390965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2A4307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85A4D7E" w14:textId="0ECA77AD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</w:p>
        </w:tc>
      </w:tr>
      <w:tr w:rsidR="007864A1" w:rsidRPr="007B3F5E" w14:paraId="2DAD0D97" w14:textId="77777777" w:rsidTr="003353DE">
        <w:tc>
          <w:tcPr>
            <w:tcW w:w="4750" w:type="dxa"/>
            <w:gridSpan w:val="2"/>
          </w:tcPr>
          <w:p w14:paraId="07410751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436" w:type="dxa"/>
          </w:tcPr>
          <w:p w14:paraId="64C25A1B" w14:textId="1637B3DC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</w:t>
            </w:r>
          </w:p>
        </w:tc>
        <w:tc>
          <w:tcPr>
            <w:tcW w:w="236" w:type="dxa"/>
          </w:tcPr>
          <w:p w14:paraId="0F07BA0B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78F19E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DA0806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F72AEEA" w14:textId="5F8A89A4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</w:t>
            </w:r>
          </w:p>
        </w:tc>
      </w:tr>
      <w:tr w:rsidR="007864A1" w:rsidRPr="007B3F5E" w14:paraId="359710C0" w14:textId="77777777" w:rsidTr="003353DE">
        <w:tc>
          <w:tcPr>
            <w:tcW w:w="4750" w:type="dxa"/>
            <w:gridSpan w:val="2"/>
          </w:tcPr>
          <w:p w14:paraId="62EF37BD" w14:textId="77777777" w:rsidR="007864A1" w:rsidRPr="007B3F5E" w:rsidRDefault="007864A1" w:rsidP="00E859C8">
            <w:pPr>
              <w:spacing w:line="240" w:lineRule="auto"/>
              <w:ind w:left="250" w:right="-110" w:hanging="25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1436" w:type="dxa"/>
          </w:tcPr>
          <w:p w14:paraId="0E3A3E5B" w14:textId="648EFD99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  <w:tc>
          <w:tcPr>
            <w:tcW w:w="236" w:type="dxa"/>
          </w:tcPr>
          <w:p w14:paraId="6B76E3BA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B0B3907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978F19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959657C" w14:textId="123A884D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  <w:r w:rsidR="007864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</w:tr>
      <w:tr w:rsidR="007864A1" w:rsidRPr="007B3F5E" w14:paraId="7AEF3CED" w14:textId="77777777" w:rsidTr="003353DE">
        <w:tc>
          <w:tcPr>
            <w:tcW w:w="4750" w:type="dxa"/>
            <w:gridSpan w:val="2"/>
          </w:tcPr>
          <w:p w14:paraId="7F6A7342" w14:textId="77777777" w:rsidR="007864A1" w:rsidRPr="007B3F5E" w:rsidRDefault="007864A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1D49F31" w14:textId="08357FE4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810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67</w:t>
            </w:r>
          </w:p>
        </w:tc>
        <w:tc>
          <w:tcPr>
            <w:tcW w:w="236" w:type="dxa"/>
          </w:tcPr>
          <w:p w14:paraId="44EBEA26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29829B5B" w14:textId="77777777" w:rsidR="007864A1" w:rsidRPr="007B3F5E" w:rsidRDefault="007864A1" w:rsidP="00E859C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8ECCF3" w14:textId="77777777" w:rsidR="007864A1" w:rsidRPr="007B3F5E" w:rsidRDefault="007864A1" w:rsidP="00E859C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14:paraId="0B59466B" w14:textId="228916FE" w:rsidR="007864A1" w:rsidRPr="007B3F5E" w:rsidRDefault="00B17D5A" w:rsidP="00E859C8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810</w:t>
            </w:r>
            <w:r w:rsidR="007864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67</w:t>
            </w:r>
          </w:p>
        </w:tc>
      </w:tr>
    </w:tbl>
    <w:p w14:paraId="470149EE" w14:textId="77777777" w:rsidR="007864A1" w:rsidRPr="007B3F5E" w:rsidRDefault="007864A1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177E16CA" w14:textId="77777777" w:rsidR="007864A1" w:rsidRPr="007B3F5E" w:rsidRDefault="007864A1" w:rsidP="00E859C8">
      <w:pPr>
        <w:tabs>
          <w:tab w:val="left" w:pos="720"/>
        </w:tabs>
        <w:spacing w:line="240" w:lineRule="auto"/>
        <w:ind w:left="540"/>
        <w:jc w:val="both"/>
        <w:rPr>
          <w:sz w:val="28"/>
          <w:szCs w:val="28"/>
        </w:rPr>
      </w:pPr>
      <w:r w:rsidRPr="007B3F5E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5B3D095D" w14:textId="77777777" w:rsidR="007864A1" w:rsidRPr="007B3F5E" w:rsidRDefault="007864A1" w:rsidP="00E859C8">
      <w:pPr>
        <w:pStyle w:val="ListParagraph"/>
        <w:numPr>
          <w:ilvl w:val="0"/>
          <w:numId w:val="42"/>
        </w:numPr>
        <w:spacing w:line="240" w:lineRule="auto"/>
        <w:ind w:left="990" w:hanging="450"/>
        <w:rPr>
          <w:sz w:val="28"/>
          <w:szCs w:val="28"/>
          <w:cs/>
        </w:rPr>
      </w:pPr>
      <w:r w:rsidRPr="007B3F5E">
        <w:rPr>
          <w:rFonts w:ascii="Angsana New" w:hAnsi="Angsana New" w:hint="cs"/>
          <w:sz w:val="28"/>
          <w:szCs w:val="28"/>
          <w:cs/>
        </w:rPr>
        <w:t>มูลค่ายุติธรรมของสินทรัพย์ไม่มีตัวตนอื่น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>(</w:t>
      </w:r>
      <w:r w:rsidRPr="007B3F5E">
        <w:rPr>
          <w:sz w:val="28"/>
          <w:szCs w:val="28"/>
          <w:cs/>
        </w:rPr>
        <w:t>สิทธิในสัญญาซื้อขายไฟฟ้า</w:t>
      </w:r>
      <w:r w:rsidRPr="007B3F5E">
        <w:rPr>
          <w:rFonts w:hint="cs"/>
          <w:sz w:val="28"/>
          <w:szCs w:val="28"/>
          <w:cs/>
        </w:rPr>
        <w:t xml:space="preserve">) </w:t>
      </w:r>
      <w:r w:rsidRPr="007B3F5E">
        <w:rPr>
          <w:rFonts w:ascii="Angsana New" w:hAnsi="Angsana New" w:hint="cs"/>
          <w:sz w:val="28"/>
          <w:szCs w:val="28"/>
          <w:cs/>
        </w:rPr>
        <w:t xml:space="preserve">ได้รับการพิจารณาโดยผู้ประเมินอิสระ </w:t>
      </w:r>
      <w:r w:rsidRPr="007B3F5E">
        <w:rPr>
          <w:rFonts w:ascii="Angsana New" w:hAnsi="Angsana New"/>
          <w:sz w:val="28"/>
          <w:szCs w:val="28"/>
          <w:cs/>
        </w:rPr>
        <w:br/>
      </w:r>
      <w:r w:rsidRPr="007B3F5E">
        <w:rPr>
          <w:rFonts w:ascii="Angsana New" w:hAnsi="Angsana New" w:hint="cs"/>
          <w:sz w:val="28"/>
          <w:szCs w:val="28"/>
          <w:cs/>
        </w:rPr>
        <w:t>ซึ่งประเมินมูลค่าทรัพย์สินด้วยวิธีพิจารณาจากรายได้ (Income Approach) ภายใต้วิธี</w:t>
      </w:r>
      <w:r w:rsidRPr="007B3F5E">
        <w:rPr>
          <w:rFonts w:ascii="Angsana New" w:hAnsi="Angsana New"/>
          <w:sz w:val="28"/>
          <w:szCs w:val="28"/>
        </w:rPr>
        <w:t xml:space="preserve"> Multi-period Excess Earnings Method (MEEM)</w:t>
      </w:r>
      <w:r w:rsidRPr="007B3F5E">
        <w:rPr>
          <w:rFonts w:ascii="Angsana New" w:hAnsi="Angsana New" w:hint="cs"/>
          <w:sz w:val="28"/>
          <w:szCs w:val="28"/>
          <w:cs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p w14:paraId="4F9D27A6" w14:textId="77777777" w:rsidR="007864A1" w:rsidRPr="007B3F5E" w:rsidRDefault="007864A1" w:rsidP="00E859C8">
      <w:pPr>
        <w:pStyle w:val="ListParagraph"/>
        <w:numPr>
          <w:ilvl w:val="0"/>
          <w:numId w:val="42"/>
        </w:numPr>
        <w:spacing w:line="240" w:lineRule="auto"/>
        <w:ind w:left="990" w:hanging="450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7B3F5E">
        <w:rPr>
          <w:rFonts w:ascii="Angsana New" w:hAnsi="Angsana New"/>
          <w:sz w:val="28"/>
          <w:szCs w:val="28"/>
        </w:rPr>
        <w:t xml:space="preserve">E-COGEN </w:t>
      </w:r>
      <w:r w:rsidRPr="007B3F5E">
        <w:rPr>
          <w:rFonts w:ascii="Angsana New" w:hAnsi="Angsana New"/>
          <w:sz w:val="28"/>
          <w:szCs w:val="28"/>
          <w:cs/>
        </w:rPr>
        <w:t xml:space="preserve">ในธุรกิจผลิตและจำหน่ายกระแสไฟฟ้า ทั้งนี้ไม่มีค่าความนิยมที่คาดว่าจะนำมาหักเป็นค่าใช้จ่ายทางภาษีเงินได้ </w:t>
      </w:r>
    </w:p>
    <w:p w14:paraId="5B06F69A" w14:textId="77777777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52F4FFB" w14:textId="0C18F0D6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E-COGEN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ประกอบด้วยมูลค่าลูกหนี้ตามสัญญาที่ครบกำหนดชำระจำนวนเงิน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049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58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>ไม่มียอดที่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31C2872" w14:textId="77777777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sz w:val="22"/>
          <w:szCs w:val="22"/>
        </w:rPr>
      </w:pPr>
    </w:p>
    <w:p w14:paraId="1A489C92" w14:textId="77777777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6EAB49F4" w14:textId="77777777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C410955" w14:textId="1B4C5523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กลุ่มบริษัทมีค่าใช้จ่ายที่เกี่ยวข้องกับการซื้อ </w:t>
      </w:r>
      <w:r w:rsidRPr="007B3F5E">
        <w:rPr>
          <w:rFonts w:asciiTheme="majorBidi" w:hAnsiTheme="majorBidi" w:cstheme="majorBidi"/>
          <w:sz w:val="28"/>
          <w:szCs w:val="28"/>
        </w:rPr>
        <w:t xml:space="preserve">E-COGEN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69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75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มีค่าใช้จ่ายที่เกี่ยวข้องกับการซื้อ </w:t>
      </w:r>
      <w:r w:rsidRPr="007B3F5E">
        <w:rPr>
          <w:rFonts w:asciiTheme="majorBidi" w:hAnsiTheme="majorBidi" w:cstheme="majorBidi"/>
          <w:sz w:val="28"/>
          <w:szCs w:val="28"/>
        </w:rPr>
        <w:t xml:space="preserve">E-COGEN </w:t>
      </w:r>
      <w:r w:rsidRPr="007B3F5E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00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โดยได้ถูกรวมอยู่ในต้นทุนที่เกี่ยวข้องกับการซื้อบริษัทย่อยในงบกำไรขาดทุนเบ็ดเสร็จของกลุ่มบริษัท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และบริษัทตามลำดับ</w:t>
      </w:r>
      <w:r w:rsidRPr="007B3F5E">
        <w:rPr>
          <w:rFonts w:asciiTheme="majorBidi" w:hAnsiTheme="majorBidi" w:cstheme="majorBidi"/>
          <w:sz w:val="20"/>
          <w:szCs w:val="20"/>
          <w:cs/>
        </w:rPr>
        <w:tab/>
      </w:r>
    </w:p>
    <w:p w14:paraId="260FC6BD" w14:textId="77777777" w:rsidR="007864A1" w:rsidRPr="007B3F5E" w:rsidRDefault="007864A1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464817BA" w14:textId="77777777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7B3F5E">
        <w:rPr>
          <w:rFonts w:ascii="Angsana New" w:hAnsi="Angsana New" w:hint="cs"/>
          <w:i/>
          <w:iCs/>
          <w:sz w:val="28"/>
          <w:szCs w:val="28"/>
          <w:cs/>
        </w:rPr>
        <w:t>การปรับปรุงงบการเงินงวดก่อน</w:t>
      </w:r>
    </w:p>
    <w:p w14:paraId="56C316F5" w14:textId="77777777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2"/>
          <w:szCs w:val="22"/>
          <w:cs/>
        </w:rPr>
      </w:pPr>
    </w:p>
    <w:p w14:paraId="15548D6C" w14:textId="4811B784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  <w:lang w:eastAsia="x-none"/>
        </w:rPr>
      </w:pPr>
      <w:r w:rsidRPr="007B3F5E">
        <w:rPr>
          <w:rFonts w:ascii="Angsana New" w:hAnsi="Angsana New" w:hint="cs"/>
          <w:sz w:val="28"/>
          <w:szCs w:val="28"/>
          <w:cs/>
        </w:rPr>
        <w:t xml:space="preserve">งบแสดงฐานะการเงินรวม ณ 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30</w:t>
      </w:r>
      <w:r w:rsidRPr="007B3F5E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2565</w:t>
      </w:r>
      <w:r w:rsidRPr="007B3F5E">
        <w:rPr>
          <w:rFonts w:ascii="Angsana New" w:hAnsi="Angsana New" w:hint="cs"/>
          <w:sz w:val="28"/>
          <w:szCs w:val="28"/>
          <w:cs/>
        </w:rPr>
        <w:t xml:space="preserve"> งบกำไรขาดทุนเบ็ดเสร็จรวม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7B3F5E">
        <w:rPr>
          <w:rFonts w:ascii="Angsana New" w:hAnsi="Angsana New" w:hint="cs"/>
          <w:sz w:val="28"/>
          <w:szCs w:val="28"/>
          <w:cs/>
        </w:rPr>
        <w:t>และงบกระแสเงินสดรวมสำหรับปีสิ้นสุด</w:t>
      </w:r>
      <w:r w:rsidR="008A1743" w:rsidRPr="007B3F5E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7B3F5E">
        <w:rPr>
          <w:rFonts w:ascii="Angsana New" w:hAnsi="Angsana New" w:hint="cs"/>
          <w:sz w:val="28"/>
          <w:szCs w:val="28"/>
          <w:cs/>
        </w:rPr>
        <w:t xml:space="preserve">ที่แสดงเปรียบเทียบอยู่ในงบการเงินนี้ ได้ถูกปรับปรุงจากงบการเงินที่ได้จัดทำไว้เดิม 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  <w:r w:rsidRPr="007B3F5E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>ดังนี้</w:t>
      </w:r>
    </w:p>
    <w:p w14:paraId="67C22898" w14:textId="77777777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  <w:lang w:eastAsia="x-none"/>
        </w:rPr>
      </w:pPr>
    </w:p>
    <w:p w14:paraId="1E9C508C" w14:textId="77777777" w:rsidR="007864A1" w:rsidRPr="007B3F5E" w:rsidRDefault="007864A1" w:rsidP="00E859C8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7B3F5E">
        <w:rPr>
          <w:rFonts w:ascii="Angsana New" w:hAnsi="Angsana New"/>
          <w:sz w:val="28"/>
          <w:szCs w:val="28"/>
          <w:cs/>
        </w:rPr>
        <w:br w:type="page"/>
      </w:r>
    </w:p>
    <w:p w14:paraId="6DCAD1F7" w14:textId="0087EE14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 w:hint="cs"/>
          <w:sz w:val="28"/>
          <w:szCs w:val="28"/>
          <w:cs/>
        </w:rPr>
        <w:lastRenderedPageBreak/>
        <w:t xml:space="preserve">ผลกระทบต่องบแสดงฐานะการเงินรวม ณ วันที่ </w:t>
      </w:r>
      <w:r w:rsidR="00B17D5A" w:rsidRPr="007B3F5E">
        <w:rPr>
          <w:rFonts w:ascii="Angsana New" w:hAnsi="Angsana New" w:hint="cs"/>
          <w:sz w:val="28"/>
          <w:szCs w:val="28"/>
          <w:lang w:val="en-GB"/>
        </w:rPr>
        <w:t>30</w:t>
      </w:r>
      <w:r w:rsidRPr="007B3F5E">
        <w:rPr>
          <w:rFonts w:ascii="Angsana New" w:hAnsi="Angsana New" w:hint="cs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="Angsana New" w:hAnsi="Angsana New" w:hint="cs"/>
          <w:sz w:val="28"/>
          <w:szCs w:val="28"/>
          <w:lang w:val="en-GB"/>
        </w:rPr>
        <w:t>2565</w:t>
      </w:r>
    </w:p>
    <w:p w14:paraId="18E5D909" w14:textId="77777777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2160"/>
      </w:tblGrid>
      <w:tr w:rsidR="007864A1" w:rsidRPr="007B3F5E" w14:paraId="32F1CC1C" w14:textId="77777777" w:rsidTr="003353DE">
        <w:trPr>
          <w:trHeight w:val="388"/>
          <w:tblHeader/>
        </w:trPr>
        <w:tc>
          <w:tcPr>
            <w:tcW w:w="5656" w:type="dxa"/>
            <w:gridSpan w:val="2"/>
          </w:tcPr>
          <w:p w14:paraId="44C3DBC0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</w:tcPr>
          <w:p w14:paraId="28D23868" w14:textId="77777777" w:rsidR="007864A1" w:rsidRPr="007B3F5E" w:rsidRDefault="007864A1" w:rsidP="00E859C8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3CAB796" w14:textId="77777777" w:rsidR="007864A1" w:rsidRPr="007B3F5E" w:rsidRDefault="007864A1" w:rsidP="00E859C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864A1" w:rsidRPr="007B3F5E" w14:paraId="74CD51DD" w14:textId="77777777" w:rsidTr="003353DE">
        <w:trPr>
          <w:trHeight w:val="388"/>
        </w:trPr>
        <w:tc>
          <w:tcPr>
            <w:tcW w:w="4518" w:type="dxa"/>
          </w:tcPr>
          <w:p w14:paraId="0130271E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2F594E51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01E378C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245A4B9" w14:textId="77777777" w:rsidR="007864A1" w:rsidRPr="007B3F5E" w:rsidRDefault="007864A1" w:rsidP="00E859C8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7864A1" w:rsidRPr="007B3F5E" w14:paraId="6BA5DB66" w14:textId="77777777" w:rsidTr="003353DE">
        <w:trPr>
          <w:trHeight w:val="388"/>
        </w:trPr>
        <w:tc>
          <w:tcPr>
            <w:tcW w:w="4518" w:type="dxa"/>
          </w:tcPr>
          <w:p w14:paraId="03CA8F3D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0CE5C5B2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5DDE96C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50B113" w14:textId="2232B4CE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230</w:t>
            </w:r>
            <w:r w:rsidR="007864A1" w:rsidRPr="007B3F5E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18</w:t>
            </w:r>
          </w:p>
        </w:tc>
      </w:tr>
      <w:tr w:rsidR="007864A1" w:rsidRPr="007B3F5E" w14:paraId="588CE57C" w14:textId="77777777" w:rsidTr="003353DE">
        <w:trPr>
          <w:trHeight w:val="388"/>
        </w:trPr>
        <w:tc>
          <w:tcPr>
            <w:tcW w:w="4518" w:type="dxa"/>
          </w:tcPr>
          <w:p w14:paraId="54DECC6B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8" w:type="dxa"/>
          </w:tcPr>
          <w:p w14:paraId="02550229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24097D8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30DEEBF" w14:textId="06CAA70C" w:rsidR="007864A1" w:rsidRPr="007B3F5E" w:rsidRDefault="007864A1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="Angsana New" w:hAnsi="Angsana New"/>
                <w:sz w:val="28"/>
                <w:szCs w:val="28"/>
                <w:lang w:bidi="th-TH"/>
              </w:rPr>
              <w:t>623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="Angsana New" w:hAnsi="Angsana New"/>
                <w:sz w:val="28"/>
                <w:szCs w:val="28"/>
                <w:lang w:bidi="th-TH"/>
              </w:rPr>
              <w:t>48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7864A1" w:rsidRPr="007B3F5E" w14:paraId="67020BDC" w14:textId="77777777" w:rsidTr="003353DE">
        <w:trPr>
          <w:trHeight w:val="388"/>
        </w:trPr>
        <w:tc>
          <w:tcPr>
            <w:tcW w:w="4518" w:type="dxa"/>
          </w:tcPr>
          <w:p w14:paraId="304CA68E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ทรัพย์ไม่มีตัวตน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079E6DA1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3E07D5F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369515" w14:textId="604B1D0D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613</w:t>
            </w:r>
            <w:r w:rsidR="007864A1" w:rsidRPr="007B3F5E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36</w:t>
            </w:r>
          </w:p>
        </w:tc>
      </w:tr>
      <w:tr w:rsidR="007864A1" w:rsidRPr="007B3F5E" w14:paraId="0DE244D5" w14:textId="77777777" w:rsidTr="003353DE">
        <w:trPr>
          <w:trHeight w:val="388"/>
        </w:trPr>
        <w:tc>
          <w:tcPr>
            <w:tcW w:w="4518" w:type="dxa"/>
          </w:tcPr>
          <w:p w14:paraId="548DF0D4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645CE329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5A83762F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059BE32" w14:textId="56AB6A46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220</w:t>
            </w:r>
            <w:r w:rsidR="007864A1"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06</w:t>
            </w:r>
          </w:p>
        </w:tc>
      </w:tr>
      <w:tr w:rsidR="007864A1" w:rsidRPr="007B3F5E" w14:paraId="086694B9" w14:textId="77777777" w:rsidTr="00C13B65">
        <w:trPr>
          <w:trHeight w:val="150"/>
        </w:trPr>
        <w:tc>
          <w:tcPr>
            <w:tcW w:w="4518" w:type="dxa"/>
          </w:tcPr>
          <w:p w14:paraId="3C77497E" w14:textId="77777777" w:rsidR="007864A1" w:rsidRPr="007B3F5E" w:rsidRDefault="007864A1" w:rsidP="00E859C8">
            <w:pPr>
              <w:spacing w:line="240" w:lineRule="auto"/>
              <w:ind w:left="90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474B2BC3" w14:textId="77777777" w:rsidR="007864A1" w:rsidRPr="007B3F5E" w:rsidRDefault="007864A1" w:rsidP="00E859C8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29DAC4B6" w14:textId="77777777" w:rsidR="007864A1" w:rsidRPr="007B3F5E" w:rsidRDefault="007864A1" w:rsidP="00E859C8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8B95109" w14:textId="77777777" w:rsidR="007864A1" w:rsidRPr="007B3F5E" w:rsidRDefault="007864A1" w:rsidP="00E859C8">
            <w:pPr>
              <w:tabs>
                <w:tab w:val="decimal" w:pos="1236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64A1" w:rsidRPr="007B3F5E" w14:paraId="74430538" w14:textId="77777777" w:rsidTr="003353DE">
        <w:trPr>
          <w:trHeight w:val="388"/>
        </w:trPr>
        <w:tc>
          <w:tcPr>
            <w:tcW w:w="4518" w:type="dxa"/>
          </w:tcPr>
          <w:p w14:paraId="62643780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8" w:type="dxa"/>
          </w:tcPr>
          <w:p w14:paraId="39B20F7A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7F089D53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886979" w14:textId="77777777" w:rsidR="007864A1" w:rsidRPr="007B3F5E" w:rsidRDefault="007864A1" w:rsidP="00E859C8">
            <w:pPr>
              <w:tabs>
                <w:tab w:val="decimal" w:pos="1236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64A1" w:rsidRPr="007B3F5E" w14:paraId="55D794B3" w14:textId="77777777" w:rsidTr="003353DE">
        <w:trPr>
          <w:trHeight w:val="388"/>
        </w:trPr>
        <w:tc>
          <w:tcPr>
            <w:tcW w:w="4518" w:type="dxa"/>
          </w:tcPr>
          <w:p w14:paraId="4A2C335F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8" w:type="dxa"/>
          </w:tcPr>
          <w:p w14:paraId="1CBBB16F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792B4B5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22B653D" w14:textId="764ED094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167</w:t>
            </w:r>
            <w:r w:rsidR="007864A1" w:rsidRPr="007B3F5E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</w:p>
        </w:tc>
      </w:tr>
      <w:tr w:rsidR="007864A1" w:rsidRPr="007B3F5E" w14:paraId="5CDB6A17" w14:textId="77777777" w:rsidTr="003353DE">
        <w:trPr>
          <w:trHeight w:val="388"/>
        </w:trPr>
        <w:tc>
          <w:tcPr>
            <w:tcW w:w="4518" w:type="dxa"/>
          </w:tcPr>
          <w:p w14:paraId="4A707211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56D4DB41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EEC27BA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BCDF9E" w14:textId="6FB1ABF3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167</w:t>
            </w:r>
            <w:r w:rsidR="007864A1"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</w:t>
            </w:r>
          </w:p>
        </w:tc>
      </w:tr>
      <w:tr w:rsidR="007864A1" w:rsidRPr="007B3F5E" w14:paraId="2D379CC4" w14:textId="77777777" w:rsidTr="00C13B65">
        <w:trPr>
          <w:trHeight w:val="87"/>
        </w:trPr>
        <w:tc>
          <w:tcPr>
            <w:tcW w:w="4518" w:type="dxa"/>
          </w:tcPr>
          <w:p w14:paraId="6881EF50" w14:textId="77777777" w:rsidR="007864A1" w:rsidRPr="007B3F5E" w:rsidRDefault="007864A1" w:rsidP="00E859C8">
            <w:pPr>
              <w:spacing w:line="240" w:lineRule="auto"/>
              <w:ind w:left="90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5BC6ACAC" w14:textId="77777777" w:rsidR="007864A1" w:rsidRPr="007B3F5E" w:rsidRDefault="007864A1" w:rsidP="00E859C8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6FDB2FCD" w14:textId="77777777" w:rsidR="007864A1" w:rsidRPr="007B3F5E" w:rsidRDefault="007864A1" w:rsidP="00E859C8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6C5CC33" w14:textId="77777777" w:rsidR="007864A1" w:rsidRPr="007B3F5E" w:rsidRDefault="007864A1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864A1" w:rsidRPr="007B3F5E" w14:paraId="65DF4308" w14:textId="77777777" w:rsidTr="003353DE">
        <w:trPr>
          <w:trHeight w:val="388"/>
        </w:trPr>
        <w:tc>
          <w:tcPr>
            <w:tcW w:w="4518" w:type="dxa"/>
          </w:tcPr>
          <w:p w14:paraId="4985D5AE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14:paraId="2E63632E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5E0B5ED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B01340" w14:textId="77777777" w:rsidR="007864A1" w:rsidRPr="007B3F5E" w:rsidRDefault="007864A1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864A1" w:rsidRPr="007B3F5E" w14:paraId="7033F596" w14:textId="77777777" w:rsidTr="003353DE">
        <w:trPr>
          <w:trHeight w:val="388"/>
        </w:trPr>
        <w:tc>
          <w:tcPr>
            <w:tcW w:w="4518" w:type="dxa"/>
          </w:tcPr>
          <w:p w14:paraId="411B805E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138" w:type="dxa"/>
          </w:tcPr>
          <w:p w14:paraId="571876A8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08CE312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17F013CA" w14:textId="5B7596BA" w:rsidR="007864A1" w:rsidRPr="007B3F5E" w:rsidRDefault="007864A1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60</w:t>
            </w:r>
            <w:r w:rsidRPr="007B3F5E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77</w:t>
            </w:r>
            <w:r w:rsidRPr="007B3F5E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)</w:t>
            </w:r>
          </w:p>
        </w:tc>
      </w:tr>
      <w:tr w:rsidR="007864A1" w:rsidRPr="007B3F5E" w14:paraId="5D2D4E49" w14:textId="77777777" w:rsidTr="003353DE">
        <w:trPr>
          <w:trHeight w:val="388"/>
        </w:trPr>
        <w:tc>
          <w:tcPr>
            <w:tcW w:w="4518" w:type="dxa"/>
          </w:tcPr>
          <w:p w14:paraId="14616718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77BCB0E6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CDB55B4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5738E78" w14:textId="719AA025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113</w:t>
            </w:r>
            <w:r w:rsidR="007864A1"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53</w:t>
            </w:r>
          </w:p>
        </w:tc>
      </w:tr>
      <w:tr w:rsidR="007864A1" w:rsidRPr="007B3F5E" w14:paraId="2C5C442A" w14:textId="77777777" w:rsidTr="003353DE">
        <w:trPr>
          <w:trHeight w:val="388"/>
        </w:trPr>
        <w:tc>
          <w:tcPr>
            <w:tcW w:w="4518" w:type="dxa"/>
          </w:tcPr>
          <w:p w14:paraId="2E21254E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48A0F28F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1862DE4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39B6AC7" w14:textId="0FC74DCA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</w:t>
            </w:r>
            <w:r w:rsidR="007864A1"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</w:t>
            </w:r>
          </w:p>
        </w:tc>
      </w:tr>
    </w:tbl>
    <w:p w14:paraId="6AAFBA13" w14:textId="77777777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  <w:cs/>
        </w:rPr>
      </w:pPr>
    </w:p>
    <w:p w14:paraId="72825B4B" w14:textId="1CC9E599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ผลกระทบต่องบกำไรขาดทุนเบ็ดเสร็จ</w:t>
      </w:r>
      <w:r w:rsidRPr="007B3F5E">
        <w:rPr>
          <w:rFonts w:ascii="Angsana New" w:hAnsi="Angsana New" w:hint="cs"/>
          <w:sz w:val="28"/>
          <w:szCs w:val="28"/>
          <w:cs/>
        </w:rPr>
        <w:t xml:space="preserve">รวมสำหรับปีสิ้นสุดวันที่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30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2565</w:t>
      </w:r>
    </w:p>
    <w:p w14:paraId="0DF537C6" w14:textId="77777777" w:rsidR="007864A1" w:rsidRPr="007B3F5E" w:rsidRDefault="007864A1" w:rsidP="00E859C8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512"/>
        <w:gridCol w:w="1350"/>
        <w:gridCol w:w="2160"/>
      </w:tblGrid>
      <w:tr w:rsidR="007864A1" w:rsidRPr="007B3F5E" w14:paraId="251E1BF2" w14:textId="77777777" w:rsidTr="003353DE">
        <w:trPr>
          <w:trHeight w:val="388"/>
        </w:trPr>
        <w:tc>
          <w:tcPr>
            <w:tcW w:w="6030" w:type="dxa"/>
            <w:gridSpan w:val="2"/>
          </w:tcPr>
          <w:p w14:paraId="13694D39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C43037" w14:textId="77777777" w:rsidR="007864A1" w:rsidRPr="007B3F5E" w:rsidRDefault="007864A1" w:rsidP="00E859C8">
            <w:pPr>
              <w:spacing w:line="360" w:lineRule="exact"/>
              <w:ind w:left="-138" w:right="-13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67A83C7" w14:textId="77777777" w:rsidR="007864A1" w:rsidRPr="007B3F5E" w:rsidRDefault="007864A1" w:rsidP="00E859C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864A1" w:rsidRPr="007B3F5E" w14:paraId="4DDE636A" w14:textId="77777777" w:rsidTr="003353DE">
        <w:trPr>
          <w:trHeight w:val="388"/>
        </w:trPr>
        <w:tc>
          <w:tcPr>
            <w:tcW w:w="4518" w:type="dxa"/>
          </w:tcPr>
          <w:p w14:paraId="0F22E4AA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48AB07C1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4554137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5B3CD79" w14:textId="593E887F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112</w:t>
            </w:r>
            <w:r w:rsidR="004A034D"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03</w:t>
            </w:r>
          </w:p>
        </w:tc>
      </w:tr>
      <w:tr w:rsidR="007864A1" w:rsidRPr="007B3F5E" w14:paraId="640F43A5" w14:textId="77777777" w:rsidTr="003353DE">
        <w:trPr>
          <w:trHeight w:val="388"/>
        </w:trPr>
        <w:tc>
          <w:tcPr>
            <w:tcW w:w="4518" w:type="dxa"/>
          </w:tcPr>
          <w:p w14:paraId="6798A5C8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ค่าใช้จ่ายภาษีเงินได้เพิ่มขึ้น</w:t>
            </w:r>
          </w:p>
        </w:tc>
        <w:tc>
          <w:tcPr>
            <w:tcW w:w="1512" w:type="dxa"/>
          </w:tcPr>
          <w:p w14:paraId="661CE669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C0348A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1AC8FA3" w14:textId="58453080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="004A034D"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</w:p>
        </w:tc>
      </w:tr>
      <w:tr w:rsidR="007864A1" w:rsidRPr="007B3F5E" w14:paraId="64BC6FFD" w14:textId="77777777" w:rsidTr="003353DE">
        <w:trPr>
          <w:trHeight w:val="388"/>
        </w:trPr>
        <w:tc>
          <w:tcPr>
            <w:tcW w:w="4518" w:type="dxa"/>
          </w:tcPr>
          <w:p w14:paraId="38A2EC34" w14:textId="1629E9A7" w:rsidR="007864A1" w:rsidRPr="007B3F5E" w:rsidRDefault="00384E7B" w:rsidP="00E859C8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7864A1"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0D028E"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5D4C69DF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8667D4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A055C" w14:textId="5804D307" w:rsidR="007864A1" w:rsidRPr="007B3F5E" w:rsidRDefault="004A034D" w:rsidP="00E85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B17D5A" w:rsidRPr="007B3F5E">
              <w:rPr>
                <w:rFonts w:ascii="Angsana New" w:hAnsi="Angsana New"/>
                <w:b/>
                <w:bCs/>
                <w:noProof/>
                <w:sz w:val="28"/>
                <w:szCs w:val="28"/>
                <w:lang w:bidi="th-TH"/>
              </w:rPr>
              <w:t>123</w:t>
            </w:r>
            <w:r w:rsidRPr="007B3F5E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noProof/>
                <w:sz w:val="28"/>
                <w:szCs w:val="28"/>
                <w:lang w:bidi="th-TH"/>
              </w:rPr>
              <w:t>17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</w:tr>
      <w:tr w:rsidR="007864A1" w:rsidRPr="007B3F5E" w14:paraId="6EF9E55D" w14:textId="77777777" w:rsidTr="003353DE">
        <w:trPr>
          <w:trHeight w:val="388"/>
        </w:trPr>
        <w:tc>
          <w:tcPr>
            <w:tcW w:w="4518" w:type="dxa"/>
          </w:tcPr>
          <w:p w14:paraId="2C212763" w14:textId="325AAF4E" w:rsidR="007864A1" w:rsidRPr="007B3F5E" w:rsidRDefault="00384E7B" w:rsidP="00E859C8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7864A1"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</w:t>
            </w:r>
            <w:r w:rsidR="000D028E"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0EF0B8B7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EAFD5A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29063A5E" w14:textId="1A71DC88" w:rsidR="007864A1" w:rsidRPr="007B3F5E" w:rsidRDefault="00B17D5A" w:rsidP="00E85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123</w:t>
            </w:r>
            <w:r w:rsidR="004A034D"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</w:t>
            </w:r>
          </w:p>
        </w:tc>
      </w:tr>
      <w:tr w:rsidR="007864A1" w:rsidRPr="007B3F5E" w14:paraId="42A981B5" w14:textId="77777777" w:rsidTr="00C13B65">
        <w:trPr>
          <w:trHeight w:val="30"/>
        </w:trPr>
        <w:tc>
          <w:tcPr>
            <w:tcW w:w="4518" w:type="dxa"/>
          </w:tcPr>
          <w:p w14:paraId="03E109FD" w14:textId="77777777" w:rsidR="007864A1" w:rsidRPr="007B3F5E" w:rsidRDefault="007864A1" w:rsidP="00E859C8">
            <w:pPr>
              <w:spacing w:line="0" w:lineRule="atLeast"/>
              <w:ind w:left="90"/>
              <w:contextualSpacing/>
              <w:jc w:val="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2" w:type="dxa"/>
          </w:tcPr>
          <w:p w14:paraId="6B48E348" w14:textId="77777777" w:rsidR="007864A1" w:rsidRPr="007B3F5E" w:rsidRDefault="007864A1" w:rsidP="00E859C8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6444015" w14:textId="77777777" w:rsidR="007864A1" w:rsidRPr="007B3F5E" w:rsidRDefault="007864A1" w:rsidP="00E859C8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shd w:val="clear" w:color="auto" w:fill="auto"/>
          </w:tcPr>
          <w:p w14:paraId="635B5A71" w14:textId="77777777" w:rsidR="007864A1" w:rsidRPr="007B3F5E" w:rsidRDefault="007864A1" w:rsidP="00E859C8">
            <w:pPr>
              <w:pStyle w:val="acctfourfigures"/>
              <w:tabs>
                <w:tab w:val="clear" w:pos="765"/>
                <w:tab w:val="decimal" w:pos="1242"/>
              </w:tabs>
              <w:spacing w:line="0" w:lineRule="atLeast"/>
              <w:jc w:val="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864A1" w:rsidRPr="007B3F5E" w14:paraId="31D3F292" w14:textId="77777777" w:rsidTr="003353DE">
        <w:trPr>
          <w:trHeight w:val="388"/>
        </w:trPr>
        <w:tc>
          <w:tcPr>
            <w:tcW w:w="4518" w:type="dxa"/>
          </w:tcPr>
          <w:p w14:paraId="7BE1E2BA" w14:textId="77777777" w:rsidR="007864A1" w:rsidRPr="007B3F5E" w:rsidRDefault="007864A1" w:rsidP="00E859C8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กำไรต่อหุ้นขั้นพื้นฐานลดลง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7B3F5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23C401F1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8B4482" w14:textId="77777777" w:rsidR="007864A1" w:rsidRPr="007B3F5E" w:rsidRDefault="007864A1" w:rsidP="00E859C8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6CFED6B" w14:textId="25BB0F26" w:rsidR="007864A1" w:rsidRPr="007B3F5E" w:rsidRDefault="00B17D5A" w:rsidP="00E859C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="004A034D"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032</w:t>
            </w:r>
          </w:p>
        </w:tc>
      </w:tr>
    </w:tbl>
    <w:p w14:paraId="3B98F2E7" w14:textId="77777777" w:rsidR="0029755A" w:rsidRPr="007B3F5E" w:rsidRDefault="0029755A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8DAA7D" w14:textId="77777777" w:rsidR="00124AB9" w:rsidRPr="007B3F5E" w:rsidRDefault="00124AB9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F8454E6" w14:textId="28315B70" w:rsidR="00413A56" w:rsidRPr="007B3F5E" w:rsidRDefault="00413A56" w:rsidP="00E859C8">
      <w:pPr>
        <w:pStyle w:val="ListParagraph"/>
        <w:numPr>
          <w:ilvl w:val="0"/>
          <w:numId w:val="23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บริษัท สโตนเฮ้นจ์ อินเตอร์ จำกัด (มหาชน)</w:t>
      </w:r>
      <w:r w:rsidRPr="007B3F5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(“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</w:rPr>
        <w:t>STI</w:t>
      </w:r>
      <w:r w:rsidRPr="007B3F5E">
        <w:rPr>
          <w:rFonts w:asciiTheme="majorBidi" w:hAnsiTheme="majorBidi" w:cstheme="majorBidi" w:hint="cs"/>
          <w:b/>
          <w:bCs/>
          <w:i/>
          <w:iCs/>
          <w:sz w:val="28"/>
          <w:szCs w:val="28"/>
        </w:rPr>
        <w:t>”)</w:t>
      </w:r>
    </w:p>
    <w:p w14:paraId="02B9CE94" w14:textId="77777777" w:rsidR="00413A56" w:rsidRPr="007B3F5E" w:rsidRDefault="00413A56" w:rsidP="00E859C8">
      <w:pPr>
        <w:pStyle w:val="ListParagraph"/>
        <w:spacing w:line="216" w:lineRule="auto"/>
        <w:ind w:left="540" w:right="-45"/>
        <w:contextualSpacing/>
        <w:jc w:val="left"/>
        <w:rPr>
          <w:rFonts w:asciiTheme="majorBidi" w:hAnsiTheme="majorBidi" w:cstheme="majorBidi"/>
          <w:b/>
          <w:bCs/>
          <w:i/>
          <w:iCs/>
          <w:sz w:val="22"/>
        </w:rPr>
      </w:pPr>
    </w:p>
    <w:p w14:paraId="2D36C122" w14:textId="3F242155" w:rsidR="00413A56" w:rsidRPr="007B3F5E" w:rsidRDefault="00413A56" w:rsidP="00E859C8">
      <w:pPr>
        <w:ind w:left="540"/>
        <w:rPr>
          <w:rFonts w:asciiTheme="majorBidi" w:hAnsiTheme="majorBidi"/>
          <w:sz w:val="28"/>
          <w:szCs w:val="28"/>
        </w:rPr>
      </w:pPr>
      <w:r w:rsidRPr="007B3F5E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7B3F5E">
        <w:rPr>
          <w:rFonts w:ascii="Angsana New" w:hAnsi="Angsana New"/>
          <w:spacing w:val="-2"/>
          <w:sz w:val="28"/>
          <w:szCs w:val="28"/>
        </w:rPr>
        <w:t xml:space="preserve"> </w:t>
      </w:r>
      <w:r w:rsidR="00B17D5A" w:rsidRPr="007B3F5E">
        <w:rPr>
          <w:rFonts w:ascii="Angsana New" w:hAnsi="Angsana New"/>
          <w:spacing w:val="-2"/>
          <w:sz w:val="28"/>
          <w:szCs w:val="28"/>
          <w:lang w:val="en-GB"/>
        </w:rPr>
        <w:t>26</w:t>
      </w:r>
      <w:r w:rsidRPr="007B3F5E">
        <w:rPr>
          <w:rFonts w:ascii="Angsana New" w:hAnsi="Angsana New"/>
          <w:spacing w:val="-2"/>
          <w:sz w:val="28"/>
          <w:szCs w:val="28"/>
        </w:rPr>
        <w:t xml:space="preserve"> </w:t>
      </w:r>
      <w:r w:rsidRPr="007B3F5E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B17D5A" w:rsidRPr="007B3F5E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กลุ่มบริษัทได้มาซึ่งอำนาจควบคุมในบริษัท สโตนเฮ้นจ์ อินเตอร์ จำกัด (มหาชน) (“</w:t>
      </w:r>
      <w:r w:rsidRPr="007B3F5E">
        <w:rPr>
          <w:rFonts w:ascii="Angsana New" w:hAnsi="Angsana New"/>
          <w:spacing w:val="-2"/>
          <w:sz w:val="28"/>
          <w:szCs w:val="28"/>
        </w:rPr>
        <w:t>STI”)</w:t>
      </w:r>
      <w:r w:rsidRPr="007B3F5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B3F5E">
        <w:rPr>
          <w:rFonts w:ascii="Angsana New" w:hAnsi="Angsana New"/>
          <w:spacing w:val="-2"/>
          <w:sz w:val="28"/>
          <w:szCs w:val="28"/>
          <w:cs/>
        </w:rPr>
        <w:br/>
        <w:t>ซึ่ง</w:t>
      </w:r>
      <w:r w:rsidRPr="007B3F5E">
        <w:rPr>
          <w:rFonts w:asciiTheme="majorBidi" w:hAnsiTheme="majorBidi" w:cstheme="majorBidi"/>
          <w:sz w:val="28"/>
          <w:szCs w:val="28"/>
          <w:cs/>
        </w:rPr>
        <w:t>เป็นบริษัทจดทะเบียนในตลาดหลักทรัพย์แห่งประเทศไทยและเป็นบริษัทร่วม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7B3F5E">
        <w:rPr>
          <w:rFonts w:asciiTheme="majorBidi" w:hAnsiTheme="majorBidi" w:cstheme="majorBidi"/>
          <w:sz w:val="28"/>
          <w:szCs w:val="28"/>
          <w:cs/>
        </w:rPr>
        <w:t>ของ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ซึ่งดำเนินธุรกิจเกี่ยวกับการปรึกษาการบริหารงานและควบคุมงานก่อสร้าง บริการด้านการออกแบบงาน</w:t>
      </w:r>
      <w:r w:rsidRPr="007B3F5E">
        <w:rPr>
          <w:rFonts w:asciiTheme="majorBidi" w:hAnsiTheme="majorBidi" w:cstheme="majorBidi"/>
          <w:sz w:val="28"/>
          <w:szCs w:val="28"/>
          <w:cs/>
        </w:rPr>
        <w:t>สถาปัตยกรรม งานวิศวกรรมและบริการอื่น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="Angsana New" w:hAnsi="Angsana New"/>
          <w:spacing w:val="-2"/>
          <w:sz w:val="28"/>
          <w:szCs w:val="28"/>
          <w:cs/>
        </w:rPr>
        <w:t>โดย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</w:t>
      </w:r>
      <w:r w:rsidRPr="007B3F5E">
        <w:rPr>
          <w:rFonts w:asciiTheme="majorBidi" w:hAnsiTheme="majorBidi" w:cstheme="majorBidi"/>
          <w:sz w:val="28"/>
          <w:szCs w:val="28"/>
          <w:cs/>
        </w:rPr>
        <w:t>มีมติอนุมัติให้บริษัท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ยูนิเวนเจอร์ แคปปิตอล จำกัด (“</w:t>
      </w:r>
      <w:r w:rsidRPr="007B3F5E">
        <w:rPr>
          <w:rFonts w:asciiTheme="majorBidi" w:hAnsiTheme="majorBidi" w:cstheme="majorBidi"/>
          <w:sz w:val="28"/>
          <w:szCs w:val="28"/>
        </w:rPr>
        <w:t xml:space="preserve">UVCP”) </w:t>
      </w:r>
      <w:r w:rsidRPr="007B3F5E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เข้าซื้อหุ้นสามัญ</w:t>
      </w:r>
      <w:r w:rsidRPr="007B3F5E">
        <w:rPr>
          <w:rFonts w:asciiTheme="majorBidi" w:hAnsiTheme="majorBidi"/>
          <w:sz w:val="28"/>
          <w:szCs w:val="28"/>
          <w:cs/>
        </w:rPr>
        <w:t>เพิ่มเติมจำนวน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72</w:t>
      </w:r>
      <w:r w:rsidRPr="007B3F5E">
        <w:rPr>
          <w:rFonts w:ascii="Angsana New" w:hAnsi="Angsana New"/>
          <w:sz w:val="28"/>
          <w:szCs w:val="28"/>
        </w:rPr>
        <w:t>.</w:t>
      </w:r>
      <w:r w:rsidR="00B17D5A" w:rsidRPr="007B3F5E">
        <w:rPr>
          <w:rFonts w:ascii="Angsana New" w:hAnsi="Angsana New"/>
          <w:sz w:val="28"/>
          <w:szCs w:val="28"/>
          <w:lang w:val="en-GB"/>
        </w:rPr>
        <w:t>36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>ล้าน</w:t>
      </w:r>
      <w:r w:rsidRPr="007B3F5E">
        <w:rPr>
          <w:rFonts w:asciiTheme="majorBidi" w:hAnsiTheme="majorBidi"/>
          <w:sz w:val="28"/>
          <w:szCs w:val="28"/>
          <w:cs/>
        </w:rPr>
        <w:t>หุ้น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คิดเป็นร้อยละ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00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ของหุ้นที่ชำระแล้วทั้งหมดของ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>ในราคา</w:t>
      </w:r>
      <w:r w:rsidRPr="007B3F5E">
        <w:rPr>
          <w:rFonts w:asciiTheme="majorBidi" w:hAnsiTheme="majorBidi"/>
          <w:sz w:val="28"/>
          <w:szCs w:val="28"/>
        </w:rPr>
        <w:br/>
      </w:r>
      <w:r w:rsidRPr="007B3F5E">
        <w:rPr>
          <w:rFonts w:asciiTheme="majorBidi" w:hAnsiTheme="majorBidi"/>
          <w:sz w:val="28"/>
          <w:szCs w:val="28"/>
          <w:cs/>
        </w:rPr>
        <w:t>หุ้นล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5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60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บาท เป็นจำนวน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405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45</w:t>
      </w:r>
      <w:r w:rsidRPr="007B3F5E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มีผลทำให้ </w:t>
      </w:r>
      <w:r w:rsidRPr="007B3F5E">
        <w:rPr>
          <w:rFonts w:asciiTheme="majorBidi" w:hAnsiTheme="majorBidi"/>
          <w:sz w:val="28"/>
          <w:szCs w:val="28"/>
        </w:rPr>
        <w:t xml:space="preserve">UVCP </w:t>
      </w:r>
      <w:r w:rsidRPr="007B3F5E">
        <w:rPr>
          <w:rFonts w:asciiTheme="majorBidi" w:hAnsiTheme="majorBidi"/>
          <w:sz w:val="28"/>
          <w:szCs w:val="28"/>
          <w:cs/>
        </w:rPr>
        <w:t xml:space="preserve">ถือหุ้นสามัญของ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 xml:space="preserve">รวม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229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86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ล้าน</w:t>
      </w:r>
      <w:r w:rsidRPr="007B3F5E">
        <w:rPr>
          <w:rFonts w:asciiTheme="majorBidi" w:hAnsiTheme="majorBidi"/>
          <w:sz w:val="28"/>
          <w:szCs w:val="28"/>
          <w:cs/>
        </w:rPr>
        <w:t>หุ้น คิดเป็นร้อยล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38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 xml:space="preserve">ของหุ้นที่ชำระแล้วทั้งหมดของ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bookmarkStart w:id="13" w:name="_Hlk134429854"/>
      <w:r w:rsidRPr="007B3F5E">
        <w:rPr>
          <w:rFonts w:asciiTheme="majorBidi" w:hAnsiTheme="majorBidi"/>
          <w:sz w:val="28"/>
          <w:szCs w:val="28"/>
          <w:cs/>
        </w:rPr>
        <w:t>ทั้งนี้ผู้บริหารได้ประเมินแล้วว่า</w:t>
      </w:r>
      <w:r w:rsidR="00377BCA" w:rsidRPr="007B3F5E">
        <w:rPr>
          <w:rFonts w:ascii="Angsana New" w:hAnsi="Angsana New" w:hint="cs"/>
          <w:sz w:val="28"/>
          <w:szCs w:val="28"/>
          <w:cs/>
          <w:lang w:val="th-TH" w:eastAsia="x-none"/>
        </w:rPr>
        <w:t>กลุ่มบริษัท</w:t>
      </w:r>
      <w:r w:rsidRPr="007B3F5E">
        <w:rPr>
          <w:rFonts w:asciiTheme="majorBidi" w:hAnsiTheme="majorBidi"/>
          <w:sz w:val="28"/>
          <w:szCs w:val="28"/>
          <w:cs/>
        </w:rPr>
        <w:t xml:space="preserve">มีอำนาจควบคุมกิจการใน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 xml:space="preserve">และเป็นผลให้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>เปลี่ยนสถานะจากบริษัทร่วม</w:t>
      </w:r>
      <w:r w:rsidR="00377BCA" w:rsidRPr="007B3F5E">
        <w:rPr>
          <w:rFonts w:asciiTheme="majorBidi" w:hAnsiTheme="majorBidi" w:hint="cs"/>
          <w:sz w:val="28"/>
          <w:szCs w:val="28"/>
          <w:cs/>
        </w:rPr>
        <w:t>ทางอ้อม</w:t>
      </w:r>
      <w:r w:rsidRPr="007B3F5E">
        <w:rPr>
          <w:rFonts w:asciiTheme="majorBidi" w:hAnsiTheme="majorBidi"/>
          <w:sz w:val="28"/>
          <w:szCs w:val="28"/>
          <w:cs/>
        </w:rPr>
        <w:t>เป็นบริษัทย่อย</w:t>
      </w:r>
      <w:r w:rsidR="00377BCA" w:rsidRPr="007B3F5E">
        <w:rPr>
          <w:rFonts w:asciiTheme="majorBidi" w:hAnsiTheme="majorBidi" w:hint="cs"/>
          <w:sz w:val="28"/>
          <w:szCs w:val="28"/>
          <w:cs/>
        </w:rPr>
        <w:t>ทางอ้อม</w:t>
      </w:r>
      <w:r w:rsidRPr="007B3F5E">
        <w:rPr>
          <w:rFonts w:asciiTheme="majorBidi" w:hAnsiTheme="majorBidi"/>
          <w:sz w:val="28"/>
          <w:szCs w:val="28"/>
          <w:cs/>
        </w:rPr>
        <w:t>ของ</w:t>
      </w:r>
      <w:bookmarkEnd w:id="13"/>
      <w:r w:rsidR="00377BCA" w:rsidRPr="007B3F5E">
        <w:rPr>
          <w:rFonts w:ascii="Angsana New" w:hAnsi="Angsana New" w:hint="cs"/>
          <w:sz w:val="28"/>
          <w:szCs w:val="28"/>
          <w:cs/>
          <w:lang w:val="th-TH" w:eastAsia="x-none"/>
        </w:rPr>
        <w:t>กลุ่มบริษัท</w:t>
      </w:r>
    </w:p>
    <w:p w14:paraId="289C0621" w14:textId="77777777" w:rsidR="00413A56" w:rsidRPr="007B3F5E" w:rsidRDefault="00413A56" w:rsidP="00E859C8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04A3E321" w14:textId="77777777" w:rsidR="00413A56" w:rsidRPr="007B3F5E" w:rsidRDefault="00413A56" w:rsidP="00E859C8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7B3F5E">
        <w:rPr>
          <w:rFonts w:ascii="Angsana New" w:hAnsi="Angsana New" w:hint="cs"/>
          <w:sz w:val="28"/>
          <w:szCs w:val="28"/>
          <w:cs/>
          <w:lang w:val="th-TH" w:eastAsia="x-none"/>
        </w:rPr>
        <w:t>การมีอำนาจควบคุมใน</w:t>
      </w:r>
      <w:r w:rsidRPr="007B3F5E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STI </w:t>
      </w:r>
      <w:r w:rsidRPr="007B3F5E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val="th-TH" w:eastAsia="x-none"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</w:t>
      </w:r>
      <w:r w:rsidRPr="007B3F5E">
        <w:rPr>
          <w:rFonts w:ascii="Angsana New" w:hAnsi="Angsana New" w:hint="cs"/>
          <w:spacing w:val="-2"/>
          <w:sz w:val="28"/>
          <w:szCs w:val="28"/>
          <w:cs/>
        </w:rPr>
        <w:t>ของธุรกิจ และสามารถสร้างผลตอบแทนให้แก่กลุ่มบริษัทได้ในอนาคต</w:t>
      </w:r>
    </w:p>
    <w:p w14:paraId="1E4D12E0" w14:textId="77777777" w:rsidR="00413A56" w:rsidRPr="007B3F5E" w:rsidRDefault="00413A56" w:rsidP="00E859C8">
      <w:pPr>
        <w:rPr>
          <w:rFonts w:asciiTheme="majorBidi" w:hAnsiTheme="majorBidi" w:cstheme="majorBidi"/>
          <w:sz w:val="22"/>
          <w:szCs w:val="22"/>
          <w:cs/>
        </w:rPr>
      </w:pPr>
    </w:p>
    <w:p w14:paraId="0FD8A7F9" w14:textId="2A11AB37" w:rsidR="00413A56" w:rsidRPr="007B3F5E" w:rsidRDefault="00413A56" w:rsidP="00E859C8">
      <w:pPr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7B3F5E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8A72BE" w:rsidRPr="007B3F5E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B3F5E">
        <w:rPr>
          <w:rFonts w:asciiTheme="majorBidi" w:hAnsiTheme="majorBidi" w:cstheme="majorBidi"/>
          <w:sz w:val="28"/>
          <w:szCs w:val="28"/>
          <w:cs/>
        </w:rPr>
        <w:t>นับตั้งแต่วันที่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จนถึงวันที่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7864A1" w:rsidRPr="007B3F5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STI </w:t>
      </w:r>
      <w:r w:rsidRPr="007B3F5E">
        <w:rPr>
          <w:rFonts w:asciiTheme="majorBidi" w:hAnsiTheme="majorBidi" w:cstheme="majorBidi"/>
          <w:sz w:val="28"/>
          <w:szCs w:val="28"/>
          <w:cs/>
        </w:rPr>
        <w:t>มีรายได้เป็นจำนวนเงิน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8A72BE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102</w:t>
      </w:r>
      <w:r w:rsidR="008A72BE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29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กำไร</w:t>
      </w:r>
      <w:r w:rsidRPr="007B3F5E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78</w:t>
      </w:r>
      <w:r w:rsidR="008A72BE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จะมีรายได้รวมเพิ่มขึ้นจำนวนเงิน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758</w:t>
      </w:r>
      <w:r w:rsidR="008A72BE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0</w:t>
      </w:r>
      <w:r w:rsidR="00554FFF" w:rsidRPr="007B3F5E">
        <w:rPr>
          <w:rFonts w:asciiTheme="majorBidi" w:hAnsiTheme="majorBidi" w:cstheme="majorBidi"/>
          <w:sz w:val="28"/>
          <w:szCs w:val="28"/>
        </w:rPr>
        <w:t>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และกำไรรวมสำหรับ</w:t>
      </w:r>
      <w:r w:rsidR="007864A1" w:rsidRPr="007B3F5E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B3F5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7864A1" w:rsidRPr="007B3F5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152</w:t>
      </w:r>
      <w:r w:rsidR="00E52125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68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ในการกำหนดมูลค่าดังกล่าว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ฝ่ายบริหารใช้ข้อสมมต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ิ</w:t>
      </w:r>
      <w:r w:rsidRPr="007B3F5E">
        <w:rPr>
          <w:rFonts w:asciiTheme="majorBidi" w:hAnsiTheme="majorBidi" w:cstheme="majorBidi"/>
          <w:sz w:val="28"/>
          <w:szCs w:val="28"/>
          <w:cs/>
        </w:rPr>
        <w:t>ในการปรับปรุงมูลค่ายุติธรรมโดยถือเสมือนว่าการรวมกิจการที่เกิดขึ้นในระหว่าง</w:t>
      </w:r>
      <w:r w:rsidR="009A2261" w:rsidRPr="007B3F5E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นั้นได้เกิดขึ้นตั้งแต่วันที่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</w:p>
    <w:p w14:paraId="17EF8E22" w14:textId="77777777" w:rsidR="009A2261" w:rsidRPr="007B3F5E" w:rsidRDefault="009A2261" w:rsidP="00E859C8">
      <w:pPr>
        <w:ind w:left="540"/>
        <w:rPr>
          <w:rFonts w:ascii="Angsana New" w:hAnsi="Angsana New"/>
          <w:sz w:val="22"/>
          <w:szCs w:val="22"/>
          <w:lang w:val="en-GB" w:eastAsia="x-none"/>
        </w:rPr>
      </w:pPr>
    </w:p>
    <w:p w14:paraId="2DAEF3D1" w14:textId="3EE88941" w:rsidR="009A2261" w:rsidRPr="007B3F5E" w:rsidRDefault="009A2261" w:rsidP="00E859C8">
      <w:pPr>
        <w:ind w:left="540"/>
        <w:rPr>
          <w:rFonts w:ascii="Angsana New" w:hAnsi="Angsana New"/>
          <w:sz w:val="28"/>
          <w:szCs w:val="28"/>
          <w:cs/>
          <w:lang w:eastAsia="x-none"/>
        </w:rPr>
      </w:pPr>
      <w:r w:rsidRPr="007B3F5E">
        <w:rPr>
          <w:rFonts w:ascii="Angsana New" w:hAnsi="Angsana New" w:hint="cs"/>
          <w:sz w:val="28"/>
          <w:szCs w:val="28"/>
          <w:cs/>
          <w:lang w:eastAsia="x-none"/>
        </w:rPr>
        <w:t>ต่อมาใน</w:t>
      </w:r>
      <w:r w:rsidR="00196336" w:rsidRPr="007B3F5E">
        <w:rPr>
          <w:rFonts w:ascii="Angsana New" w:hAnsi="Angsana New" w:hint="cs"/>
          <w:sz w:val="28"/>
          <w:szCs w:val="28"/>
          <w:cs/>
          <w:lang w:eastAsia="x-none"/>
        </w:rPr>
        <w:t>เดือนสิงหาคม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2566</w:t>
      </w:r>
      <w:r w:rsidRPr="007B3F5E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 ณ วันที่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30</w:t>
      </w:r>
      <w:r w:rsidRPr="007B3F5E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กันยายน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2566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 กลุ่มบริษัทบันทึกปรับปรุงค่าความนิยมจากการซื้อธุรกิจลดลง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27</w:t>
      </w:r>
      <w:r w:rsidRPr="007B3F5E">
        <w:rPr>
          <w:rFonts w:ascii="Angsana New" w:hAnsi="Angsana New"/>
          <w:sz w:val="28"/>
          <w:szCs w:val="28"/>
          <w:lang w:eastAsia="x-none"/>
        </w:rPr>
        <w:t>.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37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 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301F7609" w14:textId="77777777" w:rsidR="00413A56" w:rsidRPr="007B3F5E" w:rsidRDefault="00413A56" w:rsidP="00E859C8">
      <w:pPr>
        <w:ind w:left="540"/>
        <w:rPr>
          <w:rFonts w:ascii="Book Antiqua" w:hAnsi="Book Antiqua"/>
          <w:sz w:val="22"/>
          <w:szCs w:val="22"/>
          <w:cs/>
        </w:rPr>
      </w:pPr>
    </w:p>
    <w:p w14:paraId="05B0BD9F" w14:textId="71F2DC0B" w:rsidR="00413A56" w:rsidRPr="007B3F5E" w:rsidRDefault="00413A56" w:rsidP="00E859C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7B3F5E">
        <w:rPr>
          <w:rFonts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</w:t>
      </w:r>
      <w:r w:rsidR="007364D1" w:rsidRPr="007B3F5E">
        <w:rPr>
          <w:rFonts w:hint="cs"/>
          <w:sz w:val="28"/>
          <w:szCs w:val="28"/>
          <w:cs/>
        </w:rPr>
        <w:t xml:space="preserve">ี่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31</w:t>
      </w:r>
      <w:r w:rsidR="007364D1" w:rsidRPr="007B3F5E">
        <w:rPr>
          <w:rFonts w:ascii="Angsana New" w:hAnsi="Angsana New"/>
          <w:sz w:val="28"/>
          <w:szCs w:val="28"/>
          <w:lang w:eastAsia="x-none"/>
        </w:rPr>
        <w:t xml:space="preserve"> </w:t>
      </w:r>
      <w:r w:rsidR="007364D1"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มกราคม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2566</w:t>
      </w:r>
      <w:r w:rsidR="007364D1" w:rsidRPr="007B3F5E">
        <w:rPr>
          <w:sz w:val="28"/>
          <w:szCs w:val="28"/>
        </w:rPr>
        <w:t xml:space="preserve"> </w:t>
      </w:r>
      <w:r w:rsidR="009F0EEA" w:rsidRPr="007B3F5E">
        <w:rPr>
          <w:rFonts w:asciiTheme="majorBidi" w:hAnsiTheme="majorBidi" w:cstheme="majorBidi"/>
          <w:sz w:val="28"/>
          <w:szCs w:val="28"/>
        </w:rPr>
        <w:t>(</w:t>
      </w:r>
      <w:r w:rsidR="009F0EEA" w:rsidRPr="007B3F5E">
        <w:rPr>
          <w:rFonts w:asciiTheme="majorBidi" w:hAnsiTheme="majorBidi" w:cstheme="majorBidi" w:hint="cs"/>
          <w:sz w:val="28"/>
          <w:szCs w:val="28"/>
          <w:cs/>
        </w:rPr>
        <w:t>ปรับปรุงใหม่</w:t>
      </w:r>
      <w:r w:rsidR="009F0EEA" w:rsidRPr="007B3F5E">
        <w:rPr>
          <w:rFonts w:asciiTheme="majorBidi" w:hAnsiTheme="majorBidi" w:cstheme="majorBidi"/>
          <w:sz w:val="28"/>
          <w:szCs w:val="28"/>
        </w:rPr>
        <w:t>)</w:t>
      </w:r>
      <w:r w:rsidR="009F0EEA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hint="cs"/>
          <w:sz w:val="28"/>
          <w:szCs w:val="28"/>
          <w:cs/>
        </w:rPr>
        <w:t>สำหรับสินทรัพย์ที่ได้มาและหนี้สินที่รับมาแต่ละประเภทที่สำคัญ มีดังนี้</w:t>
      </w:r>
    </w:p>
    <w:p w14:paraId="68673F25" w14:textId="77777777" w:rsidR="00413A56" w:rsidRPr="007B3F5E" w:rsidRDefault="00413A56" w:rsidP="00E859C8">
      <w:pPr>
        <w:pStyle w:val="ListParagraph"/>
        <w:spacing w:line="240" w:lineRule="auto"/>
        <w:ind w:left="630"/>
        <w:rPr>
          <w:rFonts w:ascii="Angsana New" w:hAnsi="Angsana New"/>
          <w:spacing w:val="-2"/>
          <w:sz w:val="22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7632"/>
        <w:gridCol w:w="1571"/>
      </w:tblGrid>
      <w:tr w:rsidR="00413A56" w:rsidRPr="007B3F5E" w14:paraId="2C7A2D25" w14:textId="77777777" w:rsidTr="003353DE">
        <w:trPr>
          <w:tblHeader/>
        </w:trPr>
        <w:tc>
          <w:tcPr>
            <w:tcW w:w="7632" w:type="dxa"/>
          </w:tcPr>
          <w:p w14:paraId="5BEE6C18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571" w:type="dxa"/>
          </w:tcPr>
          <w:p w14:paraId="64B5C602" w14:textId="77777777" w:rsidR="00413A56" w:rsidRPr="007B3F5E" w:rsidRDefault="00413A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13A56" w:rsidRPr="007B3F5E" w14:paraId="0DEAACF1" w14:textId="77777777" w:rsidTr="003353DE">
        <w:trPr>
          <w:tblHeader/>
        </w:trPr>
        <w:tc>
          <w:tcPr>
            <w:tcW w:w="7632" w:type="dxa"/>
          </w:tcPr>
          <w:p w14:paraId="6622A5ED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A446BDC" w14:textId="77777777" w:rsidR="00413A56" w:rsidRPr="007B3F5E" w:rsidRDefault="00413A56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13A56" w:rsidRPr="007B3F5E" w14:paraId="22600D38" w14:textId="77777777" w:rsidTr="003353DE">
        <w:trPr>
          <w:trHeight w:val="80"/>
        </w:trPr>
        <w:tc>
          <w:tcPr>
            <w:tcW w:w="7632" w:type="dxa"/>
          </w:tcPr>
          <w:p w14:paraId="7EF9611B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71" w:type="dxa"/>
          </w:tcPr>
          <w:p w14:paraId="400F348E" w14:textId="61B28CDA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9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</w:tr>
      <w:tr w:rsidR="00413A56" w:rsidRPr="007B3F5E" w14:paraId="722213D0" w14:textId="77777777" w:rsidTr="003353DE">
        <w:tc>
          <w:tcPr>
            <w:tcW w:w="7632" w:type="dxa"/>
          </w:tcPr>
          <w:p w14:paraId="59E7EAD1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571" w:type="dxa"/>
          </w:tcPr>
          <w:p w14:paraId="31284D16" w14:textId="387F5552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308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</w:tr>
      <w:tr w:rsidR="00413A56" w:rsidRPr="007B3F5E" w14:paraId="39AE0FD3" w14:textId="77777777" w:rsidTr="003353DE">
        <w:tc>
          <w:tcPr>
            <w:tcW w:w="7632" w:type="dxa"/>
          </w:tcPr>
          <w:p w14:paraId="205F1610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71" w:type="dxa"/>
          </w:tcPr>
          <w:p w14:paraId="7ADE3542" w14:textId="65D9F251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157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</w:p>
        </w:tc>
      </w:tr>
      <w:tr w:rsidR="00413A56" w:rsidRPr="007B3F5E" w14:paraId="01216F7F" w14:textId="77777777" w:rsidTr="003353DE">
        <w:tc>
          <w:tcPr>
            <w:tcW w:w="7632" w:type="dxa"/>
          </w:tcPr>
          <w:p w14:paraId="65A1EC63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1" w:type="dxa"/>
          </w:tcPr>
          <w:p w14:paraId="0FF690E6" w14:textId="747045F9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112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</w:t>
            </w:r>
          </w:p>
        </w:tc>
      </w:tr>
      <w:tr w:rsidR="00413A56" w:rsidRPr="007B3F5E" w14:paraId="4FA2AF25" w14:textId="77777777" w:rsidTr="003353DE">
        <w:tc>
          <w:tcPr>
            <w:tcW w:w="7632" w:type="dxa"/>
          </w:tcPr>
          <w:p w14:paraId="7ABF077E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71" w:type="dxa"/>
          </w:tcPr>
          <w:p w14:paraId="0D8F5AFF" w14:textId="3B0608F1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</w:tr>
      <w:tr w:rsidR="00413A56" w:rsidRPr="007B3F5E" w14:paraId="3BEF83AB" w14:textId="77777777" w:rsidTr="003353DE">
        <w:tc>
          <w:tcPr>
            <w:tcW w:w="7632" w:type="dxa"/>
          </w:tcPr>
          <w:p w14:paraId="2F25F55C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อสังหาริมทรัพย์เพื่อการลงทุน</w:t>
            </w:r>
          </w:p>
        </w:tc>
        <w:tc>
          <w:tcPr>
            <w:tcW w:w="1571" w:type="dxa"/>
          </w:tcPr>
          <w:p w14:paraId="5E4298DF" w14:textId="2096CC25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</w:t>
            </w:r>
          </w:p>
        </w:tc>
      </w:tr>
      <w:tr w:rsidR="00413A56" w:rsidRPr="007B3F5E" w14:paraId="67337E4F" w14:textId="77777777" w:rsidTr="003353DE">
        <w:tc>
          <w:tcPr>
            <w:tcW w:w="7632" w:type="dxa"/>
          </w:tcPr>
          <w:p w14:paraId="6E9B1D19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71" w:type="dxa"/>
          </w:tcPr>
          <w:p w14:paraId="4FB82A16" w14:textId="3C00238B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253</w:t>
            </w:r>
            <w:r w:rsidR="00E504D0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47</w:t>
            </w:r>
          </w:p>
        </w:tc>
      </w:tr>
      <w:tr w:rsidR="00413A56" w:rsidRPr="007B3F5E" w14:paraId="7149A796" w14:textId="77777777" w:rsidTr="003353DE">
        <w:tc>
          <w:tcPr>
            <w:tcW w:w="7632" w:type="dxa"/>
            <w:shd w:val="clear" w:color="auto" w:fill="auto"/>
          </w:tcPr>
          <w:p w14:paraId="3D818141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71" w:type="dxa"/>
            <w:shd w:val="clear" w:color="auto" w:fill="auto"/>
          </w:tcPr>
          <w:p w14:paraId="2C486B50" w14:textId="5820AFAA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</w:p>
        </w:tc>
      </w:tr>
      <w:tr w:rsidR="00413A56" w:rsidRPr="007B3F5E" w14:paraId="6E324A40" w14:textId="77777777" w:rsidTr="003353DE">
        <w:tc>
          <w:tcPr>
            <w:tcW w:w="7632" w:type="dxa"/>
            <w:shd w:val="clear" w:color="auto" w:fill="auto"/>
          </w:tcPr>
          <w:p w14:paraId="31AF294B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14:paraId="27CFE934" w14:textId="00BB98F7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289</w:t>
            </w:r>
            <w:r w:rsidR="00E504D0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32</w:t>
            </w:r>
          </w:p>
        </w:tc>
      </w:tr>
      <w:tr w:rsidR="00413A56" w:rsidRPr="007B3F5E" w14:paraId="66FCD58A" w14:textId="77777777" w:rsidTr="003353DE">
        <w:tc>
          <w:tcPr>
            <w:tcW w:w="7632" w:type="dxa"/>
            <w:shd w:val="clear" w:color="auto" w:fill="auto"/>
          </w:tcPr>
          <w:p w14:paraId="1A577BB4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571" w:type="dxa"/>
            <w:shd w:val="clear" w:color="auto" w:fill="auto"/>
          </w:tcPr>
          <w:p w14:paraId="29316502" w14:textId="58DEC9C5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 w:rsidR="004A03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</w:t>
            </w:r>
          </w:p>
        </w:tc>
      </w:tr>
      <w:tr w:rsidR="00413A56" w:rsidRPr="007B3F5E" w14:paraId="00FD43F6" w14:textId="77777777" w:rsidTr="003353DE">
        <w:tc>
          <w:tcPr>
            <w:tcW w:w="7632" w:type="dxa"/>
            <w:shd w:val="clear" w:color="auto" w:fill="auto"/>
          </w:tcPr>
          <w:p w14:paraId="0C990AD8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71" w:type="dxa"/>
            <w:shd w:val="clear" w:color="auto" w:fill="auto"/>
          </w:tcPr>
          <w:p w14:paraId="6641AFAC" w14:textId="131FDF1A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12</w:t>
            </w:r>
            <w:r w:rsidR="00E504D0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40</w:t>
            </w:r>
          </w:p>
        </w:tc>
      </w:tr>
      <w:tr w:rsidR="00413A56" w:rsidRPr="007B3F5E" w14:paraId="38CEACBD" w14:textId="77777777" w:rsidTr="003353DE">
        <w:trPr>
          <w:trHeight w:val="317"/>
        </w:trPr>
        <w:tc>
          <w:tcPr>
            <w:tcW w:w="7632" w:type="dxa"/>
          </w:tcPr>
          <w:p w14:paraId="0F24EC1E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</w:t>
            </w: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1" w:type="dxa"/>
          </w:tcPr>
          <w:p w14:paraId="1682F3C6" w14:textId="0BF0B540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42A1A4DA" w14:textId="77777777" w:rsidTr="003353DE">
        <w:trPr>
          <w:trHeight w:val="317"/>
        </w:trPr>
        <w:tc>
          <w:tcPr>
            <w:tcW w:w="7632" w:type="dxa"/>
          </w:tcPr>
          <w:p w14:paraId="6BC59A86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71" w:type="dxa"/>
          </w:tcPr>
          <w:p w14:paraId="16C5F055" w14:textId="4AB4BE47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1D80418C" w14:textId="77777777" w:rsidTr="003353DE">
        <w:tc>
          <w:tcPr>
            <w:tcW w:w="7632" w:type="dxa"/>
            <w:shd w:val="clear" w:color="auto" w:fill="auto"/>
          </w:tcPr>
          <w:p w14:paraId="4E3E0CF8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รายได้ค่าบริการรับล่วงหน้าและเงินรับล่วงหน้าจากลูกค้า</w:t>
            </w:r>
          </w:p>
        </w:tc>
        <w:tc>
          <w:tcPr>
            <w:tcW w:w="1571" w:type="dxa"/>
            <w:shd w:val="clear" w:color="auto" w:fill="auto"/>
          </w:tcPr>
          <w:p w14:paraId="3D8474C3" w14:textId="60BA5D4D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2C09AA67" w14:textId="77777777" w:rsidTr="003353DE">
        <w:tc>
          <w:tcPr>
            <w:tcW w:w="7632" w:type="dxa"/>
            <w:shd w:val="clear" w:color="auto" w:fill="auto"/>
          </w:tcPr>
          <w:p w14:paraId="5C5F5021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71" w:type="dxa"/>
            <w:shd w:val="clear" w:color="auto" w:fill="auto"/>
          </w:tcPr>
          <w:p w14:paraId="4F91EBA3" w14:textId="5328A1A3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00EC95A3" w14:textId="77777777" w:rsidTr="003353DE">
        <w:tc>
          <w:tcPr>
            <w:tcW w:w="7632" w:type="dxa"/>
            <w:shd w:val="clear" w:color="auto" w:fill="auto"/>
          </w:tcPr>
          <w:p w14:paraId="09DAF143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1571" w:type="dxa"/>
            <w:shd w:val="clear" w:color="auto" w:fill="auto"/>
          </w:tcPr>
          <w:p w14:paraId="2F664187" w14:textId="0404BF1A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1FA93413" w14:textId="77777777" w:rsidTr="003353DE">
        <w:tc>
          <w:tcPr>
            <w:tcW w:w="7632" w:type="dxa"/>
            <w:shd w:val="clear" w:color="auto" w:fill="auto"/>
          </w:tcPr>
          <w:p w14:paraId="0F354D88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71" w:type="dxa"/>
            <w:shd w:val="clear" w:color="auto" w:fill="auto"/>
          </w:tcPr>
          <w:p w14:paraId="0AEC208B" w14:textId="4F5D0C13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0E952440" w14:textId="77777777" w:rsidTr="003353DE">
        <w:tc>
          <w:tcPr>
            <w:tcW w:w="7632" w:type="dxa"/>
            <w:shd w:val="clear" w:color="auto" w:fill="auto"/>
          </w:tcPr>
          <w:p w14:paraId="393F883E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14:paraId="555A91B8" w14:textId="19FF8EC0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4B6CA09C" w14:textId="77777777" w:rsidTr="003353DE">
        <w:tc>
          <w:tcPr>
            <w:tcW w:w="7632" w:type="dxa"/>
            <w:shd w:val="clear" w:color="auto" w:fill="auto"/>
          </w:tcPr>
          <w:p w14:paraId="0A9C6E04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1" w:type="dxa"/>
            <w:shd w:val="clear" w:color="auto" w:fill="auto"/>
          </w:tcPr>
          <w:p w14:paraId="2E353CDC" w14:textId="028721C2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119</w:t>
            </w:r>
            <w:r w:rsidR="00E504D0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5399901D" w14:textId="77777777" w:rsidTr="003353DE">
        <w:tc>
          <w:tcPr>
            <w:tcW w:w="7632" w:type="dxa"/>
          </w:tcPr>
          <w:p w14:paraId="215A4E99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208619D4" w14:textId="4BCC141B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E504D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173</w:t>
            </w:r>
            <w:r w:rsidR="00E504D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413A56" w:rsidRPr="007B3F5E" w14:paraId="69006628" w14:textId="77777777" w:rsidTr="003353DE">
        <w:tc>
          <w:tcPr>
            <w:tcW w:w="7632" w:type="dxa"/>
          </w:tcPr>
          <w:p w14:paraId="453A87EB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17D24F9" w14:textId="0930C8BB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799</w:t>
            </w:r>
            <w:r w:rsidR="00E504D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455AE8D9" w14:textId="77777777" w:rsidTr="003353DE">
        <w:tc>
          <w:tcPr>
            <w:tcW w:w="7632" w:type="dxa"/>
          </w:tcPr>
          <w:p w14:paraId="4F5BF68E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60E8041" w14:textId="09303226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374</w:t>
            </w:r>
            <w:r w:rsidR="00E504D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05</w:t>
            </w:r>
          </w:p>
        </w:tc>
      </w:tr>
      <w:tr w:rsidR="00413A56" w:rsidRPr="007B3F5E" w14:paraId="1C7872BF" w14:textId="77777777" w:rsidTr="003353DE">
        <w:tc>
          <w:tcPr>
            <w:tcW w:w="7632" w:type="dxa"/>
          </w:tcPr>
          <w:p w14:paraId="4BA39F41" w14:textId="702F95B0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571" w:type="dxa"/>
          </w:tcPr>
          <w:p w14:paraId="5F2152F5" w14:textId="3CABC43E" w:rsidR="00413A56" w:rsidRPr="007B3F5E" w:rsidRDefault="004A034D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079FB281" w14:textId="77777777" w:rsidTr="003353DE">
        <w:tc>
          <w:tcPr>
            <w:tcW w:w="7632" w:type="dxa"/>
          </w:tcPr>
          <w:p w14:paraId="53D6D8E2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44B4B96" w14:textId="6C19E1EB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967227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</w:t>
            </w:r>
            <w:r w:rsidR="0096722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</w:p>
        </w:tc>
      </w:tr>
      <w:tr w:rsidR="00413A56" w:rsidRPr="007B3F5E" w14:paraId="5CBD4280" w14:textId="77777777" w:rsidTr="003353DE">
        <w:tc>
          <w:tcPr>
            <w:tcW w:w="7632" w:type="dxa"/>
          </w:tcPr>
          <w:p w14:paraId="148FBFD4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69BEEDFF" w14:textId="1B70F1DE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405</w:t>
            </w:r>
            <w:r w:rsidR="00413A56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</w:t>
            </w:r>
          </w:p>
        </w:tc>
      </w:tr>
      <w:tr w:rsidR="00413A56" w:rsidRPr="007B3F5E" w14:paraId="2364FEB6" w14:textId="77777777" w:rsidTr="003353DE">
        <w:trPr>
          <w:trHeight w:val="21"/>
        </w:trPr>
        <w:tc>
          <w:tcPr>
            <w:tcW w:w="7632" w:type="dxa"/>
          </w:tcPr>
          <w:p w14:paraId="63AD13CC" w14:textId="77777777" w:rsidR="00413A56" w:rsidRPr="007B3F5E" w:rsidRDefault="00413A56" w:rsidP="00E859C8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571" w:type="dxa"/>
          </w:tcPr>
          <w:p w14:paraId="01DD5726" w14:textId="77777777" w:rsidR="00413A56" w:rsidRPr="007B3F5E" w:rsidRDefault="00413A56" w:rsidP="00E859C8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</w:tr>
      <w:tr w:rsidR="00413A56" w:rsidRPr="007B3F5E" w14:paraId="48E6611F" w14:textId="77777777" w:rsidTr="003353DE">
        <w:tc>
          <w:tcPr>
            <w:tcW w:w="7632" w:type="dxa"/>
          </w:tcPr>
          <w:p w14:paraId="748C3E8B" w14:textId="77777777" w:rsidR="00413A56" w:rsidRPr="007B3F5E" w:rsidRDefault="00413A56" w:rsidP="00E859C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71" w:type="dxa"/>
          </w:tcPr>
          <w:p w14:paraId="434854B4" w14:textId="783300BA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</w:t>
            </w:r>
            <w:r w:rsidR="00413A5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</w:tr>
      <w:tr w:rsidR="00413A56" w:rsidRPr="007B3F5E" w14:paraId="13CD6285" w14:textId="77777777" w:rsidTr="003353DE">
        <w:tc>
          <w:tcPr>
            <w:tcW w:w="7632" w:type="dxa"/>
          </w:tcPr>
          <w:p w14:paraId="4928B309" w14:textId="77777777" w:rsidR="00413A56" w:rsidRPr="007B3F5E" w:rsidRDefault="00413A56" w:rsidP="00E859C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396932C4" w14:textId="253E02A6" w:rsidR="00413A56" w:rsidRPr="007B3F5E" w:rsidRDefault="00413A56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3D8B9165" w14:textId="77777777" w:rsidTr="003353DE">
        <w:trPr>
          <w:trHeight w:val="379"/>
        </w:trPr>
        <w:tc>
          <w:tcPr>
            <w:tcW w:w="7632" w:type="dxa"/>
          </w:tcPr>
          <w:p w14:paraId="49494F93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1C7E8A47" w14:textId="70DAFA1A" w:rsidR="00413A56" w:rsidRPr="007B3F5E" w:rsidRDefault="00413A56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D71F6B2" w14:textId="77777777" w:rsidR="00DC3AC9" w:rsidRPr="007B3F5E" w:rsidRDefault="00DC3AC9">
      <w:pPr>
        <w:spacing w:line="240" w:lineRule="auto"/>
        <w:jc w:val="left"/>
        <w:rPr>
          <w:rFonts w:ascii="Book Antiqua" w:hAnsi="Book Antiqua"/>
          <w:sz w:val="22"/>
          <w:szCs w:val="22"/>
        </w:rPr>
      </w:pPr>
      <w:r w:rsidRPr="007B3F5E">
        <w:br w:type="page"/>
      </w:r>
    </w:p>
    <w:p w14:paraId="28EAE5D8" w14:textId="77777777" w:rsidR="00413A56" w:rsidRPr="007B3F5E" w:rsidRDefault="00413A56" w:rsidP="00E859C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7B3F5E">
        <w:rPr>
          <w:rFonts w:hint="cs"/>
          <w:sz w:val="28"/>
          <w:szCs w:val="28"/>
          <w:cs/>
        </w:rPr>
        <w:lastRenderedPageBreak/>
        <w:t>กำไร</w:t>
      </w:r>
      <w:r w:rsidRPr="007B3F5E">
        <w:rPr>
          <w:sz w:val="28"/>
          <w:szCs w:val="28"/>
          <w:cs/>
        </w:rPr>
        <w:t>ที่รับรู้ซึ่งเป็นผลมาจากการวัดมูลค่ายุติธรรมของส่วนได้เสียที่ถืออยู่ก่อนใน</w:t>
      </w:r>
      <w:r w:rsidRPr="007B3F5E">
        <w:rPr>
          <w:rFonts w:hint="cs"/>
          <w:sz w:val="28"/>
          <w:szCs w:val="28"/>
          <w:cs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val="th-TH" w:eastAsia="x-none"/>
        </w:rPr>
        <w:t>STI</w:t>
      </w:r>
      <w:r w:rsidRPr="007B3F5E">
        <w:rPr>
          <w:sz w:val="28"/>
          <w:szCs w:val="28"/>
          <w:cs/>
        </w:rPr>
        <w:t xml:space="preserve"> คำนวณได้ดังนี้</w:t>
      </w:r>
    </w:p>
    <w:p w14:paraId="5680633D" w14:textId="77777777" w:rsidR="00413A56" w:rsidRPr="007B3F5E" w:rsidRDefault="00413A56" w:rsidP="00E859C8">
      <w:pPr>
        <w:pStyle w:val="BodyText2"/>
        <w:tabs>
          <w:tab w:val="left" w:pos="540"/>
        </w:tabs>
        <w:ind w:left="540" w:firstLine="0"/>
        <w:jc w:val="thaiDistribute"/>
      </w:pPr>
    </w:p>
    <w:tbl>
      <w:tblPr>
        <w:tblW w:w="9149" w:type="dxa"/>
        <w:tblInd w:w="450" w:type="dxa"/>
        <w:tblLook w:val="01E0" w:firstRow="1" w:lastRow="1" w:firstColumn="1" w:lastColumn="1" w:noHBand="0" w:noVBand="0"/>
      </w:tblPr>
      <w:tblGrid>
        <w:gridCol w:w="7578"/>
        <w:gridCol w:w="1571"/>
      </w:tblGrid>
      <w:tr w:rsidR="00413A56" w:rsidRPr="007B3F5E" w14:paraId="0A04EC4F" w14:textId="77777777" w:rsidTr="003353DE">
        <w:trPr>
          <w:tblHeader/>
        </w:trPr>
        <w:tc>
          <w:tcPr>
            <w:tcW w:w="7578" w:type="dxa"/>
          </w:tcPr>
          <w:p w14:paraId="166BF7D9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7100DC2" w14:textId="77777777" w:rsidR="00413A56" w:rsidRPr="007B3F5E" w:rsidRDefault="00413A56" w:rsidP="00E859C8">
            <w:pPr>
              <w:tabs>
                <w:tab w:val="left" w:pos="117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DECA1B8" w14:textId="2EB810D5" w:rsidR="00413A56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sz w:val="28"/>
                <w:szCs w:val="28"/>
                <w:lang w:val="en-GB"/>
              </w:rPr>
              <w:t>26</w:t>
            </w:r>
            <w:r w:rsidR="00413A56" w:rsidRPr="007B3F5E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413A56" w:rsidRPr="007B3F5E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มกราคม </w:t>
            </w:r>
            <w:r w:rsidRPr="007B3F5E">
              <w:rPr>
                <w:rFonts w:ascii="Angsana New" w:hAnsi="Angsana New"/>
                <w:b/>
                <w:sz w:val="28"/>
                <w:szCs w:val="28"/>
                <w:lang w:val="en-GB"/>
              </w:rPr>
              <w:t>2566</w:t>
            </w:r>
          </w:p>
        </w:tc>
      </w:tr>
      <w:tr w:rsidR="00413A56" w:rsidRPr="007B3F5E" w14:paraId="21827B1E" w14:textId="77777777" w:rsidTr="003353DE">
        <w:trPr>
          <w:tblHeader/>
        </w:trPr>
        <w:tc>
          <w:tcPr>
            <w:tcW w:w="7578" w:type="dxa"/>
          </w:tcPr>
          <w:p w14:paraId="79EA4BB7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C67B473" w14:textId="77777777" w:rsidR="00413A56" w:rsidRPr="007B3F5E" w:rsidRDefault="00413A56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13A56" w:rsidRPr="007B3F5E" w14:paraId="53ED4FBE" w14:textId="77777777" w:rsidTr="003353DE">
        <w:trPr>
          <w:trHeight w:val="80"/>
        </w:trPr>
        <w:tc>
          <w:tcPr>
            <w:tcW w:w="7578" w:type="dxa"/>
          </w:tcPr>
          <w:p w14:paraId="25B9F17C" w14:textId="77777777" w:rsidR="00413A56" w:rsidRPr="007B3F5E" w:rsidRDefault="00413A56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571" w:type="dxa"/>
          </w:tcPr>
          <w:p w14:paraId="6971F5BD" w14:textId="7B03A264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13A56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086</w:t>
            </w:r>
            <w:r w:rsidR="00413A5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</w:p>
        </w:tc>
      </w:tr>
      <w:tr w:rsidR="00413A56" w:rsidRPr="007B3F5E" w14:paraId="29164BC4" w14:textId="77777777" w:rsidTr="003353DE">
        <w:trPr>
          <w:trHeight w:val="80"/>
        </w:trPr>
        <w:tc>
          <w:tcPr>
            <w:tcW w:w="7578" w:type="dxa"/>
          </w:tcPr>
          <w:p w14:paraId="5218FE12" w14:textId="77777777" w:rsidR="00413A56" w:rsidRPr="007B3F5E" w:rsidRDefault="00413A56" w:rsidP="00E859C8">
            <w:pPr>
              <w:spacing w:line="240" w:lineRule="auto"/>
              <w:rPr>
                <w:sz w:val="28"/>
                <w:szCs w:val="28"/>
                <w:cs/>
              </w:rPr>
            </w:pPr>
            <w:r w:rsidRPr="007B3F5E">
              <w:rPr>
                <w:sz w:val="28"/>
                <w:szCs w:val="28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3D7CE69" w14:textId="12010468" w:rsidR="00413A56" w:rsidRPr="007B3F5E" w:rsidRDefault="00413A56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3A56" w:rsidRPr="007B3F5E" w14:paraId="6E7F8054" w14:textId="77777777" w:rsidTr="003353DE">
        <w:trPr>
          <w:trHeight w:val="80"/>
        </w:trPr>
        <w:tc>
          <w:tcPr>
            <w:tcW w:w="7578" w:type="dxa"/>
            <w:vAlign w:val="center"/>
          </w:tcPr>
          <w:p w14:paraId="57656BD4" w14:textId="77777777" w:rsidR="00413A56" w:rsidRPr="007B3F5E" w:rsidRDefault="00413A56" w:rsidP="00E859C8">
            <w:pPr>
              <w:spacing w:line="240" w:lineRule="auto"/>
              <w:rPr>
                <w:sz w:val="28"/>
                <w:szCs w:val="28"/>
                <w:cs/>
              </w:rPr>
            </w:pPr>
            <w:r w:rsidRPr="007B3F5E">
              <w:rPr>
                <w:rFonts w:hint="cs"/>
                <w:b/>
                <w:bCs/>
                <w:sz w:val="28"/>
                <w:szCs w:val="28"/>
                <w:cs/>
              </w:rPr>
              <w:t>กำไร</w:t>
            </w:r>
            <w:r w:rsidRPr="007B3F5E">
              <w:rPr>
                <w:b/>
                <w:bCs/>
                <w:sz w:val="28"/>
                <w:szCs w:val="28"/>
                <w:cs/>
              </w:rPr>
              <w:t>ที่รับรู้ซึ่งเป็นผลมาจากการวัดมูลค่ายุติธรรมของส่วนได้เสียที่ถืออยู่ก่อน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E684BF" w14:textId="070D11FA" w:rsidR="00413A56" w:rsidRPr="007B3F5E" w:rsidRDefault="00B17D5A" w:rsidP="00E859C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642</w:t>
            </w:r>
            <w:r w:rsidR="00413A56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</w:p>
        </w:tc>
      </w:tr>
    </w:tbl>
    <w:p w14:paraId="15F496A3" w14:textId="77777777" w:rsidR="007D08D7" w:rsidRPr="007B3F5E" w:rsidRDefault="007D08D7" w:rsidP="003C4377">
      <w:pPr>
        <w:tabs>
          <w:tab w:val="left" w:pos="720"/>
        </w:tabs>
        <w:spacing w:line="240" w:lineRule="auto"/>
        <w:ind w:left="540"/>
        <w:jc w:val="both"/>
        <w:rPr>
          <w:sz w:val="22"/>
          <w:szCs w:val="22"/>
        </w:rPr>
      </w:pPr>
    </w:p>
    <w:p w14:paraId="6BA176A2" w14:textId="5C46749D" w:rsidR="003C4377" w:rsidRPr="007B3F5E" w:rsidRDefault="003C4377" w:rsidP="003C4377">
      <w:pPr>
        <w:tabs>
          <w:tab w:val="left" w:pos="720"/>
        </w:tabs>
        <w:spacing w:line="240" w:lineRule="auto"/>
        <w:ind w:left="540"/>
        <w:jc w:val="both"/>
        <w:rPr>
          <w:sz w:val="28"/>
          <w:szCs w:val="28"/>
        </w:rPr>
      </w:pPr>
      <w:bookmarkStart w:id="14" w:name="_Hlk151539220"/>
      <w:r w:rsidRPr="007B3F5E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2612B41C" w14:textId="04F0757A" w:rsidR="00E90A11" w:rsidRPr="007B3F5E" w:rsidRDefault="00E90A11" w:rsidP="00916D9E">
      <w:pPr>
        <w:pStyle w:val="ListParagraph"/>
        <w:numPr>
          <w:ilvl w:val="0"/>
          <w:numId w:val="42"/>
        </w:numPr>
        <w:spacing w:line="240" w:lineRule="auto"/>
        <w:ind w:left="990" w:hanging="45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มูลค่ายุติธรรมของอสังหาริมทรัพย์เพื่อการลงทุน ได้รับการประเมินมูลค่ายุติธรรมโดยผู้ประเมินอิสระ</w:t>
      </w:r>
    </w:p>
    <w:p w14:paraId="2C510A62" w14:textId="1FB5DC58" w:rsidR="003C4377" w:rsidRPr="007B3F5E" w:rsidRDefault="003C4377" w:rsidP="00916D9E">
      <w:pPr>
        <w:pStyle w:val="ListParagraph"/>
        <w:numPr>
          <w:ilvl w:val="0"/>
          <w:numId w:val="42"/>
        </w:numPr>
        <w:spacing w:line="240" w:lineRule="auto"/>
        <w:ind w:left="990" w:hanging="450"/>
        <w:rPr>
          <w:rFonts w:asciiTheme="majorBidi" w:hAnsiTheme="majorBidi" w:cstheme="majorBidi"/>
          <w:sz w:val="28"/>
          <w:szCs w:val="28"/>
          <w:cs/>
        </w:rPr>
      </w:pPr>
      <w:bookmarkStart w:id="15" w:name="_Hlk151544548"/>
      <w:r w:rsidRPr="007B3F5E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มูลค่ายุติธรรมของสินทรัพย์ไม่มีตัวตนอื่น</w:t>
      </w:r>
      <w:r w:rsidR="00916D9E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4C7E" w:rsidRPr="007B3F5E">
        <w:rPr>
          <w:rFonts w:asciiTheme="majorBidi" w:hAnsiTheme="majorBidi" w:cstheme="majorBidi"/>
          <w:sz w:val="28"/>
          <w:szCs w:val="28"/>
        </w:rPr>
        <w:t>(</w:t>
      </w:r>
      <w:r w:rsidRPr="007B3F5E">
        <w:rPr>
          <w:rFonts w:asciiTheme="majorBidi" w:hAnsiTheme="majorBidi" w:cstheme="majorBidi"/>
          <w:sz w:val="28"/>
          <w:szCs w:val="28"/>
          <w:cs/>
        </w:rPr>
        <w:t>ความสัมพันธ์ลูกค้าและ</w:t>
      </w:r>
      <w:r w:rsidR="00324C57" w:rsidRPr="007B3F5E">
        <w:rPr>
          <w:rFonts w:asciiTheme="majorBidi" w:hAnsiTheme="majorBidi" w:cstheme="majorBidi"/>
          <w:sz w:val="28"/>
          <w:szCs w:val="28"/>
          <w:cs/>
        </w:rPr>
        <w:t>ยอดคงเหลือตามสัญญา</w:t>
      </w:r>
      <w:r w:rsidR="005B6FC7" w:rsidRPr="007B3F5E">
        <w:rPr>
          <w:rFonts w:asciiTheme="majorBidi" w:hAnsiTheme="majorBidi" w:cstheme="majorBidi"/>
          <w:sz w:val="28"/>
          <w:szCs w:val="28"/>
          <w:cs/>
        </w:rPr>
        <w:t xml:space="preserve">ที่รอรับรู้เป็นรายได้ </w:t>
      </w:r>
      <w:r w:rsidR="00124AB9" w:rsidRPr="007B3F5E">
        <w:rPr>
          <w:rFonts w:asciiTheme="majorBidi" w:hAnsiTheme="majorBidi" w:cstheme="majorBidi"/>
          <w:sz w:val="28"/>
          <w:szCs w:val="28"/>
        </w:rPr>
        <w:t>(</w:t>
      </w:r>
      <w:r w:rsidR="00E90A11" w:rsidRPr="007B3F5E">
        <w:rPr>
          <w:rFonts w:asciiTheme="majorBidi" w:hAnsiTheme="majorBidi" w:cstheme="majorBidi"/>
          <w:sz w:val="28"/>
          <w:szCs w:val="28"/>
        </w:rPr>
        <w:t>B</w:t>
      </w:r>
      <w:r w:rsidR="00124AB9" w:rsidRPr="007B3F5E">
        <w:rPr>
          <w:rFonts w:asciiTheme="majorBidi" w:hAnsiTheme="majorBidi" w:cstheme="majorBidi"/>
          <w:sz w:val="28"/>
          <w:szCs w:val="28"/>
        </w:rPr>
        <w:t>acklog)</w:t>
      </w:r>
      <w:r w:rsidR="00304C7E" w:rsidRPr="007B3F5E">
        <w:rPr>
          <w:rFonts w:asciiTheme="majorBidi" w:hAnsiTheme="majorBidi" w:cstheme="majorBidi"/>
          <w:sz w:val="28"/>
          <w:szCs w:val="28"/>
        </w:rPr>
        <w:t>)</w:t>
      </w:r>
      <w:r w:rsidR="00124AB9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ได้รับการพิจารณาโดยผู้ประเมินอิสระ ซึ่งประเมินมูลค่าทรัพย์สินด้วยวิธีพิจารณาจากรายได้ (Income Approach) ภายใต้วิธี</w:t>
      </w:r>
      <w:r w:rsidRPr="007B3F5E">
        <w:rPr>
          <w:rFonts w:asciiTheme="majorBidi" w:hAnsiTheme="majorBidi" w:cstheme="majorBidi"/>
          <w:sz w:val="28"/>
          <w:szCs w:val="28"/>
        </w:rPr>
        <w:t xml:space="preserve"> Multi-period Excess Earnings Method (MEEM)</w:t>
      </w:r>
      <w:r w:rsidRPr="007B3F5E">
        <w:rPr>
          <w:rFonts w:asciiTheme="majorBidi" w:hAnsiTheme="majorBidi" w:cstheme="majorBidi"/>
          <w:sz w:val="28"/>
          <w:szCs w:val="28"/>
          <w:cs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bookmarkEnd w:id="15"/>
    <w:p w14:paraId="3C0809E0" w14:textId="30967E20" w:rsidR="003C4377" w:rsidRPr="007B3F5E" w:rsidRDefault="003C4377" w:rsidP="003C4377">
      <w:pPr>
        <w:pStyle w:val="ListParagraph"/>
        <w:numPr>
          <w:ilvl w:val="0"/>
          <w:numId w:val="42"/>
        </w:numPr>
        <w:spacing w:line="240" w:lineRule="auto"/>
        <w:ind w:left="990" w:hanging="450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ค่าความนิยมส่วนใหญ่เนื่องมาจากทักษะและความสามารถทางเทคนิคในการทำงาน</w:t>
      </w:r>
      <w:r w:rsidR="00124AB9" w:rsidRPr="007B3F5E">
        <w:rPr>
          <w:rFonts w:ascii="Angsana New" w:hAnsi="Angsana New" w:hint="cs"/>
          <w:sz w:val="28"/>
          <w:szCs w:val="28"/>
          <w:cs/>
        </w:rPr>
        <w:t xml:space="preserve">ของ </w:t>
      </w:r>
      <w:r w:rsidR="00124AB9" w:rsidRPr="007B3F5E">
        <w:rPr>
          <w:rFonts w:ascii="Angsana New" w:hAnsi="Angsana New"/>
          <w:sz w:val="28"/>
          <w:szCs w:val="28"/>
        </w:rPr>
        <w:t>STI</w:t>
      </w:r>
      <w:r w:rsidRPr="007B3F5E">
        <w:rPr>
          <w:rFonts w:ascii="Angsana New" w:hAnsi="Angsana New"/>
          <w:sz w:val="28"/>
          <w:szCs w:val="28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 </w:t>
      </w:r>
    </w:p>
    <w:bookmarkEnd w:id="14"/>
    <w:p w14:paraId="1B6F99AA" w14:textId="77777777" w:rsidR="003C4377" w:rsidRPr="007B3F5E" w:rsidRDefault="003C4377" w:rsidP="003C4377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80C2CF6" w14:textId="258F3B10" w:rsidR="00656919" w:rsidRPr="007B3F5E" w:rsidRDefault="00656919" w:rsidP="0065691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 w:hint="cs"/>
          <w:sz w:val="28"/>
          <w:szCs w:val="28"/>
          <w:cs/>
        </w:rPr>
        <w:t>ในการจัดทำงบกำไรขาดทุนเบ็ดเสร็จรวมสำหรับปีสิ้นสุดวันที่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30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  <w:lang w:eastAsia="x-none"/>
        </w:rPr>
        <w:t>กันยายน</w:t>
      </w:r>
      <w:r w:rsidRPr="007B3F5E">
        <w:rPr>
          <w:rFonts w:ascii="Angsana New" w:hAnsi="Angsana New" w:hint="cs"/>
          <w:sz w:val="28"/>
          <w:szCs w:val="28"/>
          <w:cs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กลุ่มบริษัทได้รวมผลดำเนินงานของ </w:t>
      </w:r>
      <w:r w:rsidRPr="007B3F5E">
        <w:rPr>
          <w:rFonts w:ascii="Angsana New" w:hAnsi="Angsana New"/>
          <w:sz w:val="28"/>
          <w:szCs w:val="28"/>
        </w:rPr>
        <w:t xml:space="preserve">STI </w:t>
      </w:r>
      <w:r w:rsidRPr="007B3F5E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1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ตามที่กล่าวไว้ข้างต้น เนื่องจากผู้บริหารของบริษัทพิจารณาว่าผลการดำเนินงานรวมในช่วงระหว่างวันที่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31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>ไม่มีผลกระทบต่องบการเงินอย่างเป็นสาระสำคัญ</w:t>
      </w:r>
    </w:p>
    <w:p w14:paraId="0DDB7B0C" w14:textId="77777777" w:rsidR="00656919" w:rsidRPr="007B3F5E" w:rsidRDefault="00656919" w:rsidP="003C4377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366C695" w14:textId="6BAC903F" w:rsidR="003C4377" w:rsidRPr="007B3F5E" w:rsidRDefault="003C4377" w:rsidP="003C4377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16" w:name="_Hlk151539291"/>
      <w:r w:rsidRPr="007B3F5E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54E7E" w:rsidRPr="007B3F5E">
        <w:rPr>
          <w:rFonts w:asciiTheme="majorBidi" w:hAnsiTheme="majorBidi" w:cstheme="majorBidi"/>
          <w:spacing w:val="-4"/>
          <w:sz w:val="28"/>
          <w:szCs w:val="28"/>
        </w:rPr>
        <w:t>STI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ประกอบด้วยมูลค่าลูกหนี้ตามสัญญาที่ครบกำหนดชำระจำนวนเงิน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91FA0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297.</w:t>
      </w:r>
      <w:r w:rsidR="00655696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4</w:t>
      </w:r>
      <w:r w:rsidR="00191FA0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9</w:t>
      </w:r>
      <w:r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D54E7E"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>ซึ่งมีจำนวน</w:t>
      </w:r>
      <w:r w:rsidR="004B4C30"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191FA0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20.14</w:t>
      </w:r>
      <w:r w:rsidR="004B4C30" w:rsidRPr="007B3F5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B4C30"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ล้านบาท </w:t>
      </w:r>
      <w:r w:rsidRPr="007B3F5E">
        <w:rPr>
          <w:rFonts w:asciiTheme="majorBidi" w:hAnsiTheme="majorBidi" w:cstheme="majorBidi" w:hint="cs"/>
          <w:spacing w:val="-4"/>
          <w:sz w:val="28"/>
          <w:szCs w:val="28"/>
          <w:cs/>
        </w:rPr>
        <w:t>ที่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009564" w14:textId="77777777" w:rsidR="00BA26BC" w:rsidRPr="007B3F5E" w:rsidRDefault="00BA26BC" w:rsidP="003C4377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EFA9160" w14:textId="3EC60A1E" w:rsidR="00BA26BC" w:rsidRPr="007B3F5E" w:rsidRDefault="00BA26BC" w:rsidP="003C4377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สินทรัพย์ที่เกิดขึ้นจากสัญญ</w:t>
      </w:r>
      <w:r w:rsidR="00386289" w:rsidRPr="007B3F5E">
        <w:rPr>
          <w:rFonts w:asciiTheme="majorBidi" w:hAnsiTheme="majorBidi" w:cstheme="majorBidi" w:hint="cs"/>
          <w:sz w:val="28"/>
          <w:szCs w:val="28"/>
          <w:cs/>
        </w:rPr>
        <w:t>า</w:t>
      </w:r>
      <w:r w:rsidR="00B37993" w:rsidRPr="007B3F5E">
        <w:rPr>
          <w:rFonts w:asciiTheme="majorBidi" w:hAnsiTheme="majorBidi" w:cstheme="majorBidi" w:hint="cs"/>
          <w:sz w:val="28"/>
          <w:szCs w:val="28"/>
          <w:cs/>
        </w:rPr>
        <w:t xml:space="preserve">ของ </w:t>
      </w:r>
      <w:r w:rsidR="00B37993" w:rsidRPr="007B3F5E">
        <w:rPr>
          <w:rFonts w:asciiTheme="majorBidi" w:hAnsiTheme="majorBidi" w:cstheme="majorBidi"/>
          <w:sz w:val="28"/>
          <w:szCs w:val="28"/>
        </w:rPr>
        <w:t xml:space="preserve">STI </w:t>
      </w:r>
      <w:r w:rsidR="00B37993" w:rsidRPr="007B3F5E">
        <w:rPr>
          <w:rFonts w:asciiTheme="majorBidi" w:hAnsiTheme="majorBidi" w:cstheme="majorBidi" w:hint="cs"/>
          <w:sz w:val="28"/>
          <w:szCs w:val="28"/>
          <w:cs/>
        </w:rPr>
        <w:t>ประกอบด้วยมูลค่า</w:t>
      </w:r>
      <w:r w:rsidR="00E1707B" w:rsidRPr="007B3F5E">
        <w:rPr>
          <w:rFonts w:asciiTheme="majorBidi" w:hAnsiTheme="majorBidi" w:cstheme="majorBidi" w:hint="cs"/>
          <w:sz w:val="28"/>
          <w:szCs w:val="28"/>
          <w:cs/>
        </w:rPr>
        <w:t>ของรายได้ที่ยังไม่เรียกชำระ</w:t>
      </w:r>
      <w:r w:rsidR="00FA4829" w:rsidRPr="007B3F5E">
        <w:rPr>
          <w:rFonts w:asciiTheme="majorBidi" w:hAnsiTheme="majorBidi" w:cstheme="majorBidi" w:hint="cs"/>
          <w:sz w:val="28"/>
          <w:szCs w:val="28"/>
          <w:cs/>
        </w:rPr>
        <w:t>จำนวนเงิน</w:t>
      </w:r>
      <w:r w:rsidR="001F307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1F3075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162</w:t>
      </w:r>
      <w:r w:rsidR="00FA4829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22</w:t>
      </w:r>
      <w:r w:rsidR="00DD4D1C" w:rsidRPr="007B3F5E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B37993" w:rsidRPr="007B3F5E">
        <w:rPr>
          <w:rFonts w:asciiTheme="majorBidi" w:hAnsiTheme="majorBidi" w:cstheme="majorBidi" w:hint="cs"/>
          <w:sz w:val="28"/>
          <w:szCs w:val="28"/>
          <w:cs/>
        </w:rPr>
        <w:t xml:space="preserve">ซึ่งมีจำนวน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  <w:r w:rsidR="002F0294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85</w:t>
      </w:r>
      <w:r w:rsidR="0080148E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37993" w:rsidRPr="007B3F5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474164" w:rsidRPr="007B3F5E">
        <w:rPr>
          <w:rFonts w:asciiTheme="majorBidi" w:hAnsiTheme="majorBidi" w:cstheme="majorBidi" w:hint="cs"/>
          <w:sz w:val="28"/>
          <w:szCs w:val="28"/>
          <w:cs/>
        </w:rPr>
        <w:t>ที่คาดว่าจะเรียกเก็บไม่ได้ ณ วันซื้อธุร</w:t>
      </w:r>
      <w:r w:rsidR="0080148E" w:rsidRPr="007B3F5E">
        <w:rPr>
          <w:rFonts w:asciiTheme="majorBidi" w:hAnsiTheme="majorBidi" w:cstheme="majorBidi" w:hint="cs"/>
          <w:sz w:val="28"/>
          <w:szCs w:val="28"/>
          <w:cs/>
        </w:rPr>
        <w:t>กิจ</w:t>
      </w:r>
    </w:p>
    <w:bookmarkEnd w:id="16"/>
    <w:p w14:paraId="73A57CA6" w14:textId="77777777" w:rsidR="00045FF3" w:rsidRPr="007B3F5E" w:rsidRDefault="00045FF3" w:rsidP="00E859C8">
      <w:pPr>
        <w:pStyle w:val="BodyText2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D6E2C4F" w14:textId="58E7678A" w:rsidR="00045FF3" w:rsidRPr="007B3F5E" w:rsidRDefault="00E544C9" w:rsidP="00045FF3">
      <w:pPr>
        <w:pStyle w:val="ListParagraph"/>
        <w:numPr>
          <w:ilvl w:val="0"/>
          <w:numId w:val="23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</w:rPr>
        <w:t>Binh Duong Energy Solutions Company Limited</w:t>
      </w:r>
    </w:p>
    <w:p w14:paraId="1394D78A" w14:textId="77777777" w:rsidR="00045FF3" w:rsidRPr="007B3F5E" w:rsidRDefault="00045FF3" w:rsidP="00045FF3">
      <w:pPr>
        <w:ind w:left="549" w:right="-25"/>
        <w:rPr>
          <w:rFonts w:asciiTheme="majorBidi" w:hAnsiTheme="majorBidi"/>
          <w:sz w:val="20"/>
          <w:szCs w:val="20"/>
        </w:rPr>
      </w:pPr>
    </w:p>
    <w:p w14:paraId="53AE8189" w14:textId="5AB0C3A8" w:rsidR="00045FF3" w:rsidRPr="007B3F5E" w:rsidRDefault="00045FF3" w:rsidP="00045FF3">
      <w:pPr>
        <w:ind w:left="549" w:right="-25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17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กลุ่มบริษัทได้เข้าซื้อเงินลงทุนของบริษัท </w:t>
      </w:r>
      <w:r w:rsidR="00E544C9" w:rsidRPr="007B3F5E">
        <w:rPr>
          <w:rFonts w:asciiTheme="majorBidi" w:hAnsiTheme="majorBidi"/>
          <w:sz w:val="28"/>
          <w:szCs w:val="28"/>
        </w:rPr>
        <w:t>Binh Duong Energy Solutions Company Limited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ซึ่งเป็นบริษัทที่จัดตั้งขึ้นมาใหม่ที่ประเทศเวียดนามเป็นจำนวนเงิน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399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ล้านเวียดนามดอง เทียบเท่ากับ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ล้านบาท คิดเป็นร้อยละ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ของจำนวนเงินลงทุนทั้งหมด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ส่งผลให้บริษัทดังกล่าวเป็นบริษัทย่อยทางอ้อมของบริษัท</w:t>
      </w:r>
    </w:p>
    <w:p w14:paraId="68AC3A1C" w14:textId="7913E009" w:rsidR="007D08D7" w:rsidRPr="007B3F5E" w:rsidRDefault="007D08D7">
      <w:pPr>
        <w:spacing w:line="240" w:lineRule="auto"/>
        <w:jc w:val="left"/>
        <w:rPr>
          <w:rFonts w:asciiTheme="majorBidi" w:hAnsiTheme="majorBidi" w:cstheme="majorBidi"/>
          <w:sz w:val="20"/>
          <w:szCs w:val="20"/>
        </w:rPr>
      </w:pPr>
      <w:r w:rsidRPr="007B3F5E">
        <w:rPr>
          <w:rFonts w:asciiTheme="majorBidi" w:hAnsiTheme="majorBidi" w:cstheme="majorBidi"/>
          <w:sz w:val="20"/>
          <w:szCs w:val="20"/>
        </w:rPr>
        <w:br w:type="page"/>
      </w:r>
    </w:p>
    <w:p w14:paraId="323E401B" w14:textId="7F7A524B" w:rsidR="00045FF3" w:rsidRPr="007B3F5E" w:rsidRDefault="00045FF3" w:rsidP="00045FF3">
      <w:pPr>
        <w:spacing w:line="240" w:lineRule="auto"/>
        <w:ind w:left="540"/>
        <w:rPr>
          <w:rFonts w:ascii="Angsana New" w:hAnsi="Angsana New"/>
          <w:sz w:val="28"/>
          <w:szCs w:val="28"/>
          <w:lang w:val="x-none" w:eastAsia="x-none"/>
        </w:rPr>
      </w:pPr>
      <w:r w:rsidRPr="007B3F5E">
        <w:rPr>
          <w:rFonts w:ascii="Angsana New" w:hAnsi="Angsana New"/>
          <w:sz w:val="28"/>
          <w:szCs w:val="28"/>
          <w:cs/>
          <w:lang w:val="x-none" w:eastAsia="x-none"/>
        </w:rPr>
        <w:lastRenderedPageBreak/>
        <w:t>ข้อมูลของ</w:t>
      </w:r>
      <w:r w:rsidRPr="007B3F5E">
        <w:rPr>
          <w:rFonts w:ascii="Angsana New" w:hAnsi="Angsana New" w:hint="cs"/>
          <w:sz w:val="28"/>
          <w:szCs w:val="28"/>
          <w:cs/>
          <w:lang w:val="x-none" w:eastAsia="x-none"/>
        </w:rPr>
        <w:t>สิ่งตอบแทนทั้งหมดที่โอนให้และมูลค่าที่รับรู้</w:t>
      </w:r>
      <w:r w:rsidRPr="007B3F5E">
        <w:rPr>
          <w:rFonts w:ascii="Angsana New" w:hAnsi="Angsana New"/>
          <w:sz w:val="28"/>
          <w:szCs w:val="28"/>
          <w:cs/>
          <w:lang w:val="x-none" w:eastAsia="x-none"/>
        </w:rPr>
        <w:t xml:space="preserve"> ณ วันที่</w:t>
      </w:r>
      <w:r w:rsidR="00654FEE" w:rsidRPr="007B3F5E">
        <w:rPr>
          <w:rFonts w:ascii="Angsana New" w:hAnsi="Angsana New" w:hint="cs"/>
          <w:sz w:val="28"/>
          <w:szCs w:val="28"/>
          <w:cs/>
          <w:lang w:val="x-none" w:eastAsia="x-none"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31</w:t>
      </w:r>
      <w:r w:rsidR="00654FEE" w:rsidRPr="007B3F5E">
        <w:rPr>
          <w:rFonts w:ascii="Angsana New" w:hAnsi="Angsana New"/>
          <w:sz w:val="28"/>
          <w:szCs w:val="28"/>
          <w:lang w:eastAsia="x-none"/>
        </w:rPr>
        <w:t xml:space="preserve"> </w:t>
      </w:r>
      <w:r w:rsidR="00654FEE" w:rsidRPr="007B3F5E">
        <w:rPr>
          <w:rFonts w:ascii="Angsana New" w:hAnsi="Angsana New" w:hint="cs"/>
          <w:sz w:val="28"/>
          <w:szCs w:val="28"/>
          <w:cs/>
          <w:lang w:eastAsia="x-none"/>
        </w:rPr>
        <w:t xml:space="preserve">กรกฎาคม </w:t>
      </w:r>
      <w:r w:rsidR="00B17D5A" w:rsidRPr="007B3F5E">
        <w:rPr>
          <w:rFonts w:ascii="Angsana New" w:hAnsi="Angsana New"/>
          <w:sz w:val="28"/>
          <w:szCs w:val="28"/>
          <w:lang w:val="en-GB" w:eastAsia="x-none"/>
        </w:rPr>
        <w:t>2566</w:t>
      </w:r>
      <w:r w:rsidRPr="007B3F5E">
        <w:rPr>
          <w:rFonts w:ascii="Angsana New" w:hAnsi="Angsana New" w:hint="cs"/>
          <w:sz w:val="28"/>
          <w:szCs w:val="28"/>
          <w:cs/>
          <w:lang w:val="x-none" w:eastAsia="x-none"/>
        </w:rPr>
        <w:t xml:space="preserve"> สำหรับมูลค่าสินทรัพย์ที่ได้มาและหนี้สินที่รับมาแต่ละประเภทที่สำคัญ มีดังนี้</w:t>
      </w:r>
    </w:p>
    <w:p w14:paraId="404A3089" w14:textId="58E58B0A" w:rsidR="00045FF3" w:rsidRPr="007B3F5E" w:rsidRDefault="00045FF3" w:rsidP="003A473C">
      <w:pPr>
        <w:spacing w:line="240" w:lineRule="auto"/>
        <w:jc w:val="left"/>
        <w:rPr>
          <w:rFonts w:ascii="Angsana New" w:hAnsi="Angsana New"/>
          <w:lang w:val="x-none" w:eastAsia="x-none"/>
        </w:rPr>
      </w:pPr>
    </w:p>
    <w:tbl>
      <w:tblPr>
        <w:tblW w:w="9204" w:type="dxa"/>
        <w:tblInd w:w="426" w:type="dxa"/>
        <w:tblLook w:val="04A0" w:firstRow="1" w:lastRow="0" w:firstColumn="1" w:lastColumn="0" w:noHBand="0" w:noVBand="1"/>
      </w:tblPr>
      <w:tblGrid>
        <w:gridCol w:w="5526"/>
        <w:gridCol w:w="864"/>
        <w:gridCol w:w="834"/>
        <w:gridCol w:w="1980"/>
      </w:tblGrid>
      <w:tr w:rsidR="00045FF3" w:rsidRPr="007B3F5E" w14:paraId="49B6ECE4" w14:textId="77777777" w:rsidTr="00B21E6A">
        <w:trPr>
          <w:trHeight w:val="245"/>
          <w:tblHeader/>
        </w:trPr>
        <w:tc>
          <w:tcPr>
            <w:tcW w:w="5526" w:type="dxa"/>
          </w:tcPr>
          <w:p w14:paraId="1725887C" w14:textId="77777777" w:rsidR="00045FF3" w:rsidRPr="007B3F5E" w:rsidRDefault="00045FF3" w:rsidP="00B21E6A">
            <w:pPr>
              <w:tabs>
                <w:tab w:val="left" w:pos="720"/>
              </w:tabs>
              <w:ind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864" w:type="dxa"/>
          </w:tcPr>
          <w:p w14:paraId="15F1B5EC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34" w:type="dxa"/>
          </w:tcPr>
          <w:p w14:paraId="74DCCD0A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55B2DC36" w14:textId="77777777" w:rsidR="00045FF3" w:rsidRPr="007B3F5E" w:rsidRDefault="00045FF3" w:rsidP="00B21E6A">
            <w:pPr>
              <w:tabs>
                <w:tab w:val="left" w:pos="720"/>
              </w:tabs>
              <w:ind w:right="-43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5FF3" w:rsidRPr="007B3F5E" w14:paraId="631E7CCA" w14:textId="77777777" w:rsidTr="00B21E6A">
        <w:trPr>
          <w:trHeight w:val="392"/>
          <w:tblHeader/>
        </w:trPr>
        <w:tc>
          <w:tcPr>
            <w:tcW w:w="5526" w:type="dxa"/>
          </w:tcPr>
          <w:p w14:paraId="09AAC88A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77DC0436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34" w:type="dxa"/>
          </w:tcPr>
          <w:p w14:paraId="4E9A80A8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18467C62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45FF3" w:rsidRPr="007B3F5E" w14:paraId="4ECD4E66" w14:textId="77777777" w:rsidTr="00B21E6A">
        <w:trPr>
          <w:trHeight w:val="383"/>
        </w:trPr>
        <w:tc>
          <w:tcPr>
            <w:tcW w:w="5526" w:type="dxa"/>
            <w:hideMark/>
          </w:tcPr>
          <w:p w14:paraId="23A62C46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eastAsia="MS Mincho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38FD3992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34" w:type="dxa"/>
          </w:tcPr>
          <w:p w14:paraId="65965C18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hideMark/>
          </w:tcPr>
          <w:p w14:paraId="5457FE8D" w14:textId="101D3E51" w:rsidR="00045FF3" w:rsidRPr="007B3F5E" w:rsidRDefault="00B17D5A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6</w:t>
            </w:r>
            <w:r w:rsidR="00045FF3" w:rsidRPr="007B3F5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</w:tr>
      <w:tr w:rsidR="00045FF3" w:rsidRPr="007B3F5E" w14:paraId="2D23762A" w14:textId="77777777" w:rsidTr="00B21E6A">
        <w:trPr>
          <w:trHeight w:val="383"/>
        </w:trPr>
        <w:tc>
          <w:tcPr>
            <w:tcW w:w="5526" w:type="dxa"/>
            <w:hideMark/>
          </w:tcPr>
          <w:p w14:paraId="35457D77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7B3F5E">
              <w:rPr>
                <w:rFonts w:ascii="Angsana New" w:eastAsia="MS Mincho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864" w:type="dxa"/>
          </w:tcPr>
          <w:p w14:paraId="45EB12F9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834" w:type="dxa"/>
          </w:tcPr>
          <w:p w14:paraId="6643C501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50E99C71" w14:textId="58E9A2A9" w:rsidR="00045FF3" w:rsidRPr="007B3F5E" w:rsidRDefault="00B17D5A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  <w:r w:rsidR="00045FF3" w:rsidRPr="007B3F5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</w:tr>
      <w:tr w:rsidR="00045FF3" w:rsidRPr="007B3F5E" w14:paraId="56CBED5D" w14:textId="77777777" w:rsidTr="00B21E6A">
        <w:trPr>
          <w:trHeight w:val="373"/>
        </w:trPr>
        <w:tc>
          <w:tcPr>
            <w:tcW w:w="5526" w:type="dxa"/>
            <w:hideMark/>
          </w:tcPr>
          <w:p w14:paraId="4478FE4D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864" w:type="dxa"/>
          </w:tcPr>
          <w:p w14:paraId="70C0B007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dxa"/>
          </w:tcPr>
          <w:p w14:paraId="2B2DF780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hideMark/>
          </w:tcPr>
          <w:p w14:paraId="1D7CC630" w14:textId="4E6146D0" w:rsidR="00045FF3" w:rsidRPr="007B3F5E" w:rsidRDefault="00045FF3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</w:rPr>
              <w:t>(</w:t>
            </w:r>
            <w:r w:rsidR="00B17D5A"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="00B17D5A"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43</w:t>
            </w:r>
            <w:r w:rsidRPr="007B3F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FF3" w:rsidRPr="007B3F5E" w14:paraId="0103317C" w14:textId="77777777" w:rsidTr="00B21E6A">
        <w:trPr>
          <w:trHeight w:val="392"/>
        </w:trPr>
        <w:tc>
          <w:tcPr>
            <w:tcW w:w="5526" w:type="dxa"/>
            <w:hideMark/>
          </w:tcPr>
          <w:p w14:paraId="685DDF07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7B3F5E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สินทรัพย์สุทธิที่ระบุได้</w:t>
            </w:r>
          </w:p>
        </w:tc>
        <w:tc>
          <w:tcPr>
            <w:tcW w:w="864" w:type="dxa"/>
          </w:tcPr>
          <w:p w14:paraId="7441EC00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</w:tcPr>
          <w:p w14:paraId="2007C1C0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A09F11" w14:textId="050E47CA" w:rsidR="00045FF3" w:rsidRPr="007B3F5E" w:rsidRDefault="00B17D5A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5</w:t>
            </w:r>
            <w:r w:rsidR="00045FF3"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7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045FF3" w:rsidRPr="007B3F5E" w14:paraId="4F9F194C" w14:textId="77777777" w:rsidTr="00B21E6A">
        <w:trPr>
          <w:trHeight w:val="392"/>
        </w:trPr>
        <w:tc>
          <w:tcPr>
            <w:tcW w:w="5526" w:type="dxa"/>
          </w:tcPr>
          <w:p w14:paraId="728E2182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B3F5E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864" w:type="dxa"/>
          </w:tcPr>
          <w:p w14:paraId="51A872A9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dxa"/>
          </w:tcPr>
          <w:p w14:paraId="46439B21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2AA323BF" w14:textId="239DB11E" w:rsidR="00045FF3" w:rsidRPr="007B3F5E" w:rsidRDefault="00B17D5A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  <w:r w:rsidR="00045FF3" w:rsidRPr="007B3F5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65</w:t>
            </w:r>
          </w:p>
        </w:tc>
      </w:tr>
      <w:tr w:rsidR="00045FF3" w:rsidRPr="007B3F5E" w14:paraId="4E5776FD" w14:textId="77777777" w:rsidTr="00B21E6A">
        <w:trPr>
          <w:trHeight w:val="392"/>
        </w:trPr>
        <w:tc>
          <w:tcPr>
            <w:tcW w:w="5526" w:type="dxa"/>
          </w:tcPr>
          <w:p w14:paraId="70E22EA5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864" w:type="dxa"/>
          </w:tcPr>
          <w:p w14:paraId="302455C5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</w:tcPr>
          <w:p w14:paraId="7CFB3AB5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83148" w14:textId="70E9E489" w:rsidR="00045FF3" w:rsidRPr="007B3F5E" w:rsidRDefault="00B17D5A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6</w:t>
            </w:r>
            <w:r w:rsidR="00045FF3" w:rsidRPr="007B3F5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42</w:t>
            </w:r>
          </w:p>
        </w:tc>
      </w:tr>
      <w:tr w:rsidR="009C0908" w:rsidRPr="007B3F5E" w14:paraId="5B042A54" w14:textId="77777777" w:rsidTr="009C0908">
        <w:trPr>
          <w:trHeight w:val="392"/>
        </w:trPr>
        <w:tc>
          <w:tcPr>
            <w:tcW w:w="5526" w:type="dxa"/>
          </w:tcPr>
          <w:p w14:paraId="4B9AD52B" w14:textId="77777777" w:rsidR="009C0908" w:rsidRPr="007B3F5E" w:rsidRDefault="009C0908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DF0B288" w14:textId="77777777" w:rsidR="009C0908" w:rsidRPr="007B3F5E" w:rsidRDefault="009C0908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</w:tcPr>
          <w:p w14:paraId="65FDD210" w14:textId="77777777" w:rsidR="009C0908" w:rsidRPr="007B3F5E" w:rsidRDefault="009C0908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14:paraId="557094AA" w14:textId="77777777" w:rsidR="009C0908" w:rsidRPr="007B3F5E" w:rsidRDefault="009C0908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045FF3" w:rsidRPr="007B3F5E" w14:paraId="1F3680EC" w14:textId="77777777" w:rsidTr="00B21E6A">
        <w:trPr>
          <w:trHeight w:val="392"/>
        </w:trPr>
        <w:tc>
          <w:tcPr>
            <w:tcW w:w="5526" w:type="dxa"/>
            <w:hideMark/>
          </w:tcPr>
          <w:p w14:paraId="3D234D81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7B3F5E">
              <w:rPr>
                <w:rFonts w:ascii="Angsana New" w:eastAsia="MS Mincho" w:hAnsi="Angsana New"/>
                <w:sz w:val="28"/>
                <w:szCs w:val="28"/>
                <w:cs/>
              </w:rPr>
              <w:t>เงินสดสุทธิที่ได้มาจากการซื้อ</w:t>
            </w:r>
            <w:r w:rsidRPr="007B3F5E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0E612D2D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14:paraId="410ECC9F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hideMark/>
          </w:tcPr>
          <w:p w14:paraId="6FCCCF38" w14:textId="3E078638" w:rsidR="00045FF3" w:rsidRPr="007B3F5E" w:rsidRDefault="00B17D5A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6</w:t>
            </w:r>
            <w:r w:rsidR="00045FF3" w:rsidRPr="007B3F5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</w:tr>
      <w:tr w:rsidR="00045FF3" w:rsidRPr="007B3F5E" w14:paraId="0556FB3E" w14:textId="77777777" w:rsidTr="00B21E6A">
        <w:trPr>
          <w:trHeight w:val="392"/>
        </w:trPr>
        <w:tc>
          <w:tcPr>
            <w:tcW w:w="5526" w:type="dxa"/>
          </w:tcPr>
          <w:p w14:paraId="08FC8EAB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B3F5E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864" w:type="dxa"/>
          </w:tcPr>
          <w:p w14:paraId="5BF9DAAF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14:paraId="1B475DFE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D9AC3" w14:textId="5673861F" w:rsidR="00045FF3" w:rsidRPr="007B3F5E" w:rsidRDefault="00045FF3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="Angsana New" w:hAnsi="Angsana New"/>
                <w:sz w:val="28"/>
                <w:szCs w:val="28"/>
                <w:lang w:bidi="th-TH"/>
              </w:rPr>
              <w:t>42</w:t>
            </w:r>
            <w:r w:rsidRPr="007B3F5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45FF3" w:rsidRPr="007B3F5E" w14:paraId="5E908DC5" w14:textId="77777777" w:rsidTr="00B21E6A">
        <w:trPr>
          <w:trHeight w:val="392"/>
        </w:trPr>
        <w:tc>
          <w:tcPr>
            <w:tcW w:w="5526" w:type="dxa"/>
            <w:hideMark/>
          </w:tcPr>
          <w:p w14:paraId="74F1292D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864" w:type="dxa"/>
          </w:tcPr>
          <w:p w14:paraId="62C59144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14:paraId="5062C986" w14:textId="77777777" w:rsidR="00045FF3" w:rsidRPr="007B3F5E" w:rsidRDefault="00045FF3" w:rsidP="00B21E6A">
            <w:pPr>
              <w:tabs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DA0220" w14:textId="30E4ADB8" w:rsidR="00045FF3" w:rsidRPr="007B3F5E" w:rsidRDefault="00045FF3" w:rsidP="00B21E6A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14192CB8" w14:textId="597E90BB" w:rsidR="00AE46A2" w:rsidRPr="007B3F5E" w:rsidRDefault="00AE46A2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678345A6" w14:textId="54F2EF56" w:rsidR="002D2DFB" w:rsidRPr="007B3F5E" w:rsidRDefault="002D2DFB" w:rsidP="002D2DFB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17" w:name="_Hlk151539036"/>
      <w:r w:rsidRPr="007B3F5E">
        <w:rPr>
          <w:rFonts w:asciiTheme="majorBidi" w:hAnsiTheme="majorBidi" w:cstheme="majorBidi" w:hint="cs"/>
          <w:sz w:val="28"/>
          <w:szCs w:val="28"/>
          <w:cs/>
        </w:rPr>
        <w:t>ในการจัดทำงบกำไรขาดทุนเบ็ดเสร็จรวมสำหรับปีสิ้นสุดวันที่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กลุ่มบริษัทได้รวมผลดำเนินงานของ </w:t>
      </w:r>
      <w:r w:rsidRPr="007B3F5E">
        <w:rPr>
          <w:rFonts w:asciiTheme="majorBidi" w:hAnsiTheme="majorBidi" w:cstheme="majorBidi"/>
          <w:sz w:val="28"/>
          <w:szCs w:val="28"/>
        </w:rPr>
        <w:t xml:space="preserve">Binh Duong Energy Solutions Company Limited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3A473C" w:rsidRPr="007B3F5E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ตามที่กล่าวไว้ข้างต้น เนื่องจากผู้บริหารของบริษัทพิจารณาว่าผลการดำเนินงานรวมในช่วงระหว่างวันที่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ไม่มีผลกระทบต่องบการเงินอย่างเป็นสาระสำคัญ</w:t>
      </w:r>
    </w:p>
    <w:bookmarkEnd w:id="17"/>
    <w:p w14:paraId="41250569" w14:textId="77777777" w:rsidR="002D2DFB" w:rsidRPr="007B3F5E" w:rsidRDefault="002D2DFB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00694CA" w14:textId="107FDB9F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="002A3E96" w:rsidRPr="007B3F5E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7B3F5E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E855F54" w14:textId="28ABDB64" w:rsidR="000C6121" w:rsidRPr="007B3F5E" w:rsidRDefault="004A7B1B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</w:t>
      </w:r>
      <w:r w:rsidR="00B16121" w:rsidRPr="007B3F5E">
        <w:rPr>
          <w:rFonts w:asciiTheme="majorBidi" w:hAnsiTheme="majorBidi"/>
          <w:sz w:val="28"/>
          <w:szCs w:val="28"/>
          <w:cs/>
        </w:rPr>
        <w:t xml:space="preserve">บริษัทใหญ่ 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A68F5" w:rsidRPr="007B3F5E">
        <w:rPr>
          <w:rFonts w:asciiTheme="majorBidi" w:hAnsiTheme="majorBidi" w:cstheme="majorBidi"/>
          <w:sz w:val="28"/>
          <w:szCs w:val="28"/>
          <w:cs/>
        </w:rPr>
        <w:t>ร่วม</w:t>
      </w:r>
      <w:r w:rsidR="000F6CAC" w:rsidRPr="007B3F5E">
        <w:rPr>
          <w:rFonts w:asciiTheme="majorBidi" w:hAnsiTheme="majorBidi" w:cstheme="majorBidi"/>
          <w:sz w:val="28"/>
          <w:szCs w:val="28"/>
          <w:cs/>
        </w:rPr>
        <w:t>และ</w:t>
      </w:r>
      <w:r w:rsidR="001A68F5" w:rsidRPr="007B3F5E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00139A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ได้เปิดเผยในหมายเหตุข้อ</w:t>
      </w:r>
      <w:r w:rsidR="0017283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035B92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E96" w:rsidRPr="007B3F5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13</w:t>
      </w:r>
      <w:r w:rsidR="002A3E96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CB3549" w:rsidRPr="007B3F5E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22276F" w:rsidRPr="007B3F5E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DA726AE" w14:textId="77777777" w:rsidR="00B917F6" w:rsidRPr="007B3F5E" w:rsidRDefault="00B917F6" w:rsidP="00E859C8">
      <w:pPr>
        <w:spacing w:line="240" w:lineRule="auto"/>
        <w:ind w:left="540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23"/>
        <w:gridCol w:w="1530"/>
        <w:gridCol w:w="3870"/>
      </w:tblGrid>
      <w:tr w:rsidR="00E27AD0" w:rsidRPr="007B3F5E" w14:paraId="46408657" w14:textId="77777777" w:rsidTr="00BA07DF">
        <w:trPr>
          <w:trHeight w:val="20"/>
          <w:tblHeader/>
        </w:trPr>
        <w:tc>
          <w:tcPr>
            <w:tcW w:w="4023" w:type="dxa"/>
            <w:hideMark/>
          </w:tcPr>
          <w:p w14:paraId="09E2256E" w14:textId="59967AA9" w:rsidR="00E27AD0" w:rsidRPr="007B3F5E" w:rsidRDefault="00E27AD0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43C2AF6C" w14:textId="0A041496" w:rsidR="00E27AD0" w:rsidRPr="007B3F5E" w:rsidRDefault="00E27AD0" w:rsidP="00E859C8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44A9EEF2" w14:textId="77777777" w:rsidR="00E27AD0" w:rsidRPr="007B3F5E" w:rsidRDefault="00E27AD0" w:rsidP="00E859C8">
            <w:pPr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27AD0" w:rsidRPr="007B3F5E" w14:paraId="44A8FF37" w14:textId="77777777" w:rsidTr="00BA07DF">
        <w:trPr>
          <w:trHeight w:val="20"/>
        </w:trPr>
        <w:tc>
          <w:tcPr>
            <w:tcW w:w="4023" w:type="dxa"/>
            <w:hideMark/>
          </w:tcPr>
          <w:p w14:paraId="346E9BEF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อเดลฟอส จำกัด</w:t>
            </w:r>
          </w:p>
        </w:tc>
        <w:tc>
          <w:tcPr>
            <w:tcW w:w="1530" w:type="dxa"/>
            <w:hideMark/>
          </w:tcPr>
          <w:p w14:paraId="126101FC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E95D213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เป็นบริษัทใหญ่ของบริษัท และมีกรรมการร่วมกัน</w:t>
            </w:r>
          </w:p>
        </w:tc>
      </w:tr>
      <w:tr w:rsidR="00E27AD0" w:rsidRPr="007B3F5E" w14:paraId="4D76DB11" w14:textId="77777777" w:rsidTr="00BA07DF">
        <w:trPr>
          <w:trHeight w:val="20"/>
        </w:trPr>
        <w:tc>
          <w:tcPr>
            <w:tcW w:w="4023" w:type="dxa"/>
            <w:hideMark/>
          </w:tcPr>
          <w:p w14:paraId="2253B26E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  <w:hideMark/>
          </w:tcPr>
          <w:p w14:paraId="7FF0EA71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585EF200" w14:textId="4B645926" w:rsidR="00E27AD0" w:rsidRPr="007B3F5E" w:rsidRDefault="0049431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7B3F5E" w14:paraId="595E881F" w14:textId="77777777" w:rsidTr="00BA07DF">
        <w:trPr>
          <w:trHeight w:val="20"/>
        </w:trPr>
        <w:tc>
          <w:tcPr>
            <w:tcW w:w="4023" w:type="dxa"/>
            <w:hideMark/>
          </w:tcPr>
          <w:p w14:paraId="63BEF8AF" w14:textId="001188B9" w:rsidR="00E27AD0" w:rsidRPr="007B3F5E" w:rsidRDefault="00E27AD0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530" w:type="dxa"/>
            <w:hideMark/>
          </w:tcPr>
          <w:p w14:paraId="1F1D25A9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B182C0C" w14:textId="150391DE" w:rsidR="00E27AD0" w:rsidRPr="007B3F5E" w:rsidRDefault="007E437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7B3F5E" w14:paraId="4F147AEC" w14:textId="77777777" w:rsidTr="00BA07DF">
        <w:trPr>
          <w:trHeight w:val="20"/>
        </w:trPr>
        <w:tc>
          <w:tcPr>
            <w:tcW w:w="4023" w:type="dxa"/>
            <w:hideMark/>
          </w:tcPr>
          <w:p w14:paraId="1A98FD35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  <w:hideMark/>
          </w:tcPr>
          <w:p w14:paraId="7A369BF6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C0A3809" w14:textId="02292584" w:rsidR="00E27AD0" w:rsidRPr="007B3F5E" w:rsidRDefault="001752E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7B3F5E" w14:paraId="657CD334" w14:textId="77777777" w:rsidTr="00BA07DF">
        <w:trPr>
          <w:trHeight w:val="20"/>
        </w:trPr>
        <w:tc>
          <w:tcPr>
            <w:tcW w:w="4023" w:type="dxa"/>
            <w:hideMark/>
          </w:tcPr>
          <w:p w14:paraId="62AA82BB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ที.ซี.ซี. เทคโนโลยี จำกัด</w:t>
            </w:r>
          </w:p>
        </w:tc>
        <w:tc>
          <w:tcPr>
            <w:tcW w:w="1530" w:type="dxa"/>
            <w:hideMark/>
          </w:tcPr>
          <w:p w14:paraId="42662BAE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64A693B1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7B3F5E" w14:paraId="30F9DCF6" w14:textId="77777777" w:rsidTr="00BA07DF">
        <w:trPr>
          <w:trHeight w:val="20"/>
        </w:trPr>
        <w:tc>
          <w:tcPr>
            <w:tcW w:w="4023" w:type="dxa"/>
            <w:hideMark/>
          </w:tcPr>
          <w:p w14:paraId="00BF4CEF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530" w:type="dxa"/>
            <w:hideMark/>
          </w:tcPr>
          <w:p w14:paraId="45F71489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32DBAFF3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7B3F5E" w14:paraId="2F6F884D" w14:textId="77777777" w:rsidTr="00BA07DF">
        <w:trPr>
          <w:trHeight w:val="20"/>
        </w:trPr>
        <w:tc>
          <w:tcPr>
            <w:tcW w:w="4023" w:type="dxa"/>
            <w:hideMark/>
          </w:tcPr>
          <w:p w14:paraId="0077D03F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  <w:hideMark/>
          </w:tcPr>
          <w:p w14:paraId="0F7CB052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3D84EC71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7B3F5E" w14:paraId="1693F83B" w14:textId="77777777" w:rsidTr="00BA07DF">
        <w:trPr>
          <w:trHeight w:val="20"/>
        </w:trPr>
        <w:tc>
          <w:tcPr>
            <w:tcW w:w="4023" w:type="dxa"/>
            <w:hideMark/>
          </w:tcPr>
          <w:p w14:paraId="64CCBAA7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ทศภาค จำกัด</w:t>
            </w:r>
          </w:p>
        </w:tc>
        <w:tc>
          <w:tcPr>
            <w:tcW w:w="1530" w:type="dxa"/>
            <w:hideMark/>
          </w:tcPr>
          <w:p w14:paraId="1D2179DA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84C6A3A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7B3F5E" w14:paraId="1A6A1C74" w14:textId="77777777" w:rsidTr="00BA07DF">
        <w:trPr>
          <w:trHeight w:val="20"/>
        </w:trPr>
        <w:tc>
          <w:tcPr>
            <w:tcW w:w="4023" w:type="dxa"/>
            <w:hideMark/>
          </w:tcPr>
          <w:p w14:paraId="5FC25A20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เบอร์ลี่ยุคเกอร์ จำกัด (มหาชน)</w:t>
            </w:r>
          </w:p>
        </w:tc>
        <w:tc>
          <w:tcPr>
            <w:tcW w:w="1530" w:type="dxa"/>
            <w:hideMark/>
          </w:tcPr>
          <w:p w14:paraId="3E0858BD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61411FB4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7B3F5E" w14:paraId="281825BC" w14:textId="77777777" w:rsidTr="00BA07DF">
        <w:trPr>
          <w:trHeight w:val="20"/>
        </w:trPr>
        <w:tc>
          <w:tcPr>
            <w:tcW w:w="4023" w:type="dxa"/>
            <w:hideMark/>
          </w:tcPr>
          <w:p w14:paraId="73D23C5E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ที.ซี.ซี. คอมเมอร์เชียล </w:t>
            </w:r>
          </w:p>
          <w:p w14:paraId="6362E51F" w14:textId="77777777" w:rsidR="00E27AD0" w:rsidRPr="007B3F5E" w:rsidRDefault="00E27AD0" w:rsidP="00E859C8">
            <w:pPr>
              <w:pStyle w:val="NoSpacing"/>
              <w:tabs>
                <w:tab w:val="clear" w:pos="227"/>
                <w:tab w:val="left" w:pos="210"/>
              </w:tabs>
              <w:spacing w:line="240" w:lineRule="auto"/>
              <w:ind w:left="76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พร็อพเพอร์ตี้ แมนเนจเม้นท์ จำกัด</w:t>
            </w:r>
          </w:p>
        </w:tc>
        <w:tc>
          <w:tcPr>
            <w:tcW w:w="1530" w:type="dxa"/>
          </w:tcPr>
          <w:p w14:paraId="63FCC395" w14:textId="77777777" w:rsidR="00981312" w:rsidRPr="007B3F5E" w:rsidRDefault="00981312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8057D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A278EDC" w14:textId="77777777" w:rsidR="00981312" w:rsidRPr="007B3F5E" w:rsidRDefault="0098131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070E6" w14:textId="77777777" w:rsidR="00E27AD0" w:rsidRPr="007B3F5E" w:rsidRDefault="0098131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7B3F5E" w14:paraId="2B28B258" w14:textId="77777777" w:rsidTr="00BA07DF">
        <w:trPr>
          <w:trHeight w:val="20"/>
        </w:trPr>
        <w:tc>
          <w:tcPr>
            <w:tcW w:w="4023" w:type="dxa"/>
          </w:tcPr>
          <w:p w14:paraId="0A790172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530" w:type="dxa"/>
          </w:tcPr>
          <w:p w14:paraId="5F392643" w14:textId="77777777" w:rsidR="00E27AD0" w:rsidRPr="007B3F5E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E7DCCDB" w14:textId="77777777" w:rsidR="00E27AD0" w:rsidRPr="007B3F5E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0D4AD5A4" w14:textId="77777777" w:rsidTr="00BA07DF">
        <w:trPr>
          <w:trHeight w:val="20"/>
        </w:trPr>
        <w:tc>
          <w:tcPr>
            <w:tcW w:w="4023" w:type="dxa"/>
          </w:tcPr>
          <w:p w14:paraId="7CE88E0E" w14:textId="259A4744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เอฟ แอนด์ บี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530" w:type="dxa"/>
          </w:tcPr>
          <w:p w14:paraId="5FB51E4A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E98F70F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4EB09617" w14:textId="77777777" w:rsidTr="00BA07DF">
        <w:trPr>
          <w:trHeight w:val="20"/>
        </w:trPr>
        <w:tc>
          <w:tcPr>
            <w:tcW w:w="4023" w:type="dxa"/>
            <w:hideMark/>
          </w:tcPr>
          <w:p w14:paraId="1A794F03" w14:textId="2E2B5D0F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530" w:type="dxa"/>
          </w:tcPr>
          <w:p w14:paraId="2B6489C1" w14:textId="6B3FD200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E856641" w14:textId="5C780FB5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68DA58F8" w14:textId="77777777" w:rsidTr="00BA07DF">
        <w:trPr>
          <w:trHeight w:val="20"/>
        </w:trPr>
        <w:tc>
          <w:tcPr>
            <w:tcW w:w="4023" w:type="dxa"/>
            <w:hideMark/>
          </w:tcPr>
          <w:p w14:paraId="5F5D9D72" w14:textId="77777777" w:rsidR="00197B2D" w:rsidRPr="007B3F5E" w:rsidRDefault="00197B2D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14:paraId="256DFAF4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74122A2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41F51C27" w14:textId="77777777" w:rsidTr="00BA07DF">
        <w:trPr>
          <w:trHeight w:val="20"/>
        </w:trPr>
        <w:tc>
          <w:tcPr>
            <w:tcW w:w="4023" w:type="dxa"/>
            <w:hideMark/>
          </w:tcPr>
          <w:p w14:paraId="1B94242C" w14:textId="3D0508EE" w:rsidR="00197B2D" w:rsidRPr="007B3F5E" w:rsidRDefault="00197B2D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วัน แบงค็อก จำกัด</w:t>
            </w:r>
          </w:p>
        </w:tc>
        <w:tc>
          <w:tcPr>
            <w:tcW w:w="1530" w:type="dxa"/>
          </w:tcPr>
          <w:p w14:paraId="1D3C6C0D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3209EDD0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13AD8E6D" w14:textId="77777777" w:rsidTr="00BA07DF">
        <w:trPr>
          <w:trHeight w:val="20"/>
        </w:trPr>
        <w:tc>
          <w:tcPr>
            <w:tcW w:w="4023" w:type="dxa"/>
            <w:hideMark/>
          </w:tcPr>
          <w:p w14:paraId="32E9510F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เอ็น.ซี.ซี. แมนเนจเม้นท์ แอนด์ </w:t>
            </w:r>
          </w:p>
          <w:p w14:paraId="3BD77BF3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ดิเวลลอปเม้นท์ จำกัด</w:t>
            </w:r>
          </w:p>
        </w:tc>
        <w:tc>
          <w:tcPr>
            <w:tcW w:w="1530" w:type="dxa"/>
          </w:tcPr>
          <w:p w14:paraId="54BAE867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728A11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42276F10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DC9E30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461E2" w:rsidRPr="007B3F5E" w14:paraId="00489D35" w14:textId="77777777" w:rsidTr="00BA07DF">
        <w:trPr>
          <w:trHeight w:val="20"/>
        </w:trPr>
        <w:tc>
          <w:tcPr>
            <w:tcW w:w="4023" w:type="dxa"/>
            <w:hideMark/>
          </w:tcPr>
          <w:p w14:paraId="043DB029" w14:textId="77777777" w:rsidR="008461E2" w:rsidRPr="007B3F5E" w:rsidRDefault="008461E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530" w:type="dxa"/>
          </w:tcPr>
          <w:p w14:paraId="4D9BD016" w14:textId="77777777" w:rsidR="008461E2" w:rsidRPr="007B3F5E" w:rsidRDefault="008461E2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6D8AC8DC" w14:textId="77777777" w:rsidR="008461E2" w:rsidRPr="007B3F5E" w:rsidRDefault="008461E2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7B3F5E" w14:paraId="05D9AF15" w14:textId="77777777" w:rsidTr="00BA07DF">
        <w:trPr>
          <w:trHeight w:val="20"/>
        </w:trPr>
        <w:tc>
          <w:tcPr>
            <w:tcW w:w="4023" w:type="dxa"/>
            <w:shd w:val="clear" w:color="auto" w:fill="auto"/>
            <w:hideMark/>
          </w:tcPr>
          <w:p w14:paraId="7CC3A256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7837C443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โฮลดิ้งส์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0E7132B5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300AE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hideMark/>
          </w:tcPr>
          <w:p w14:paraId="192DCC29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DF62C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1E4C9F77" w14:textId="77777777" w:rsidTr="00BA07DF">
        <w:trPr>
          <w:trHeight w:val="20"/>
        </w:trPr>
        <w:tc>
          <w:tcPr>
            <w:tcW w:w="4023" w:type="dxa"/>
          </w:tcPr>
          <w:p w14:paraId="5C544C27" w14:textId="14D06974" w:rsidR="00197B2D" w:rsidRPr="007B3F5E" w:rsidRDefault="00197B2D" w:rsidP="00E859C8">
            <w:pPr>
              <w:pStyle w:val="NoSpacing"/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เดอะสตรีท รีเทล ดีเวลลอปเม้นท์ จำกัด</w:t>
            </w:r>
          </w:p>
        </w:tc>
        <w:tc>
          <w:tcPr>
            <w:tcW w:w="1530" w:type="dxa"/>
          </w:tcPr>
          <w:p w14:paraId="2513D9F6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5D6D8ED" w14:textId="77777777" w:rsidR="00197B2D" w:rsidRPr="007B3F5E" w:rsidRDefault="00B7630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7B3F5E" w14:paraId="2A64AA32" w14:textId="77777777" w:rsidTr="00BA07DF">
        <w:trPr>
          <w:trHeight w:val="20"/>
        </w:trPr>
        <w:tc>
          <w:tcPr>
            <w:tcW w:w="4023" w:type="dxa"/>
          </w:tcPr>
          <w:p w14:paraId="7C8E67E0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แสงโสม จำกัด</w:t>
            </w:r>
          </w:p>
        </w:tc>
        <w:tc>
          <w:tcPr>
            <w:tcW w:w="1530" w:type="dxa"/>
          </w:tcPr>
          <w:p w14:paraId="7E33FFCC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BE92607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7B3F5E" w14:paraId="08F49E1D" w14:textId="77777777" w:rsidTr="00BA07DF">
        <w:trPr>
          <w:trHeight w:val="20"/>
        </w:trPr>
        <w:tc>
          <w:tcPr>
            <w:tcW w:w="4023" w:type="dxa"/>
          </w:tcPr>
          <w:p w14:paraId="11688104" w14:textId="67B23FA1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ควอนตัม แอสเซ็ทส์</w:t>
            </w:r>
            <w:r w:rsidR="006720E3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530" w:type="dxa"/>
          </w:tcPr>
          <w:p w14:paraId="7AB11475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722B131" w14:textId="77777777" w:rsidR="00197B2D" w:rsidRPr="007B3F5E" w:rsidRDefault="00BC56A8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7B3F5E" w14:paraId="3C81E33D" w14:textId="77777777" w:rsidTr="00BA07DF">
        <w:trPr>
          <w:trHeight w:val="20"/>
        </w:trPr>
        <w:tc>
          <w:tcPr>
            <w:tcW w:w="4023" w:type="dxa"/>
          </w:tcPr>
          <w:p w14:paraId="070C9D63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โรงงานอุตสาหกรรมกระดาษ</w:t>
            </w:r>
          </w:p>
          <w:p w14:paraId="09FE9D29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บางปะอิน จำกัด</w:t>
            </w:r>
          </w:p>
        </w:tc>
        <w:tc>
          <w:tcPr>
            <w:tcW w:w="1530" w:type="dxa"/>
          </w:tcPr>
          <w:p w14:paraId="07DFD83C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71AF6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1522CCE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DA1B9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7B3F5E" w14:paraId="65CDDF9C" w14:textId="77777777" w:rsidTr="00BA07DF">
        <w:trPr>
          <w:trHeight w:val="20"/>
        </w:trPr>
        <w:tc>
          <w:tcPr>
            <w:tcW w:w="4023" w:type="dxa"/>
          </w:tcPr>
          <w:p w14:paraId="3ADB15CE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530" w:type="dxa"/>
          </w:tcPr>
          <w:p w14:paraId="01E050D6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589E2C8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7B3F5E" w14:paraId="72A0A275" w14:textId="77777777" w:rsidTr="00BA07DF">
        <w:trPr>
          <w:trHeight w:val="20"/>
        </w:trPr>
        <w:tc>
          <w:tcPr>
            <w:tcW w:w="4023" w:type="dxa"/>
          </w:tcPr>
          <w:p w14:paraId="222C7CF4" w14:textId="7532BB30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530" w:type="dxa"/>
          </w:tcPr>
          <w:p w14:paraId="1FC2725C" w14:textId="77777777" w:rsidR="00197B2D" w:rsidRPr="007B3F5E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1AA0579" w14:textId="77777777" w:rsidR="00197B2D" w:rsidRPr="007B3F5E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743C9302" w14:textId="77777777" w:rsidTr="00BA07DF">
        <w:trPr>
          <w:trHeight w:val="20"/>
        </w:trPr>
        <w:tc>
          <w:tcPr>
            <w:tcW w:w="4023" w:type="dxa"/>
          </w:tcPr>
          <w:p w14:paraId="3642DD73" w14:textId="5191A33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บริษัท ชินาทรัพย์ จำกัด</w:t>
            </w:r>
          </w:p>
        </w:tc>
        <w:tc>
          <w:tcPr>
            <w:tcW w:w="1530" w:type="dxa"/>
          </w:tcPr>
          <w:p w14:paraId="3E3666C9" w14:textId="5B2E451F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11F6F9" w14:textId="191EAA8E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537FC8DB" w14:textId="77777777" w:rsidTr="00BA07DF">
        <w:trPr>
          <w:trHeight w:val="20"/>
        </w:trPr>
        <w:tc>
          <w:tcPr>
            <w:tcW w:w="4023" w:type="dxa"/>
          </w:tcPr>
          <w:p w14:paraId="5FAC3BBE" w14:textId="5890B546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530" w:type="dxa"/>
          </w:tcPr>
          <w:p w14:paraId="6725E172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BC36ED6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2BD662B1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67DA21D9" w14:textId="2925CDD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ป้อมทิพย์ 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2012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1530" w:type="dxa"/>
            <w:shd w:val="clear" w:color="auto" w:fill="auto"/>
          </w:tcPr>
          <w:p w14:paraId="36516BEA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6CA5B324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3D2F914F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7DA8EA03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3F5E">
              <w:rPr>
                <w:rFonts w:asciiTheme="majorBidi" w:hAnsiTheme="majorBidi"/>
                <w:sz w:val="28"/>
                <w:szCs w:val="28"/>
                <w:cs/>
              </w:rPr>
              <w:t xml:space="preserve"> อมรินทร์ คอร์เปอเรชั่นส์ จำกัด (มหาชน) </w:t>
            </w:r>
          </w:p>
          <w:p w14:paraId="5A94E875" w14:textId="06531EA2" w:rsidR="00103973" w:rsidRPr="007B3F5E" w:rsidRDefault="00103973" w:rsidP="00377BCA">
            <w:pPr>
              <w:pStyle w:val="NoSpacing"/>
              <w:tabs>
                <w:tab w:val="clear" w:pos="227"/>
                <w:tab w:val="clear" w:pos="3742"/>
                <w:tab w:val="left" w:pos="161"/>
                <w:tab w:val="left" w:pos="251"/>
              </w:tabs>
              <w:spacing w:line="240" w:lineRule="auto"/>
              <w:ind w:left="251" w:right="-20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 xml:space="preserve">เดิมชื่อ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อมรินทร์ พริ้นติ้ง แอนด์ พับลิชชิ่ง</w:t>
            </w:r>
          </w:p>
          <w:p w14:paraId="1DA6A746" w14:textId="7AAAC3DD" w:rsidR="00103973" w:rsidRPr="007B3F5E" w:rsidRDefault="00103973" w:rsidP="00377BCA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D6BE8F2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D24FD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44E73" w14:textId="48B94371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1ED27702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F82F3A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C4A6B" w14:textId="6FBEC77E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76691464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3AD107D8" w14:textId="2AACBCF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ทีซีซี โฮเทล แอสเสท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8A9D02E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20E1182C" w14:textId="77777777" w:rsidR="00103973" w:rsidRPr="007B3F5E" w:rsidRDefault="00103973" w:rsidP="001039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1F4F4E99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0CB0701C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แม๊กซ์ เอเชีย จำกัด</w:t>
            </w:r>
          </w:p>
        </w:tc>
        <w:tc>
          <w:tcPr>
            <w:tcW w:w="1530" w:type="dxa"/>
            <w:shd w:val="clear" w:color="auto" w:fill="auto"/>
          </w:tcPr>
          <w:p w14:paraId="67C98E87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A6DBF43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4CEF6498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4E50780F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นอร์ธปาร์ค กอล์ฟ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แอนด์</w:t>
            </w:r>
          </w:p>
          <w:p w14:paraId="001AB9D6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สปอร์ตคลับ จำกัด</w:t>
            </w:r>
          </w:p>
        </w:tc>
        <w:tc>
          <w:tcPr>
            <w:tcW w:w="1530" w:type="dxa"/>
            <w:shd w:val="clear" w:color="auto" w:fill="auto"/>
          </w:tcPr>
          <w:p w14:paraId="1C57E6D0" w14:textId="77777777" w:rsidR="00103973" w:rsidRPr="007B3F5E" w:rsidRDefault="00103973" w:rsidP="00103973">
            <w:pPr>
              <w:pStyle w:val="NoSpacing"/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3E8982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12E478C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BA180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36FFF1B8" w14:textId="77777777" w:rsidTr="00BA07DF">
        <w:trPr>
          <w:trHeight w:val="20"/>
        </w:trPr>
        <w:tc>
          <w:tcPr>
            <w:tcW w:w="4023" w:type="dxa"/>
          </w:tcPr>
          <w:p w14:paraId="25202C61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0F545130" w14:textId="61FE04BD" w:rsidR="00103973" w:rsidRPr="007B3F5E" w:rsidRDefault="00103973" w:rsidP="00DC3AC9">
            <w:pPr>
              <w:pStyle w:val="NoSpacing"/>
              <w:tabs>
                <w:tab w:val="clear" w:pos="227"/>
                <w:tab w:val="clear" w:pos="454"/>
                <w:tab w:val="left" w:pos="160"/>
              </w:tabs>
              <w:spacing w:line="240" w:lineRule="auto"/>
              <w:ind w:firstLine="7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(ประเทศไทย) จำกัด (มหาชน) </w:t>
            </w:r>
          </w:p>
        </w:tc>
        <w:tc>
          <w:tcPr>
            <w:tcW w:w="1530" w:type="dxa"/>
          </w:tcPr>
          <w:p w14:paraId="48C70A9C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ECC1B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6CE45C0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6CCE9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D08D7" w:rsidRPr="007B3F5E" w14:paraId="577A3A7E" w14:textId="77777777" w:rsidTr="00BA07DF">
        <w:trPr>
          <w:trHeight w:val="20"/>
        </w:trPr>
        <w:tc>
          <w:tcPr>
            <w:tcW w:w="4023" w:type="dxa"/>
          </w:tcPr>
          <w:p w14:paraId="1A5D357F" w14:textId="77777777" w:rsidR="007D08D7" w:rsidRPr="007B3F5E" w:rsidRDefault="007D08D7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DA06A8" w14:textId="77777777" w:rsidR="007D08D7" w:rsidRPr="007B3F5E" w:rsidRDefault="007D08D7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</w:tcPr>
          <w:p w14:paraId="3B3E1361" w14:textId="77777777" w:rsidR="007D08D7" w:rsidRPr="007B3F5E" w:rsidRDefault="007D08D7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3973" w:rsidRPr="007B3F5E" w14:paraId="501B013E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4C2C064F" w14:textId="4287359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แอสเสท เวิรด์ คอร์ป จำกัด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5F8E8A6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7F1E7FD5" w14:textId="77777777" w:rsidR="00103973" w:rsidRPr="007B3F5E" w:rsidRDefault="00103973" w:rsidP="001039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1AA18D1E" w14:textId="77777777" w:rsidTr="00BA07DF">
        <w:trPr>
          <w:trHeight w:val="20"/>
        </w:trPr>
        <w:tc>
          <w:tcPr>
            <w:tcW w:w="4023" w:type="dxa"/>
            <w:shd w:val="clear" w:color="auto" w:fill="auto"/>
          </w:tcPr>
          <w:p w14:paraId="52EA32F8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7DB22C35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756DE79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0F2E1F2B" w14:textId="77777777" w:rsidTr="00BA07DF">
        <w:trPr>
          <w:trHeight w:val="20"/>
        </w:trPr>
        <w:tc>
          <w:tcPr>
            <w:tcW w:w="4023" w:type="dxa"/>
          </w:tcPr>
          <w:p w14:paraId="5BEE2B95" w14:textId="77777777" w:rsidR="00103973" w:rsidRPr="007B3F5E" w:rsidRDefault="00103973" w:rsidP="00103973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ทีสเปซ ดิจิตอล จำกัด</w:t>
            </w:r>
          </w:p>
        </w:tc>
        <w:tc>
          <w:tcPr>
            <w:tcW w:w="1530" w:type="dxa"/>
          </w:tcPr>
          <w:p w14:paraId="5B0AE073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B517624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2097E1F8" w14:textId="77777777" w:rsidTr="00BA07DF">
        <w:trPr>
          <w:trHeight w:val="20"/>
        </w:trPr>
        <w:tc>
          <w:tcPr>
            <w:tcW w:w="4023" w:type="dxa"/>
          </w:tcPr>
          <w:p w14:paraId="36281777" w14:textId="77777777" w:rsidR="00103973" w:rsidRPr="007B3F5E" w:rsidRDefault="00103973" w:rsidP="00103973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ซีดับเบิ้ลยู ทาวเวอร์ จํากัด</w:t>
            </w:r>
          </w:p>
        </w:tc>
        <w:tc>
          <w:tcPr>
            <w:tcW w:w="1530" w:type="dxa"/>
          </w:tcPr>
          <w:p w14:paraId="3B18FA56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48815F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15BE968" w14:textId="77777777" w:rsidTr="00BA07DF">
        <w:trPr>
          <w:trHeight w:val="20"/>
        </w:trPr>
        <w:tc>
          <w:tcPr>
            <w:tcW w:w="4023" w:type="dxa"/>
          </w:tcPr>
          <w:p w14:paraId="3386FEDE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1530" w:type="dxa"/>
          </w:tcPr>
          <w:p w14:paraId="5CEC622A" w14:textId="77777777" w:rsidR="00103973" w:rsidRPr="007B3F5E" w:rsidRDefault="00103973" w:rsidP="00103973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37EC517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743B33E" w14:textId="77777777" w:rsidTr="00BA07DF">
        <w:trPr>
          <w:trHeight w:val="20"/>
        </w:trPr>
        <w:tc>
          <w:tcPr>
            <w:tcW w:w="4023" w:type="dxa"/>
          </w:tcPr>
          <w:p w14:paraId="6A5F8874" w14:textId="2DA0FC69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สแกนดิค สตีล จำกัด</w:t>
            </w:r>
          </w:p>
        </w:tc>
        <w:tc>
          <w:tcPr>
            <w:tcW w:w="1530" w:type="dxa"/>
          </w:tcPr>
          <w:p w14:paraId="6E02CAF1" w14:textId="5455625D" w:rsidR="00103973" w:rsidRPr="007B3F5E" w:rsidRDefault="00103973" w:rsidP="00103973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C30629A" w14:textId="6AAB6AD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09DD5980" w14:textId="77777777" w:rsidTr="00BA07DF">
        <w:trPr>
          <w:trHeight w:val="20"/>
        </w:trPr>
        <w:tc>
          <w:tcPr>
            <w:tcW w:w="4023" w:type="dxa"/>
          </w:tcPr>
          <w:p w14:paraId="1818648C" w14:textId="7E19F2BD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เรียลตี้ จำกัด</w:t>
            </w:r>
          </w:p>
        </w:tc>
        <w:tc>
          <w:tcPr>
            <w:tcW w:w="1530" w:type="dxa"/>
          </w:tcPr>
          <w:p w14:paraId="7AD6179D" w14:textId="1202054E" w:rsidR="00103973" w:rsidRPr="007B3F5E" w:rsidRDefault="00103973" w:rsidP="00103973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254CA31" w14:textId="72923E6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233E664A" w14:textId="77777777" w:rsidTr="00BA07DF">
        <w:trPr>
          <w:trHeight w:val="20"/>
        </w:trPr>
        <w:tc>
          <w:tcPr>
            <w:tcW w:w="4023" w:type="dxa"/>
          </w:tcPr>
          <w:p w14:paraId="62DF1AAF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เฟิร์ส แสควร์ จำกัด</w:t>
            </w:r>
          </w:p>
        </w:tc>
        <w:tc>
          <w:tcPr>
            <w:tcW w:w="1530" w:type="dxa"/>
          </w:tcPr>
          <w:p w14:paraId="240FA004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67A7746" w14:textId="77777777" w:rsidR="00103973" w:rsidRPr="007B3F5E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1FC3F635" w14:textId="77777777" w:rsidTr="00BA07DF">
        <w:trPr>
          <w:trHeight w:val="20"/>
        </w:trPr>
        <w:tc>
          <w:tcPr>
            <w:tcW w:w="4023" w:type="dxa"/>
          </w:tcPr>
          <w:p w14:paraId="52F8883B" w14:textId="53DA074B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กรุงเทพบ้านและที่ดิน จำกัด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4395A66E" w14:textId="251B7BAD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50BC652" w14:textId="413FC5D7" w:rsidR="00103973" w:rsidRPr="007B3F5E" w:rsidRDefault="00103973" w:rsidP="0010397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2DD37EA6" w14:textId="77777777" w:rsidTr="00BA07DF">
        <w:trPr>
          <w:trHeight w:val="20"/>
        </w:trPr>
        <w:tc>
          <w:tcPr>
            <w:tcW w:w="4023" w:type="dxa"/>
          </w:tcPr>
          <w:p w14:paraId="3BC90E7E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แผ่นดินทอง พร็อพเพอร์ตี้ </w:t>
            </w:r>
          </w:p>
          <w:p w14:paraId="2B3DDD4E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ดีเวลลอปเม้นท์ จำกัด (มหาชน)</w:t>
            </w:r>
          </w:p>
        </w:tc>
        <w:tc>
          <w:tcPr>
            <w:tcW w:w="1530" w:type="dxa"/>
          </w:tcPr>
          <w:p w14:paraId="7F5FB187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2A9117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D0CDB60" w14:textId="77777777" w:rsidR="00103973" w:rsidRPr="007B3F5E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8B850" w14:textId="77777777" w:rsidR="00103973" w:rsidRPr="007B3F5E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5E738AA8" w14:textId="77777777" w:rsidTr="00BA07DF">
        <w:trPr>
          <w:trHeight w:val="20"/>
        </w:trPr>
        <w:tc>
          <w:tcPr>
            <w:tcW w:w="4023" w:type="dxa"/>
          </w:tcPr>
          <w:p w14:paraId="2588351D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56A6955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530" w:type="dxa"/>
          </w:tcPr>
          <w:p w14:paraId="0E57D862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4D216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3EE20F5" w14:textId="77777777" w:rsidR="00103973" w:rsidRPr="007B3F5E" w:rsidRDefault="00103973" w:rsidP="00103973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ผู้ถือหุ้นรายใหญ่ของบริษัทเป็นนิติบุคคลที่มี</w:t>
            </w:r>
          </w:p>
          <w:p w14:paraId="65DCB0B2" w14:textId="42D7E074" w:rsidR="00103973" w:rsidRPr="007B3F5E" w:rsidRDefault="00103973" w:rsidP="00103973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03973" w:rsidRPr="007B3F5E" w14:paraId="219553CE" w14:textId="77777777" w:rsidTr="00BA07DF">
        <w:trPr>
          <w:trHeight w:val="20"/>
        </w:trPr>
        <w:tc>
          <w:tcPr>
            <w:tcW w:w="4023" w:type="dxa"/>
          </w:tcPr>
          <w:p w14:paraId="16A97955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เกษมทรัพย์ภักดี จำกัด</w:t>
            </w:r>
          </w:p>
        </w:tc>
        <w:tc>
          <w:tcPr>
            <w:tcW w:w="1530" w:type="dxa"/>
          </w:tcPr>
          <w:p w14:paraId="7EA07FCD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53D813" w14:textId="77777777" w:rsidR="00103973" w:rsidRPr="007B3F5E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49ADBC0B" w14:textId="77777777" w:rsidTr="00BA07DF">
        <w:trPr>
          <w:trHeight w:val="20"/>
        </w:trPr>
        <w:tc>
          <w:tcPr>
            <w:tcW w:w="4023" w:type="dxa"/>
          </w:tcPr>
          <w:p w14:paraId="78BCC5E6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โฮเต็ล จำกัด</w:t>
            </w:r>
          </w:p>
        </w:tc>
        <w:tc>
          <w:tcPr>
            <w:tcW w:w="1530" w:type="dxa"/>
          </w:tcPr>
          <w:p w14:paraId="7D00EE01" w14:textId="77777777" w:rsidR="00103973" w:rsidRPr="007B3F5E" w:rsidRDefault="00103973" w:rsidP="00103973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7B79A78" w14:textId="77777777" w:rsidR="00103973" w:rsidRPr="007B3F5E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5878C61D" w14:textId="77777777" w:rsidTr="00BA07DF">
        <w:trPr>
          <w:trHeight w:val="20"/>
        </w:trPr>
        <w:tc>
          <w:tcPr>
            <w:tcW w:w="4023" w:type="dxa"/>
          </w:tcPr>
          <w:p w14:paraId="062C57D4" w14:textId="706C777A" w:rsidR="00103973" w:rsidRPr="007B3F5E" w:rsidRDefault="00103973" w:rsidP="00103973">
            <w:pPr>
              <w:pStyle w:val="NoSpacing"/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ฟินิกซ์บอกซ์ จำกัด </w:t>
            </w:r>
          </w:p>
        </w:tc>
        <w:tc>
          <w:tcPr>
            <w:tcW w:w="1530" w:type="dxa"/>
          </w:tcPr>
          <w:p w14:paraId="6E321403" w14:textId="7518B934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236B98B" w14:textId="3DF27F2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2F8E0D15" w14:textId="77777777" w:rsidTr="00BA07DF">
        <w:trPr>
          <w:trHeight w:val="20"/>
        </w:trPr>
        <w:tc>
          <w:tcPr>
            <w:tcW w:w="4023" w:type="dxa"/>
          </w:tcPr>
          <w:p w14:paraId="49521ED1" w14:textId="77777777" w:rsidR="00103973" w:rsidRPr="007B3F5E" w:rsidRDefault="00103973" w:rsidP="00103973">
            <w:pPr>
              <w:pStyle w:val="NoSpacing"/>
              <w:spacing w:line="240" w:lineRule="auto"/>
              <w:ind w:left="185" w:hanging="18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เฟรเซอร์ส พร็อพเพอร์ตี้ โฮม </w:t>
            </w:r>
          </w:p>
          <w:p w14:paraId="3F749633" w14:textId="1B8F3A48" w:rsidR="00103973" w:rsidRPr="007B3F5E" w:rsidRDefault="00103973" w:rsidP="00103973">
            <w:pPr>
              <w:pStyle w:val="NoSpacing"/>
              <w:tabs>
                <w:tab w:val="clear" w:pos="227"/>
              </w:tabs>
              <w:spacing w:line="240" w:lineRule="auto"/>
              <w:ind w:left="160" w:hanging="17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</w:tcPr>
          <w:p w14:paraId="70286636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2F120" w14:textId="68F09246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EFB29D6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94738" w14:textId="58E61D3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4BBA3A61" w14:textId="77777777" w:rsidTr="00BA07DF">
        <w:trPr>
          <w:trHeight w:val="20"/>
        </w:trPr>
        <w:tc>
          <w:tcPr>
            <w:tcW w:w="4023" w:type="dxa"/>
          </w:tcPr>
          <w:p w14:paraId="14365902" w14:textId="77777777" w:rsidR="00103973" w:rsidRPr="007B3F5E" w:rsidRDefault="00103973" w:rsidP="00103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0296FA8C" w14:textId="60BBADE7" w:rsidR="00103973" w:rsidRPr="007B3F5E" w:rsidRDefault="00103973" w:rsidP="00103973">
            <w:pPr>
              <w:pStyle w:val="NoSpacing"/>
              <w:tabs>
                <w:tab w:val="clear" w:pos="227"/>
                <w:tab w:val="left" w:pos="177"/>
              </w:tabs>
              <w:spacing w:line="240" w:lineRule="auto"/>
              <w:ind w:left="7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(ประเทศไทย) จำกัด</w:t>
            </w:r>
          </w:p>
        </w:tc>
        <w:tc>
          <w:tcPr>
            <w:tcW w:w="1530" w:type="dxa"/>
          </w:tcPr>
          <w:p w14:paraId="4239FD0C" w14:textId="77777777" w:rsidR="00103973" w:rsidRPr="007B3F5E" w:rsidRDefault="00103973" w:rsidP="00103973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67611" w14:textId="45AD7E44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BD1C66E" w14:textId="77777777" w:rsidR="00103973" w:rsidRPr="007B3F5E" w:rsidRDefault="00103973" w:rsidP="00103973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C66A1" w14:textId="29B627A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7100C0B2" w14:textId="77777777" w:rsidTr="00BA07DF">
        <w:trPr>
          <w:trHeight w:val="20"/>
        </w:trPr>
        <w:tc>
          <w:tcPr>
            <w:tcW w:w="4023" w:type="dxa"/>
          </w:tcPr>
          <w:p w14:paraId="0D4E29D3" w14:textId="4C1B11C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ภักดี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530" w:type="dxa"/>
          </w:tcPr>
          <w:p w14:paraId="0AA74644" w14:textId="45859AF1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E3F6489" w14:textId="3195EA5D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1293C8B" w14:textId="77777777" w:rsidTr="00BA07DF">
        <w:trPr>
          <w:trHeight w:val="20"/>
        </w:trPr>
        <w:tc>
          <w:tcPr>
            <w:tcW w:w="4023" w:type="dxa"/>
          </w:tcPr>
          <w:p w14:paraId="16CC089A" w14:textId="2D4A98E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อมรินทร์ เทเลวิชั่น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2C72AA07" w14:textId="503863C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5F19D38" w14:textId="2BB8D3E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5D797C14" w14:textId="77777777" w:rsidTr="00BA07DF">
        <w:trPr>
          <w:trHeight w:val="20"/>
        </w:trPr>
        <w:tc>
          <w:tcPr>
            <w:tcW w:w="4023" w:type="dxa"/>
          </w:tcPr>
          <w:p w14:paraId="25741E0F" w14:textId="6A238749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ลักซ์ชูรี โฮเทลส์ และ รีสอร์ท จำกัด</w:t>
            </w:r>
          </w:p>
        </w:tc>
        <w:tc>
          <w:tcPr>
            <w:tcW w:w="1530" w:type="dxa"/>
          </w:tcPr>
          <w:p w14:paraId="72B1DFBE" w14:textId="00DD49B1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E16201" w14:textId="6F9E833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588E614A" w14:textId="77777777" w:rsidTr="00BA07DF">
        <w:trPr>
          <w:trHeight w:val="20"/>
        </w:trPr>
        <w:tc>
          <w:tcPr>
            <w:tcW w:w="4023" w:type="dxa"/>
          </w:tcPr>
          <w:p w14:paraId="6BDC65F3" w14:textId="3613AF1B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ทิพย์ชโลธร จำกัด</w:t>
            </w:r>
          </w:p>
        </w:tc>
        <w:tc>
          <w:tcPr>
            <w:tcW w:w="1530" w:type="dxa"/>
          </w:tcPr>
          <w:p w14:paraId="0140083A" w14:textId="2BAA826F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08850BF" w14:textId="2E7888C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2FF739A2" w14:textId="77777777" w:rsidTr="00BA07DF">
        <w:trPr>
          <w:trHeight w:val="20"/>
        </w:trPr>
        <w:tc>
          <w:tcPr>
            <w:tcW w:w="4023" w:type="dxa"/>
          </w:tcPr>
          <w:p w14:paraId="0DBC6BEC" w14:textId="6C5D7F8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มีโชค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168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084F156" w14:textId="475A950B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72B3759" w14:textId="70A23EA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4A127663" w14:textId="77777777" w:rsidTr="00BA07DF">
        <w:trPr>
          <w:trHeight w:val="20"/>
        </w:trPr>
        <w:tc>
          <w:tcPr>
            <w:tcW w:w="4023" w:type="dxa"/>
          </w:tcPr>
          <w:p w14:paraId="563F9FD6" w14:textId="066BC0F9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บิ๊กซี แฟรี่ จำกัด</w:t>
            </w:r>
          </w:p>
        </w:tc>
        <w:tc>
          <w:tcPr>
            <w:tcW w:w="1530" w:type="dxa"/>
          </w:tcPr>
          <w:p w14:paraId="61E3ADAE" w14:textId="7914B41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68AE8D0" w14:textId="3F16F302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1E7B4D1B" w14:textId="77777777" w:rsidTr="00BA07DF">
        <w:trPr>
          <w:trHeight w:val="20"/>
        </w:trPr>
        <w:tc>
          <w:tcPr>
            <w:tcW w:w="4023" w:type="dxa"/>
          </w:tcPr>
          <w:p w14:paraId="2F0EC009" w14:textId="338503B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สเปลนดิด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แอล จำกัด</w:t>
            </w:r>
          </w:p>
        </w:tc>
        <w:tc>
          <w:tcPr>
            <w:tcW w:w="1530" w:type="dxa"/>
          </w:tcPr>
          <w:p w14:paraId="63E9E5EB" w14:textId="2A4DC22E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F26619B" w14:textId="1763199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03973" w:rsidRPr="007B3F5E" w14:paraId="426B040C" w14:textId="77777777" w:rsidTr="00BA07DF">
        <w:trPr>
          <w:trHeight w:val="20"/>
        </w:trPr>
        <w:tc>
          <w:tcPr>
            <w:tcW w:w="4023" w:type="dxa"/>
          </w:tcPr>
          <w:p w14:paraId="027D4AAC" w14:textId="601089C6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530" w:type="dxa"/>
          </w:tcPr>
          <w:p w14:paraId="1BA64A21" w14:textId="041F20E0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5769CD2" w14:textId="70051B46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2CA38D7C" w14:textId="77777777" w:rsidTr="00BA07DF">
        <w:trPr>
          <w:trHeight w:val="20"/>
        </w:trPr>
        <w:tc>
          <w:tcPr>
            <w:tcW w:w="4023" w:type="dxa"/>
          </w:tcPr>
          <w:p w14:paraId="1EAD9172" w14:textId="46B5825A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530" w:type="dxa"/>
          </w:tcPr>
          <w:p w14:paraId="03B195D1" w14:textId="393CF3C3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ECD14CB" w14:textId="4961896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0AFEE0B7" w14:textId="77777777" w:rsidTr="00BA07DF">
        <w:trPr>
          <w:trHeight w:val="20"/>
        </w:trPr>
        <w:tc>
          <w:tcPr>
            <w:tcW w:w="4023" w:type="dxa"/>
          </w:tcPr>
          <w:p w14:paraId="449EBB59" w14:textId="48021216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530" w:type="dxa"/>
          </w:tcPr>
          <w:p w14:paraId="18861402" w14:textId="72605721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ABA5FEC" w14:textId="6A43751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เป็นผู้ถือหุ้นรายใหญ่ในบริษัทย่อย</w:t>
            </w:r>
          </w:p>
        </w:tc>
      </w:tr>
      <w:tr w:rsidR="00103973" w:rsidRPr="007B3F5E" w14:paraId="54799209" w14:textId="77777777" w:rsidTr="00BA07DF">
        <w:trPr>
          <w:trHeight w:val="20"/>
        </w:trPr>
        <w:tc>
          <w:tcPr>
            <w:tcW w:w="4023" w:type="dxa"/>
          </w:tcPr>
          <w:p w14:paraId="5E2F84CA" w14:textId="0C4B0EA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1530" w:type="dxa"/>
          </w:tcPr>
          <w:p w14:paraId="60061B2A" w14:textId="74FB7E4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54CF5AB" w14:textId="76E24EA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กรรมการมีความเกี่ยวโยงกับกรรมการของบริษัท</w:t>
            </w:r>
          </w:p>
        </w:tc>
      </w:tr>
      <w:tr w:rsidR="00103973" w:rsidRPr="007B3F5E" w14:paraId="5B3DC92F" w14:textId="77777777" w:rsidTr="00BA07DF">
        <w:trPr>
          <w:trHeight w:val="20"/>
        </w:trPr>
        <w:tc>
          <w:tcPr>
            <w:tcW w:w="4023" w:type="dxa"/>
          </w:tcPr>
          <w:p w14:paraId="56E45935" w14:textId="3D31EAB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ทาเล้นท์ แมนเนจเม้นท์ จำกัด</w:t>
            </w:r>
          </w:p>
        </w:tc>
        <w:tc>
          <w:tcPr>
            <w:tcW w:w="1530" w:type="dxa"/>
          </w:tcPr>
          <w:p w14:paraId="113F1C5A" w14:textId="6F285C35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D2F50DB" w14:textId="0EAF78E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77E02BC" w14:textId="77777777" w:rsidTr="00BA07DF">
        <w:trPr>
          <w:trHeight w:val="20"/>
        </w:trPr>
        <w:tc>
          <w:tcPr>
            <w:tcW w:w="4023" w:type="dxa"/>
          </w:tcPr>
          <w:p w14:paraId="6C5BF1EE" w14:textId="4E3425A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530" w:type="dxa"/>
          </w:tcPr>
          <w:p w14:paraId="1E5D19D8" w14:textId="7A66452D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4B539F9" w14:textId="3563F0FF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319D1D48" w14:textId="77777777" w:rsidTr="00BA07DF">
        <w:trPr>
          <w:trHeight w:val="20"/>
        </w:trPr>
        <w:tc>
          <w:tcPr>
            <w:tcW w:w="4023" w:type="dxa"/>
          </w:tcPr>
          <w:p w14:paraId="683BDB1C" w14:textId="085F197B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อินทรประกันภัย จำกัด (มหาชน)</w:t>
            </w:r>
          </w:p>
        </w:tc>
        <w:tc>
          <w:tcPr>
            <w:tcW w:w="1530" w:type="dxa"/>
          </w:tcPr>
          <w:p w14:paraId="5B51A1D4" w14:textId="4078CD2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5BA27FE" w14:textId="2045162D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11B2A957" w14:textId="77777777" w:rsidTr="00BA07DF">
        <w:trPr>
          <w:trHeight w:val="20"/>
        </w:trPr>
        <w:tc>
          <w:tcPr>
            <w:tcW w:w="4023" w:type="dxa"/>
          </w:tcPr>
          <w:p w14:paraId="73791D1C" w14:textId="1C33A0E9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โออิชิ กรุ๊ป จำกัด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85E9FBB" w14:textId="75632A1B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122736B" w14:textId="13ACFAE6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7614E170" w14:textId="77777777" w:rsidTr="00BA07DF">
        <w:trPr>
          <w:trHeight w:val="20"/>
        </w:trPr>
        <w:tc>
          <w:tcPr>
            <w:tcW w:w="4023" w:type="dxa"/>
          </w:tcPr>
          <w:p w14:paraId="0E171D70" w14:textId="0E5C9381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ฟู้ด เซอร์วิส จำกัด</w:t>
            </w:r>
          </w:p>
        </w:tc>
        <w:tc>
          <w:tcPr>
            <w:tcW w:w="1530" w:type="dxa"/>
          </w:tcPr>
          <w:p w14:paraId="27D11952" w14:textId="78533EF2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BC52B25" w14:textId="125B215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11441491" w14:textId="77777777" w:rsidTr="00BA07DF">
        <w:trPr>
          <w:trHeight w:val="20"/>
        </w:trPr>
        <w:tc>
          <w:tcPr>
            <w:tcW w:w="4023" w:type="dxa"/>
          </w:tcPr>
          <w:p w14:paraId="620261EA" w14:textId="05DFFCB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เบฟเทค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107326F3" w14:textId="7124B351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AA030F" w14:textId="57F89B8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32391A75" w14:textId="77777777" w:rsidTr="00BA07DF">
        <w:trPr>
          <w:trHeight w:val="20"/>
        </w:trPr>
        <w:tc>
          <w:tcPr>
            <w:tcW w:w="4023" w:type="dxa"/>
          </w:tcPr>
          <w:p w14:paraId="7BD5C867" w14:textId="4D3B9CE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สีลม คอร์ปอเรชั่น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53760D6E" w14:textId="28001B1F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2EE1218" w14:textId="213EA19A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5E04F202" w14:textId="77777777" w:rsidTr="00BA07DF">
        <w:trPr>
          <w:trHeight w:val="20"/>
        </w:trPr>
        <w:tc>
          <w:tcPr>
            <w:tcW w:w="4023" w:type="dxa"/>
          </w:tcPr>
          <w:p w14:paraId="4AB59479" w14:textId="35B270AE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530" w:type="dxa"/>
          </w:tcPr>
          <w:p w14:paraId="330DD5C0" w14:textId="4BA1A385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4CE00E4" w14:textId="576D532D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7BC707F" w14:textId="77777777" w:rsidTr="00BA07DF">
        <w:trPr>
          <w:trHeight w:val="20"/>
        </w:trPr>
        <w:tc>
          <w:tcPr>
            <w:tcW w:w="4023" w:type="dxa"/>
          </w:tcPr>
          <w:p w14:paraId="7EC525FE" w14:textId="536327E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530" w:type="dxa"/>
          </w:tcPr>
          <w:p w14:paraId="6C4F775C" w14:textId="2FDA3E4D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FA2E874" w14:textId="56ACBDAA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72C47E53" w14:textId="77777777" w:rsidTr="00BA07DF">
        <w:trPr>
          <w:trHeight w:val="20"/>
        </w:trPr>
        <w:tc>
          <w:tcPr>
            <w:tcW w:w="4023" w:type="dxa"/>
          </w:tcPr>
          <w:p w14:paraId="453A45A7" w14:textId="2B2D100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530" w:type="dxa"/>
          </w:tcPr>
          <w:p w14:paraId="678F01B0" w14:textId="0CCAC20C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440BDF6" w14:textId="5BC482D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48A3F944" w14:textId="77777777" w:rsidTr="00BA07DF">
        <w:trPr>
          <w:trHeight w:val="20"/>
        </w:trPr>
        <w:tc>
          <w:tcPr>
            <w:tcW w:w="4023" w:type="dxa"/>
          </w:tcPr>
          <w:p w14:paraId="772F2F02" w14:textId="1B4F9E69" w:rsidR="00103973" w:rsidRPr="007B3F5E" w:rsidRDefault="00103973" w:rsidP="00103973">
            <w:pPr>
              <w:pStyle w:val="NoSpacing"/>
              <w:spacing w:line="240" w:lineRule="auto"/>
              <w:rPr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 แอสเสท เวิรด์ รีเทล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682B5F7A" w14:textId="59830274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2FABFFB" w14:textId="1CCF02A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C56F598" w14:textId="77777777" w:rsidTr="00BA07DF">
        <w:trPr>
          <w:trHeight w:val="20"/>
        </w:trPr>
        <w:tc>
          <w:tcPr>
            <w:tcW w:w="4023" w:type="dxa"/>
            <w:vAlign w:val="bottom"/>
          </w:tcPr>
          <w:p w14:paraId="628F8214" w14:textId="77777777" w:rsidR="00103973" w:rsidRPr="007B3F5E" w:rsidRDefault="00103973" w:rsidP="00103973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ฮาม่อน บี.กริม จำกัด</w:t>
            </w:r>
          </w:p>
          <w:p w14:paraId="232D20BF" w14:textId="513E6AAE" w:rsidR="00B5448B" w:rsidRPr="007B3F5E" w:rsidRDefault="00B5448B" w:rsidP="00103973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2FF6750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  <w:p w14:paraId="154E0E24" w14:textId="367E368C" w:rsidR="00B5448B" w:rsidRPr="007B3F5E" w:rsidRDefault="00B5448B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5F160886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ผู้ถือหุ้นใหญ่เป็นกรรมการของนิติบุคคล</w:t>
            </w:r>
          </w:p>
          <w:p w14:paraId="6E812AE1" w14:textId="3E3A5779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ที่เป็นผู้ถือหุ้นรายใหญ่ในบริษัทย่อย</w:t>
            </w:r>
          </w:p>
        </w:tc>
      </w:tr>
      <w:tr w:rsidR="00103973" w:rsidRPr="007B3F5E" w14:paraId="41838D24" w14:textId="77777777" w:rsidTr="00BA07DF">
        <w:trPr>
          <w:trHeight w:val="20"/>
        </w:trPr>
        <w:tc>
          <w:tcPr>
            <w:tcW w:w="4023" w:type="dxa"/>
          </w:tcPr>
          <w:p w14:paraId="6F195FB9" w14:textId="4889437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530" w:type="dxa"/>
          </w:tcPr>
          <w:p w14:paraId="3B7A34FE" w14:textId="54ED705D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A4FC69E" w14:textId="33FC749B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050A59A2" w14:textId="77777777" w:rsidTr="00BA07DF">
        <w:trPr>
          <w:trHeight w:val="20"/>
        </w:trPr>
        <w:tc>
          <w:tcPr>
            <w:tcW w:w="4023" w:type="dxa"/>
          </w:tcPr>
          <w:p w14:paraId="7E612AFD" w14:textId="7712297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530" w:type="dxa"/>
          </w:tcPr>
          <w:p w14:paraId="70BB29F0" w14:textId="0ECD74D4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744CA1B" w14:textId="7B079E49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6D2FF728" w14:textId="77777777" w:rsidTr="00BA07DF">
        <w:trPr>
          <w:trHeight w:val="20"/>
        </w:trPr>
        <w:tc>
          <w:tcPr>
            <w:tcW w:w="4023" w:type="dxa"/>
          </w:tcPr>
          <w:p w14:paraId="18539D45" w14:textId="4AF5058F" w:rsidR="00103973" w:rsidRPr="007B3F5E" w:rsidRDefault="00103973" w:rsidP="00103973">
            <w:pPr>
              <w:pStyle w:val="NoSpacing"/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บี.กริม เทคโนโลยี จำกัด </w:t>
            </w:r>
            <w:r w:rsidRPr="007B3F5E">
              <w:rPr>
                <w:rFonts w:ascii="Angsana New" w:hAnsi="Angsana New"/>
                <w:sz w:val="28"/>
                <w:szCs w:val="28"/>
              </w:rPr>
              <w:t>(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บี.กริม เทรดดิ้ง คอร์เปอเรชั่น จำกัด</w:t>
            </w:r>
            <w:r w:rsidRPr="007B3F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AC52333" w14:textId="368B7B3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E5B207C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ผู้ถือหุ้นใหญ่เป็นกรรมการของนิติบุคคล</w:t>
            </w:r>
          </w:p>
          <w:p w14:paraId="57E45223" w14:textId="08FA2D16" w:rsidR="00103973" w:rsidRPr="007B3F5E" w:rsidRDefault="00103973" w:rsidP="00103973">
            <w:pPr>
              <w:pStyle w:val="NoSpacing"/>
              <w:tabs>
                <w:tab w:val="clear" w:pos="227"/>
                <w:tab w:val="left" w:pos="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ที่เป็นผู้ถือหุ้นรายใหญ่ในบริษัทย่อย</w:t>
            </w:r>
          </w:p>
        </w:tc>
      </w:tr>
      <w:tr w:rsidR="00103973" w:rsidRPr="007B3F5E" w14:paraId="3A34783C" w14:textId="77777777" w:rsidTr="00BA07DF">
        <w:trPr>
          <w:trHeight w:val="20"/>
        </w:trPr>
        <w:tc>
          <w:tcPr>
            <w:tcW w:w="4023" w:type="dxa"/>
          </w:tcPr>
          <w:p w14:paraId="544E76EF" w14:textId="3BE5A81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โฮม แอนด์ ออฟฟิศ ดิลิเวอรี่ จำกัด</w:t>
            </w:r>
          </w:p>
        </w:tc>
        <w:tc>
          <w:tcPr>
            <w:tcW w:w="1530" w:type="dxa"/>
          </w:tcPr>
          <w:p w14:paraId="61359673" w14:textId="746DADB3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FD99BA2" w14:textId="2EADB33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338B9380" w14:textId="77777777" w:rsidTr="00BA07DF">
        <w:trPr>
          <w:trHeight w:val="20"/>
        </w:trPr>
        <w:tc>
          <w:tcPr>
            <w:tcW w:w="4023" w:type="dxa"/>
          </w:tcPr>
          <w:p w14:paraId="1E802B43" w14:textId="58C0791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เอส.เอ.ออโต้ จำกัด</w:t>
            </w:r>
          </w:p>
        </w:tc>
        <w:tc>
          <w:tcPr>
            <w:tcW w:w="1530" w:type="dxa"/>
          </w:tcPr>
          <w:p w14:paraId="36087312" w14:textId="6AF1CE0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D33492F" w14:textId="5979D39C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03973" w:rsidRPr="007B3F5E" w14:paraId="75CF95CD" w14:textId="77777777" w:rsidTr="00BA07DF">
        <w:trPr>
          <w:trHeight w:val="20"/>
        </w:trPr>
        <w:tc>
          <w:tcPr>
            <w:tcW w:w="4023" w:type="dxa"/>
          </w:tcPr>
          <w:p w14:paraId="0D26ABE1" w14:textId="31B7E542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530" w:type="dxa"/>
          </w:tcPr>
          <w:p w14:paraId="1F9C8439" w14:textId="76E2E9CB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2893BFF" w14:textId="7A300242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28FB40C4" w14:textId="77777777" w:rsidTr="00BA07DF">
        <w:trPr>
          <w:trHeight w:val="20"/>
        </w:trPr>
        <w:tc>
          <w:tcPr>
            <w:tcW w:w="4023" w:type="dxa"/>
          </w:tcPr>
          <w:p w14:paraId="2D34C435" w14:textId="1ED3A560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530" w:type="dxa"/>
          </w:tcPr>
          <w:p w14:paraId="5C57FC52" w14:textId="387C100B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677B22D" w14:textId="0A804A5E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18F5955B" w14:textId="77777777" w:rsidTr="00BA07DF">
        <w:trPr>
          <w:trHeight w:val="20"/>
        </w:trPr>
        <w:tc>
          <w:tcPr>
            <w:tcW w:w="4023" w:type="dxa"/>
          </w:tcPr>
          <w:p w14:paraId="26BEB3FB" w14:textId="76B1BFDA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วังน้อย โลจิสติกส์ พาร์ค จำกัด</w:t>
            </w:r>
          </w:p>
        </w:tc>
        <w:tc>
          <w:tcPr>
            <w:tcW w:w="1530" w:type="dxa"/>
          </w:tcPr>
          <w:p w14:paraId="7D0B6DD6" w14:textId="1C1A07E2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A8199C9" w14:textId="2DAD1BFB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38B1775E" w14:textId="77777777" w:rsidTr="00BA07DF">
        <w:trPr>
          <w:trHeight w:val="20"/>
        </w:trPr>
        <w:tc>
          <w:tcPr>
            <w:tcW w:w="4023" w:type="dxa"/>
          </w:tcPr>
          <w:p w14:paraId="09955E75" w14:textId="65172C7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บางปะกง โลจิสติกส์ พาร์ค จำกัด</w:t>
            </w:r>
          </w:p>
        </w:tc>
        <w:tc>
          <w:tcPr>
            <w:tcW w:w="1530" w:type="dxa"/>
          </w:tcPr>
          <w:p w14:paraId="4255576A" w14:textId="4511F1F4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F075E17" w14:textId="5C7BE8DE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37623137" w14:textId="77777777" w:rsidTr="00BA07DF">
        <w:trPr>
          <w:trHeight w:val="20"/>
        </w:trPr>
        <w:tc>
          <w:tcPr>
            <w:tcW w:w="4023" w:type="dxa"/>
          </w:tcPr>
          <w:p w14:paraId="0DEDE254" w14:textId="18A1749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1530" w:type="dxa"/>
          </w:tcPr>
          <w:p w14:paraId="7A106988" w14:textId="050202C6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2AD8F60" w14:textId="393111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0163065A" w14:textId="77777777" w:rsidTr="00BA07DF">
        <w:trPr>
          <w:trHeight w:val="20"/>
        </w:trPr>
        <w:tc>
          <w:tcPr>
            <w:tcW w:w="4023" w:type="dxa"/>
          </w:tcPr>
          <w:p w14:paraId="3D6B0D21" w14:textId="2A77CA2A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บริษัท นอร์ธ ปาร์ค เรียลเอสเตท จำกัด</w:t>
            </w:r>
          </w:p>
        </w:tc>
        <w:tc>
          <w:tcPr>
            <w:tcW w:w="1530" w:type="dxa"/>
          </w:tcPr>
          <w:p w14:paraId="4EE38F18" w14:textId="50936F1E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AF558F9" w14:textId="431AC523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6688571D" w14:textId="77777777" w:rsidTr="00BA07DF">
        <w:trPr>
          <w:trHeight w:val="20"/>
        </w:trPr>
        <w:tc>
          <w:tcPr>
            <w:tcW w:w="4023" w:type="dxa"/>
          </w:tcPr>
          <w:p w14:paraId="65962B6F" w14:textId="7509B77D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มัสบี จำกัด</w:t>
            </w:r>
          </w:p>
        </w:tc>
        <w:tc>
          <w:tcPr>
            <w:tcW w:w="1530" w:type="dxa"/>
          </w:tcPr>
          <w:p w14:paraId="4D0D3922" w14:textId="10D12635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F55B834" w14:textId="42B37308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5C4F0640" w14:textId="77777777" w:rsidTr="00BA07DF">
        <w:trPr>
          <w:trHeight w:val="20"/>
        </w:trPr>
        <w:tc>
          <w:tcPr>
            <w:tcW w:w="4023" w:type="dxa"/>
          </w:tcPr>
          <w:p w14:paraId="122A926C" w14:textId="7950C116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บิสซิเนส โพรเซส เอาท์ซอร์สซิ่ง จำกัด</w:t>
            </w:r>
          </w:p>
        </w:tc>
        <w:tc>
          <w:tcPr>
            <w:tcW w:w="1530" w:type="dxa"/>
          </w:tcPr>
          <w:p w14:paraId="063FE1A0" w14:textId="2A0C5843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BBF7DEE" w14:textId="36A2D224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472AEB96" w14:textId="77777777" w:rsidTr="00BA07DF">
        <w:trPr>
          <w:trHeight w:val="20"/>
        </w:trPr>
        <w:tc>
          <w:tcPr>
            <w:tcW w:w="4023" w:type="dxa"/>
          </w:tcPr>
          <w:p w14:paraId="27F5945A" w14:textId="1F6473B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</w:rPr>
              <w:t>Frasers Property Corporate Services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="Angsana New" w:hAnsi="Angsana New"/>
                <w:sz w:val="28"/>
                <w:szCs w:val="28"/>
              </w:rPr>
              <w:t>Pte Ltd.</w:t>
            </w:r>
          </w:p>
        </w:tc>
        <w:tc>
          <w:tcPr>
            <w:tcW w:w="1530" w:type="dxa"/>
          </w:tcPr>
          <w:p w14:paraId="13490482" w14:textId="6BB7F5A4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70" w:type="dxa"/>
          </w:tcPr>
          <w:p w14:paraId="733EB176" w14:textId="0B577D55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7B3F5E" w14:paraId="54B6E57F" w14:textId="77777777" w:rsidTr="00BA07DF">
        <w:trPr>
          <w:trHeight w:val="20"/>
        </w:trPr>
        <w:tc>
          <w:tcPr>
            <w:tcW w:w="4023" w:type="dxa"/>
          </w:tcPr>
          <w:p w14:paraId="16162A59" w14:textId="3ED2E4BF" w:rsidR="00103973" w:rsidRPr="007B3F5E" w:rsidRDefault="00103973" w:rsidP="00103973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ฟู้ด ออฟ เอเชีย จำกัด</w:t>
            </w:r>
          </w:p>
        </w:tc>
        <w:tc>
          <w:tcPr>
            <w:tcW w:w="1530" w:type="dxa"/>
          </w:tcPr>
          <w:p w14:paraId="6B635C4A" w14:textId="576E3BC0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DD8796B" w14:textId="3AF709DF" w:rsidR="00103973" w:rsidRPr="007B3F5E" w:rsidRDefault="00103973" w:rsidP="00103973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02B0C2D7" w14:textId="77777777" w:rsidTr="00BA07DF">
        <w:trPr>
          <w:trHeight w:val="20"/>
        </w:trPr>
        <w:tc>
          <w:tcPr>
            <w:tcW w:w="4023" w:type="dxa"/>
          </w:tcPr>
          <w:p w14:paraId="7D561F4D" w14:textId="63E0F37C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530" w:type="dxa"/>
          </w:tcPr>
          <w:p w14:paraId="6BFBC47B" w14:textId="4423AD75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4AD9819" w14:textId="48862773" w:rsidR="00103973" w:rsidRPr="007B3F5E" w:rsidRDefault="00103973" w:rsidP="00103973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7B3F5E" w14:paraId="667E09AE" w14:textId="77777777" w:rsidTr="00BA07DF">
        <w:trPr>
          <w:trHeight w:val="20"/>
        </w:trPr>
        <w:tc>
          <w:tcPr>
            <w:tcW w:w="4023" w:type="dxa"/>
          </w:tcPr>
          <w:p w14:paraId="25B4A852" w14:textId="77777777" w:rsidR="00103973" w:rsidRPr="007B3F5E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EAA13BA" w14:textId="77777777" w:rsidR="00103973" w:rsidRPr="007B3F5E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3B09152C" w14:textId="2F6C9971" w:rsidR="00103973" w:rsidRPr="007B3F5E" w:rsidRDefault="00103973" w:rsidP="00103973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และควบคุมกิจกรรมต่าง ๆ ของกิจการไม่ว่าทางตรง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หรือทางอ้อม ทั้งนี้รวมถึงกรรมการของกลุ่มบริษัท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ECCC627" w14:textId="22CBDC3F" w:rsidR="003A473C" w:rsidRPr="007B3F5E" w:rsidRDefault="003A473C" w:rsidP="007E61ED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246"/>
        <w:gridCol w:w="809"/>
        <w:gridCol w:w="28"/>
        <w:gridCol w:w="1138"/>
        <w:gridCol w:w="68"/>
        <w:gridCol w:w="206"/>
        <w:gridCol w:w="38"/>
        <w:gridCol w:w="1146"/>
        <w:gridCol w:w="261"/>
        <w:gridCol w:w="11"/>
        <w:gridCol w:w="1081"/>
        <w:gridCol w:w="55"/>
        <w:gridCol w:w="231"/>
        <w:gridCol w:w="8"/>
        <w:gridCol w:w="1127"/>
      </w:tblGrid>
      <w:tr w:rsidR="008F469A" w:rsidRPr="007B3F5E" w14:paraId="150022F1" w14:textId="77777777" w:rsidTr="001B1E1D">
        <w:tc>
          <w:tcPr>
            <w:tcW w:w="2160" w:type="pct"/>
            <w:gridSpan w:val="3"/>
          </w:tcPr>
          <w:p w14:paraId="1C3D5DC0" w14:textId="77777777" w:rsidR="00C06787" w:rsidRPr="007B3F5E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73" w:type="pct"/>
            <w:gridSpan w:val="5"/>
          </w:tcPr>
          <w:p w14:paraId="7942528F" w14:textId="77777777" w:rsidR="00C06787" w:rsidRPr="007B3F5E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0066208E" w14:textId="77777777" w:rsidR="00C06787" w:rsidRPr="007B3F5E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5"/>
          </w:tcPr>
          <w:p w14:paraId="68FB8A93" w14:textId="77777777" w:rsidR="00C06787" w:rsidRPr="007B3F5E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7B3F5E" w14:paraId="654CD5D8" w14:textId="77777777" w:rsidTr="001B1E1D">
        <w:tc>
          <w:tcPr>
            <w:tcW w:w="1717" w:type="pct"/>
          </w:tcPr>
          <w:p w14:paraId="41492AE0" w14:textId="14DB2D18" w:rsidR="00C06787" w:rsidRPr="007B3F5E" w:rsidRDefault="00C06787" w:rsidP="00E859C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443" w:type="pct"/>
            <w:gridSpan w:val="2"/>
          </w:tcPr>
          <w:p w14:paraId="2EFEBD7A" w14:textId="4387FF92" w:rsidR="00C06787" w:rsidRPr="007B3F5E" w:rsidRDefault="00C06787" w:rsidP="00E859C8">
            <w:pPr>
              <w:pStyle w:val="BodyText"/>
              <w:spacing w:after="0" w:line="240" w:lineRule="auto"/>
              <w:ind w:left="7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7DB7AC96" w14:textId="422C5EBC" w:rsidR="00C06787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" w:type="pct"/>
            <w:gridSpan w:val="2"/>
            <w:vAlign w:val="center"/>
          </w:tcPr>
          <w:p w14:paraId="0A64EA56" w14:textId="77777777" w:rsidR="00C06787" w:rsidRPr="007B3F5E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5C7E91D3" w14:textId="67EB0E74" w:rsidR="00C06787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" w:type="pct"/>
            <w:gridSpan w:val="2"/>
          </w:tcPr>
          <w:p w14:paraId="7EAD2869" w14:textId="77777777" w:rsidR="00C06787" w:rsidRPr="007B3F5E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14:paraId="53F43F67" w14:textId="03F356E8" w:rsidR="00C06787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" w:type="pct"/>
            <w:gridSpan w:val="2"/>
            <w:vAlign w:val="center"/>
          </w:tcPr>
          <w:p w14:paraId="5C31249D" w14:textId="77777777" w:rsidR="00C06787" w:rsidRPr="007B3F5E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14:paraId="64567ED6" w14:textId="73EECA81" w:rsidR="00C06787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8F469A" w:rsidRPr="007B3F5E" w14:paraId="2C9B6AF0" w14:textId="77777777" w:rsidTr="001B1E1D">
        <w:tc>
          <w:tcPr>
            <w:tcW w:w="1717" w:type="pct"/>
          </w:tcPr>
          <w:p w14:paraId="4FB4B435" w14:textId="77777777" w:rsidR="00C06787" w:rsidRPr="007B3F5E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3" w:type="pct"/>
            <w:gridSpan w:val="2"/>
          </w:tcPr>
          <w:p w14:paraId="62722EF1" w14:textId="77777777" w:rsidR="00C06787" w:rsidRPr="007B3F5E" w:rsidRDefault="00C06787" w:rsidP="00E859C8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40" w:type="pct"/>
            <w:gridSpan w:val="12"/>
          </w:tcPr>
          <w:p w14:paraId="517FBDA6" w14:textId="77777777" w:rsidR="00C06787" w:rsidRPr="007B3F5E" w:rsidRDefault="00C06787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7B3F5E" w14:paraId="13C43114" w14:textId="77777777" w:rsidTr="001B1E1D">
        <w:tc>
          <w:tcPr>
            <w:tcW w:w="2160" w:type="pct"/>
            <w:gridSpan w:val="3"/>
          </w:tcPr>
          <w:p w14:paraId="616246A9" w14:textId="77777777" w:rsidR="00C06787" w:rsidRPr="007B3F5E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8" w:type="pct"/>
            <w:gridSpan w:val="2"/>
          </w:tcPr>
          <w:p w14:paraId="123DBA8F" w14:textId="77777777" w:rsidR="00C06787" w:rsidRPr="007B3F5E" w:rsidRDefault="00C06787" w:rsidP="00E859C8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652AA869" w14:textId="77777777" w:rsidR="00C06787" w:rsidRPr="007B3F5E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08BA148" w14:textId="77777777" w:rsidR="00C06787" w:rsidRPr="007B3F5E" w:rsidRDefault="00C06787" w:rsidP="00E859C8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77B71886" w14:textId="77777777" w:rsidR="00C06787" w:rsidRPr="007B3F5E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634D6EC" w14:textId="77777777" w:rsidR="00C06787" w:rsidRPr="007B3F5E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7425FA84" w14:textId="77777777" w:rsidR="00C06787" w:rsidRPr="007B3F5E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0089189" w14:textId="77777777" w:rsidR="00C06787" w:rsidRPr="007B3F5E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6846" w:rsidRPr="007B3F5E" w14:paraId="168A6756" w14:textId="77777777" w:rsidTr="001B1E1D">
        <w:tc>
          <w:tcPr>
            <w:tcW w:w="2160" w:type="pct"/>
            <w:gridSpan w:val="3"/>
          </w:tcPr>
          <w:p w14:paraId="689B8CED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38" w:type="pct"/>
            <w:gridSpan w:val="2"/>
          </w:tcPr>
          <w:p w14:paraId="327A56EF" w14:textId="04FAB562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593D4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29" w:type="pct"/>
            <w:gridSpan w:val="2"/>
          </w:tcPr>
          <w:p w14:paraId="1A65EBD0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3144DFF" w14:textId="12E585A5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C6684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" w:type="pct"/>
            <w:gridSpan w:val="2"/>
          </w:tcPr>
          <w:p w14:paraId="4D011BC2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3E92BF70" w14:textId="44767CB5" w:rsidR="00C66846" w:rsidRPr="007B3F5E" w:rsidRDefault="00D22E39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1EC6FCFD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2E42C75" w14:textId="31FE9C77" w:rsidR="00C66846" w:rsidRPr="007B3F5E" w:rsidRDefault="00C66846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6846" w:rsidRPr="007B3F5E" w14:paraId="0E827EB2" w14:textId="77777777" w:rsidTr="001B1E1D">
        <w:tc>
          <w:tcPr>
            <w:tcW w:w="2160" w:type="pct"/>
            <w:gridSpan w:val="3"/>
          </w:tcPr>
          <w:p w14:paraId="56AB181F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38" w:type="pct"/>
            <w:gridSpan w:val="2"/>
          </w:tcPr>
          <w:p w14:paraId="7CC93AD8" w14:textId="250137C9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593D4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  <w:tc>
          <w:tcPr>
            <w:tcW w:w="129" w:type="pct"/>
            <w:gridSpan w:val="2"/>
          </w:tcPr>
          <w:p w14:paraId="4EE36BA6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5A5B0D3" w14:textId="7D2A2137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C6684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  <w:tc>
          <w:tcPr>
            <w:tcW w:w="144" w:type="pct"/>
            <w:gridSpan w:val="2"/>
          </w:tcPr>
          <w:p w14:paraId="407D493F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16FD160" w14:textId="18AF88FB" w:rsidR="00C66846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0369B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  <w:tc>
          <w:tcPr>
            <w:tcW w:w="126" w:type="pct"/>
            <w:gridSpan w:val="2"/>
          </w:tcPr>
          <w:p w14:paraId="59C02165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ACE1182" w14:textId="14FADAD4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C6684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</w:tr>
      <w:tr w:rsidR="00C66846" w:rsidRPr="007B3F5E" w14:paraId="6D2BAC52" w14:textId="77777777" w:rsidTr="001B1E1D">
        <w:tc>
          <w:tcPr>
            <w:tcW w:w="2160" w:type="pct"/>
            <w:gridSpan w:val="3"/>
          </w:tcPr>
          <w:p w14:paraId="3F433DAB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8" w:type="pct"/>
            <w:gridSpan w:val="2"/>
          </w:tcPr>
          <w:p w14:paraId="11A19C25" w14:textId="50F7C670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593D4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129" w:type="pct"/>
            <w:gridSpan w:val="2"/>
          </w:tcPr>
          <w:p w14:paraId="7FEFF4CE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38F79F9" w14:textId="65BCF38B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C6684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  <w:tc>
          <w:tcPr>
            <w:tcW w:w="144" w:type="pct"/>
            <w:gridSpan w:val="2"/>
          </w:tcPr>
          <w:p w14:paraId="2247181B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C7484B3" w14:textId="14981D7E" w:rsidR="00C66846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A0369B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126" w:type="pct"/>
            <w:gridSpan w:val="2"/>
          </w:tcPr>
          <w:p w14:paraId="3D13860B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310A249F" w14:textId="26419B04" w:rsidR="00C66846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C6684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</w:tr>
      <w:tr w:rsidR="00C66846" w:rsidRPr="007B3F5E" w14:paraId="13E8BF68" w14:textId="77777777" w:rsidTr="001B1E1D">
        <w:tc>
          <w:tcPr>
            <w:tcW w:w="2160" w:type="pct"/>
            <w:gridSpan w:val="3"/>
          </w:tcPr>
          <w:p w14:paraId="3F7EA759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38" w:type="pct"/>
            <w:gridSpan w:val="2"/>
          </w:tcPr>
          <w:p w14:paraId="78E6C7FC" w14:textId="77777777" w:rsidR="00C66846" w:rsidRPr="007B3F5E" w:rsidRDefault="00C66846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gridSpan w:val="2"/>
          </w:tcPr>
          <w:p w14:paraId="489319C3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6" w:type="pct"/>
          </w:tcPr>
          <w:p w14:paraId="4E503A8F" w14:textId="77777777" w:rsidR="00C66846" w:rsidRPr="007B3F5E" w:rsidRDefault="00C66846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6E36F4A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1" w:type="pct"/>
            <w:gridSpan w:val="2"/>
          </w:tcPr>
          <w:p w14:paraId="0E3166F1" w14:textId="77777777" w:rsidR="00C66846" w:rsidRPr="007B3F5E" w:rsidRDefault="00C66846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gridSpan w:val="2"/>
          </w:tcPr>
          <w:p w14:paraId="1846E52C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95" w:type="pct"/>
          </w:tcPr>
          <w:p w14:paraId="72D2969B" w14:textId="77777777" w:rsidR="00C66846" w:rsidRPr="007B3F5E" w:rsidRDefault="00C66846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66846" w:rsidRPr="007B3F5E" w14:paraId="6847A183" w14:textId="77777777" w:rsidTr="001B1E1D">
        <w:tc>
          <w:tcPr>
            <w:tcW w:w="2160" w:type="pct"/>
            <w:gridSpan w:val="3"/>
          </w:tcPr>
          <w:p w14:paraId="4E0AEBF5" w14:textId="4F36A39C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gridSpan w:val="2"/>
          </w:tcPr>
          <w:p w14:paraId="140AFF0E" w14:textId="6105EA12" w:rsidR="00C66846" w:rsidRPr="007B3F5E" w:rsidRDefault="00C66846" w:rsidP="00E859C8">
            <w:pPr>
              <w:pStyle w:val="BodyText"/>
              <w:tabs>
                <w:tab w:val="decimal" w:pos="644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04E788E4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17B4D46" w14:textId="07D066D7" w:rsidR="00C66846" w:rsidRPr="007B3F5E" w:rsidRDefault="00C66846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325043FB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C4CCDF2" w14:textId="0AEED790" w:rsidR="00C66846" w:rsidRPr="007B3F5E" w:rsidRDefault="00C66846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3985ADFB" w14:textId="77777777" w:rsidR="00C66846" w:rsidRPr="007B3F5E" w:rsidRDefault="00C6684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87053B1" w14:textId="35BC1142" w:rsidR="00C66846" w:rsidRPr="007B3F5E" w:rsidRDefault="00C66846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84A" w:rsidRPr="007B3F5E" w14:paraId="01ECE2E6" w14:textId="77777777" w:rsidTr="001B1E1D">
        <w:tc>
          <w:tcPr>
            <w:tcW w:w="2160" w:type="pct"/>
            <w:gridSpan w:val="3"/>
          </w:tcPr>
          <w:p w14:paraId="1F0C143B" w14:textId="7E2F6EE3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38" w:type="pct"/>
            <w:gridSpan w:val="2"/>
          </w:tcPr>
          <w:p w14:paraId="2D70D5A8" w14:textId="6F2310D2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5CC146AD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DC140F9" w14:textId="0FAF2829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9E68066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AD8B148" w14:textId="5A9FE5DE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  <w:tc>
          <w:tcPr>
            <w:tcW w:w="126" w:type="pct"/>
            <w:gridSpan w:val="2"/>
          </w:tcPr>
          <w:p w14:paraId="0615E41D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10DCCE8E" w14:textId="622F7D3C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</w:tr>
      <w:tr w:rsidR="00D0584A" w:rsidRPr="007B3F5E" w14:paraId="7C572522" w14:textId="77777777" w:rsidTr="001B1E1D">
        <w:tc>
          <w:tcPr>
            <w:tcW w:w="2160" w:type="pct"/>
            <w:gridSpan w:val="3"/>
          </w:tcPr>
          <w:p w14:paraId="51C5E03E" w14:textId="5A4D6BD2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38" w:type="pct"/>
            <w:gridSpan w:val="2"/>
          </w:tcPr>
          <w:p w14:paraId="2F388616" w14:textId="2F4943FF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267CD27C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DA3A662" w14:textId="3865E204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A32AE15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754D231C" w14:textId="034FF23A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266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</w:p>
        </w:tc>
        <w:tc>
          <w:tcPr>
            <w:tcW w:w="126" w:type="pct"/>
            <w:gridSpan w:val="2"/>
          </w:tcPr>
          <w:p w14:paraId="2B48CDF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2311C8F5" w14:textId="0FFA1456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207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</w:p>
        </w:tc>
      </w:tr>
      <w:tr w:rsidR="00D0584A" w:rsidRPr="007B3F5E" w14:paraId="37E2BC3E" w14:textId="77777777" w:rsidTr="001B1E1D">
        <w:tc>
          <w:tcPr>
            <w:tcW w:w="2160" w:type="pct"/>
            <w:gridSpan w:val="3"/>
          </w:tcPr>
          <w:p w14:paraId="45F9ECB5" w14:textId="5E85C25D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38" w:type="pct"/>
            <w:gridSpan w:val="2"/>
          </w:tcPr>
          <w:p w14:paraId="1FFAB7B1" w14:textId="28C26348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7065D64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DD9EE29" w14:textId="0E61725C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C924D51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3AD25FF" w14:textId="12FF9A2A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204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</w:p>
        </w:tc>
        <w:tc>
          <w:tcPr>
            <w:tcW w:w="126" w:type="pct"/>
            <w:gridSpan w:val="2"/>
          </w:tcPr>
          <w:p w14:paraId="74976DF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063989D" w14:textId="58768F46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221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</w:t>
            </w:r>
          </w:p>
        </w:tc>
      </w:tr>
      <w:tr w:rsidR="00D0584A" w:rsidRPr="007B3F5E" w14:paraId="609310D0" w14:textId="77777777" w:rsidTr="001B1E1D">
        <w:tc>
          <w:tcPr>
            <w:tcW w:w="2160" w:type="pct"/>
            <w:gridSpan w:val="3"/>
          </w:tcPr>
          <w:p w14:paraId="3D9FD19C" w14:textId="22B2D55B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638" w:type="pct"/>
            <w:gridSpan w:val="2"/>
          </w:tcPr>
          <w:p w14:paraId="373928B6" w14:textId="44678C3C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26DB9C32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203E7FB" w14:textId="032AE350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AE75C66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8D0BB8E" w14:textId="716D0634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</w:p>
        </w:tc>
        <w:tc>
          <w:tcPr>
            <w:tcW w:w="126" w:type="pct"/>
            <w:gridSpan w:val="2"/>
          </w:tcPr>
          <w:p w14:paraId="1AB7EBDD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1CE03662" w14:textId="5E8AD919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</w:t>
            </w:r>
          </w:p>
        </w:tc>
      </w:tr>
      <w:tr w:rsidR="00D0584A" w:rsidRPr="007B3F5E" w14:paraId="4AEA7C17" w14:textId="77777777" w:rsidTr="001B1E1D">
        <w:tc>
          <w:tcPr>
            <w:tcW w:w="2160" w:type="pct"/>
            <w:gridSpan w:val="3"/>
          </w:tcPr>
          <w:p w14:paraId="6FC9ED03" w14:textId="380B2D1B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8" w:type="pct"/>
            <w:gridSpan w:val="2"/>
          </w:tcPr>
          <w:p w14:paraId="30967D4F" w14:textId="537BB3C9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185204DC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D913880" w14:textId="55E6BC65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67315266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6A331354" w14:textId="298BA3F1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</w:t>
            </w:r>
          </w:p>
        </w:tc>
        <w:tc>
          <w:tcPr>
            <w:tcW w:w="126" w:type="pct"/>
            <w:gridSpan w:val="2"/>
          </w:tcPr>
          <w:p w14:paraId="44797C85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03AACF97" w14:textId="61D6341B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</w:tr>
      <w:tr w:rsidR="00D0584A" w:rsidRPr="007B3F5E" w14:paraId="22AEB5C6" w14:textId="77777777" w:rsidTr="001B1E1D">
        <w:tc>
          <w:tcPr>
            <w:tcW w:w="2160" w:type="pct"/>
            <w:gridSpan w:val="3"/>
          </w:tcPr>
          <w:p w14:paraId="1B048C7B" w14:textId="3E96FCAB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38" w:type="pct"/>
            <w:gridSpan w:val="2"/>
          </w:tcPr>
          <w:p w14:paraId="188E06EE" w14:textId="4BAD05A1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1BAC8D7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5BAC546" w14:textId="7F331AB4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92EE22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06A5BB59" w14:textId="62F687CF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1F10F10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67FAFC52" w14:textId="3BFDE144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</w:tr>
      <w:tr w:rsidR="00D0584A" w:rsidRPr="007B3F5E" w14:paraId="4EE7C57C" w14:textId="77777777" w:rsidTr="001B1E1D">
        <w:tc>
          <w:tcPr>
            <w:tcW w:w="2160" w:type="pct"/>
            <w:gridSpan w:val="3"/>
          </w:tcPr>
          <w:p w14:paraId="36B7AE75" w14:textId="1E070E9A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38" w:type="pct"/>
            <w:gridSpan w:val="2"/>
          </w:tcPr>
          <w:p w14:paraId="3FAC8ED4" w14:textId="47BDC2A3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59F02A1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D8A99DA" w14:textId="66C34B2C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93D2B9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3ABD3EC1" w14:textId="1D285581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  <w:tc>
          <w:tcPr>
            <w:tcW w:w="126" w:type="pct"/>
            <w:gridSpan w:val="2"/>
          </w:tcPr>
          <w:p w14:paraId="091D4D4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442B5EFC" w14:textId="50DF17AB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  <w:tr w:rsidR="00D0584A" w:rsidRPr="007B3F5E" w14:paraId="21C22653" w14:textId="77777777" w:rsidTr="001B1E1D">
        <w:tc>
          <w:tcPr>
            <w:tcW w:w="2160" w:type="pct"/>
            <w:gridSpan w:val="3"/>
          </w:tcPr>
          <w:p w14:paraId="3678E9CB" w14:textId="59665BFD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38" w:type="pct"/>
            <w:gridSpan w:val="2"/>
          </w:tcPr>
          <w:p w14:paraId="57ADDD52" w14:textId="55E0B630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4410850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8CD4400" w14:textId="3C7AB456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5B68CA5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73E44D9" w14:textId="0DAE00B5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  <w:tc>
          <w:tcPr>
            <w:tcW w:w="126" w:type="pct"/>
            <w:gridSpan w:val="2"/>
          </w:tcPr>
          <w:p w14:paraId="3AE4076F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8FDF58E" w14:textId="4435CAC6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</w:tr>
      <w:tr w:rsidR="00D0584A" w:rsidRPr="007B3F5E" w14:paraId="09B26D76" w14:textId="77777777" w:rsidTr="001B1E1D">
        <w:tc>
          <w:tcPr>
            <w:tcW w:w="2160" w:type="pct"/>
            <w:gridSpan w:val="3"/>
          </w:tcPr>
          <w:p w14:paraId="214000A5" w14:textId="754381C5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8" w:type="pct"/>
            <w:gridSpan w:val="2"/>
          </w:tcPr>
          <w:p w14:paraId="2F656C12" w14:textId="28BA3A83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60EFB5D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72102DA" w14:textId="2D1C2AF4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8775309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4B98B6A" w14:textId="0BC121F9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</w:p>
        </w:tc>
        <w:tc>
          <w:tcPr>
            <w:tcW w:w="126" w:type="pct"/>
            <w:gridSpan w:val="2"/>
          </w:tcPr>
          <w:p w14:paraId="2D2620D3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2AC604C9" w14:textId="1754BAE6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</w:tr>
      <w:tr w:rsidR="005471D6" w:rsidRPr="007B3F5E" w14:paraId="0AA30FC5" w14:textId="77777777" w:rsidTr="001B1E1D">
        <w:tc>
          <w:tcPr>
            <w:tcW w:w="2160" w:type="pct"/>
            <w:gridSpan w:val="3"/>
          </w:tcPr>
          <w:p w14:paraId="4D178596" w14:textId="77777777" w:rsidR="005471D6" w:rsidRPr="007B3F5E" w:rsidRDefault="005471D6" w:rsidP="0084225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</w:p>
        </w:tc>
        <w:tc>
          <w:tcPr>
            <w:tcW w:w="638" w:type="pct"/>
            <w:gridSpan w:val="2"/>
          </w:tcPr>
          <w:p w14:paraId="1A6CABC7" w14:textId="77777777" w:rsidR="005471D6" w:rsidRPr="007B3F5E" w:rsidRDefault="005471D6" w:rsidP="0084225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gridSpan w:val="2"/>
          </w:tcPr>
          <w:p w14:paraId="5606B46D" w14:textId="77777777" w:rsidR="005471D6" w:rsidRPr="007B3F5E" w:rsidRDefault="005471D6" w:rsidP="0084225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5A44B035" w14:textId="77777777" w:rsidR="005471D6" w:rsidRPr="007B3F5E" w:rsidRDefault="005471D6" w:rsidP="0084225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828CFB3" w14:textId="77777777" w:rsidR="005471D6" w:rsidRPr="007B3F5E" w:rsidRDefault="005471D6" w:rsidP="0084225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0B4D5D3" w14:textId="77777777" w:rsidR="005471D6" w:rsidRPr="007B3F5E" w:rsidRDefault="005471D6" w:rsidP="00842251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647BEAA6" w14:textId="77777777" w:rsidR="005471D6" w:rsidRPr="007B3F5E" w:rsidRDefault="005471D6" w:rsidP="0084225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14:paraId="00E5CAD5" w14:textId="77777777" w:rsidR="005471D6" w:rsidRPr="007B3F5E" w:rsidRDefault="005471D6" w:rsidP="0084225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4A" w:rsidRPr="007B3F5E" w14:paraId="7A6EA2B6" w14:textId="77777777" w:rsidTr="001B1E1D">
        <w:tc>
          <w:tcPr>
            <w:tcW w:w="2160" w:type="pct"/>
            <w:gridSpan w:val="3"/>
          </w:tcPr>
          <w:p w14:paraId="398DA1A4" w14:textId="08F20338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8" w:type="pct"/>
            <w:gridSpan w:val="2"/>
          </w:tcPr>
          <w:p w14:paraId="097ED85D" w14:textId="77777777" w:rsidR="00D0584A" w:rsidRPr="007B3F5E" w:rsidRDefault="00D0584A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623F1BB5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A16EA3D" w14:textId="77777777" w:rsidR="00D0584A" w:rsidRPr="007B3F5E" w:rsidRDefault="00D0584A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C24E6D3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3EB7FD20" w14:textId="77777777" w:rsidR="00D0584A" w:rsidRPr="007B3F5E" w:rsidRDefault="00D0584A" w:rsidP="00E859C8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3376919D" w14:textId="77777777" w:rsidR="00D0584A" w:rsidRPr="007B3F5E" w:rsidRDefault="00D0584A" w:rsidP="00E859C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6BCF778" w14:textId="77777777" w:rsidR="00D0584A" w:rsidRPr="007B3F5E" w:rsidRDefault="00D0584A" w:rsidP="00E859C8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84A" w:rsidRPr="007B3F5E" w14:paraId="5F8395C6" w14:textId="77777777" w:rsidTr="001B1E1D">
        <w:tc>
          <w:tcPr>
            <w:tcW w:w="2160" w:type="pct"/>
            <w:gridSpan w:val="3"/>
          </w:tcPr>
          <w:p w14:paraId="6FD6D9C4" w14:textId="6FD14F18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38" w:type="pct"/>
            <w:gridSpan w:val="2"/>
          </w:tcPr>
          <w:p w14:paraId="206D177C" w14:textId="56B3EF2B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D754E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</w:t>
            </w:r>
          </w:p>
        </w:tc>
        <w:tc>
          <w:tcPr>
            <w:tcW w:w="129" w:type="pct"/>
            <w:gridSpan w:val="2"/>
          </w:tcPr>
          <w:p w14:paraId="142ABD73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6B2B09B" w14:textId="5104528D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" w:type="pct"/>
            <w:gridSpan w:val="2"/>
          </w:tcPr>
          <w:p w14:paraId="502DFD41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0F598361" w14:textId="67E57089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7811CEC4" w14:textId="77777777" w:rsidR="00D0584A" w:rsidRPr="007B3F5E" w:rsidRDefault="00D0584A" w:rsidP="00E859C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E362DB0" w14:textId="439FC1A3" w:rsidR="00D0584A" w:rsidRPr="007B3F5E" w:rsidRDefault="00D0584A" w:rsidP="00E859C8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584A" w:rsidRPr="007B3F5E" w14:paraId="44467B02" w14:textId="77777777" w:rsidTr="001B1E1D">
        <w:tc>
          <w:tcPr>
            <w:tcW w:w="2160" w:type="pct"/>
            <w:gridSpan w:val="3"/>
          </w:tcPr>
          <w:p w14:paraId="5615A8CA" w14:textId="5B1A008F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38" w:type="pct"/>
            <w:gridSpan w:val="2"/>
          </w:tcPr>
          <w:p w14:paraId="17F941C0" w14:textId="228CD502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250584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</w:t>
            </w:r>
          </w:p>
        </w:tc>
        <w:tc>
          <w:tcPr>
            <w:tcW w:w="129" w:type="pct"/>
            <w:gridSpan w:val="2"/>
          </w:tcPr>
          <w:p w14:paraId="505C1999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84EDAEB" w14:textId="3701E3F6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</w:p>
        </w:tc>
        <w:tc>
          <w:tcPr>
            <w:tcW w:w="144" w:type="pct"/>
            <w:gridSpan w:val="2"/>
          </w:tcPr>
          <w:p w14:paraId="04316F7F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78F1401" w14:textId="681B2D1B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46FF6565" w14:textId="77777777" w:rsidR="00D0584A" w:rsidRPr="007B3F5E" w:rsidRDefault="00D0584A" w:rsidP="00E859C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EE1B76C" w14:textId="13D066DD" w:rsidR="00D0584A" w:rsidRPr="007B3F5E" w:rsidRDefault="00D0584A" w:rsidP="00E859C8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71D6" w:rsidRPr="007B3F5E" w14:paraId="2842D70A" w14:textId="77777777" w:rsidTr="001B1E1D">
        <w:tc>
          <w:tcPr>
            <w:tcW w:w="2160" w:type="pct"/>
            <w:gridSpan w:val="3"/>
          </w:tcPr>
          <w:p w14:paraId="37CEEF20" w14:textId="77777777" w:rsidR="005471D6" w:rsidRPr="007B3F5E" w:rsidRDefault="005471D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38" w:type="pct"/>
            <w:gridSpan w:val="2"/>
          </w:tcPr>
          <w:p w14:paraId="18B85E18" w14:textId="77777777" w:rsidR="005471D6" w:rsidRPr="007B3F5E" w:rsidRDefault="005471D6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gridSpan w:val="2"/>
          </w:tcPr>
          <w:p w14:paraId="73FE6C6C" w14:textId="77777777" w:rsidR="005471D6" w:rsidRPr="007B3F5E" w:rsidRDefault="005471D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6" w:type="pct"/>
          </w:tcPr>
          <w:p w14:paraId="029263CC" w14:textId="77777777" w:rsidR="005471D6" w:rsidRPr="007B3F5E" w:rsidRDefault="005471D6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50B46A0" w14:textId="77777777" w:rsidR="005471D6" w:rsidRPr="007B3F5E" w:rsidRDefault="005471D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5CA146D6" w14:textId="77777777" w:rsidR="005471D6" w:rsidRPr="007B3F5E" w:rsidRDefault="005471D6" w:rsidP="00E859C8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32276100" w14:textId="77777777" w:rsidR="005471D6" w:rsidRPr="007B3F5E" w:rsidRDefault="005471D6" w:rsidP="00E859C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14:paraId="2BC10E00" w14:textId="77777777" w:rsidR="005471D6" w:rsidRPr="007B3F5E" w:rsidRDefault="005471D6" w:rsidP="00E859C8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4A" w:rsidRPr="007B3F5E" w14:paraId="54E2106A" w14:textId="77777777" w:rsidTr="001B1E1D">
        <w:tc>
          <w:tcPr>
            <w:tcW w:w="2160" w:type="pct"/>
            <w:gridSpan w:val="3"/>
          </w:tcPr>
          <w:p w14:paraId="76F4E973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gridSpan w:val="2"/>
          </w:tcPr>
          <w:p w14:paraId="2CACCF73" w14:textId="77777777" w:rsidR="00D0584A" w:rsidRPr="007B3F5E" w:rsidRDefault="00D0584A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7C9F2D3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1959668" w14:textId="77777777" w:rsidR="00D0584A" w:rsidRPr="007B3F5E" w:rsidRDefault="00D0584A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62B7D2F2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41246C7A" w14:textId="77777777" w:rsidR="00D0584A" w:rsidRPr="007B3F5E" w:rsidRDefault="00D0584A" w:rsidP="00E859C8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2D624C1A" w14:textId="77777777" w:rsidR="00D0584A" w:rsidRPr="007B3F5E" w:rsidRDefault="00D0584A" w:rsidP="00E859C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F0E5BBC" w14:textId="77777777" w:rsidR="00D0584A" w:rsidRPr="007B3F5E" w:rsidRDefault="00D0584A" w:rsidP="00E859C8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84A" w:rsidRPr="007B3F5E" w14:paraId="0DE29D21" w14:textId="77777777" w:rsidTr="001B1E1D">
        <w:tc>
          <w:tcPr>
            <w:tcW w:w="2160" w:type="pct"/>
            <w:gridSpan w:val="3"/>
          </w:tcPr>
          <w:p w14:paraId="7F9C9988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38" w:type="pct"/>
            <w:gridSpan w:val="2"/>
          </w:tcPr>
          <w:p w14:paraId="35BAED3E" w14:textId="6F5C7DA2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482</w:t>
            </w:r>
            <w:r w:rsidR="00E1692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</w:t>
            </w:r>
          </w:p>
        </w:tc>
        <w:tc>
          <w:tcPr>
            <w:tcW w:w="129" w:type="pct"/>
            <w:gridSpan w:val="2"/>
          </w:tcPr>
          <w:p w14:paraId="5F2C40A8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FB964C4" w14:textId="77F17E86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108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</w:p>
        </w:tc>
        <w:tc>
          <w:tcPr>
            <w:tcW w:w="144" w:type="pct"/>
            <w:gridSpan w:val="2"/>
          </w:tcPr>
          <w:p w14:paraId="465B9715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42BFDF57" w14:textId="1633E2D3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55E7D6DC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A2A8FFD" w14:textId="6330ECA9" w:rsidR="00D0584A" w:rsidRPr="007B3F5E" w:rsidRDefault="00D0584A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584A" w:rsidRPr="007B3F5E" w14:paraId="5B913D34" w14:textId="77777777" w:rsidTr="001B1E1D">
        <w:tc>
          <w:tcPr>
            <w:tcW w:w="2160" w:type="pct"/>
            <w:gridSpan w:val="3"/>
          </w:tcPr>
          <w:p w14:paraId="49B2A1A7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638" w:type="pct"/>
            <w:gridSpan w:val="2"/>
          </w:tcPr>
          <w:p w14:paraId="64F05304" w14:textId="56C18DF3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  <w:tc>
          <w:tcPr>
            <w:tcW w:w="129" w:type="pct"/>
            <w:gridSpan w:val="2"/>
          </w:tcPr>
          <w:p w14:paraId="72ADA80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B130941" w14:textId="0CF34467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" w:type="pct"/>
            <w:gridSpan w:val="2"/>
          </w:tcPr>
          <w:p w14:paraId="7456C2D3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3F7D0C0B" w14:textId="5F91774A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3B43D159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3C30485" w14:textId="7EFDF062" w:rsidR="00D0584A" w:rsidRPr="007B3F5E" w:rsidRDefault="00D0584A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584A" w:rsidRPr="007B3F5E" w14:paraId="2C9542E4" w14:textId="77777777" w:rsidTr="001B1E1D">
        <w:tc>
          <w:tcPr>
            <w:tcW w:w="2160" w:type="pct"/>
            <w:gridSpan w:val="3"/>
          </w:tcPr>
          <w:p w14:paraId="6DE5DA6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38" w:type="pct"/>
            <w:gridSpan w:val="2"/>
          </w:tcPr>
          <w:p w14:paraId="25F81AC0" w14:textId="40FDBF65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  <w:tc>
          <w:tcPr>
            <w:tcW w:w="129" w:type="pct"/>
            <w:gridSpan w:val="2"/>
          </w:tcPr>
          <w:p w14:paraId="3A270B4C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6E92A65" w14:textId="61D2BF81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" w:type="pct"/>
            <w:gridSpan w:val="2"/>
          </w:tcPr>
          <w:p w14:paraId="3A0C189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D193A83" w14:textId="035BA4A2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4BE6C0FB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E862DBB" w14:textId="1576D51D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</w:p>
        </w:tc>
      </w:tr>
      <w:tr w:rsidR="00D0584A" w:rsidRPr="007B3F5E" w14:paraId="1469EEF6" w14:textId="77777777" w:rsidTr="001B1E1D">
        <w:tc>
          <w:tcPr>
            <w:tcW w:w="2160" w:type="pct"/>
            <w:gridSpan w:val="3"/>
          </w:tcPr>
          <w:p w14:paraId="0F89488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8" w:type="pct"/>
            <w:gridSpan w:val="2"/>
          </w:tcPr>
          <w:p w14:paraId="20B1393E" w14:textId="7AAB85B4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</w:p>
        </w:tc>
        <w:tc>
          <w:tcPr>
            <w:tcW w:w="129" w:type="pct"/>
            <w:gridSpan w:val="2"/>
          </w:tcPr>
          <w:p w14:paraId="49EDC83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2265413" w14:textId="1486FA74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  <w:tc>
          <w:tcPr>
            <w:tcW w:w="144" w:type="pct"/>
            <w:gridSpan w:val="2"/>
          </w:tcPr>
          <w:p w14:paraId="537426E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A0663FC" w14:textId="2FB83253" w:rsidR="00D0584A" w:rsidRPr="007B3F5E" w:rsidRDefault="00B17D5A" w:rsidP="00E859C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  <w:tc>
          <w:tcPr>
            <w:tcW w:w="126" w:type="pct"/>
            <w:gridSpan w:val="2"/>
          </w:tcPr>
          <w:p w14:paraId="5236871F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10EAA288" w14:textId="1D106E27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</w:tr>
      <w:tr w:rsidR="00D0584A" w:rsidRPr="007B3F5E" w14:paraId="33A47BFF" w14:textId="77777777" w:rsidTr="001B1E1D">
        <w:tc>
          <w:tcPr>
            <w:tcW w:w="2160" w:type="pct"/>
            <w:gridSpan w:val="3"/>
          </w:tcPr>
          <w:p w14:paraId="1D0F66FD" w14:textId="4E72BD6B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38" w:type="pct"/>
            <w:gridSpan w:val="2"/>
          </w:tcPr>
          <w:p w14:paraId="72EEC250" w14:textId="2EB97A45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29" w:type="pct"/>
            <w:gridSpan w:val="2"/>
          </w:tcPr>
          <w:p w14:paraId="4CA15F10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5C8C725" w14:textId="1F85B970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" w:type="pct"/>
            <w:gridSpan w:val="2"/>
          </w:tcPr>
          <w:p w14:paraId="628CCA9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E447E6F" w14:textId="49FDB2A4" w:rsidR="00D0584A" w:rsidRPr="007B3F5E" w:rsidRDefault="00D0584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34B34D07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D9EE42D" w14:textId="3EEE2E90" w:rsidR="00D0584A" w:rsidRPr="007B3F5E" w:rsidRDefault="00D0584A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4EDD" w:rsidRPr="007B3F5E" w14:paraId="12D868B5" w14:textId="77777777" w:rsidTr="001B1E1D">
        <w:tc>
          <w:tcPr>
            <w:tcW w:w="2160" w:type="pct"/>
            <w:gridSpan w:val="3"/>
          </w:tcPr>
          <w:p w14:paraId="2B2ECBBA" w14:textId="6A19C96C" w:rsidR="00E34EDD" w:rsidRPr="007B3F5E" w:rsidRDefault="00E34EDD" w:rsidP="00E34EDD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38" w:type="pct"/>
            <w:gridSpan w:val="2"/>
          </w:tcPr>
          <w:p w14:paraId="3D4A6155" w14:textId="7A51340F" w:rsidR="00E34EDD" w:rsidRPr="007B3F5E" w:rsidRDefault="00E34EDD" w:rsidP="00E34ED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</w:p>
        </w:tc>
        <w:tc>
          <w:tcPr>
            <w:tcW w:w="129" w:type="pct"/>
            <w:gridSpan w:val="2"/>
          </w:tcPr>
          <w:p w14:paraId="6984CDA6" w14:textId="77777777" w:rsidR="00E34EDD" w:rsidRPr="007B3F5E" w:rsidRDefault="00E34EDD" w:rsidP="00E34EDD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6D235FE" w14:textId="18471F02" w:rsidR="00E34EDD" w:rsidRPr="007B3F5E" w:rsidRDefault="00E34EDD" w:rsidP="00E34ED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" w:type="pct"/>
            <w:gridSpan w:val="2"/>
          </w:tcPr>
          <w:p w14:paraId="696E1F32" w14:textId="77777777" w:rsidR="00E34EDD" w:rsidRPr="007B3F5E" w:rsidRDefault="00E34EDD" w:rsidP="00E34EDD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0AFBDC5" w14:textId="7B7D576E" w:rsidR="00E34EDD" w:rsidRPr="007B3F5E" w:rsidRDefault="00E34EDD" w:rsidP="00E34ED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31100B07" w14:textId="77777777" w:rsidR="00E34EDD" w:rsidRPr="007B3F5E" w:rsidRDefault="00E34EDD" w:rsidP="00E34EDD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4F83EAED" w14:textId="129010A6" w:rsidR="00E34EDD" w:rsidRPr="007B3F5E" w:rsidRDefault="00E34EDD" w:rsidP="00E34ED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584A" w:rsidRPr="007B3F5E" w14:paraId="720C45B4" w14:textId="77777777" w:rsidTr="001B1E1D">
        <w:tc>
          <w:tcPr>
            <w:tcW w:w="2160" w:type="pct"/>
            <w:gridSpan w:val="3"/>
          </w:tcPr>
          <w:p w14:paraId="3F0105A5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38" w:type="pct"/>
            <w:gridSpan w:val="2"/>
          </w:tcPr>
          <w:p w14:paraId="25426036" w14:textId="14727974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AD762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29" w:type="pct"/>
            <w:gridSpan w:val="2"/>
          </w:tcPr>
          <w:p w14:paraId="7E71C637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DCE1A92" w14:textId="5F6318FB" w:rsidR="00D0584A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D0584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  <w:tc>
          <w:tcPr>
            <w:tcW w:w="144" w:type="pct"/>
            <w:gridSpan w:val="2"/>
          </w:tcPr>
          <w:p w14:paraId="16DE5724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6AC1BC8B" w14:textId="729DC7CD" w:rsidR="00D0584A" w:rsidRPr="007B3F5E" w:rsidRDefault="00B17D5A" w:rsidP="00E859C8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D3465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126" w:type="pct"/>
            <w:gridSpan w:val="2"/>
          </w:tcPr>
          <w:p w14:paraId="256B10BE" w14:textId="77777777" w:rsidR="00D0584A" w:rsidRPr="007B3F5E" w:rsidRDefault="00D0584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176E0040" w14:textId="09904AC7" w:rsidR="00D0584A" w:rsidRPr="007B3F5E" w:rsidRDefault="00D0584A" w:rsidP="00E859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1C10" w:rsidRPr="007B3F5E" w14:paraId="4F349C5E" w14:textId="77777777" w:rsidTr="001B1E1D">
        <w:tc>
          <w:tcPr>
            <w:tcW w:w="2160" w:type="pct"/>
            <w:gridSpan w:val="3"/>
          </w:tcPr>
          <w:p w14:paraId="219550EA" w14:textId="0F17C3B1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638" w:type="pct"/>
            <w:gridSpan w:val="2"/>
          </w:tcPr>
          <w:p w14:paraId="784DDDEC" w14:textId="10D3EEFF" w:rsidR="006F1C10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="005C72A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</w:t>
            </w:r>
          </w:p>
        </w:tc>
        <w:tc>
          <w:tcPr>
            <w:tcW w:w="129" w:type="pct"/>
            <w:gridSpan w:val="2"/>
          </w:tcPr>
          <w:p w14:paraId="5E479A6C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BFC0C74" w14:textId="34D97193" w:rsidR="006F1C10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" w:type="pct"/>
            <w:gridSpan w:val="2"/>
          </w:tcPr>
          <w:p w14:paraId="0F76BB93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5906AC93" w14:textId="7A9F0E92" w:rsidR="006F1C10" w:rsidRPr="007B3F5E" w:rsidRDefault="00B17D5A" w:rsidP="00E859C8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</w:p>
        </w:tc>
        <w:tc>
          <w:tcPr>
            <w:tcW w:w="126" w:type="pct"/>
            <w:gridSpan w:val="2"/>
          </w:tcPr>
          <w:p w14:paraId="701769C0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4D40EF99" w14:textId="580ECF8C" w:rsidR="006F1C10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</w:p>
        </w:tc>
      </w:tr>
      <w:tr w:rsidR="008360A6" w:rsidRPr="007B3F5E" w14:paraId="492FEBDE" w14:textId="77777777" w:rsidTr="001B1E1D">
        <w:tc>
          <w:tcPr>
            <w:tcW w:w="2160" w:type="pct"/>
            <w:gridSpan w:val="3"/>
          </w:tcPr>
          <w:p w14:paraId="03AF0314" w14:textId="1BD791A4" w:rsidR="008360A6" w:rsidRPr="007B3F5E" w:rsidRDefault="008360A6" w:rsidP="008360A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38" w:type="pct"/>
            <w:gridSpan w:val="2"/>
          </w:tcPr>
          <w:p w14:paraId="6C15CB9D" w14:textId="4A431890" w:rsidR="008360A6" w:rsidRPr="007B3F5E" w:rsidRDefault="00B17D5A" w:rsidP="008360A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="008360A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129" w:type="pct"/>
            <w:gridSpan w:val="2"/>
          </w:tcPr>
          <w:p w14:paraId="1B312C77" w14:textId="77777777" w:rsidR="008360A6" w:rsidRPr="007B3F5E" w:rsidRDefault="008360A6" w:rsidP="008360A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8839065" w14:textId="2F9CA7FE" w:rsidR="008360A6" w:rsidRPr="007B3F5E" w:rsidRDefault="00B17D5A" w:rsidP="008360A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8360A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" w:type="pct"/>
            <w:gridSpan w:val="2"/>
          </w:tcPr>
          <w:p w14:paraId="7A47513F" w14:textId="77777777" w:rsidR="008360A6" w:rsidRPr="007B3F5E" w:rsidRDefault="008360A6" w:rsidP="008360A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D04E6EF" w14:textId="53B5C7AC" w:rsidR="008360A6" w:rsidRPr="007B3F5E" w:rsidRDefault="00B17D5A" w:rsidP="008360A6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8360A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  <w:tc>
          <w:tcPr>
            <w:tcW w:w="126" w:type="pct"/>
            <w:gridSpan w:val="2"/>
          </w:tcPr>
          <w:p w14:paraId="601C1AD7" w14:textId="77777777" w:rsidR="008360A6" w:rsidRPr="007B3F5E" w:rsidRDefault="008360A6" w:rsidP="008360A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313E96E7" w14:textId="1DBE9BB6" w:rsidR="008360A6" w:rsidRPr="007B3F5E" w:rsidRDefault="00B17D5A" w:rsidP="008360A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8360A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  <w:tr w:rsidR="006F1C10" w:rsidRPr="007B3F5E" w14:paraId="439F4F43" w14:textId="77777777" w:rsidTr="001B1E1D">
        <w:tc>
          <w:tcPr>
            <w:tcW w:w="2160" w:type="pct"/>
            <w:gridSpan w:val="3"/>
          </w:tcPr>
          <w:p w14:paraId="3A54FB2F" w14:textId="6268780F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38" w:type="pct"/>
            <w:gridSpan w:val="2"/>
          </w:tcPr>
          <w:p w14:paraId="69350A52" w14:textId="6AFF34E5" w:rsidR="006F1C10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207D4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</w:p>
        </w:tc>
        <w:tc>
          <w:tcPr>
            <w:tcW w:w="129" w:type="pct"/>
            <w:gridSpan w:val="2"/>
          </w:tcPr>
          <w:p w14:paraId="32D9DA3C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A95FF98" w14:textId="0D8D0D24" w:rsidR="006F1C10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</w:p>
        </w:tc>
        <w:tc>
          <w:tcPr>
            <w:tcW w:w="144" w:type="pct"/>
            <w:gridSpan w:val="2"/>
          </w:tcPr>
          <w:p w14:paraId="177B5538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71810781" w14:textId="4A14ADF5" w:rsidR="006F1C10" w:rsidRPr="007B3F5E" w:rsidRDefault="00B17D5A" w:rsidP="00E859C8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</w:p>
        </w:tc>
        <w:tc>
          <w:tcPr>
            <w:tcW w:w="126" w:type="pct"/>
            <w:gridSpan w:val="2"/>
          </w:tcPr>
          <w:p w14:paraId="7E09C89C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862067A" w14:textId="20A1764A" w:rsidR="006F1C10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F1C1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</w:t>
            </w:r>
          </w:p>
        </w:tc>
      </w:tr>
      <w:tr w:rsidR="00F173FF" w:rsidRPr="007B3F5E" w14:paraId="76577AFB" w14:textId="77777777" w:rsidTr="001B1E1D">
        <w:tc>
          <w:tcPr>
            <w:tcW w:w="2160" w:type="pct"/>
            <w:gridSpan w:val="3"/>
          </w:tcPr>
          <w:p w14:paraId="07E5D7DB" w14:textId="20CEE984" w:rsidR="00F173FF" w:rsidRPr="007B3F5E" w:rsidRDefault="00F173FF" w:rsidP="00F173FF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38" w:type="pct"/>
            <w:gridSpan w:val="2"/>
          </w:tcPr>
          <w:p w14:paraId="17968F1A" w14:textId="174DF7CC" w:rsidR="00F173FF" w:rsidRPr="007B3F5E" w:rsidRDefault="00B17D5A" w:rsidP="00F173F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="00F173F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</w:p>
        </w:tc>
        <w:tc>
          <w:tcPr>
            <w:tcW w:w="129" w:type="pct"/>
            <w:gridSpan w:val="2"/>
          </w:tcPr>
          <w:p w14:paraId="05FCA82C" w14:textId="77777777" w:rsidR="00F173FF" w:rsidRPr="007B3F5E" w:rsidRDefault="00F173FF" w:rsidP="00F173FF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8CC5DA6" w14:textId="7CFEF0AB" w:rsidR="00F173FF" w:rsidRPr="007B3F5E" w:rsidRDefault="00B17D5A" w:rsidP="00F173F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  <w:r w:rsidR="00F173F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" w:type="pct"/>
            <w:gridSpan w:val="2"/>
          </w:tcPr>
          <w:p w14:paraId="633195F3" w14:textId="77777777" w:rsidR="00F173FF" w:rsidRPr="007B3F5E" w:rsidRDefault="00F173FF" w:rsidP="00F173FF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005273A8" w14:textId="33EED0BA" w:rsidR="00F173FF" w:rsidRPr="007B3F5E" w:rsidRDefault="00B17D5A" w:rsidP="00F173FF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F173F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26" w:type="pct"/>
            <w:gridSpan w:val="2"/>
          </w:tcPr>
          <w:p w14:paraId="762BA87A" w14:textId="77777777" w:rsidR="00F173FF" w:rsidRPr="007B3F5E" w:rsidRDefault="00F173FF" w:rsidP="00F173FF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03EB5639" w14:textId="78831751" w:rsidR="00F173FF" w:rsidRPr="007B3F5E" w:rsidRDefault="00B17D5A" w:rsidP="00F173F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F173F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E34EDD"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448B" w:rsidRPr="007B3F5E" w14:paraId="5095AD1B" w14:textId="77777777" w:rsidTr="001B1E1D">
        <w:tc>
          <w:tcPr>
            <w:tcW w:w="2160" w:type="pct"/>
            <w:gridSpan w:val="3"/>
          </w:tcPr>
          <w:p w14:paraId="605A126D" w14:textId="6DF07DD2" w:rsidR="00B5448B" w:rsidRPr="007B3F5E" w:rsidRDefault="00B5448B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73" w:type="pct"/>
            <w:gridSpan w:val="5"/>
          </w:tcPr>
          <w:p w14:paraId="287686C9" w14:textId="0EEA739E" w:rsidR="00B5448B" w:rsidRPr="007B3F5E" w:rsidRDefault="00B5448B" w:rsidP="00B544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661D8583" w14:textId="77777777" w:rsidR="00B5448B" w:rsidRPr="007B3F5E" w:rsidRDefault="00B5448B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5"/>
          </w:tcPr>
          <w:p w14:paraId="1AC9F3AB" w14:textId="57A98ADF" w:rsidR="00B5448B" w:rsidRPr="007B3F5E" w:rsidRDefault="00B5448B" w:rsidP="00B544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48B" w:rsidRPr="007B3F5E" w14:paraId="76B4C390" w14:textId="77777777" w:rsidTr="001B1E1D">
        <w:tc>
          <w:tcPr>
            <w:tcW w:w="2160" w:type="pct"/>
            <w:gridSpan w:val="3"/>
          </w:tcPr>
          <w:p w14:paraId="1D96AA3E" w14:textId="7043D603" w:rsidR="00B5448B" w:rsidRPr="007B3F5E" w:rsidRDefault="00B5448B" w:rsidP="00B5448B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38" w:type="pct"/>
            <w:gridSpan w:val="2"/>
            <w:vAlign w:val="center"/>
          </w:tcPr>
          <w:p w14:paraId="380DD548" w14:textId="073626DB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" w:type="pct"/>
            <w:gridSpan w:val="2"/>
            <w:vAlign w:val="center"/>
          </w:tcPr>
          <w:p w14:paraId="05BBECF2" w14:textId="77777777" w:rsidR="00B5448B" w:rsidRPr="007B3F5E" w:rsidRDefault="00B5448B" w:rsidP="00B5448B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157DC5D3" w14:textId="437D4E2A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" w:type="pct"/>
            <w:gridSpan w:val="2"/>
          </w:tcPr>
          <w:p w14:paraId="151AF530" w14:textId="77777777" w:rsidR="00B5448B" w:rsidRPr="007B3F5E" w:rsidRDefault="00B5448B" w:rsidP="00B5448B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14:paraId="463CFB7E" w14:textId="392C7A59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" w:type="pct"/>
            <w:gridSpan w:val="2"/>
            <w:vAlign w:val="center"/>
          </w:tcPr>
          <w:p w14:paraId="2C88EE6F" w14:textId="77777777" w:rsidR="00B5448B" w:rsidRPr="007B3F5E" w:rsidRDefault="00B5448B" w:rsidP="00B5448B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14:paraId="1C2FF41D" w14:textId="7A5E810B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B5448B" w:rsidRPr="007B3F5E" w14:paraId="25FC42BB" w14:textId="77777777" w:rsidTr="001B1E1D">
        <w:tc>
          <w:tcPr>
            <w:tcW w:w="2160" w:type="pct"/>
            <w:gridSpan w:val="3"/>
          </w:tcPr>
          <w:p w14:paraId="0467F2E4" w14:textId="77777777" w:rsidR="00B5448B" w:rsidRPr="007B3F5E" w:rsidRDefault="00B5448B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12"/>
          </w:tcPr>
          <w:p w14:paraId="3A1A820F" w14:textId="7737EB67" w:rsidR="00B5448B" w:rsidRPr="007B3F5E" w:rsidRDefault="00B5448B" w:rsidP="00B544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F1C10" w:rsidRPr="007B3F5E" w14:paraId="34ABEA2A" w14:textId="77777777" w:rsidTr="001B1E1D">
        <w:tc>
          <w:tcPr>
            <w:tcW w:w="2160" w:type="pct"/>
            <w:gridSpan w:val="3"/>
          </w:tcPr>
          <w:p w14:paraId="1515EAD1" w14:textId="5E15F64E" w:rsidR="006F1C10" w:rsidRPr="007B3F5E" w:rsidRDefault="00F03DC1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638" w:type="pct"/>
            <w:gridSpan w:val="2"/>
          </w:tcPr>
          <w:p w14:paraId="04DE22AE" w14:textId="20879EC4" w:rsidR="006F1C10" w:rsidRPr="007B3F5E" w:rsidRDefault="006F1C10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gridSpan w:val="2"/>
          </w:tcPr>
          <w:p w14:paraId="58E51D04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896F7F2" w14:textId="4783A617" w:rsidR="006F1C10" w:rsidRPr="007B3F5E" w:rsidRDefault="006F1C10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gridSpan w:val="2"/>
          </w:tcPr>
          <w:p w14:paraId="02B2E26C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3A5051B" w14:textId="3A1EB7F3" w:rsidR="006F1C10" w:rsidRPr="007B3F5E" w:rsidRDefault="006F1C10" w:rsidP="00E859C8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  <w:gridSpan w:val="2"/>
          </w:tcPr>
          <w:p w14:paraId="0CC1954F" w14:textId="77777777" w:rsidR="006F1C10" w:rsidRPr="007B3F5E" w:rsidRDefault="006F1C1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989C087" w14:textId="0B96FAC3" w:rsidR="006F1C10" w:rsidRPr="007B3F5E" w:rsidRDefault="006F1C10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3DC1" w:rsidRPr="007B3F5E" w14:paraId="6712165B" w14:textId="77777777" w:rsidTr="001B1E1D">
        <w:tc>
          <w:tcPr>
            <w:tcW w:w="2160" w:type="pct"/>
            <w:gridSpan w:val="3"/>
          </w:tcPr>
          <w:p w14:paraId="54F530E9" w14:textId="0CBB057B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8" w:type="pct"/>
            <w:gridSpan w:val="2"/>
          </w:tcPr>
          <w:p w14:paraId="5D624E08" w14:textId="1CC36E5A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29" w:type="pct"/>
            <w:gridSpan w:val="2"/>
          </w:tcPr>
          <w:p w14:paraId="1F587E9F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0FE5AF4" w14:textId="7FCA6AC8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  <w:tc>
          <w:tcPr>
            <w:tcW w:w="144" w:type="pct"/>
            <w:gridSpan w:val="2"/>
          </w:tcPr>
          <w:p w14:paraId="58F3F72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25DECC3" w14:textId="1CB7600E" w:rsidR="00F03DC1" w:rsidRPr="007B3F5E" w:rsidRDefault="00B17D5A" w:rsidP="00F03DC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</w:p>
        </w:tc>
        <w:tc>
          <w:tcPr>
            <w:tcW w:w="126" w:type="pct"/>
            <w:gridSpan w:val="2"/>
          </w:tcPr>
          <w:p w14:paraId="0850BAE7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1C1EDD07" w14:textId="363F21E1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</w:tr>
      <w:tr w:rsidR="00F03DC1" w:rsidRPr="007B3F5E" w14:paraId="2AA17337" w14:textId="77777777" w:rsidTr="001B1E1D">
        <w:tc>
          <w:tcPr>
            <w:tcW w:w="2160" w:type="pct"/>
            <w:gridSpan w:val="3"/>
          </w:tcPr>
          <w:p w14:paraId="2C80B765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38" w:type="pct"/>
            <w:gridSpan w:val="2"/>
          </w:tcPr>
          <w:p w14:paraId="610859EF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gridSpan w:val="2"/>
          </w:tcPr>
          <w:p w14:paraId="186F012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6" w:type="pct"/>
          </w:tcPr>
          <w:p w14:paraId="758C6BD7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712112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1" w:type="pct"/>
            <w:gridSpan w:val="2"/>
          </w:tcPr>
          <w:p w14:paraId="7B294E0C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gridSpan w:val="2"/>
          </w:tcPr>
          <w:p w14:paraId="7AA421BC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95" w:type="pct"/>
          </w:tcPr>
          <w:p w14:paraId="05AF2169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3DC1" w:rsidRPr="007B3F5E" w14:paraId="507833D2" w14:textId="77777777" w:rsidTr="001B1E1D">
        <w:tc>
          <w:tcPr>
            <w:tcW w:w="2160" w:type="pct"/>
            <w:gridSpan w:val="3"/>
          </w:tcPr>
          <w:p w14:paraId="6C34AF08" w14:textId="2D851D51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38" w:type="pct"/>
            <w:gridSpan w:val="2"/>
          </w:tcPr>
          <w:p w14:paraId="3C2BBA58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7498A64B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F3093C5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25A19E3F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4409AC6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7D7E6722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5476EF2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DC1" w:rsidRPr="007B3F5E" w14:paraId="6BF78CDC" w14:textId="77777777" w:rsidTr="001B1E1D">
        <w:tc>
          <w:tcPr>
            <w:tcW w:w="2160" w:type="pct"/>
            <w:gridSpan w:val="3"/>
          </w:tcPr>
          <w:p w14:paraId="4A4A871C" w14:textId="193A4FD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638" w:type="pct"/>
            <w:gridSpan w:val="2"/>
          </w:tcPr>
          <w:p w14:paraId="282E23AD" w14:textId="4AFBA281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  <w:tc>
          <w:tcPr>
            <w:tcW w:w="129" w:type="pct"/>
            <w:gridSpan w:val="2"/>
          </w:tcPr>
          <w:p w14:paraId="0D1B69E9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FBABCC0" w14:textId="25E00BB1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  <w:tc>
          <w:tcPr>
            <w:tcW w:w="144" w:type="pct"/>
            <w:gridSpan w:val="2"/>
          </w:tcPr>
          <w:p w14:paraId="69E7F8ED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03457A96" w14:textId="6C02BD3A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1B7C81D8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128DFB8A" w14:textId="1EE9F9D2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231E9CD1" w14:textId="77777777" w:rsidTr="001B1E1D">
        <w:tc>
          <w:tcPr>
            <w:tcW w:w="2160" w:type="pct"/>
            <w:gridSpan w:val="3"/>
          </w:tcPr>
          <w:p w14:paraId="13B27536" w14:textId="3709008D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638" w:type="pct"/>
            <w:gridSpan w:val="2"/>
          </w:tcPr>
          <w:p w14:paraId="40475B74" w14:textId="68559AEA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gridSpan w:val="2"/>
          </w:tcPr>
          <w:p w14:paraId="0C8C4BE2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D47CF4D" w14:textId="0567CB47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" w:type="pct"/>
            <w:gridSpan w:val="2"/>
          </w:tcPr>
          <w:p w14:paraId="46E8B1A3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67F38D02" w14:textId="4022594D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05757AEB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06F94026" w14:textId="5730D7A3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6D742CCE" w14:textId="77777777" w:rsidTr="001B1E1D">
        <w:tc>
          <w:tcPr>
            <w:tcW w:w="2160" w:type="pct"/>
            <w:gridSpan w:val="3"/>
          </w:tcPr>
          <w:p w14:paraId="5B88669D" w14:textId="285F1F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638" w:type="pct"/>
            <w:gridSpan w:val="2"/>
          </w:tcPr>
          <w:p w14:paraId="1AD587D4" w14:textId="3724F9EB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gridSpan w:val="2"/>
          </w:tcPr>
          <w:p w14:paraId="0CC89973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6B3848E" w14:textId="52F5A3A6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220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" w:type="pct"/>
            <w:gridSpan w:val="2"/>
          </w:tcPr>
          <w:p w14:paraId="2FF102C5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C040879" w14:textId="00C8A2F0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51C5D9AE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2E3CCC3E" w14:textId="575D58A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28D1C1E3" w14:textId="77777777" w:rsidTr="001B1E1D">
        <w:tc>
          <w:tcPr>
            <w:tcW w:w="2160" w:type="pct"/>
            <w:gridSpan w:val="3"/>
          </w:tcPr>
          <w:p w14:paraId="724DAA9B" w14:textId="6E8065F8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8" w:type="pct"/>
            <w:gridSpan w:val="2"/>
          </w:tcPr>
          <w:p w14:paraId="2896E9B5" w14:textId="407CC77F" w:rsidR="00F03DC1" w:rsidRPr="007B3F5E" w:rsidRDefault="00B17D5A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</w:p>
        </w:tc>
        <w:tc>
          <w:tcPr>
            <w:tcW w:w="129" w:type="pct"/>
            <w:gridSpan w:val="2"/>
          </w:tcPr>
          <w:p w14:paraId="40907FB9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280B42D" w14:textId="478848D5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1E8CDF44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1D5E0109" w14:textId="6C272D99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3A5A6BC5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39E53291" w14:textId="360D255E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463E5C5F" w14:textId="77777777" w:rsidTr="001B1E1D">
        <w:tc>
          <w:tcPr>
            <w:tcW w:w="2160" w:type="pct"/>
            <w:gridSpan w:val="3"/>
          </w:tcPr>
          <w:p w14:paraId="28F3FA51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38" w:type="pct"/>
            <w:gridSpan w:val="2"/>
          </w:tcPr>
          <w:p w14:paraId="32D6C66D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gridSpan w:val="2"/>
          </w:tcPr>
          <w:p w14:paraId="748704A2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6" w:type="pct"/>
          </w:tcPr>
          <w:p w14:paraId="7AC9AE2A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62B7014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1" w:type="pct"/>
            <w:gridSpan w:val="2"/>
          </w:tcPr>
          <w:p w14:paraId="6B777B9D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gridSpan w:val="2"/>
          </w:tcPr>
          <w:p w14:paraId="61CE39C2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95" w:type="pct"/>
          </w:tcPr>
          <w:p w14:paraId="3F8AADE7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3DC1" w:rsidRPr="007B3F5E" w14:paraId="4437772C" w14:textId="77777777" w:rsidTr="001B1E1D">
        <w:tc>
          <w:tcPr>
            <w:tcW w:w="2160" w:type="pct"/>
            <w:gridSpan w:val="3"/>
          </w:tcPr>
          <w:p w14:paraId="05A28492" w14:textId="2BC40BEC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38" w:type="pct"/>
            <w:gridSpan w:val="2"/>
          </w:tcPr>
          <w:p w14:paraId="46C49674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7ECCA991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C92202E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5CE94BF7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7D1438F7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0BDA4DB3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0E38A24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DC1" w:rsidRPr="007B3F5E" w14:paraId="260D689F" w14:textId="77777777" w:rsidTr="001B1E1D">
        <w:tc>
          <w:tcPr>
            <w:tcW w:w="2160" w:type="pct"/>
            <w:gridSpan w:val="3"/>
          </w:tcPr>
          <w:p w14:paraId="1EE3A2A3" w14:textId="1B0A1B9A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38" w:type="pct"/>
            <w:gridSpan w:val="2"/>
          </w:tcPr>
          <w:p w14:paraId="1DE2FDEA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2833C46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502D825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392AE1C7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3D245D12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371343D9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91E9A2B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DC1" w:rsidRPr="007B3F5E" w14:paraId="6F45DE40" w14:textId="77777777" w:rsidTr="001B1E1D">
        <w:tc>
          <w:tcPr>
            <w:tcW w:w="2160" w:type="pct"/>
            <w:gridSpan w:val="3"/>
          </w:tcPr>
          <w:p w14:paraId="6B735F1F" w14:textId="6DD1A5A1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638" w:type="pct"/>
            <w:gridSpan w:val="2"/>
          </w:tcPr>
          <w:p w14:paraId="44150D6A" w14:textId="18E2AC1E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9D7A45" w:rsidRPr="007B3F5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7A45" w:rsidRPr="007B3F5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9" w:type="pct"/>
            <w:gridSpan w:val="2"/>
          </w:tcPr>
          <w:p w14:paraId="76B07DBC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BD49A84" w14:textId="32A1E20E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" w:type="pct"/>
            <w:gridSpan w:val="2"/>
          </w:tcPr>
          <w:p w14:paraId="5638B8A8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5910E4DD" w14:textId="1486064A" w:rsidR="00F03DC1" w:rsidRPr="007B3F5E" w:rsidRDefault="00B17D5A" w:rsidP="00F03DC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26" w:type="pct"/>
            <w:gridSpan w:val="2"/>
          </w:tcPr>
          <w:p w14:paraId="7828D856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2004437" w14:textId="05D6826A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</w:t>
            </w:r>
          </w:p>
        </w:tc>
      </w:tr>
      <w:tr w:rsidR="00F03DC1" w:rsidRPr="007B3F5E" w14:paraId="21B24A62" w14:textId="77777777" w:rsidTr="001B1E1D">
        <w:tc>
          <w:tcPr>
            <w:tcW w:w="2160" w:type="pct"/>
            <w:gridSpan w:val="3"/>
          </w:tcPr>
          <w:p w14:paraId="2E0A45D0" w14:textId="4FDC6359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14:paraId="5B24F5BB" w14:textId="369E54D2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7A45" w:rsidRPr="007B3F5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29" w:type="pct"/>
            <w:gridSpan w:val="2"/>
          </w:tcPr>
          <w:p w14:paraId="33F3F77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169D66B" w14:textId="24DC3F6D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" w:type="pct"/>
            <w:gridSpan w:val="2"/>
          </w:tcPr>
          <w:p w14:paraId="44538B35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54103CE8" w14:textId="411284EE" w:rsidR="00F03DC1" w:rsidRPr="007B3F5E" w:rsidRDefault="00B17D5A" w:rsidP="00F03DC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  <w:tc>
          <w:tcPr>
            <w:tcW w:w="126" w:type="pct"/>
            <w:gridSpan w:val="2"/>
          </w:tcPr>
          <w:p w14:paraId="0DFD6328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D1A4F6" w14:textId="51DDA197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</w:p>
        </w:tc>
      </w:tr>
      <w:tr w:rsidR="00F03DC1" w:rsidRPr="007B3F5E" w14:paraId="11F2126A" w14:textId="77777777" w:rsidTr="001B1E1D">
        <w:tc>
          <w:tcPr>
            <w:tcW w:w="2160" w:type="pct"/>
            <w:gridSpan w:val="3"/>
          </w:tcPr>
          <w:p w14:paraId="772A01AE" w14:textId="0EB91F2A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8F7237" w14:textId="69047D88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</w:t>
            </w:r>
            <w:r w:rsidR="009D7A4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9D7A4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29" w:type="pct"/>
            <w:gridSpan w:val="2"/>
          </w:tcPr>
          <w:p w14:paraId="171D6127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D24DF58" w14:textId="0AC68E8A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104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</w:p>
        </w:tc>
        <w:tc>
          <w:tcPr>
            <w:tcW w:w="144" w:type="pct"/>
            <w:gridSpan w:val="2"/>
          </w:tcPr>
          <w:p w14:paraId="6A992C6D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A3C4C" w14:textId="5450794F" w:rsidR="00F03DC1" w:rsidRPr="007B3F5E" w:rsidRDefault="00B17D5A" w:rsidP="00F03DC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86</w:t>
            </w:r>
          </w:p>
        </w:tc>
        <w:tc>
          <w:tcPr>
            <w:tcW w:w="126" w:type="pct"/>
            <w:gridSpan w:val="2"/>
          </w:tcPr>
          <w:p w14:paraId="67F7FC42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F956936" w14:textId="6B23794C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</w:t>
            </w:r>
          </w:p>
        </w:tc>
      </w:tr>
      <w:tr w:rsidR="00F03DC1" w:rsidRPr="007B3F5E" w14:paraId="5221FE6E" w14:textId="77777777" w:rsidTr="001B1E1D">
        <w:tc>
          <w:tcPr>
            <w:tcW w:w="2160" w:type="pct"/>
            <w:gridSpan w:val="3"/>
          </w:tcPr>
          <w:p w14:paraId="281F839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</w:p>
        </w:tc>
        <w:tc>
          <w:tcPr>
            <w:tcW w:w="638" w:type="pct"/>
            <w:gridSpan w:val="2"/>
            <w:tcBorders>
              <w:top w:val="double" w:sz="4" w:space="0" w:color="auto"/>
            </w:tcBorders>
          </w:tcPr>
          <w:p w14:paraId="5C087892" w14:textId="77777777" w:rsidR="00F03DC1" w:rsidRPr="007B3F5E" w:rsidRDefault="00F03DC1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gridSpan w:val="2"/>
          </w:tcPr>
          <w:p w14:paraId="4C0659C5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2AAEC784" w14:textId="77777777" w:rsidR="00F03DC1" w:rsidRPr="007B3F5E" w:rsidRDefault="00F03DC1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E28CA7A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4DEC74A6" w14:textId="77777777" w:rsidR="00F03DC1" w:rsidRPr="007B3F5E" w:rsidRDefault="00F03DC1" w:rsidP="00F03DC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  <w:gridSpan w:val="2"/>
          </w:tcPr>
          <w:p w14:paraId="0343E557" w14:textId="77777777" w:rsidR="00F03DC1" w:rsidRPr="007B3F5E" w:rsidRDefault="00F03DC1" w:rsidP="00F03DC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EC1F6B2" w14:textId="77777777" w:rsidR="00F03DC1" w:rsidRPr="007B3F5E" w:rsidRDefault="00F03DC1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03DC1" w:rsidRPr="007B3F5E" w14:paraId="27635DB8" w14:textId="77777777" w:rsidTr="001B1E1D">
        <w:tc>
          <w:tcPr>
            <w:tcW w:w="2145" w:type="pct"/>
            <w:gridSpan w:val="2"/>
          </w:tcPr>
          <w:p w14:paraId="7FF9B39E" w14:textId="4A37D7DA" w:rsidR="00F03DC1" w:rsidRPr="007B3F5E" w:rsidRDefault="00F03DC1" w:rsidP="00F03D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8" w:type="pct"/>
            <w:gridSpan w:val="6"/>
          </w:tcPr>
          <w:p w14:paraId="296CB50D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A6A88EA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6"/>
          </w:tcPr>
          <w:p w14:paraId="74136700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DC1" w:rsidRPr="007B3F5E" w14:paraId="695DAD4A" w14:textId="77777777" w:rsidTr="001B1E1D">
        <w:tc>
          <w:tcPr>
            <w:tcW w:w="2145" w:type="pct"/>
            <w:gridSpan w:val="2"/>
          </w:tcPr>
          <w:p w14:paraId="2A0F12EB" w14:textId="5D131519" w:rsidR="00F03DC1" w:rsidRPr="007B3F5E" w:rsidRDefault="00F03DC1" w:rsidP="00F03D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17" w:type="pct"/>
            <w:gridSpan w:val="2"/>
            <w:vAlign w:val="center"/>
          </w:tcPr>
          <w:p w14:paraId="1F558841" w14:textId="55A41100" w:rsidR="00F03DC1" w:rsidRPr="007B3F5E" w:rsidRDefault="00B17D5A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5" w:type="pct"/>
            <w:gridSpan w:val="2"/>
            <w:vAlign w:val="center"/>
          </w:tcPr>
          <w:p w14:paraId="2F58F903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0355A1F0" w14:textId="678E33B1" w:rsidR="00F03DC1" w:rsidRPr="007B3F5E" w:rsidRDefault="00B17D5A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" w:type="pct"/>
          </w:tcPr>
          <w:p w14:paraId="0732305C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2B75E76E" w14:textId="66A618F1" w:rsidR="00F03DC1" w:rsidRPr="007B3F5E" w:rsidRDefault="00B17D5A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" w:type="pct"/>
            <w:gridSpan w:val="2"/>
            <w:vAlign w:val="center"/>
          </w:tcPr>
          <w:p w14:paraId="653C2EAA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50D72971" w14:textId="65538B96" w:rsidR="00F03DC1" w:rsidRPr="007B3F5E" w:rsidRDefault="00B17D5A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F03DC1" w:rsidRPr="007B3F5E" w14:paraId="7D653F6D" w14:textId="77777777" w:rsidTr="001B1E1D">
        <w:tc>
          <w:tcPr>
            <w:tcW w:w="2145" w:type="pct"/>
            <w:gridSpan w:val="2"/>
          </w:tcPr>
          <w:p w14:paraId="49CDD689" w14:textId="77777777" w:rsidR="00F03DC1" w:rsidRPr="007B3F5E" w:rsidRDefault="00F03DC1" w:rsidP="00F03D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5" w:type="pct"/>
            <w:gridSpan w:val="13"/>
          </w:tcPr>
          <w:p w14:paraId="78AC19C3" w14:textId="77777777" w:rsidR="00F03DC1" w:rsidRPr="007B3F5E" w:rsidRDefault="00F03DC1" w:rsidP="00F03D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03DC1" w:rsidRPr="007B3F5E" w14:paraId="5F47E443" w14:textId="77777777" w:rsidTr="001B1E1D">
        <w:tc>
          <w:tcPr>
            <w:tcW w:w="2145" w:type="pct"/>
            <w:gridSpan w:val="2"/>
          </w:tcPr>
          <w:p w14:paraId="303F46E3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17" w:type="pct"/>
            <w:gridSpan w:val="2"/>
            <w:shd w:val="clear" w:color="auto" w:fill="auto"/>
          </w:tcPr>
          <w:p w14:paraId="068F49E9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42132225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7311CF9D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D56A2A3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4FAA1092" w14:textId="77777777" w:rsidR="00F03DC1" w:rsidRPr="007B3F5E" w:rsidRDefault="00F03DC1" w:rsidP="00F03DC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A4A8436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27BED6EC" w14:textId="77777777" w:rsidR="00F03DC1" w:rsidRPr="007B3F5E" w:rsidRDefault="00F03DC1" w:rsidP="00F03DC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DC1" w:rsidRPr="007B3F5E" w14:paraId="094C03A3" w14:textId="77777777" w:rsidTr="001B1E1D">
        <w:tc>
          <w:tcPr>
            <w:tcW w:w="2145" w:type="pct"/>
            <w:gridSpan w:val="2"/>
          </w:tcPr>
          <w:p w14:paraId="640CD7F2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17" w:type="pct"/>
            <w:gridSpan w:val="2"/>
            <w:shd w:val="clear" w:color="auto" w:fill="auto"/>
          </w:tcPr>
          <w:p w14:paraId="5BC5578C" w14:textId="77777777" w:rsidR="00F03DC1" w:rsidRPr="007B3F5E" w:rsidRDefault="00F03DC1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3CBC80A2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269F9A79" w14:textId="33856E56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  <w:tc>
          <w:tcPr>
            <w:tcW w:w="138" w:type="pct"/>
          </w:tcPr>
          <w:p w14:paraId="53F5E2B5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1B070FED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78FAA639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2C7E293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7BFEB115" w14:textId="77777777" w:rsidTr="001B1E1D">
        <w:tc>
          <w:tcPr>
            <w:tcW w:w="2145" w:type="pct"/>
            <w:gridSpan w:val="2"/>
          </w:tcPr>
          <w:p w14:paraId="44343CB6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9EA4F" w14:textId="2A2EFF2F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</w:p>
        </w:tc>
        <w:tc>
          <w:tcPr>
            <w:tcW w:w="145" w:type="pct"/>
            <w:gridSpan w:val="2"/>
          </w:tcPr>
          <w:p w14:paraId="4E6EAA85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097A5" w14:textId="6B8C2E90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</w:p>
        </w:tc>
        <w:tc>
          <w:tcPr>
            <w:tcW w:w="138" w:type="pct"/>
          </w:tcPr>
          <w:p w14:paraId="74165AEC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18AB029A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738F92F4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66057FA4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5A8FBA33" w14:textId="77777777" w:rsidTr="001B1E1D">
        <w:tc>
          <w:tcPr>
            <w:tcW w:w="2145" w:type="pct"/>
            <w:gridSpan w:val="2"/>
          </w:tcPr>
          <w:p w14:paraId="74DC7227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4485D" w14:textId="748B0EC9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</w:t>
            </w:r>
          </w:p>
        </w:tc>
        <w:tc>
          <w:tcPr>
            <w:tcW w:w="145" w:type="pct"/>
            <w:gridSpan w:val="2"/>
          </w:tcPr>
          <w:p w14:paraId="4D28FDE9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1C397" w14:textId="79EC7F55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72</w:t>
            </w:r>
          </w:p>
        </w:tc>
        <w:tc>
          <w:tcPr>
            <w:tcW w:w="138" w:type="pct"/>
          </w:tcPr>
          <w:p w14:paraId="30D93992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8254FB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5B02EAD6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802CA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03DC1" w:rsidRPr="007B3F5E" w14:paraId="53E01680" w14:textId="77777777" w:rsidTr="001B1E1D">
        <w:tc>
          <w:tcPr>
            <w:tcW w:w="2145" w:type="pct"/>
            <w:gridSpan w:val="2"/>
          </w:tcPr>
          <w:p w14:paraId="56E726EB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7" w:type="pct"/>
            <w:gridSpan w:val="2"/>
          </w:tcPr>
          <w:p w14:paraId="7CCCF0E4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5D424DC4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53AE4A9E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6071773F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7BF8A2A5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0C849053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54A187B5" w14:textId="77777777" w:rsidR="00F03DC1" w:rsidRPr="007B3F5E" w:rsidRDefault="00F03DC1" w:rsidP="00F03DC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3DC1" w:rsidRPr="007B3F5E" w14:paraId="6AFDD2CA" w14:textId="77777777" w:rsidTr="001B1E1D">
        <w:tc>
          <w:tcPr>
            <w:tcW w:w="2145" w:type="pct"/>
            <w:gridSpan w:val="2"/>
          </w:tcPr>
          <w:p w14:paraId="56CC0DFB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17" w:type="pct"/>
            <w:gridSpan w:val="2"/>
          </w:tcPr>
          <w:p w14:paraId="6D413C15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7AAAF307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B3A480F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5EB2C4F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3A0FA9C4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5F0A098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7B4D9944" w14:textId="77777777" w:rsidR="00F03DC1" w:rsidRPr="007B3F5E" w:rsidRDefault="00F03DC1" w:rsidP="00F03DC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DC1" w:rsidRPr="007B3F5E" w14:paraId="4300D1AB" w14:textId="77777777" w:rsidTr="001B1E1D">
        <w:tc>
          <w:tcPr>
            <w:tcW w:w="2145" w:type="pct"/>
            <w:gridSpan w:val="2"/>
          </w:tcPr>
          <w:p w14:paraId="268C90C9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17" w:type="pct"/>
            <w:gridSpan w:val="2"/>
            <w:shd w:val="clear" w:color="auto" w:fill="auto"/>
          </w:tcPr>
          <w:p w14:paraId="799B3D2B" w14:textId="0B52EFDB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45" w:type="pct"/>
            <w:gridSpan w:val="2"/>
          </w:tcPr>
          <w:p w14:paraId="538685C5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6AC6A6D0" w14:textId="77777777" w:rsidR="00F03DC1" w:rsidRPr="007B3F5E" w:rsidRDefault="00F03DC1" w:rsidP="00F03DC1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1FA6801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5E74E4AC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4575936B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AA55027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5A48E91B" w14:textId="77777777" w:rsidTr="001B1E1D">
        <w:tc>
          <w:tcPr>
            <w:tcW w:w="2145" w:type="pct"/>
            <w:gridSpan w:val="2"/>
          </w:tcPr>
          <w:p w14:paraId="11785D5F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2CD98" w14:textId="22EA0F7C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253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  <w:tc>
          <w:tcPr>
            <w:tcW w:w="145" w:type="pct"/>
            <w:gridSpan w:val="2"/>
          </w:tcPr>
          <w:p w14:paraId="6DB61004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15473" w14:textId="0698C0B8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F03DC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38" w:type="pct"/>
          </w:tcPr>
          <w:p w14:paraId="6E61A84D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33827ACC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2FADC272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38095D31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1" w:rsidRPr="007B3F5E" w14:paraId="089775CB" w14:textId="77777777" w:rsidTr="001B1E1D">
        <w:tc>
          <w:tcPr>
            <w:tcW w:w="2145" w:type="pct"/>
            <w:gridSpan w:val="2"/>
          </w:tcPr>
          <w:p w14:paraId="3A239583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BA13A" w14:textId="2B2B4B59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254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85</w:t>
            </w:r>
          </w:p>
        </w:tc>
        <w:tc>
          <w:tcPr>
            <w:tcW w:w="145" w:type="pct"/>
            <w:gridSpan w:val="2"/>
          </w:tcPr>
          <w:p w14:paraId="5ED4F15B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C0E3F" w14:textId="72A9D519" w:rsidR="00F03DC1" w:rsidRPr="007B3F5E" w:rsidRDefault="00B17D5A" w:rsidP="00F03D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="00F03DC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</w:t>
            </w:r>
          </w:p>
        </w:tc>
        <w:tc>
          <w:tcPr>
            <w:tcW w:w="138" w:type="pct"/>
          </w:tcPr>
          <w:p w14:paraId="5CFB5DBA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7966B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7F624548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8E71F" w14:textId="77777777" w:rsidR="00F03DC1" w:rsidRPr="007B3F5E" w:rsidRDefault="00F03DC1" w:rsidP="00F03D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03DC1" w:rsidRPr="007B3F5E" w14:paraId="25F81356" w14:textId="77777777" w:rsidTr="001B1E1D">
        <w:tc>
          <w:tcPr>
            <w:tcW w:w="2145" w:type="pct"/>
            <w:gridSpan w:val="2"/>
          </w:tcPr>
          <w:p w14:paraId="358EA505" w14:textId="77777777" w:rsidR="00F03DC1" w:rsidRPr="007B3F5E" w:rsidRDefault="00F03DC1" w:rsidP="00F03DC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5D741A" w14:textId="77777777" w:rsidR="00F03DC1" w:rsidRPr="007B3F5E" w:rsidRDefault="00F03DC1" w:rsidP="00F03DC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683BE7A1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5D31F1B0" w14:textId="77777777" w:rsidR="00F03DC1" w:rsidRPr="007B3F5E" w:rsidRDefault="00F03DC1" w:rsidP="00F03DC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6011E3D9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295EDFCA" w14:textId="77777777" w:rsidR="00F03DC1" w:rsidRPr="007B3F5E" w:rsidRDefault="00F03DC1" w:rsidP="00F03DC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37BC07B3" w14:textId="77777777" w:rsidR="00F03DC1" w:rsidRPr="007B3F5E" w:rsidRDefault="00F03DC1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</w:tcBorders>
          </w:tcPr>
          <w:p w14:paraId="43802429" w14:textId="77777777" w:rsidR="00F03DC1" w:rsidRPr="007B3F5E" w:rsidRDefault="00F03DC1" w:rsidP="00F03DC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6992" w:rsidRPr="007B3F5E" w14:paraId="0A327143" w14:textId="77777777" w:rsidTr="001B1E1D">
        <w:tc>
          <w:tcPr>
            <w:tcW w:w="2145" w:type="pct"/>
            <w:gridSpan w:val="2"/>
          </w:tcPr>
          <w:p w14:paraId="34EE0CC1" w14:textId="77777777" w:rsidR="002F6992" w:rsidRPr="007B3F5E" w:rsidRDefault="002F6992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2B6C0CD3" w14:textId="77777777" w:rsidR="002F6992" w:rsidRPr="007B3F5E" w:rsidRDefault="002F6992" w:rsidP="00F03DC1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6B34C3C8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6247B448" w14:textId="77777777" w:rsidR="002F6992" w:rsidRPr="007B3F5E" w:rsidRDefault="002F6992" w:rsidP="00F03DC1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3DC2C42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609AD4B7" w14:textId="77777777" w:rsidR="002F6992" w:rsidRPr="007B3F5E" w:rsidRDefault="002F6992" w:rsidP="00F03DC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2EDF4A52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732FD76" w14:textId="77777777" w:rsidR="002F6992" w:rsidRPr="007B3F5E" w:rsidRDefault="002F6992" w:rsidP="00F03DC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992" w:rsidRPr="007B3F5E" w14:paraId="7B420876" w14:textId="77777777" w:rsidTr="001B1E1D">
        <w:tc>
          <w:tcPr>
            <w:tcW w:w="2145" w:type="pct"/>
            <w:gridSpan w:val="2"/>
          </w:tcPr>
          <w:p w14:paraId="64CA4EE1" w14:textId="77777777" w:rsidR="002F6992" w:rsidRPr="007B3F5E" w:rsidRDefault="002F6992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4040EF38" w14:textId="77777777" w:rsidR="002F6992" w:rsidRPr="007B3F5E" w:rsidRDefault="002F6992" w:rsidP="00F03DC1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16261D40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4F3CD4ED" w14:textId="77777777" w:rsidR="002F6992" w:rsidRPr="007B3F5E" w:rsidRDefault="002F6992" w:rsidP="00F03DC1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BC1562C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7313BA29" w14:textId="77777777" w:rsidR="002F6992" w:rsidRPr="007B3F5E" w:rsidRDefault="002F6992" w:rsidP="00F03DC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56D9B18D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787D5565" w14:textId="77777777" w:rsidR="002F6992" w:rsidRPr="007B3F5E" w:rsidRDefault="002F6992" w:rsidP="00F03DC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992" w:rsidRPr="007B3F5E" w14:paraId="711B93BE" w14:textId="77777777" w:rsidTr="001B1E1D">
        <w:tc>
          <w:tcPr>
            <w:tcW w:w="2145" w:type="pct"/>
            <w:gridSpan w:val="2"/>
          </w:tcPr>
          <w:p w14:paraId="4A2AE6BC" w14:textId="77777777" w:rsidR="002F6992" w:rsidRPr="007B3F5E" w:rsidRDefault="002F6992" w:rsidP="00F03DC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" w:type="pct"/>
            <w:gridSpan w:val="2"/>
          </w:tcPr>
          <w:p w14:paraId="6AE2A345" w14:textId="77777777" w:rsidR="002F6992" w:rsidRPr="007B3F5E" w:rsidRDefault="002F6992" w:rsidP="00F03DC1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139E7A44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41C54145" w14:textId="77777777" w:rsidR="002F6992" w:rsidRPr="007B3F5E" w:rsidRDefault="002F6992" w:rsidP="00F03DC1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765C13E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25B344D0" w14:textId="77777777" w:rsidR="002F6992" w:rsidRPr="007B3F5E" w:rsidRDefault="002F6992" w:rsidP="00F03DC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69639881" w14:textId="77777777" w:rsidR="002F6992" w:rsidRPr="007B3F5E" w:rsidRDefault="002F6992" w:rsidP="00F03DC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2CDE8EDE" w14:textId="77777777" w:rsidR="002F6992" w:rsidRPr="007B3F5E" w:rsidRDefault="002F6992" w:rsidP="00F03DC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48B" w:rsidRPr="007B3F5E" w14:paraId="419F8620" w14:textId="77777777" w:rsidTr="001B1E1D">
        <w:tc>
          <w:tcPr>
            <w:tcW w:w="2145" w:type="pct"/>
            <w:gridSpan w:val="2"/>
          </w:tcPr>
          <w:p w14:paraId="0F0C38D9" w14:textId="11ECCFED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88" w:type="pct"/>
            <w:gridSpan w:val="6"/>
          </w:tcPr>
          <w:p w14:paraId="1D7ED7C1" w14:textId="7B138F2D" w:rsidR="00B5448B" w:rsidRPr="007B3F5E" w:rsidRDefault="00B5448B" w:rsidP="001B1E1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627C6C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6"/>
          </w:tcPr>
          <w:p w14:paraId="16C5E99A" w14:textId="3868B36D" w:rsidR="00B5448B" w:rsidRPr="007B3F5E" w:rsidRDefault="00B5448B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48B" w:rsidRPr="007B3F5E" w14:paraId="4A5911F5" w14:textId="77777777" w:rsidTr="001B1E1D">
        <w:tc>
          <w:tcPr>
            <w:tcW w:w="2145" w:type="pct"/>
            <w:gridSpan w:val="2"/>
          </w:tcPr>
          <w:p w14:paraId="089F735E" w14:textId="44F174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17" w:type="pct"/>
            <w:gridSpan w:val="2"/>
            <w:vAlign w:val="center"/>
          </w:tcPr>
          <w:p w14:paraId="68198755" w14:textId="67FA1C35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5" w:type="pct"/>
            <w:gridSpan w:val="2"/>
            <w:vAlign w:val="center"/>
          </w:tcPr>
          <w:p w14:paraId="3669ABD6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0EF1F00F" w14:textId="0118FB71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" w:type="pct"/>
          </w:tcPr>
          <w:p w14:paraId="72933594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47B6F92" w14:textId="3672DDE4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" w:type="pct"/>
            <w:gridSpan w:val="2"/>
            <w:vAlign w:val="center"/>
          </w:tcPr>
          <w:p w14:paraId="5E73F0C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20E9F497" w14:textId="6FB74460" w:rsidR="00B5448B" w:rsidRPr="007B3F5E" w:rsidRDefault="00B5448B" w:rsidP="00B5448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B5448B" w:rsidRPr="007B3F5E" w14:paraId="1B03BEF7" w14:textId="77777777" w:rsidTr="001B1E1D">
        <w:tc>
          <w:tcPr>
            <w:tcW w:w="2145" w:type="pct"/>
            <w:gridSpan w:val="2"/>
          </w:tcPr>
          <w:p w14:paraId="567F8293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5" w:type="pct"/>
            <w:gridSpan w:val="13"/>
          </w:tcPr>
          <w:p w14:paraId="663F0731" w14:textId="4EC2972E" w:rsidR="00B5448B" w:rsidRPr="007B3F5E" w:rsidRDefault="00B5448B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448B" w:rsidRPr="007B3F5E" w14:paraId="4E308892" w14:textId="77777777" w:rsidTr="001B1E1D">
        <w:tc>
          <w:tcPr>
            <w:tcW w:w="2145" w:type="pct"/>
            <w:gridSpan w:val="2"/>
          </w:tcPr>
          <w:p w14:paraId="390A86EF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17" w:type="pct"/>
            <w:gridSpan w:val="2"/>
          </w:tcPr>
          <w:p w14:paraId="63E75D9B" w14:textId="77777777" w:rsidR="00B5448B" w:rsidRPr="007B3F5E" w:rsidRDefault="00B5448B" w:rsidP="00B5448B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3DFEFAE5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79EBF922" w14:textId="77777777" w:rsidR="00B5448B" w:rsidRPr="007B3F5E" w:rsidRDefault="00B5448B" w:rsidP="00B5448B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CC1744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54979DFD" w14:textId="77777777" w:rsidR="00B5448B" w:rsidRPr="007B3F5E" w:rsidRDefault="00B5448B" w:rsidP="00B5448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5794E207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05B00EB2" w14:textId="77777777" w:rsidR="00B5448B" w:rsidRPr="007B3F5E" w:rsidRDefault="00B5448B" w:rsidP="00B5448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48B" w:rsidRPr="007B3F5E" w14:paraId="5050B893" w14:textId="77777777" w:rsidTr="001B1E1D">
        <w:tc>
          <w:tcPr>
            <w:tcW w:w="2145" w:type="pct"/>
            <w:gridSpan w:val="2"/>
          </w:tcPr>
          <w:p w14:paraId="36F434F0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7" w:type="pct"/>
            <w:gridSpan w:val="2"/>
          </w:tcPr>
          <w:p w14:paraId="519FA43E" w14:textId="77777777" w:rsidR="00B5448B" w:rsidRPr="007B3F5E" w:rsidRDefault="00B5448B" w:rsidP="00B5448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746CBC2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A7C32DD" w14:textId="77777777" w:rsidR="00B5448B" w:rsidRPr="007B3F5E" w:rsidRDefault="00B5448B" w:rsidP="00B5448B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9B80F64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053357A2" w14:textId="0A4B65DB" w:rsidR="00B5448B" w:rsidRPr="007B3F5E" w:rsidRDefault="00B5448B" w:rsidP="00B5448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</w:p>
        </w:tc>
        <w:tc>
          <w:tcPr>
            <w:tcW w:w="151" w:type="pct"/>
            <w:gridSpan w:val="2"/>
          </w:tcPr>
          <w:p w14:paraId="1DB58F56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59489388" w14:textId="26E89E99" w:rsidR="00B5448B" w:rsidRPr="007B3F5E" w:rsidRDefault="00B5448B" w:rsidP="00B5448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</w:tr>
      <w:tr w:rsidR="00B5448B" w:rsidRPr="007B3F5E" w14:paraId="3944D27B" w14:textId="77777777" w:rsidTr="001B1E1D">
        <w:tc>
          <w:tcPr>
            <w:tcW w:w="2145" w:type="pct"/>
            <w:gridSpan w:val="2"/>
          </w:tcPr>
          <w:p w14:paraId="43C5B605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12E4B6C2" w14:textId="71E0801E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</w:t>
            </w:r>
          </w:p>
        </w:tc>
        <w:tc>
          <w:tcPr>
            <w:tcW w:w="145" w:type="pct"/>
            <w:gridSpan w:val="2"/>
          </w:tcPr>
          <w:p w14:paraId="6B43FB41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2A0AD118" w14:textId="1C9B71D9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</w:p>
        </w:tc>
        <w:tc>
          <w:tcPr>
            <w:tcW w:w="138" w:type="pct"/>
          </w:tcPr>
          <w:p w14:paraId="7C044F85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4C6B9E4C" w14:textId="59AF6637" w:rsidR="00B5448B" w:rsidRPr="007B3F5E" w:rsidRDefault="00B5448B" w:rsidP="00B5448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151" w:type="pct"/>
            <w:gridSpan w:val="2"/>
          </w:tcPr>
          <w:p w14:paraId="57A4A28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61FCC600" w14:textId="241D6106" w:rsidR="00B5448B" w:rsidRPr="007B3F5E" w:rsidRDefault="00B5448B" w:rsidP="00B5448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</w:t>
            </w:r>
          </w:p>
        </w:tc>
      </w:tr>
      <w:tr w:rsidR="00B5448B" w:rsidRPr="007B3F5E" w14:paraId="240A660F" w14:textId="77777777" w:rsidTr="001B1E1D">
        <w:tc>
          <w:tcPr>
            <w:tcW w:w="2145" w:type="pct"/>
            <w:gridSpan w:val="2"/>
          </w:tcPr>
          <w:p w14:paraId="204B826A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D6EC29" w14:textId="650CEC18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</w:t>
            </w:r>
          </w:p>
        </w:tc>
        <w:tc>
          <w:tcPr>
            <w:tcW w:w="145" w:type="pct"/>
            <w:gridSpan w:val="2"/>
          </w:tcPr>
          <w:p w14:paraId="4F2E9797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7A6C9F" w14:textId="39572D79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</w:t>
            </w:r>
          </w:p>
        </w:tc>
        <w:tc>
          <w:tcPr>
            <w:tcW w:w="138" w:type="pct"/>
          </w:tcPr>
          <w:p w14:paraId="78A5F7C2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1ED22D" w14:textId="331D7BF9" w:rsidR="00B5448B" w:rsidRPr="007B3F5E" w:rsidRDefault="00B5448B" w:rsidP="00B5448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133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</w:p>
        </w:tc>
        <w:tc>
          <w:tcPr>
            <w:tcW w:w="151" w:type="pct"/>
            <w:gridSpan w:val="2"/>
          </w:tcPr>
          <w:p w14:paraId="4371D633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3331CE" w14:textId="613AFD04" w:rsidR="00B5448B" w:rsidRPr="007B3F5E" w:rsidRDefault="00B5448B" w:rsidP="00B5448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</w:t>
            </w:r>
          </w:p>
        </w:tc>
      </w:tr>
      <w:tr w:rsidR="00B5448B" w:rsidRPr="007B3F5E" w14:paraId="6EECD14C" w14:textId="77777777" w:rsidTr="001B1E1D">
        <w:tc>
          <w:tcPr>
            <w:tcW w:w="2145" w:type="pct"/>
            <w:gridSpan w:val="2"/>
          </w:tcPr>
          <w:p w14:paraId="3DFA0619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BC8B859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1E55069A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3EEAF45F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56ADC3B7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633A3033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4A5803DF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2D9958B5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4A9D08AB" w14:textId="77777777" w:rsidTr="001B1E1D">
        <w:tc>
          <w:tcPr>
            <w:tcW w:w="2145" w:type="pct"/>
            <w:gridSpan w:val="2"/>
          </w:tcPr>
          <w:p w14:paraId="3CA38734" w14:textId="5CD36D0A" w:rsidR="00B5448B" w:rsidRPr="007B3F5E" w:rsidRDefault="00B5448B" w:rsidP="00B5448B">
            <w:pPr>
              <w:spacing w:line="240" w:lineRule="auto"/>
              <w:ind w:right="710"/>
              <w:jc w:val="left"/>
              <w:rPr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617" w:type="pct"/>
            <w:gridSpan w:val="2"/>
          </w:tcPr>
          <w:p w14:paraId="6886A709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10C2F99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22EE9A62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36A56AB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02FC6C91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28DDA7FB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5A820F97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1E913B85" w14:textId="77777777" w:rsidTr="001B1E1D">
        <w:tc>
          <w:tcPr>
            <w:tcW w:w="2145" w:type="pct"/>
            <w:gridSpan w:val="2"/>
          </w:tcPr>
          <w:p w14:paraId="551D9FBD" w14:textId="03F2967E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6C85E90E" w14:textId="12880774" w:rsidR="00B5448B" w:rsidRPr="007B3F5E" w:rsidRDefault="00B5448B" w:rsidP="006A132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11.0</w:t>
            </w:r>
            <w:r w:rsidR="006A132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" w:type="pct"/>
            <w:gridSpan w:val="2"/>
          </w:tcPr>
          <w:p w14:paraId="684A9E4B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11A785C8" w14:textId="0E11EB9D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8.40</w:t>
            </w:r>
          </w:p>
        </w:tc>
        <w:tc>
          <w:tcPr>
            <w:tcW w:w="138" w:type="pct"/>
          </w:tcPr>
          <w:p w14:paraId="62C3F7A9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1300FC78" w14:textId="1E2CEE89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27E2348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</w:tcPr>
          <w:p w14:paraId="2C06DE77" w14:textId="3CC7BB49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5448B" w:rsidRPr="007B3F5E" w14:paraId="553B15C4" w14:textId="77777777" w:rsidTr="001B1E1D">
        <w:tc>
          <w:tcPr>
            <w:tcW w:w="2145" w:type="pct"/>
            <w:gridSpan w:val="2"/>
          </w:tcPr>
          <w:p w14:paraId="1916305A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349B621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3DDCC3C4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594EFD63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465B9EDF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43EABE08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1F891DC3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6A47880C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7FC75C4D" w14:textId="77777777" w:rsidTr="001B1E1D">
        <w:tc>
          <w:tcPr>
            <w:tcW w:w="2145" w:type="pct"/>
            <w:gridSpan w:val="2"/>
          </w:tcPr>
          <w:p w14:paraId="5F59DC91" w14:textId="239DC91F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617" w:type="pct"/>
            <w:gridSpan w:val="2"/>
          </w:tcPr>
          <w:p w14:paraId="156FA30F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76CF3E01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78A981D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AFA4BC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1F3AEB50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32622F02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7BB23C7C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48B" w:rsidRPr="007B3F5E" w14:paraId="0319AD80" w14:textId="77777777" w:rsidTr="001B1E1D">
        <w:tc>
          <w:tcPr>
            <w:tcW w:w="2145" w:type="pct"/>
            <w:gridSpan w:val="2"/>
          </w:tcPr>
          <w:p w14:paraId="45DF5038" w14:textId="460B9460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2315415F" w14:textId="211AA008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324.15</w:t>
            </w:r>
          </w:p>
        </w:tc>
        <w:tc>
          <w:tcPr>
            <w:tcW w:w="145" w:type="pct"/>
            <w:gridSpan w:val="2"/>
          </w:tcPr>
          <w:p w14:paraId="0179A8D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334FE779" w14:textId="0A743E58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286.04</w:t>
            </w:r>
          </w:p>
        </w:tc>
        <w:tc>
          <w:tcPr>
            <w:tcW w:w="138" w:type="pct"/>
          </w:tcPr>
          <w:p w14:paraId="1B6FE7D9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2F1E3B79" w14:textId="209C2865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5DC65AA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</w:tcPr>
          <w:p w14:paraId="6334FEA3" w14:textId="21C66729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5448B" w:rsidRPr="007B3F5E" w14:paraId="3F034FF6" w14:textId="77777777" w:rsidTr="001B1E1D">
        <w:tc>
          <w:tcPr>
            <w:tcW w:w="2145" w:type="pct"/>
            <w:gridSpan w:val="2"/>
          </w:tcPr>
          <w:p w14:paraId="65B17A43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64AC5C64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4361526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7A4013C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39D001E9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7BE61A70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45912FE0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</w:tcBorders>
          </w:tcPr>
          <w:p w14:paraId="6DE68182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5DDFE79E" w14:textId="77777777" w:rsidTr="001B1E1D">
        <w:tc>
          <w:tcPr>
            <w:tcW w:w="2145" w:type="pct"/>
            <w:gridSpan w:val="2"/>
          </w:tcPr>
          <w:p w14:paraId="0E263DA2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17" w:type="pct"/>
            <w:gridSpan w:val="2"/>
          </w:tcPr>
          <w:p w14:paraId="6C172E6A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505C8C0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97585CC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C9AA9F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547848AB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2588A868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06B160EC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48B" w:rsidRPr="007B3F5E" w14:paraId="54AFAF58" w14:textId="77777777" w:rsidTr="001B1E1D">
        <w:tc>
          <w:tcPr>
            <w:tcW w:w="2145" w:type="pct"/>
            <w:gridSpan w:val="2"/>
          </w:tcPr>
          <w:p w14:paraId="71C586D7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41D2DC45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515907C6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5F8C266C" w14:textId="7777777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EAAE1D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1CA7B2F4" w14:textId="19006E90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649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</w:p>
        </w:tc>
        <w:tc>
          <w:tcPr>
            <w:tcW w:w="151" w:type="pct"/>
            <w:gridSpan w:val="2"/>
          </w:tcPr>
          <w:p w14:paraId="6889020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</w:tcPr>
          <w:p w14:paraId="6B20642B" w14:textId="3077C208" w:rsidR="00B5448B" w:rsidRPr="007B3F5E" w:rsidRDefault="00B5448B" w:rsidP="001B1E1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</w:t>
            </w:r>
          </w:p>
        </w:tc>
      </w:tr>
      <w:tr w:rsidR="00B5448B" w:rsidRPr="007B3F5E" w14:paraId="47AAFC30" w14:textId="77777777" w:rsidTr="001B1E1D">
        <w:tc>
          <w:tcPr>
            <w:tcW w:w="2145" w:type="pct"/>
            <w:gridSpan w:val="2"/>
          </w:tcPr>
          <w:p w14:paraId="72E6A832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15CF6F37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51EA5DE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vAlign w:val="bottom"/>
          </w:tcPr>
          <w:p w14:paraId="27226235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  <w:vAlign w:val="bottom"/>
          </w:tcPr>
          <w:p w14:paraId="6D1E508F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  <w:vAlign w:val="bottom"/>
          </w:tcPr>
          <w:p w14:paraId="3F057ED4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0DF4EA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</w:tcBorders>
            <w:vAlign w:val="bottom"/>
          </w:tcPr>
          <w:p w14:paraId="21DA1D83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60D577E7" w14:textId="77777777" w:rsidTr="001B1E1D">
        <w:tc>
          <w:tcPr>
            <w:tcW w:w="2145" w:type="pct"/>
            <w:gridSpan w:val="2"/>
          </w:tcPr>
          <w:p w14:paraId="05998FDD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617" w:type="pct"/>
            <w:gridSpan w:val="2"/>
          </w:tcPr>
          <w:p w14:paraId="6F30BD44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3BD9CB72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2D5EA410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22C8D6E0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0DE819C8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1C31CF4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3DEA4E95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43D41907" w14:textId="77777777" w:rsidTr="001B1E1D">
        <w:tc>
          <w:tcPr>
            <w:tcW w:w="2145" w:type="pct"/>
            <w:gridSpan w:val="2"/>
          </w:tcPr>
          <w:p w14:paraId="7865C795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617" w:type="pct"/>
            <w:gridSpan w:val="2"/>
          </w:tcPr>
          <w:p w14:paraId="73A6AA31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5BDC1EC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269661D6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72340D88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51F7FC7D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319E1869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191B352F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445ED00E" w14:textId="77777777" w:rsidTr="001B1E1D">
        <w:tc>
          <w:tcPr>
            <w:tcW w:w="2145" w:type="pct"/>
            <w:gridSpan w:val="2"/>
          </w:tcPr>
          <w:p w14:paraId="3AD0E9ED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7BAAEE67" w14:textId="0FCB1F5A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99</w:t>
            </w:r>
          </w:p>
        </w:tc>
        <w:tc>
          <w:tcPr>
            <w:tcW w:w="145" w:type="pct"/>
            <w:gridSpan w:val="2"/>
          </w:tcPr>
          <w:p w14:paraId="6788E64B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09F7B546" w14:textId="120DF431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02</w:t>
            </w:r>
          </w:p>
        </w:tc>
        <w:tc>
          <w:tcPr>
            <w:tcW w:w="138" w:type="pct"/>
          </w:tcPr>
          <w:p w14:paraId="7EF1F2BA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22F9C188" w14:textId="53B0952F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</w:t>
            </w:r>
          </w:p>
        </w:tc>
        <w:tc>
          <w:tcPr>
            <w:tcW w:w="151" w:type="pct"/>
            <w:gridSpan w:val="2"/>
          </w:tcPr>
          <w:p w14:paraId="628250E7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</w:tcPr>
          <w:p w14:paraId="3C66873C" w14:textId="77777777" w:rsidR="00B5448B" w:rsidRPr="007B3F5E" w:rsidRDefault="00B5448B" w:rsidP="00B5448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5448B" w:rsidRPr="007B3F5E" w14:paraId="2C56B071" w14:textId="77777777" w:rsidTr="001B1E1D">
        <w:tc>
          <w:tcPr>
            <w:tcW w:w="2145" w:type="pct"/>
            <w:gridSpan w:val="2"/>
          </w:tcPr>
          <w:p w14:paraId="046078F7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040D40F9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0B824E80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210A4743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225CA91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57D073DB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72F98CD8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</w:tcBorders>
          </w:tcPr>
          <w:p w14:paraId="6A9D3712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448B" w:rsidRPr="007B3F5E" w14:paraId="70CD92EE" w14:textId="77777777" w:rsidTr="001B1E1D">
        <w:tc>
          <w:tcPr>
            <w:tcW w:w="2145" w:type="pct"/>
            <w:gridSpan w:val="2"/>
          </w:tcPr>
          <w:p w14:paraId="14BB9F0B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7" w:type="pct"/>
            <w:gridSpan w:val="2"/>
          </w:tcPr>
          <w:p w14:paraId="7CD1211D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7DF0579B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85DE21A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4B7BE9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6818453B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624CB1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C90F9D7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48B" w:rsidRPr="007B3F5E" w14:paraId="4568F4B6" w14:textId="77777777" w:rsidTr="001B1E1D">
        <w:tc>
          <w:tcPr>
            <w:tcW w:w="2145" w:type="pct"/>
            <w:gridSpan w:val="2"/>
          </w:tcPr>
          <w:p w14:paraId="198AAEE5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617" w:type="pct"/>
            <w:gridSpan w:val="2"/>
          </w:tcPr>
          <w:p w14:paraId="78645989" w14:textId="77777777" w:rsidR="00B5448B" w:rsidRPr="007B3F5E" w:rsidRDefault="00B5448B" w:rsidP="00B5448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3CCBCE83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71BE473C" w14:textId="77777777" w:rsidR="00B5448B" w:rsidRPr="007B3F5E" w:rsidRDefault="00B5448B" w:rsidP="00B5448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BBFCC39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780A7142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3A7E6EA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1B527541" w14:textId="77777777" w:rsidR="00B5448B" w:rsidRPr="007B3F5E" w:rsidRDefault="00B5448B" w:rsidP="00B5448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48B" w:rsidRPr="007B3F5E" w14:paraId="1710D358" w14:textId="77777777" w:rsidTr="001B1E1D">
        <w:tc>
          <w:tcPr>
            <w:tcW w:w="2145" w:type="pct"/>
            <w:gridSpan w:val="2"/>
          </w:tcPr>
          <w:p w14:paraId="6680C980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75BF161A" w14:textId="3805C4D3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</w:t>
            </w:r>
          </w:p>
        </w:tc>
        <w:tc>
          <w:tcPr>
            <w:tcW w:w="145" w:type="pct"/>
            <w:gridSpan w:val="2"/>
          </w:tcPr>
          <w:p w14:paraId="3EBFE526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62C6A677" w14:textId="0AA359DE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67</w:t>
            </w:r>
          </w:p>
        </w:tc>
        <w:tc>
          <w:tcPr>
            <w:tcW w:w="138" w:type="pct"/>
          </w:tcPr>
          <w:p w14:paraId="79ECFDE4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13D50BCB" w14:textId="72397B88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</w:p>
        </w:tc>
        <w:tc>
          <w:tcPr>
            <w:tcW w:w="151" w:type="pct"/>
            <w:gridSpan w:val="2"/>
          </w:tcPr>
          <w:p w14:paraId="6F3216E0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</w:tcPr>
          <w:p w14:paraId="6FA48F0D" w14:textId="2277C43C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</w:t>
            </w:r>
          </w:p>
        </w:tc>
      </w:tr>
      <w:tr w:rsidR="00B5448B" w:rsidRPr="007B3F5E" w14:paraId="25476544" w14:textId="77777777" w:rsidTr="001B1E1D">
        <w:tc>
          <w:tcPr>
            <w:tcW w:w="2145" w:type="pct"/>
            <w:gridSpan w:val="2"/>
          </w:tcPr>
          <w:p w14:paraId="23D33E57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7" w:type="pct"/>
            <w:gridSpan w:val="2"/>
          </w:tcPr>
          <w:p w14:paraId="7A0B42DA" w14:textId="7777777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1D10AEB1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gridSpan w:val="2"/>
          </w:tcPr>
          <w:p w14:paraId="240A7BC4" w14:textId="7777777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" w:type="pct"/>
          </w:tcPr>
          <w:p w14:paraId="413AE246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gridSpan w:val="2"/>
          </w:tcPr>
          <w:p w14:paraId="0B0769A1" w14:textId="7777777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366C02EE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gridSpan w:val="2"/>
          </w:tcPr>
          <w:p w14:paraId="68B93C33" w14:textId="7777777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34EDD" w:rsidRPr="007B3F5E" w14:paraId="7FCDD196" w14:textId="77777777" w:rsidTr="001B1E1D">
        <w:tc>
          <w:tcPr>
            <w:tcW w:w="2145" w:type="pct"/>
            <w:gridSpan w:val="2"/>
          </w:tcPr>
          <w:p w14:paraId="73C6F88E" w14:textId="77777777" w:rsidR="00E34EDD" w:rsidRPr="007B3F5E" w:rsidRDefault="00E34EDD" w:rsidP="00E34ED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88" w:type="pct"/>
            <w:gridSpan w:val="6"/>
            <w:shd w:val="clear" w:color="auto" w:fill="auto"/>
          </w:tcPr>
          <w:p w14:paraId="333A427F" w14:textId="2C56C2A6" w:rsidR="00E34EDD" w:rsidRPr="007B3F5E" w:rsidRDefault="00E34EDD" w:rsidP="001B1E1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D15C3B3" w14:textId="77777777" w:rsidR="00E34EDD" w:rsidRPr="007B3F5E" w:rsidRDefault="00E34EDD" w:rsidP="00E34ED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pct"/>
            <w:gridSpan w:val="6"/>
          </w:tcPr>
          <w:p w14:paraId="27018165" w14:textId="17762696" w:rsidR="00E34EDD" w:rsidRPr="007B3F5E" w:rsidRDefault="00E34EDD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EDD" w:rsidRPr="007B3F5E" w14:paraId="540CFEDF" w14:textId="77777777" w:rsidTr="001B1E1D">
        <w:tc>
          <w:tcPr>
            <w:tcW w:w="2145" w:type="pct"/>
            <w:gridSpan w:val="2"/>
            <w:vAlign w:val="bottom"/>
          </w:tcPr>
          <w:p w14:paraId="15EE55CA" w14:textId="2F63B5A5" w:rsidR="00E34EDD" w:rsidRPr="007B3F5E" w:rsidRDefault="00E34EDD" w:rsidP="00E34ED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617" w:type="pct"/>
            <w:gridSpan w:val="2"/>
            <w:shd w:val="clear" w:color="auto" w:fill="auto"/>
            <w:vAlign w:val="center"/>
          </w:tcPr>
          <w:p w14:paraId="735DE83E" w14:textId="5D249400" w:rsidR="00E34EDD" w:rsidRPr="007B3F5E" w:rsidRDefault="00E34EDD" w:rsidP="00E34E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5" w:type="pct"/>
            <w:gridSpan w:val="2"/>
            <w:vAlign w:val="center"/>
          </w:tcPr>
          <w:p w14:paraId="74A385C3" w14:textId="77777777" w:rsidR="00E34EDD" w:rsidRPr="007B3F5E" w:rsidRDefault="00E34EDD" w:rsidP="00E34ED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404F71C4" w14:textId="5F4EA9AD" w:rsidR="00E34EDD" w:rsidRPr="007B3F5E" w:rsidRDefault="00E34EDD" w:rsidP="00E34E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" w:type="pct"/>
          </w:tcPr>
          <w:p w14:paraId="42CC43A5" w14:textId="77777777" w:rsidR="00E34EDD" w:rsidRPr="007B3F5E" w:rsidRDefault="00E34EDD" w:rsidP="00E34ED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314BE9CF" w14:textId="67D03E57" w:rsidR="00E34EDD" w:rsidRPr="007B3F5E" w:rsidRDefault="00E34EDD" w:rsidP="00E34E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" w:type="pct"/>
            <w:gridSpan w:val="2"/>
            <w:vAlign w:val="center"/>
          </w:tcPr>
          <w:p w14:paraId="48556E02" w14:textId="77777777" w:rsidR="00E34EDD" w:rsidRPr="007B3F5E" w:rsidRDefault="00E34EDD" w:rsidP="00E34ED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106A2B54" w14:textId="3AF49068" w:rsidR="00E34EDD" w:rsidRPr="007B3F5E" w:rsidRDefault="00E34EDD" w:rsidP="00E34E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E34EDD" w:rsidRPr="007B3F5E" w14:paraId="3275AB9E" w14:textId="77777777" w:rsidTr="001B1E1D">
        <w:tc>
          <w:tcPr>
            <w:tcW w:w="2145" w:type="pct"/>
            <w:gridSpan w:val="2"/>
            <w:vAlign w:val="bottom"/>
          </w:tcPr>
          <w:p w14:paraId="07DF54BC" w14:textId="77777777" w:rsidR="00E34EDD" w:rsidRPr="007B3F5E" w:rsidRDefault="00E34EDD" w:rsidP="00B5448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5" w:type="pct"/>
            <w:gridSpan w:val="13"/>
            <w:shd w:val="clear" w:color="auto" w:fill="auto"/>
            <w:vAlign w:val="center"/>
          </w:tcPr>
          <w:p w14:paraId="680C145A" w14:textId="4F5047E2" w:rsidR="00E34EDD" w:rsidRPr="007B3F5E" w:rsidRDefault="00E34EDD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448B" w:rsidRPr="007B3F5E" w14:paraId="6F276DEE" w14:textId="77777777" w:rsidTr="001B1E1D">
        <w:tc>
          <w:tcPr>
            <w:tcW w:w="2145" w:type="pct"/>
            <w:gridSpan w:val="2"/>
          </w:tcPr>
          <w:p w14:paraId="6ED25FCF" w14:textId="77777777" w:rsidR="00B5448B" w:rsidRPr="007B3F5E" w:rsidRDefault="00B5448B" w:rsidP="00B5448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17" w:type="pct"/>
            <w:gridSpan w:val="2"/>
          </w:tcPr>
          <w:p w14:paraId="17B280D6" w14:textId="7777777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3605564D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05CCA988" w14:textId="663A0F37" w:rsidR="00B5448B" w:rsidRPr="007B3F5E" w:rsidRDefault="00B5448B" w:rsidP="00B5448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" w:type="pct"/>
          </w:tcPr>
          <w:p w14:paraId="17908CEB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1F7AC3ED" w14:textId="77777777" w:rsidR="00B5448B" w:rsidRPr="007B3F5E" w:rsidRDefault="00B5448B" w:rsidP="00B5448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43BB298C" w14:textId="77777777" w:rsidR="00B5448B" w:rsidRPr="007B3F5E" w:rsidRDefault="00B5448B" w:rsidP="00B5448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7E35C083" w14:textId="671BD29C" w:rsidR="00B5448B" w:rsidRPr="007B3F5E" w:rsidRDefault="00B5448B" w:rsidP="00B5448B">
            <w:pPr>
              <w:pStyle w:val="BodyText"/>
              <w:tabs>
                <w:tab w:val="decimal" w:pos="58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40335B1" w14:textId="11B41839" w:rsidR="007D08D7" w:rsidRPr="007B3F5E" w:rsidRDefault="007D08D7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11F43C" w14:textId="77777777" w:rsidR="007D08D7" w:rsidRPr="007B3F5E" w:rsidRDefault="007D08D7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7B3F5E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172"/>
        <w:gridCol w:w="278"/>
        <w:gridCol w:w="1170"/>
        <w:gridCol w:w="255"/>
        <w:gridCol w:w="1095"/>
        <w:gridCol w:w="236"/>
        <w:gridCol w:w="1195"/>
      </w:tblGrid>
      <w:tr w:rsidR="008F469A" w:rsidRPr="007B3F5E" w14:paraId="30B9577C" w14:textId="77777777" w:rsidTr="001B1E1D">
        <w:trPr>
          <w:tblHeader/>
        </w:trPr>
        <w:tc>
          <w:tcPr>
            <w:tcW w:w="2143" w:type="pct"/>
          </w:tcPr>
          <w:p w14:paraId="45055401" w14:textId="0700C474" w:rsidR="00FB7764" w:rsidRPr="007B3F5E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</w:rPr>
              <w:lastRenderedPageBreak/>
              <w:br w:type="page"/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3" w:type="pct"/>
            <w:gridSpan w:val="3"/>
          </w:tcPr>
          <w:p w14:paraId="491BB939" w14:textId="5D0E4404" w:rsidR="00FB7764" w:rsidRPr="007B3F5E" w:rsidRDefault="00FB7764" w:rsidP="001B1E1D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14:paraId="479D9B45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4675D000" w14:textId="1924ED77" w:rsidR="00FB7764" w:rsidRPr="007B3F5E" w:rsidRDefault="00FB7764" w:rsidP="001B1E1D">
            <w:pPr>
              <w:pStyle w:val="BodyText"/>
              <w:spacing w:after="0" w:line="240" w:lineRule="auto"/>
              <w:ind w:left="-105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7B3F5E" w14:paraId="5D09E7A8" w14:textId="77777777" w:rsidTr="001B1E1D">
        <w:trPr>
          <w:tblHeader/>
        </w:trPr>
        <w:tc>
          <w:tcPr>
            <w:tcW w:w="2143" w:type="pct"/>
          </w:tcPr>
          <w:p w14:paraId="39DBFE08" w14:textId="651AD607" w:rsidR="00FB7764" w:rsidRPr="007B3F5E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20" w:type="pct"/>
            <w:vAlign w:val="center"/>
          </w:tcPr>
          <w:p w14:paraId="47AD44BC" w14:textId="2090C37E" w:rsidR="00FB7764" w:rsidRPr="007B3F5E" w:rsidRDefault="00B17D5A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7" w:type="pct"/>
            <w:vAlign w:val="center"/>
          </w:tcPr>
          <w:p w14:paraId="5D32B33E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D132E48" w14:textId="164A6E09" w:rsidR="00FB7764" w:rsidRPr="007B3F5E" w:rsidRDefault="00B17D5A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63E37B69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90263B5" w14:textId="0A47BEE7" w:rsidR="00FB7764" w:rsidRPr="007B3F5E" w:rsidRDefault="00B17D5A" w:rsidP="001B1E1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5BB7D432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65459E8" w14:textId="4B65A0F4" w:rsidR="00FB7764" w:rsidRPr="007B3F5E" w:rsidRDefault="00B17D5A" w:rsidP="001B1E1D">
            <w:pPr>
              <w:pStyle w:val="BodyText"/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FB7764" w:rsidRPr="007B3F5E" w14:paraId="1D1677EF" w14:textId="77777777" w:rsidTr="001B1E1D">
        <w:trPr>
          <w:tblHeader/>
        </w:trPr>
        <w:tc>
          <w:tcPr>
            <w:tcW w:w="2143" w:type="pct"/>
          </w:tcPr>
          <w:p w14:paraId="1D1A4C65" w14:textId="77777777" w:rsidR="00FB7764" w:rsidRPr="007B3F5E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5" w:type="pct"/>
            <w:gridSpan w:val="7"/>
            <w:vAlign w:val="center"/>
          </w:tcPr>
          <w:p w14:paraId="3857D86C" w14:textId="15517CB2" w:rsidR="00FB7764" w:rsidRPr="007B3F5E" w:rsidRDefault="00FB7764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7B3F5E" w14:paraId="5BA56ACF" w14:textId="77777777" w:rsidTr="001B1E1D">
        <w:tc>
          <w:tcPr>
            <w:tcW w:w="2143" w:type="pct"/>
          </w:tcPr>
          <w:p w14:paraId="7C7BFE6B" w14:textId="77777777" w:rsidR="00FB7764" w:rsidRPr="007B3F5E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20" w:type="pct"/>
          </w:tcPr>
          <w:p w14:paraId="3BDC4D6D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93207F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0527011" w14:textId="77777777" w:rsidR="00FB7764" w:rsidRPr="007B3F5E" w:rsidRDefault="00FB7764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5A22466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85B504B" w14:textId="77777777" w:rsidR="00FB7764" w:rsidRPr="007B3F5E" w:rsidRDefault="00FB7764" w:rsidP="00E859C8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72243505" w14:textId="77777777" w:rsidR="00FB7764" w:rsidRPr="007B3F5E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212F09B" w14:textId="77777777" w:rsidR="00FB7764" w:rsidRPr="007B3F5E" w:rsidRDefault="00FB7764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87E" w:rsidRPr="007B3F5E" w14:paraId="674406DA" w14:textId="77777777" w:rsidTr="001B1E1D">
        <w:tc>
          <w:tcPr>
            <w:tcW w:w="2143" w:type="pct"/>
          </w:tcPr>
          <w:p w14:paraId="73FF74D1" w14:textId="77777777" w:rsidR="0086187E" w:rsidRPr="007B3F5E" w:rsidRDefault="0086187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2A316C2A" w14:textId="3D95B8AC" w:rsidR="0086187E" w:rsidRPr="007B3F5E" w:rsidRDefault="00733868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0F5303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7F06610" w14:textId="4BAFA6F7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35" w:type="pct"/>
            <w:shd w:val="clear" w:color="auto" w:fill="auto"/>
          </w:tcPr>
          <w:p w14:paraId="5C887B0F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E5C30A" w14:textId="696C39D2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B78599B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3127CA1" w14:textId="07B0E33E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87E" w:rsidRPr="007B3F5E" w14:paraId="31B5E32C" w14:textId="77777777" w:rsidTr="001B1E1D">
        <w:tc>
          <w:tcPr>
            <w:tcW w:w="2143" w:type="pct"/>
          </w:tcPr>
          <w:p w14:paraId="37C7B548" w14:textId="77777777" w:rsidR="0086187E" w:rsidRPr="007B3F5E" w:rsidRDefault="0086187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3826E11" w14:textId="0A256973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5676E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</w:p>
        </w:tc>
        <w:tc>
          <w:tcPr>
            <w:tcW w:w="147" w:type="pct"/>
          </w:tcPr>
          <w:p w14:paraId="3DC52CA9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04F28DC" w14:textId="43DD41CD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</w:t>
            </w:r>
          </w:p>
        </w:tc>
        <w:tc>
          <w:tcPr>
            <w:tcW w:w="135" w:type="pct"/>
            <w:shd w:val="clear" w:color="auto" w:fill="auto"/>
          </w:tcPr>
          <w:p w14:paraId="07DF551E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77F312BD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BE658C1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4EE7E7D6" w14:textId="32FB20E6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87E" w:rsidRPr="007B3F5E" w14:paraId="48B5C360" w14:textId="77777777" w:rsidTr="001B1E1D">
        <w:tc>
          <w:tcPr>
            <w:tcW w:w="2143" w:type="pct"/>
          </w:tcPr>
          <w:p w14:paraId="29D8CE13" w14:textId="77777777" w:rsidR="0086187E" w:rsidRPr="007B3F5E" w:rsidRDefault="0086187E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D66867D" w14:textId="5143EB15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5676E6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</w:t>
            </w:r>
          </w:p>
        </w:tc>
        <w:tc>
          <w:tcPr>
            <w:tcW w:w="147" w:type="pct"/>
          </w:tcPr>
          <w:p w14:paraId="61427693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DCBC755" w14:textId="56156243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</w:t>
            </w:r>
          </w:p>
        </w:tc>
        <w:tc>
          <w:tcPr>
            <w:tcW w:w="135" w:type="pct"/>
            <w:shd w:val="clear" w:color="auto" w:fill="auto"/>
          </w:tcPr>
          <w:p w14:paraId="1DAAF13B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1F526BF" w14:textId="4322DA9D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4DC3DB5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0383E2B" w14:textId="4DFF0E4C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6187E" w:rsidRPr="007B3F5E" w14:paraId="251F12E4" w14:textId="77777777" w:rsidTr="001B1E1D">
        <w:tc>
          <w:tcPr>
            <w:tcW w:w="2143" w:type="pct"/>
          </w:tcPr>
          <w:p w14:paraId="001505DB" w14:textId="54BFC8B0" w:rsidR="0086187E" w:rsidRPr="007B3F5E" w:rsidRDefault="0086187E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18E5D14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0D959CCA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86187E" w:rsidRPr="007B3F5E" w:rsidRDefault="0086187E" w:rsidP="00E859C8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5EA78D4C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pct"/>
            <w:shd w:val="clear" w:color="auto" w:fill="auto"/>
          </w:tcPr>
          <w:p w14:paraId="463BCD72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187E" w:rsidRPr="007B3F5E" w14:paraId="4CE0D59D" w14:textId="77777777" w:rsidTr="001B1E1D">
        <w:tc>
          <w:tcPr>
            <w:tcW w:w="2143" w:type="pct"/>
          </w:tcPr>
          <w:p w14:paraId="34247531" w14:textId="0CB36FF9" w:rsidR="0086187E" w:rsidRPr="007B3F5E" w:rsidRDefault="0086187E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20" w:type="pct"/>
          </w:tcPr>
          <w:p w14:paraId="75B0B3C3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ED2D50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3F01814" w14:textId="77777777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CD86BB7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5A92B04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65E402A1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745D3F2" w14:textId="77777777" w:rsidR="0086187E" w:rsidRPr="007B3F5E" w:rsidRDefault="0086187E" w:rsidP="00E859C8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87E" w:rsidRPr="007B3F5E" w14:paraId="0B7A6989" w14:textId="77777777" w:rsidTr="001B1E1D">
        <w:tc>
          <w:tcPr>
            <w:tcW w:w="2143" w:type="pct"/>
          </w:tcPr>
          <w:p w14:paraId="686FB4AF" w14:textId="77777777" w:rsidR="0086187E" w:rsidRPr="007B3F5E" w:rsidRDefault="0086187E" w:rsidP="00E859C8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07396CF" w14:textId="08171BC8" w:rsidR="0086187E" w:rsidRPr="007B3F5E" w:rsidRDefault="00A75A93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D6D58FF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36FBE14A" w14:textId="0E9478D5" w:rsidR="0086187E" w:rsidRPr="007B3F5E" w:rsidRDefault="0086187E" w:rsidP="00E859C8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FEA5A0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F24F1D8" w14:textId="1630C390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</w:t>
            </w:r>
          </w:p>
        </w:tc>
        <w:tc>
          <w:tcPr>
            <w:tcW w:w="125" w:type="pct"/>
            <w:shd w:val="clear" w:color="auto" w:fill="auto"/>
          </w:tcPr>
          <w:p w14:paraId="475EDC16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D2E1222" w14:textId="5A9F0B7F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</w:t>
            </w:r>
          </w:p>
        </w:tc>
      </w:tr>
      <w:tr w:rsidR="0086187E" w:rsidRPr="007B3F5E" w14:paraId="05BB2E3A" w14:textId="77777777" w:rsidTr="001B1E1D">
        <w:tc>
          <w:tcPr>
            <w:tcW w:w="2143" w:type="pct"/>
          </w:tcPr>
          <w:p w14:paraId="722F75AC" w14:textId="77777777" w:rsidR="0086187E" w:rsidRPr="007B3F5E" w:rsidRDefault="0086187E" w:rsidP="00E859C8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1C23D93" w14:textId="7A5F0F24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A75A93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  <w:tc>
          <w:tcPr>
            <w:tcW w:w="147" w:type="pct"/>
          </w:tcPr>
          <w:p w14:paraId="33C0EE12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B79EED3" w14:textId="160CE778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</w:p>
        </w:tc>
        <w:tc>
          <w:tcPr>
            <w:tcW w:w="135" w:type="pct"/>
            <w:shd w:val="clear" w:color="auto" w:fill="auto"/>
          </w:tcPr>
          <w:p w14:paraId="5FCBD6AA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1F18584D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125" w:type="pct"/>
            <w:shd w:val="clear" w:color="auto" w:fill="auto"/>
          </w:tcPr>
          <w:p w14:paraId="06904A94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889B394" w14:textId="60EAF541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</w:tr>
      <w:tr w:rsidR="0086187E" w:rsidRPr="007B3F5E" w14:paraId="3A714F4A" w14:textId="77777777" w:rsidTr="001B1E1D">
        <w:tc>
          <w:tcPr>
            <w:tcW w:w="2143" w:type="pct"/>
          </w:tcPr>
          <w:p w14:paraId="78E92B67" w14:textId="77777777" w:rsidR="0086187E" w:rsidRPr="007B3F5E" w:rsidRDefault="0086187E" w:rsidP="00E859C8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433016F" w14:textId="1BC97801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="00A75A9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</w:t>
            </w:r>
          </w:p>
        </w:tc>
        <w:tc>
          <w:tcPr>
            <w:tcW w:w="147" w:type="pct"/>
          </w:tcPr>
          <w:p w14:paraId="53CAD245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6F17DD4" w14:textId="324FA404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135" w:type="pct"/>
            <w:shd w:val="clear" w:color="auto" w:fill="auto"/>
          </w:tcPr>
          <w:p w14:paraId="197502E9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796B5A64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95</w:t>
            </w:r>
          </w:p>
        </w:tc>
        <w:tc>
          <w:tcPr>
            <w:tcW w:w="125" w:type="pct"/>
            <w:shd w:val="clear" w:color="auto" w:fill="auto"/>
          </w:tcPr>
          <w:p w14:paraId="6EC21A09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72390435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38</w:t>
            </w:r>
          </w:p>
        </w:tc>
      </w:tr>
      <w:tr w:rsidR="0086187E" w:rsidRPr="007B3F5E" w14:paraId="56AC38AE" w14:textId="77777777" w:rsidTr="001B1E1D">
        <w:tc>
          <w:tcPr>
            <w:tcW w:w="2143" w:type="pct"/>
          </w:tcPr>
          <w:p w14:paraId="7660C358" w14:textId="4BC90036" w:rsidR="0086187E" w:rsidRPr="007B3F5E" w:rsidRDefault="0086187E" w:rsidP="00E859C8">
            <w:pPr>
              <w:pStyle w:val="BodyText"/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32F230" w14:textId="77777777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328218F2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4403B8FB" w14:textId="77777777" w:rsidR="0086187E" w:rsidRPr="007B3F5E" w:rsidRDefault="0086187E" w:rsidP="00E859C8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5DDC5072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8070864" w14:textId="77777777" w:rsidR="0086187E" w:rsidRPr="007B3F5E" w:rsidRDefault="0086187E" w:rsidP="00E859C8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shd w:val="clear" w:color="auto" w:fill="auto"/>
          </w:tcPr>
          <w:p w14:paraId="70D9E281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71D36A91" w14:textId="77777777" w:rsidR="0086187E" w:rsidRPr="007B3F5E" w:rsidRDefault="0086187E" w:rsidP="00E859C8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6187E" w:rsidRPr="007B3F5E" w14:paraId="15549B3E" w14:textId="77777777" w:rsidTr="001B1E1D">
        <w:tc>
          <w:tcPr>
            <w:tcW w:w="2143" w:type="pct"/>
          </w:tcPr>
          <w:p w14:paraId="7EFE912A" w14:textId="49D3768A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20" w:type="pct"/>
          </w:tcPr>
          <w:p w14:paraId="0713F996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5AB6C0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721B3A0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2F4CCBA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45EDFFA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36C33C95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AF7F3E5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87E" w:rsidRPr="007B3F5E" w14:paraId="3C721A67" w14:textId="77777777" w:rsidTr="001B1E1D">
        <w:tc>
          <w:tcPr>
            <w:tcW w:w="2143" w:type="pct"/>
          </w:tcPr>
          <w:p w14:paraId="0D70ADF9" w14:textId="0B45A93D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</w:tcPr>
          <w:p w14:paraId="36CEF403" w14:textId="198A14BD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BA0AD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</w:p>
        </w:tc>
        <w:tc>
          <w:tcPr>
            <w:tcW w:w="147" w:type="pct"/>
          </w:tcPr>
          <w:p w14:paraId="3C73E6AA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564DDDA" w14:textId="5023EC15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  <w:tc>
          <w:tcPr>
            <w:tcW w:w="135" w:type="pct"/>
          </w:tcPr>
          <w:p w14:paraId="499FC2B8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0FDF479" w14:textId="15B66A71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79988172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AAAFB28" w14:textId="06AD68DA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6187E" w:rsidRPr="007B3F5E" w14:paraId="420083B5" w14:textId="77777777" w:rsidTr="001B1E1D">
        <w:tc>
          <w:tcPr>
            <w:tcW w:w="2143" w:type="pct"/>
          </w:tcPr>
          <w:p w14:paraId="006BB857" w14:textId="459C2BB1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</w:tcPr>
          <w:p w14:paraId="3F8B89B1" w14:textId="47D1C531" w:rsidR="0086187E" w:rsidRPr="007B3F5E" w:rsidRDefault="00BA0ADC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2E2BF5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1594771" w14:textId="53BA6D77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  <w:tc>
          <w:tcPr>
            <w:tcW w:w="135" w:type="pct"/>
          </w:tcPr>
          <w:p w14:paraId="0916BA68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7F9E11A" w14:textId="121E365D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583D7A8F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993B12A" w14:textId="4FF772D7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6187E" w:rsidRPr="007B3F5E" w14:paraId="24F8E6CF" w14:textId="77777777" w:rsidTr="001B1E1D">
        <w:tc>
          <w:tcPr>
            <w:tcW w:w="2143" w:type="pct"/>
          </w:tcPr>
          <w:p w14:paraId="28C97C5D" w14:textId="62FD951E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B4CBCF" w14:textId="2273A047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BA0AD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</w:t>
            </w:r>
          </w:p>
        </w:tc>
        <w:tc>
          <w:tcPr>
            <w:tcW w:w="147" w:type="pct"/>
          </w:tcPr>
          <w:p w14:paraId="36FB9DBD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DDF37D2" w14:textId="4878E08B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86</w:t>
            </w:r>
          </w:p>
        </w:tc>
        <w:tc>
          <w:tcPr>
            <w:tcW w:w="135" w:type="pct"/>
          </w:tcPr>
          <w:p w14:paraId="276D5D2A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99BE110" w14:textId="2C1841F0" w:rsidR="0086187E" w:rsidRPr="007B3F5E" w:rsidRDefault="0086187E" w:rsidP="00E859C8">
            <w:pPr>
              <w:tabs>
                <w:tab w:val="decimal" w:pos="60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5C15DD41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DD5FA87" w14:textId="487F8940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6187E" w:rsidRPr="007B3F5E" w14:paraId="03FEAF7C" w14:textId="77777777" w:rsidTr="001B1E1D">
        <w:tc>
          <w:tcPr>
            <w:tcW w:w="2143" w:type="pct"/>
          </w:tcPr>
          <w:p w14:paraId="2C89D8B5" w14:textId="77777777" w:rsidR="0086187E" w:rsidRPr="007B3F5E" w:rsidRDefault="0086187E" w:rsidP="00E859C8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0" w:type="pct"/>
          </w:tcPr>
          <w:p w14:paraId="3F4B57AB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486F12A3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</w:tcPr>
          <w:p w14:paraId="682AD70C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4E88CD69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</w:tcPr>
          <w:p w14:paraId="713D1E1E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50B95118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</w:tcPr>
          <w:p w14:paraId="7068EAA5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6187E" w:rsidRPr="007B3F5E" w14:paraId="56D4BC34" w14:textId="77777777" w:rsidTr="001B1E1D">
        <w:tc>
          <w:tcPr>
            <w:tcW w:w="2143" w:type="pct"/>
          </w:tcPr>
          <w:p w14:paraId="4296D102" w14:textId="08867563" w:rsidR="0086187E" w:rsidRPr="007B3F5E" w:rsidRDefault="0086187E" w:rsidP="00E859C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620" w:type="pct"/>
          </w:tcPr>
          <w:p w14:paraId="2EDD0E2C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1757CA8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33C2E98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6D456E8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B16EC61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97726DF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B1B067C" w14:textId="77777777" w:rsidR="0086187E" w:rsidRPr="007B3F5E" w:rsidRDefault="0086187E" w:rsidP="00E859C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87E" w:rsidRPr="007B3F5E" w14:paraId="69577C2F" w14:textId="77777777" w:rsidTr="001B1E1D">
        <w:tc>
          <w:tcPr>
            <w:tcW w:w="2143" w:type="pct"/>
          </w:tcPr>
          <w:p w14:paraId="3A450C27" w14:textId="77777777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5F01847" w14:textId="38A8BF7A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</w:t>
            </w:r>
            <w:r w:rsidR="00BA0AD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</w:t>
            </w:r>
          </w:p>
        </w:tc>
        <w:tc>
          <w:tcPr>
            <w:tcW w:w="147" w:type="pct"/>
          </w:tcPr>
          <w:p w14:paraId="66E002AE" w14:textId="77777777" w:rsidR="0086187E" w:rsidRPr="007B3F5E" w:rsidRDefault="0086187E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AD3B177" w14:textId="2753E30B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85</w:t>
            </w:r>
          </w:p>
        </w:tc>
        <w:tc>
          <w:tcPr>
            <w:tcW w:w="135" w:type="pct"/>
          </w:tcPr>
          <w:p w14:paraId="664BFD6B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C45CDE3" w14:textId="59949BF6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</w:t>
            </w:r>
          </w:p>
        </w:tc>
        <w:tc>
          <w:tcPr>
            <w:tcW w:w="125" w:type="pct"/>
          </w:tcPr>
          <w:p w14:paraId="6CF83309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08CADB9B" w14:textId="3E4FD480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</w:t>
            </w:r>
          </w:p>
        </w:tc>
      </w:tr>
      <w:tr w:rsidR="0086187E" w:rsidRPr="007B3F5E" w14:paraId="2C0AD76D" w14:textId="77777777" w:rsidTr="001B1E1D">
        <w:tc>
          <w:tcPr>
            <w:tcW w:w="2143" w:type="pct"/>
          </w:tcPr>
          <w:p w14:paraId="5C43FDB9" w14:textId="77777777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7699C91" w14:textId="77777777" w:rsidR="0086187E" w:rsidRPr="007B3F5E" w:rsidRDefault="0086187E" w:rsidP="00E859C8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69A831E7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48F52D7" w14:textId="77777777" w:rsidR="0086187E" w:rsidRPr="007B3F5E" w:rsidRDefault="0086187E" w:rsidP="00E859C8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</w:tcPr>
          <w:p w14:paraId="3969FFD6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28886CA" w14:textId="77777777" w:rsidR="0086187E" w:rsidRPr="007B3F5E" w:rsidRDefault="0086187E" w:rsidP="00E859C8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pct"/>
          </w:tcPr>
          <w:p w14:paraId="3AA7C940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51E07C3B" w14:textId="77777777" w:rsidR="0086187E" w:rsidRPr="007B3F5E" w:rsidRDefault="0086187E" w:rsidP="00E859C8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187E" w:rsidRPr="007B3F5E" w14:paraId="1EE611C7" w14:textId="77777777" w:rsidTr="001B1E1D">
        <w:tc>
          <w:tcPr>
            <w:tcW w:w="2143" w:type="pct"/>
          </w:tcPr>
          <w:p w14:paraId="36F72AF8" w14:textId="6893B359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433832AD" w14:textId="77777777" w:rsidR="0086187E" w:rsidRPr="007B3F5E" w:rsidRDefault="0086187E" w:rsidP="00E859C8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DFCF4BB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C459AA0" w14:textId="77777777" w:rsidR="0086187E" w:rsidRPr="007B3F5E" w:rsidRDefault="0086187E" w:rsidP="00E859C8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549CD29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B5059FD" w14:textId="77777777" w:rsidR="0086187E" w:rsidRPr="007B3F5E" w:rsidRDefault="0086187E" w:rsidP="00E859C8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4990C4F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E7A24E4" w14:textId="77777777" w:rsidR="0086187E" w:rsidRPr="007B3F5E" w:rsidRDefault="0086187E" w:rsidP="00E859C8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87E" w:rsidRPr="007B3F5E" w14:paraId="211A884C" w14:textId="77777777" w:rsidTr="001B1E1D">
        <w:tc>
          <w:tcPr>
            <w:tcW w:w="2143" w:type="pct"/>
          </w:tcPr>
          <w:p w14:paraId="7B44B5B0" w14:textId="77777777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5FB1C33" w14:textId="63F07B7A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BA0AD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</w:t>
            </w:r>
          </w:p>
        </w:tc>
        <w:tc>
          <w:tcPr>
            <w:tcW w:w="147" w:type="pct"/>
          </w:tcPr>
          <w:p w14:paraId="5D757C5C" w14:textId="77777777" w:rsidR="0086187E" w:rsidRPr="007B3F5E" w:rsidRDefault="0086187E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F30B939" w14:textId="0FA442D5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</w:t>
            </w:r>
          </w:p>
        </w:tc>
        <w:tc>
          <w:tcPr>
            <w:tcW w:w="135" w:type="pct"/>
          </w:tcPr>
          <w:p w14:paraId="0B3EBDD1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104A304" w14:textId="2933A2F4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47</w:t>
            </w:r>
          </w:p>
        </w:tc>
        <w:tc>
          <w:tcPr>
            <w:tcW w:w="125" w:type="pct"/>
          </w:tcPr>
          <w:p w14:paraId="29EE8AC0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3F4DA75E" w14:textId="01D6B90C" w:rsidR="0086187E" w:rsidRPr="007B3F5E" w:rsidRDefault="00B17D5A" w:rsidP="001B1E1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53</w:t>
            </w:r>
          </w:p>
        </w:tc>
      </w:tr>
      <w:tr w:rsidR="0086187E" w:rsidRPr="007B3F5E" w14:paraId="2B30AB16" w14:textId="77777777" w:rsidTr="001B1E1D">
        <w:tc>
          <w:tcPr>
            <w:tcW w:w="2143" w:type="pct"/>
          </w:tcPr>
          <w:p w14:paraId="7CFDBF06" w14:textId="77777777" w:rsidR="0086187E" w:rsidRPr="007B3F5E" w:rsidRDefault="0086187E" w:rsidP="00E859C8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D963D52" w14:textId="77777777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77BB3B3E" w14:textId="77777777" w:rsidR="0086187E" w:rsidRPr="007B3F5E" w:rsidRDefault="0086187E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4DCAC29" w14:textId="77777777" w:rsidR="0086187E" w:rsidRPr="007B3F5E" w:rsidRDefault="0086187E" w:rsidP="00E859C8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00C59DCE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8439372" w14:textId="77777777" w:rsidR="0086187E" w:rsidRPr="007B3F5E" w:rsidRDefault="0086187E" w:rsidP="00E859C8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137C4B51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2622BA2" w14:textId="77777777" w:rsidR="0086187E" w:rsidRPr="007B3F5E" w:rsidRDefault="0086187E" w:rsidP="00E859C8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6187E" w:rsidRPr="007B3F5E" w14:paraId="6741C7AD" w14:textId="77777777" w:rsidTr="001B1E1D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193509B2" w14:textId="77777777" w:rsidR="0086187E" w:rsidRPr="007B3F5E" w:rsidRDefault="0086187E" w:rsidP="00E859C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20" w:type="pct"/>
          </w:tcPr>
          <w:p w14:paraId="22C1C0A4" w14:textId="77777777" w:rsidR="0086187E" w:rsidRPr="007B3F5E" w:rsidRDefault="0086187E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E081849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7989804" w14:textId="77777777" w:rsidR="0086187E" w:rsidRPr="007B3F5E" w:rsidRDefault="0086187E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40C8FB8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0F25D84" w14:textId="77777777" w:rsidR="0086187E" w:rsidRPr="007B3F5E" w:rsidRDefault="0086187E" w:rsidP="00E859C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6CFA31FE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55CE172" w14:textId="77777777" w:rsidR="0086187E" w:rsidRPr="007B3F5E" w:rsidRDefault="0086187E" w:rsidP="00E859C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87E" w:rsidRPr="007B3F5E" w14:paraId="6C3F5E7D" w14:textId="77777777" w:rsidTr="001B1E1D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61961BF3" w14:textId="77777777" w:rsidR="0086187E" w:rsidRPr="007B3F5E" w:rsidRDefault="0086187E" w:rsidP="00E859C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0" w:type="pct"/>
            <w:vAlign w:val="center"/>
          </w:tcPr>
          <w:p w14:paraId="56BB2CE4" w14:textId="1CF1FAC0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B60B15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  <w:hideMark/>
          </w:tcPr>
          <w:p w14:paraId="13D3FFD2" w14:textId="74B94642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709D0F0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EA1631F" w14:textId="6623E8BC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874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</w:t>
            </w:r>
          </w:p>
        </w:tc>
        <w:tc>
          <w:tcPr>
            <w:tcW w:w="125" w:type="pct"/>
          </w:tcPr>
          <w:p w14:paraId="70649797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hideMark/>
          </w:tcPr>
          <w:p w14:paraId="5E187B4F" w14:textId="15F7AB60" w:rsidR="0086187E" w:rsidRPr="007B3F5E" w:rsidRDefault="00B17D5A" w:rsidP="001B1E1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195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</w:t>
            </w:r>
          </w:p>
        </w:tc>
      </w:tr>
      <w:tr w:rsidR="0086187E" w:rsidRPr="007B3F5E" w14:paraId="36D393EC" w14:textId="77777777" w:rsidTr="001B1E1D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5618C49D" w14:textId="77777777" w:rsidR="0086187E" w:rsidRPr="007B3F5E" w:rsidRDefault="0086187E" w:rsidP="00E859C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</w:tcPr>
          <w:p w14:paraId="0F3BA7C2" w14:textId="22D1D1B1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75A93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176</w:t>
            </w:r>
            <w:r w:rsidR="00A75A93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47" w:type="pct"/>
          </w:tcPr>
          <w:p w14:paraId="7E9F8674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48F60D32" w14:textId="7A31F7B5" w:rsidR="0086187E" w:rsidRPr="007B3F5E" w:rsidRDefault="00B17D5A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607</w:t>
            </w:r>
            <w:r w:rsidR="0086187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</w:p>
        </w:tc>
        <w:tc>
          <w:tcPr>
            <w:tcW w:w="135" w:type="pct"/>
          </w:tcPr>
          <w:p w14:paraId="22651726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B35DA6F" w14:textId="0A2D65C1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C098EB1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hideMark/>
          </w:tcPr>
          <w:p w14:paraId="15B40940" w14:textId="442AC074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87E" w:rsidRPr="007B3F5E" w14:paraId="46696D46" w14:textId="77777777" w:rsidTr="001B1E1D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6DDE9CFF" w14:textId="77777777" w:rsidR="0086187E" w:rsidRPr="007B3F5E" w:rsidRDefault="0086187E" w:rsidP="00E859C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9E1CB" w14:textId="3DFAE3AE" w:rsidR="0086187E" w:rsidRPr="007B3F5E" w:rsidRDefault="00B17D5A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A75A93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47" w:type="pct"/>
          </w:tcPr>
          <w:p w14:paraId="1797E5AA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27816" w14:textId="499C42B2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BD5A8DA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B8A43" w14:textId="0AA553F7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3BB408BA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BF9FFD" w14:textId="340F72BB" w:rsidR="0086187E" w:rsidRPr="007B3F5E" w:rsidRDefault="0086187E" w:rsidP="00E859C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87E" w:rsidRPr="007B3F5E" w14:paraId="38942F31" w14:textId="77777777" w:rsidTr="001B1E1D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5591F164" w14:textId="77777777" w:rsidR="0086187E" w:rsidRPr="007B3F5E" w:rsidRDefault="0086187E" w:rsidP="00E859C8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676CC" w14:textId="7D36B7F2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A75A9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185</w:t>
            </w:r>
            <w:r w:rsidR="00A75A9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147" w:type="pct"/>
          </w:tcPr>
          <w:p w14:paraId="56685869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1487FC" w14:textId="0C000EA7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607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</w:t>
            </w:r>
          </w:p>
        </w:tc>
        <w:tc>
          <w:tcPr>
            <w:tcW w:w="135" w:type="pct"/>
          </w:tcPr>
          <w:p w14:paraId="3AB1D891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FCA1" w14:textId="27DDE460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874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90</w:t>
            </w:r>
          </w:p>
        </w:tc>
        <w:tc>
          <w:tcPr>
            <w:tcW w:w="125" w:type="pct"/>
          </w:tcPr>
          <w:p w14:paraId="2061910B" w14:textId="77777777" w:rsidR="0086187E" w:rsidRPr="007B3F5E" w:rsidRDefault="0086187E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0623B1" w14:textId="2619A860" w:rsidR="0086187E" w:rsidRPr="007B3F5E" w:rsidRDefault="00B17D5A" w:rsidP="00E859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195</w:t>
            </w:r>
            <w:r w:rsidR="008618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90</w:t>
            </w:r>
          </w:p>
        </w:tc>
      </w:tr>
    </w:tbl>
    <w:p w14:paraId="3E6A7275" w14:textId="77777777" w:rsidR="0038401F" w:rsidRPr="007B3F5E" w:rsidRDefault="0038401F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7B3F5E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22560C4A" w14:textId="3BD9CEDA" w:rsidR="00015BF1" w:rsidRPr="007B3F5E" w:rsidRDefault="00015BF1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สัญญาสำคัญที่ทำกับกิจการที่เกี่ยวข้องกัน มีดังต่อไปนี้  </w:t>
      </w:r>
    </w:p>
    <w:p w14:paraId="6220DCD0" w14:textId="5D3D3943" w:rsidR="009512A0" w:rsidRPr="007B3F5E" w:rsidRDefault="00715D7D" w:rsidP="00E859C8">
      <w:pPr>
        <w:pStyle w:val="NoSpacing"/>
        <w:spacing w:line="240" w:lineRule="auto"/>
        <w:rPr>
          <w:rFonts w:asciiTheme="majorBidi" w:hAnsiTheme="majorBidi" w:cstheme="majorBidi"/>
          <w:snapToGrid w:val="0"/>
          <w:szCs w:val="18"/>
          <w:lang w:eastAsia="th-TH"/>
        </w:rPr>
      </w:pPr>
      <w:r w:rsidRPr="007B3F5E">
        <w:rPr>
          <w:rFonts w:asciiTheme="majorBidi" w:hAnsiTheme="majorBidi" w:cstheme="majorBidi"/>
          <w:snapToGrid w:val="0"/>
          <w:sz w:val="28"/>
          <w:szCs w:val="28"/>
          <w:lang w:eastAsia="th-TH"/>
        </w:rPr>
        <w:tab/>
      </w:r>
    </w:p>
    <w:p w14:paraId="21C3F8BF" w14:textId="77777777" w:rsidR="009512A0" w:rsidRPr="007B3F5E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บริษัทได้ทำสัญญากับบริษัทย่อยหลายแห่ง เพื่อให้บริการในการช่วยบริหารมีกำหนดระยะเวลาและค่าบริการเป็นราคาที่ตกลงกันตามสัญญา</w:t>
      </w:r>
    </w:p>
    <w:p w14:paraId="1A9F32E0" w14:textId="77777777" w:rsidR="0035152E" w:rsidRPr="007B3F5E" w:rsidRDefault="0035152E" w:rsidP="00E859C8">
      <w:pPr>
        <w:pStyle w:val="NoSpacing"/>
        <w:spacing w:line="240" w:lineRule="auto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2B51E8F" w14:textId="64921513" w:rsidR="009512A0" w:rsidRPr="007B3F5E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บริษัทย่อยของบริษัทได้ทำสัญญาให้บริการที่ปรึกษากับ</w:t>
      </w:r>
      <w:r w:rsidR="00FC4E58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</w:t>
      </w:r>
      <w:r w:rsidR="00EE578D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ั</w:t>
      </w:r>
      <w:r w:rsidR="00FC4E58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ทใหญ่ และ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533F5457" w14:textId="77777777" w:rsidR="00B81666" w:rsidRPr="007B3F5E" w:rsidRDefault="00B81666" w:rsidP="00B81666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pacing w:val="-2"/>
          <w:szCs w:val="18"/>
          <w:cs/>
          <w:lang w:eastAsia="th-TH"/>
        </w:rPr>
      </w:pPr>
    </w:p>
    <w:p w14:paraId="2370BE24" w14:textId="1A8CA724" w:rsidR="006E2800" w:rsidRPr="007B3F5E" w:rsidRDefault="006E280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7B3F5E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บริษัทย่อยของบริษัทได้ทำสัญญารับจ้างบริหารงานและควบคุมงานก่อสร้างกับบริษัทที่เกี่ยวข้องกัน 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เพื่อดำเนินการบริหารงานก่อสร้างและควบคุมงบประมาณของการก่อสร้างรวมทั้งเป็นที่ปรึกษาในด้านต่าง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ๆ ที่เกี่ยวกับการก่อสร้างโครงการโดยมีกำหนดระยะเวลาและค่าบริการเป็นราคาที่ตกลงกันตามสัญญา</w:t>
      </w:r>
    </w:p>
    <w:p w14:paraId="373B32C9" w14:textId="77777777" w:rsidR="006E2800" w:rsidRPr="007B3F5E" w:rsidRDefault="006E2800" w:rsidP="006E2800">
      <w:pPr>
        <w:pStyle w:val="ListParagraph"/>
        <w:rPr>
          <w:rFonts w:asciiTheme="majorBidi" w:hAnsiTheme="majorBidi" w:cstheme="majorBidi"/>
          <w:snapToGrid w:val="0"/>
          <w:spacing w:val="-2"/>
          <w:szCs w:val="18"/>
          <w:cs/>
          <w:lang w:eastAsia="th-TH"/>
        </w:rPr>
      </w:pPr>
    </w:p>
    <w:p w14:paraId="5ABC039C" w14:textId="7A68D999" w:rsidR="00C710C6" w:rsidRPr="007B3F5E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บริษัทย่อยของบริษัทได้ทำสัญญารับบริหารอาคารกับบริษัทที่เกี่ยวข้องกัน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A234C2D" w14:textId="77777777" w:rsidR="00754210" w:rsidRPr="007B3F5E" w:rsidRDefault="00754210" w:rsidP="00E859C8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cs/>
          <w:lang w:eastAsia="th-TH"/>
        </w:rPr>
      </w:pPr>
    </w:p>
    <w:p w14:paraId="7FB9B94B" w14:textId="7005283B" w:rsidR="009512A0" w:rsidRPr="007B3F5E" w:rsidRDefault="00E57D02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บริษัทย่อยของบริษัทได้ทำสัญญาซื้อขายไฟฟ้ากับบริษัทที่เกี่ยวข้องกั</w:t>
      </w:r>
      <w:r w:rsidR="008C66DA" w:rsidRPr="007B3F5E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น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เป็นระยะเวลา </w:t>
      </w:r>
      <w:r w:rsidR="008C66DA" w:rsidRPr="007B3F5E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10</w:t>
      </w:r>
      <w:r w:rsidR="008C66DA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7B3F5E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-</w:t>
      </w:r>
      <w:r w:rsidR="008C66DA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7B3F5E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20 </w:t>
      </w:r>
      <w:r w:rsidR="008C66DA"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ปี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นับแต่วันเริ่มต้นซื้อขายไฟฟ้า </w:t>
      </w:r>
      <w:r w:rsidR="005E3E87" w:rsidRPr="007B3F5E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โดย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5E3E87" w:rsidRPr="007B3F5E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ย่อย</w:t>
      </w:r>
      <w:r w:rsidRPr="007B3F5E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ดังกล่าวมีหน้าที่ก่อสร้างโรงไฟฟ้าจากพลังงานแสงอาทิตย์ และจำหน่ายไฟฟ้าที่ผลิตได้</w:t>
      </w:r>
      <w:r w:rsidR="005E3E87" w:rsidRPr="007B3F5E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ให้กับบริษัทที่เกี่ยวข้องกันตามราคาที่ตกลงกันตามสัญญา</w:t>
      </w:r>
    </w:p>
    <w:p w14:paraId="18825AB2" w14:textId="77777777" w:rsidR="006A7F45" w:rsidRPr="007B3F5E" w:rsidRDefault="006A7F45" w:rsidP="00E859C8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0"/>
          <w:szCs w:val="16"/>
          <w:lang w:eastAsia="th-TH"/>
        </w:rPr>
      </w:pPr>
    </w:p>
    <w:p w14:paraId="1D451F56" w14:textId="14B5C1C8" w:rsidR="009B220C" w:rsidRPr="007B3F5E" w:rsidRDefault="00FD4652" w:rsidP="006E2800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414EA362" w14:textId="77777777" w:rsidR="0038401F" w:rsidRPr="007B3F5E" w:rsidRDefault="0038401F" w:rsidP="0038401F">
      <w:pPr>
        <w:pStyle w:val="ListParagraph"/>
        <w:rPr>
          <w:rFonts w:asciiTheme="majorBidi" w:hAnsiTheme="majorBidi" w:cstheme="majorBidi"/>
          <w:snapToGrid w:val="0"/>
          <w:szCs w:val="18"/>
          <w:lang w:eastAsia="th-TH"/>
        </w:rPr>
      </w:pPr>
    </w:p>
    <w:p w14:paraId="1BD7CFE1" w14:textId="01C18130" w:rsidR="0038401F" w:rsidRPr="007B3F5E" w:rsidRDefault="0038401F" w:rsidP="006E2800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7B3F5E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บริษัทย่อยของบริษัทได้ทำสัญญารับจ้างบริการจัดเก็บรายได้พื้นที่จอดรถ และควบคุมการเข้าออกอาคารกับบริษัทที่เกี่ยวข้องกัน โดยมีระยะเวลาและค่าบริการเป็นราคาที่ตกลงกันตามสัญญา</w:t>
      </w:r>
    </w:p>
    <w:p w14:paraId="7785C3C9" w14:textId="77777777" w:rsidR="00104502" w:rsidRPr="007B3F5E" w:rsidRDefault="00104502" w:rsidP="00104502">
      <w:pPr>
        <w:widowControl w:val="0"/>
        <w:spacing w:line="240" w:lineRule="auto"/>
        <w:rPr>
          <w:rFonts w:asciiTheme="majorBidi" w:hAnsiTheme="majorBidi" w:cstheme="majorBidi"/>
          <w:snapToGrid w:val="0"/>
          <w:cs/>
          <w:lang w:eastAsia="th-TH"/>
        </w:rPr>
      </w:pPr>
    </w:p>
    <w:p w14:paraId="18616489" w14:textId="6A90D711" w:rsidR="00104502" w:rsidRPr="007B3F5E" w:rsidRDefault="00104502" w:rsidP="00104502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7B3F5E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ษัทย่อยของบริษัทได้ทำสัญญาใช้สถานที่ติดตั้งสถานีชาร์จประจุรถยนต์ไฟฟ้ากับบริษัทที่เกี่ยวข้องกัน</w:t>
      </w:r>
      <w:r w:rsidR="00A62759" w:rsidRPr="007B3F5E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แห่งหนึ่ง</w:t>
      </w:r>
      <w:r w:rsidRPr="007B3F5E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โดยมีระยะเวลาและค่าบริการเป็นราคาที่ตกลงกันตามสัญญา</w:t>
      </w:r>
    </w:p>
    <w:p w14:paraId="4E757620" w14:textId="77777777" w:rsidR="009B220C" w:rsidRPr="007B3F5E" w:rsidRDefault="009B220C" w:rsidP="00E859C8">
      <w:pPr>
        <w:tabs>
          <w:tab w:val="left" w:pos="900"/>
          <w:tab w:val="left" w:pos="1260"/>
          <w:tab w:val="left" w:pos="2160"/>
        </w:tabs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22"/>
          <w:szCs w:val="22"/>
          <w:lang w:eastAsia="th-TH"/>
        </w:rPr>
      </w:pPr>
    </w:p>
    <w:p w14:paraId="1D18D35F" w14:textId="1219B565" w:rsidR="009512A0" w:rsidRPr="007B3F5E" w:rsidRDefault="009512A0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7B3F5E" w:rsidRDefault="009512A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0117C09" w14:textId="72DDF4FE" w:rsidR="009512A0" w:rsidRPr="007B3F5E" w:rsidRDefault="009512A0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ณ วันที่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954CA" w:rsidRPr="007B3F5E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มีดังนี้</w:t>
      </w:r>
    </w:p>
    <w:p w14:paraId="05205866" w14:textId="77777777" w:rsidR="008C66DA" w:rsidRPr="007B3F5E" w:rsidRDefault="008C66DA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22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70"/>
        <w:gridCol w:w="1980"/>
      </w:tblGrid>
      <w:tr w:rsidR="009512A0" w:rsidRPr="007B3F5E" w14:paraId="1BF6BDD5" w14:textId="77777777" w:rsidTr="004B31A1">
        <w:tc>
          <w:tcPr>
            <w:tcW w:w="5220" w:type="dxa"/>
          </w:tcPr>
          <w:p w14:paraId="39D01DEB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7B3F5E" w14:paraId="525357A5" w14:textId="77777777" w:rsidTr="004B31A1">
        <w:tc>
          <w:tcPr>
            <w:tcW w:w="5220" w:type="dxa"/>
          </w:tcPr>
          <w:p w14:paraId="63DD57BD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7B3F5E" w14:paraId="7DBEDB11" w14:textId="77777777" w:rsidTr="004B31A1">
        <w:tc>
          <w:tcPr>
            <w:tcW w:w="5220" w:type="dxa"/>
          </w:tcPr>
          <w:p w14:paraId="625625DD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0E39C412" w:rsidR="009512A0" w:rsidRPr="007B3F5E" w:rsidRDefault="00B17D5A" w:rsidP="00E859C8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  <w:r w:rsidR="00837CDB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7B3F5E" w:rsidRDefault="009512A0" w:rsidP="00E859C8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440FC5C2" w:rsidR="009512A0" w:rsidRPr="007B3F5E" w:rsidRDefault="00B17D5A" w:rsidP="00E859C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837CDB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</w:tr>
      <w:tr w:rsidR="009512A0" w:rsidRPr="007B3F5E" w14:paraId="56B22FF6" w14:textId="77777777" w:rsidTr="004B31A1">
        <w:tc>
          <w:tcPr>
            <w:tcW w:w="5220" w:type="dxa"/>
          </w:tcPr>
          <w:p w14:paraId="1DE70A4C" w14:textId="77777777" w:rsidR="009512A0" w:rsidRPr="007B3F5E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44B32A51" w:rsidR="009512A0" w:rsidRPr="007B3F5E" w:rsidRDefault="00B17D5A" w:rsidP="00E859C8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37CDB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674</w:t>
            </w:r>
            <w:r w:rsidR="00837CDB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  <w:tc>
          <w:tcPr>
            <w:tcW w:w="270" w:type="dxa"/>
          </w:tcPr>
          <w:p w14:paraId="0B2B39D6" w14:textId="77777777" w:rsidR="009512A0" w:rsidRPr="007B3F5E" w:rsidRDefault="009512A0" w:rsidP="00E859C8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2E4DBE41" w:rsidR="009512A0" w:rsidRPr="007B3F5E" w:rsidRDefault="00B17D5A" w:rsidP="00E859C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598</w:t>
            </w:r>
            <w:r w:rsidR="00837CDB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</w:p>
        </w:tc>
      </w:tr>
    </w:tbl>
    <w:p w14:paraId="0CF3A469" w14:textId="3F01B491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เงินสดและรายการเทียบเท่าเงินสด</w:t>
      </w:r>
    </w:p>
    <w:p w14:paraId="79F7190C" w14:textId="77777777" w:rsidR="00132C9B" w:rsidRPr="007B3F5E" w:rsidRDefault="00132C9B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44"/>
        <w:gridCol w:w="267"/>
        <w:gridCol w:w="1067"/>
        <w:gridCol w:w="267"/>
        <w:gridCol w:w="994"/>
        <w:gridCol w:w="267"/>
        <w:gridCol w:w="1024"/>
      </w:tblGrid>
      <w:tr w:rsidR="003B14EA" w:rsidRPr="007B3F5E" w14:paraId="6509922F" w14:textId="77777777" w:rsidTr="008F469A">
        <w:trPr>
          <w:tblHeader/>
        </w:trPr>
        <w:tc>
          <w:tcPr>
            <w:tcW w:w="2361" w:type="pct"/>
          </w:tcPr>
          <w:p w14:paraId="1788D773" w14:textId="77777777" w:rsidR="003B14EA" w:rsidRPr="007B3F5E" w:rsidRDefault="003B14EA" w:rsidP="00E859C8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pct"/>
            <w:gridSpan w:val="3"/>
          </w:tcPr>
          <w:p w14:paraId="77BE1471" w14:textId="77777777" w:rsidR="003B14EA" w:rsidRPr="007B3F5E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2231FB2" w14:textId="77777777" w:rsidR="003B14EA" w:rsidRPr="007B3F5E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pct"/>
            <w:gridSpan w:val="3"/>
          </w:tcPr>
          <w:p w14:paraId="2883D831" w14:textId="77777777" w:rsidR="003B14EA" w:rsidRPr="007B3F5E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25B2A" w:rsidRPr="007B3F5E" w14:paraId="71DE8919" w14:textId="77777777" w:rsidTr="008F469A">
        <w:trPr>
          <w:tblHeader/>
        </w:trPr>
        <w:tc>
          <w:tcPr>
            <w:tcW w:w="2361" w:type="pct"/>
          </w:tcPr>
          <w:p w14:paraId="3B3A12BB" w14:textId="77777777" w:rsidR="00125B2A" w:rsidRPr="007B3F5E" w:rsidRDefault="00125B2A" w:rsidP="00E859C8">
            <w:pPr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DED5ADD" w14:textId="0ED4B325" w:rsidR="00125B2A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" w:type="pct"/>
          </w:tcPr>
          <w:p w14:paraId="55C39C56" w14:textId="77777777" w:rsidR="00125B2A" w:rsidRPr="007B3F5E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C517718" w14:textId="6339F6DD" w:rsidR="00125B2A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" w:type="pct"/>
          </w:tcPr>
          <w:p w14:paraId="6C52A41D" w14:textId="77777777" w:rsidR="00125B2A" w:rsidRPr="007B3F5E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96EE8EB" w14:textId="720B5A1D" w:rsidR="00125B2A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" w:type="pct"/>
          </w:tcPr>
          <w:p w14:paraId="6EEA46ED" w14:textId="77777777" w:rsidR="00125B2A" w:rsidRPr="007B3F5E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2CAFDDD9" w14:textId="12CE29D8" w:rsidR="00125B2A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125B2A" w:rsidRPr="007B3F5E" w14:paraId="03AECEFA" w14:textId="77777777" w:rsidTr="008F469A">
        <w:trPr>
          <w:tblHeader/>
        </w:trPr>
        <w:tc>
          <w:tcPr>
            <w:tcW w:w="2361" w:type="pct"/>
          </w:tcPr>
          <w:p w14:paraId="013E77ED" w14:textId="77777777" w:rsidR="00125B2A" w:rsidRPr="007B3F5E" w:rsidRDefault="00125B2A" w:rsidP="00E859C8">
            <w:pPr>
              <w:pStyle w:val="BodyText"/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pct"/>
            <w:gridSpan w:val="7"/>
          </w:tcPr>
          <w:p w14:paraId="548B6BAE" w14:textId="77777777" w:rsidR="00125B2A" w:rsidRPr="007B3F5E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A0E65" w:rsidRPr="007B3F5E" w14:paraId="7CF02CA1" w14:textId="77777777" w:rsidTr="008F469A">
        <w:tc>
          <w:tcPr>
            <w:tcW w:w="2361" w:type="pct"/>
          </w:tcPr>
          <w:p w14:paraId="644706D0" w14:textId="77777777" w:rsidR="006A0E65" w:rsidRPr="007B3F5E" w:rsidRDefault="006A0E6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9" w:type="pct"/>
          </w:tcPr>
          <w:p w14:paraId="13DD4A08" w14:textId="4CDCB608" w:rsidR="006A0E65" w:rsidRPr="007B3F5E" w:rsidRDefault="00B17D5A" w:rsidP="00E859C8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52428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  <w:tc>
          <w:tcPr>
            <w:tcW w:w="143" w:type="pct"/>
          </w:tcPr>
          <w:p w14:paraId="2B6DE109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5EDEBA" w14:textId="15711362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</w:t>
            </w:r>
          </w:p>
        </w:tc>
        <w:tc>
          <w:tcPr>
            <w:tcW w:w="143" w:type="pct"/>
          </w:tcPr>
          <w:p w14:paraId="1F9351DA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1B7C839" w14:textId="767EA504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29324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  <w:tc>
          <w:tcPr>
            <w:tcW w:w="143" w:type="pct"/>
          </w:tcPr>
          <w:p w14:paraId="32891D1B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512E6BF3" w14:textId="68319DBF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</w:tr>
      <w:tr w:rsidR="006A0E65" w:rsidRPr="007B3F5E" w14:paraId="5FE0AB1F" w14:textId="77777777" w:rsidTr="008F469A">
        <w:tc>
          <w:tcPr>
            <w:tcW w:w="2361" w:type="pct"/>
          </w:tcPr>
          <w:p w14:paraId="631D39B8" w14:textId="22021A34" w:rsidR="006A0E65" w:rsidRPr="007B3F5E" w:rsidRDefault="006A0E6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59" w:type="pct"/>
          </w:tcPr>
          <w:p w14:paraId="733C2474" w14:textId="04E51786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706</w:t>
            </w:r>
            <w:r w:rsidR="0052428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</w:p>
        </w:tc>
        <w:tc>
          <w:tcPr>
            <w:tcW w:w="143" w:type="pct"/>
          </w:tcPr>
          <w:p w14:paraId="654F6376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A7804F" w14:textId="64242593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707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</w:p>
        </w:tc>
        <w:tc>
          <w:tcPr>
            <w:tcW w:w="143" w:type="pct"/>
          </w:tcPr>
          <w:p w14:paraId="01F21365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EDEC21D" w14:textId="4BA00D22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116</w:t>
            </w:r>
            <w:r w:rsidR="0029324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143" w:type="pct"/>
          </w:tcPr>
          <w:p w14:paraId="02C9A3C4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0C9C366D" w14:textId="0186DBFA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372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</w:p>
        </w:tc>
      </w:tr>
      <w:tr w:rsidR="006A0E65" w:rsidRPr="007B3F5E" w14:paraId="51AA48DC" w14:textId="77777777" w:rsidTr="008F469A">
        <w:tc>
          <w:tcPr>
            <w:tcW w:w="2361" w:type="pct"/>
          </w:tcPr>
          <w:p w14:paraId="4911A595" w14:textId="77777777" w:rsidR="006A0E65" w:rsidRPr="007B3F5E" w:rsidRDefault="006A0E6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50A342C" w14:textId="4AF56A8B" w:rsidR="006A0E65" w:rsidRPr="007B3F5E" w:rsidRDefault="003050B4" w:rsidP="00E859C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3805D2B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E8304A6" w14:textId="2F66D217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</w:p>
        </w:tc>
        <w:tc>
          <w:tcPr>
            <w:tcW w:w="143" w:type="pct"/>
          </w:tcPr>
          <w:p w14:paraId="63563FD3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EDB7497" w14:textId="682194B1" w:rsidR="006A0E65" w:rsidRPr="007B3F5E" w:rsidRDefault="00293249" w:rsidP="00DA7E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14B71F" w14:textId="65A0E296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9C1FA40" w14:textId="7A83FCAD" w:rsidR="006A0E65" w:rsidRPr="007B3F5E" w:rsidRDefault="006A0E65" w:rsidP="00DA7E1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0E65" w:rsidRPr="007B3F5E" w14:paraId="4B795CBB" w14:textId="77777777" w:rsidTr="008F469A">
        <w:tc>
          <w:tcPr>
            <w:tcW w:w="2361" w:type="pct"/>
          </w:tcPr>
          <w:p w14:paraId="54620E83" w14:textId="03E45F09" w:rsidR="006A0E65" w:rsidRPr="007B3F5E" w:rsidRDefault="006A0E65" w:rsidP="00E859C8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เงินสดและรายการเทียบเท่าเงินสดในงบแสดงฐานะการเงิน 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0D3A2A9" w14:textId="25D0CFC1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707</w:t>
            </w:r>
            <w:r w:rsidR="003050B4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3" w:type="pct"/>
          </w:tcPr>
          <w:p w14:paraId="62141CE3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0271163" w14:textId="77C1B8F9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738</w:t>
            </w:r>
            <w:r w:rsidR="006A0E6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</w:t>
            </w:r>
          </w:p>
        </w:tc>
        <w:tc>
          <w:tcPr>
            <w:tcW w:w="143" w:type="pct"/>
          </w:tcPr>
          <w:p w14:paraId="65D2CA5F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2AA7C52" w14:textId="5957D67F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</w:t>
            </w:r>
            <w:r w:rsidR="00293249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</w:p>
        </w:tc>
        <w:tc>
          <w:tcPr>
            <w:tcW w:w="143" w:type="pct"/>
          </w:tcPr>
          <w:p w14:paraId="41703F83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A82801C" w14:textId="55C8F0FA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372</w:t>
            </w:r>
            <w:r w:rsidR="006A0E6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77</w:t>
            </w:r>
          </w:p>
        </w:tc>
      </w:tr>
      <w:tr w:rsidR="006A0E65" w:rsidRPr="007B3F5E" w14:paraId="22B4FC98" w14:textId="77777777" w:rsidTr="008F469A">
        <w:tc>
          <w:tcPr>
            <w:tcW w:w="2361" w:type="pct"/>
          </w:tcPr>
          <w:p w14:paraId="0A4FB139" w14:textId="4AAE0195" w:rsidR="006A0E65" w:rsidRPr="007B3F5E" w:rsidRDefault="006A0E65" w:rsidP="00E859C8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2E4E9FB7" w14:textId="68B44276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707</w:t>
            </w:r>
            <w:r w:rsidR="003050B4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3" w:type="pct"/>
          </w:tcPr>
          <w:p w14:paraId="1951F850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0DDD8314" w14:textId="493BA1C3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738</w:t>
            </w:r>
            <w:r w:rsidR="006A0E6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</w:t>
            </w:r>
          </w:p>
        </w:tc>
        <w:tc>
          <w:tcPr>
            <w:tcW w:w="143" w:type="pct"/>
          </w:tcPr>
          <w:p w14:paraId="05FA5C54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</w:tcPr>
          <w:p w14:paraId="70B4AF9F" w14:textId="5A7567BE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</w:t>
            </w:r>
            <w:r w:rsidR="00293249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</w:p>
        </w:tc>
        <w:tc>
          <w:tcPr>
            <w:tcW w:w="143" w:type="pct"/>
          </w:tcPr>
          <w:p w14:paraId="5EC24DF0" w14:textId="77777777" w:rsidR="006A0E65" w:rsidRPr="007B3F5E" w:rsidRDefault="006A0E65" w:rsidP="00E859C8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14:paraId="07E97833" w14:textId="5A8CE806" w:rsidR="006A0E65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372</w:t>
            </w:r>
            <w:r w:rsidR="006A0E6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77</w:t>
            </w:r>
          </w:p>
        </w:tc>
      </w:tr>
    </w:tbl>
    <w:p w14:paraId="091496F0" w14:textId="77777777" w:rsidR="0009206D" w:rsidRPr="007B3F5E" w:rsidRDefault="0009206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831E7" w14:textId="0890BACC" w:rsidR="00E07F12" w:rsidRPr="007B3F5E" w:rsidRDefault="00E07F1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เงินฝาก</w:t>
      </w:r>
      <w:r w:rsidR="007B0542" w:rsidRPr="007B3F5E">
        <w:rPr>
          <w:rFonts w:asciiTheme="majorBidi" w:hAnsiTheme="majorBidi"/>
          <w:sz w:val="28"/>
          <w:szCs w:val="28"/>
          <w:u w:val="none"/>
          <w:cs/>
        </w:rPr>
        <w:t>สถาบันการเงิน</w:t>
      </w: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ระยะสั้นที่ใช้เป็นหลักประกัน</w:t>
      </w:r>
    </w:p>
    <w:p w14:paraId="2DEDC515" w14:textId="15AE70A0" w:rsidR="00E07F12" w:rsidRPr="007B3F5E" w:rsidRDefault="00E07F12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023743A" w14:textId="72815DD2" w:rsidR="00E07F12" w:rsidRPr="007B3F5E" w:rsidRDefault="00E07F12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กลุ่มบริษัทมีเงินฝาก</w:t>
      </w:r>
      <w:r w:rsidR="00374688" w:rsidRPr="007B3F5E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7B3F5E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104502" w:rsidRPr="007B3F5E">
        <w:rPr>
          <w:rFonts w:asciiTheme="majorBidi" w:hAnsiTheme="majorBidi"/>
          <w:sz w:val="28"/>
          <w:szCs w:val="28"/>
          <w:cs/>
        </w:rPr>
        <w:t>ที่ใช้เป็นหลักประกัน</w:t>
      </w:r>
      <w:r w:rsidRPr="007B3F5E">
        <w:rPr>
          <w:rFonts w:asciiTheme="majorBidi" w:hAnsiTheme="majorBidi" w:cstheme="majorBidi"/>
          <w:sz w:val="28"/>
          <w:szCs w:val="28"/>
          <w:cs/>
        </w:rPr>
        <w:t>จำนวน</w:t>
      </w:r>
      <w:r w:rsidR="003050B4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3050B4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807</w:t>
      </w:r>
      <w:r w:rsidR="003050B4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59</w:t>
      </w:r>
      <w:r w:rsidR="003050B4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E028B3" w:rsidRPr="007B3F5E">
        <w:rPr>
          <w:rFonts w:asciiTheme="majorBidi" w:hAnsiTheme="majorBidi" w:cstheme="majorBidi"/>
          <w:i/>
          <w:iCs/>
          <w:sz w:val="28"/>
          <w:szCs w:val="28"/>
        </w:rPr>
        <w:t>(2565: 2,222.93</w:t>
      </w:r>
      <w:r w:rsidR="00104502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028B3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19EA" w:rsidRPr="007B3F5E">
        <w:rPr>
          <w:rFonts w:asciiTheme="majorBidi" w:hAnsiTheme="majorBidi" w:cstheme="majorBidi"/>
          <w:sz w:val="28"/>
          <w:szCs w:val="28"/>
          <w:cs/>
        </w:rPr>
        <w:t>ซึ่งวางไว้เป็นหลักประกันสำหรับวงเงินสินเชื่อ</w:t>
      </w:r>
      <w:r w:rsidR="00104502" w:rsidRPr="007B3F5E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="006E19EA" w:rsidRPr="007B3F5E">
        <w:rPr>
          <w:rFonts w:asciiTheme="majorBidi" w:hAnsiTheme="majorBidi" w:cstheme="majorBidi"/>
          <w:sz w:val="28"/>
          <w:szCs w:val="28"/>
          <w:cs/>
        </w:rPr>
        <w:t>ที่ได้รับจากสถาบันการเงิน</w:t>
      </w:r>
      <w:r w:rsidR="00104502" w:rsidRPr="007B3F5E">
        <w:rPr>
          <w:rFonts w:asciiTheme="majorBidi" w:hAnsiTheme="majorBidi" w:cstheme="majorBidi"/>
          <w:sz w:val="28"/>
          <w:szCs w:val="28"/>
          <w:cs/>
        </w:rPr>
        <w:t xml:space="preserve">ตามที่เปิดเผยไว้ในหมายเหตุข้อ </w:t>
      </w:r>
      <w:r w:rsidR="00104502" w:rsidRPr="007B3F5E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6E19EA" w:rsidRPr="007B3F5E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6A70E6" w:rsidRPr="007B3F5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19EA" w:rsidRPr="007B3F5E">
        <w:rPr>
          <w:rFonts w:asciiTheme="majorBidi" w:hAnsiTheme="majorBidi" w:cstheme="majorBidi"/>
          <w:sz w:val="28"/>
          <w:szCs w:val="28"/>
          <w:cs/>
        </w:rPr>
        <w:t>บริษัทสามาร</w:t>
      </w:r>
      <w:r w:rsidR="007C5D83" w:rsidRPr="007B3F5E">
        <w:rPr>
          <w:rFonts w:asciiTheme="majorBidi" w:hAnsiTheme="majorBidi" w:cstheme="majorBidi"/>
          <w:sz w:val="28"/>
          <w:szCs w:val="28"/>
          <w:cs/>
        </w:rPr>
        <w:t>ถ</w:t>
      </w:r>
      <w:r w:rsidR="006E19EA" w:rsidRPr="007B3F5E">
        <w:rPr>
          <w:rFonts w:asciiTheme="majorBidi" w:hAnsiTheme="majorBidi" w:cstheme="majorBidi"/>
          <w:sz w:val="28"/>
          <w:szCs w:val="28"/>
          <w:cs/>
        </w:rPr>
        <w:t>ถอนเงินฝากในบัญชีเพื่อใช้ในการดำเนินงานตามปกติหลังจากได้รับอนุมัติจากสถาบันการเงินที่ให้กู้ยืมแล้ว</w:t>
      </w:r>
    </w:p>
    <w:p w14:paraId="72625A27" w14:textId="380481C9" w:rsidR="0009206D" w:rsidRPr="007B3F5E" w:rsidRDefault="0009206D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4E1B6E2D" w14:textId="75EF24C4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4F949D03" w14:textId="49936E94" w:rsidR="005E7A1D" w:rsidRPr="007B3F5E" w:rsidRDefault="005E7A1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525"/>
        <w:gridCol w:w="364"/>
        <w:gridCol w:w="275"/>
        <w:gridCol w:w="1120"/>
        <w:gridCol w:w="241"/>
        <w:gridCol w:w="1169"/>
        <w:gridCol w:w="263"/>
        <w:gridCol w:w="1165"/>
      </w:tblGrid>
      <w:tr w:rsidR="00D53C98" w:rsidRPr="007B3F5E" w14:paraId="0896184C" w14:textId="77777777" w:rsidTr="00005471">
        <w:tc>
          <w:tcPr>
            <w:tcW w:w="1700" w:type="pct"/>
          </w:tcPr>
          <w:p w14:paraId="3DA6855E" w14:textId="77777777" w:rsidR="00D1789B" w:rsidRPr="007B3F5E" w:rsidRDefault="00D1789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pct"/>
          </w:tcPr>
          <w:p w14:paraId="385746AF" w14:textId="77777777" w:rsidR="00D1789B" w:rsidRPr="007B3F5E" w:rsidRDefault="00D1789B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8" w:type="pct"/>
            <w:gridSpan w:val="3"/>
          </w:tcPr>
          <w:p w14:paraId="073F71C2" w14:textId="00E03457" w:rsidR="00D1789B" w:rsidRPr="007B3F5E" w:rsidRDefault="00D1789B" w:rsidP="00E859C8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27FBCC36" w14:textId="77777777" w:rsidR="00D1789B" w:rsidRPr="007B3F5E" w:rsidRDefault="00D1789B" w:rsidP="00E859C8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01D5F7F5" w14:textId="6184F13D" w:rsidR="00D1789B" w:rsidRPr="007B3F5E" w:rsidRDefault="00870D2F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469A" w:rsidRPr="007B3F5E" w14:paraId="10C16139" w14:textId="77777777" w:rsidTr="00005471">
        <w:tc>
          <w:tcPr>
            <w:tcW w:w="1700" w:type="pct"/>
          </w:tcPr>
          <w:p w14:paraId="012EC820" w14:textId="77777777" w:rsidR="00D1789B" w:rsidRPr="007B3F5E" w:rsidRDefault="00D1789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7AC013AF" w14:textId="5B2A9ADE" w:rsidR="00D1789B" w:rsidRPr="007B3F5E" w:rsidRDefault="00D1789B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C007A1" w14:textId="45916F13" w:rsidR="00D1789B" w:rsidRPr="007B3F5E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2F18EEC" w14:textId="77777777" w:rsidR="00D1789B" w:rsidRPr="007B3F5E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804A8A3" w14:textId="0C842E76" w:rsidR="00D1789B" w:rsidRPr="007B3F5E" w:rsidRDefault="0033683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0" w:type="pct"/>
          </w:tcPr>
          <w:p w14:paraId="55C631D5" w14:textId="77777777" w:rsidR="00D1789B" w:rsidRPr="007B3F5E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F729032" w14:textId="37B5DF51" w:rsidR="00D1789B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" w:type="pct"/>
          </w:tcPr>
          <w:p w14:paraId="5912A382" w14:textId="77777777" w:rsidR="00D1789B" w:rsidRPr="007B3F5E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B1787CC" w14:textId="0A1FE54C" w:rsidR="00D1789B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D53C98" w:rsidRPr="007B3F5E" w14:paraId="677C1369" w14:textId="77777777" w:rsidTr="00005471">
        <w:tc>
          <w:tcPr>
            <w:tcW w:w="1700" w:type="pct"/>
          </w:tcPr>
          <w:p w14:paraId="7CF27EE4" w14:textId="77777777" w:rsidR="0012050A" w:rsidRPr="007B3F5E" w:rsidRDefault="0012050A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7DFAEC3B" w14:textId="77777777" w:rsidR="0012050A" w:rsidRPr="007B3F5E" w:rsidRDefault="0012050A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E4599EF" w14:textId="77777777" w:rsidR="0012050A" w:rsidRPr="007B3F5E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6F2F1B18" w14:textId="77777777" w:rsidR="0012050A" w:rsidRPr="007B3F5E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D2F6D8A" w14:textId="77777777" w:rsidR="0012050A" w:rsidRPr="007B3F5E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1F8A30DC" w14:textId="77777777" w:rsidR="0012050A" w:rsidRPr="007B3F5E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60563D57" w14:textId="28F60310" w:rsidR="0012050A" w:rsidRPr="007B3F5E" w:rsidRDefault="0012050A" w:rsidP="00E859C8">
            <w:pPr>
              <w:tabs>
                <w:tab w:val="decimal" w:pos="47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7B3F5E" w14:paraId="65F847C3" w14:textId="77777777" w:rsidTr="00005471">
        <w:tc>
          <w:tcPr>
            <w:tcW w:w="1700" w:type="pct"/>
          </w:tcPr>
          <w:p w14:paraId="7C23BD19" w14:textId="4C719AC6" w:rsidR="00D1789B" w:rsidRPr="007B3F5E" w:rsidRDefault="00D1789B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2" w:type="pct"/>
          </w:tcPr>
          <w:p w14:paraId="021A74A7" w14:textId="77777777" w:rsidR="00D1789B" w:rsidRPr="007B3F5E" w:rsidRDefault="00D1789B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4BF9D4DA" w14:textId="77777777" w:rsidR="00D1789B" w:rsidRPr="007B3F5E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A679327" w14:textId="77777777" w:rsidR="00D1789B" w:rsidRPr="007B3F5E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0285157D" w14:textId="77777777" w:rsidR="00D1789B" w:rsidRPr="007B3F5E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4696197A" w14:textId="77777777" w:rsidR="00D1789B" w:rsidRPr="007B3F5E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075C3897" w14:textId="77777777" w:rsidR="00D1789B" w:rsidRPr="007B3F5E" w:rsidRDefault="00D1789B" w:rsidP="00E859C8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7F3A61C" w14:textId="77777777" w:rsidR="00D1789B" w:rsidRPr="007B3F5E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9387549" w14:textId="77777777" w:rsidR="00D1789B" w:rsidRPr="007B3F5E" w:rsidRDefault="00D1789B" w:rsidP="00E859C8">
            <w:pPr>
              <w:tabs>
                <w:tab w:val="decimal" w:pos="47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0E65" w:rsidRPr="007B3F5E" w14:paraId="51A2A34D" w14:textId="77777777" w:rsidTr="00005471">
        <w:tc>
          <w:tcPr>
            <w:tcW w:w="1700" w:type="pct"/>
          </w:tcPr>
          <w:p w14:paraId="00E5E04E" w14:textId="42120DBB" w:rsidR="006A0E65" w:rsidRPr="007B3F5E" w:rsidRDefault="006A0E6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2" w:type="pct"/>
          </w:tcPr>
          <w:p w14:paraId="0DDAC95C" w14:textId="77777777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D6B8AAB" w14:textId="51F9BB55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1B38299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1EA5F9D1" w14:textId="271E56EE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606D9AFE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7DFFAD5" w14:textId="73480EF5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  <w:r w:rsidR="00E5326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142" w:type="pct"/>
          </w:tcPr>
          <w:p w14:paraId="16A6A130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825FD2" w14:textId="5EBCF239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</w:t>
            </w:r>
          </w:p>
        </w:tc>
      </w:tr>
      <w:tr w:rsidR="006A0E65" w:rsidRPr="007B3F5E" w14:paraId="36F0D35D" w14:textId="77777777" w:rsidTr="00005471">
        <w:tc>
          <w:tcPr>
            <w:tcW w:w="1700" w:type="pct"/>
          </w:tcPr>
          <w:p w14:paraId="675F9AA9" w14:textId="71EB29B3" w:rsidR="006A0E65" w:rsidRPr="007B3F5E" w:rsidRDefault="006A0E6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2" w:type="pct"/>
          </w:tcPr>
          <w:p w14:paraId="59BD2F7E" w14:textId="77777777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49D3D668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5ED52141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169B3C6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3F2281C1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9D8A640" w14:textId="77777777" w:rsidR="006A0E65" w:rsidRPr="007B3F5E" w:rsidRDefault="006A0E65" w:rsidP="00E859C8">
            <w:pPr>
              <w:tabs>
                <w:tab w:val="decimal" w:pos="606"/>
              </w:tabs>
              <w:spacing w:line="240" w:lineRule="auto"/>
              <w:ind w:left="-14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76EB69E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D60D5A4" w14:textId="77777777" w:rsidR="006A0E65" w:rsidRPr="007B3F5E" w:rsidRDefault="006A0E65" w:rsidP="00E859C8">
            <w:pPr>
              <w:tabs>
                <w:tab w:val="decimal" w:pos="520"/>
              </w:tabs>
              <w:spacing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0E65" w:rsidRPr="007B3F5E" w14:paraId="55C4CA7E" w14:textId="77777777" w:rsidTr="00005471">
        <w:tc>
          <w:tcPr>
            <w:tcW w:w="1700" w:type="pct"/>
          </w:tcPr>
          <w:p w14:paraId="4FE96815" w14:textId="493F803B" w:rsidR="006A0E65" w:rsidRPr="007B3F5E" w:rsidRDefault="006A0E65" w:rsidP="00E859C8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2" w:type="pct"/>
          </w:tcPr>
          <w:p w14:paraId="484ACA8A" w14:textId="77777777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7848F2F6" w14:textId="003F7C81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219DB79D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A99B968" w14:textId="749481AB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366AAD8A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35904A0B" w14:textId="04B5E1E6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39706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142" w:type="pct"/>
          </w:tcPr>
          <w:p w14:paraId="7B7569B3" w14:textId="03BDCB04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264F2D5" w14:textId="533D8C99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</w:tr>
      <w:tr w:rsidR="006A0E65" w:rsidRPr="007B3F5E" w14:paraId="1B1188A7" w14:textId="77777777" w:rsidTr="00005471">
        <w:tc>
          <w:tcPr>
            <w:tcW w:w="1700" w:type="pct"/>
          </w:tcPr>
          <w:p w14:paraId="799919F0" w14:textId="47AE3CE3" w:rsidR="006A0E65" w:rsidRPr="007B3F5E" w:rsidRDefault="00B17D5A" w:rsidP="00E859C8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185080C" w14:textId="77777777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7927193" w14:textId="4A1AAD3F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781BFD9A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4DCE325" w14:textId="1E980C40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0902F95B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5224D5A6" w14:textId="43109145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39706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</w:t>
            </w:r>
          </w:p>
        </w:tc>
        <w:tc>
          <w:tcPr>
            <w:tcW w:w="142" w:type="pct"/>
          </w:tcPr>
          <w:p w14:paraId="6A2526FB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E5557AE" w14:textId="558E604B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</w:t>
            </w:r>
          </w:p>
        </w:tc>
      </w:tr>
      <w:tr w:rsidR="006A0E65" w:rsidRPr="007B3F5E" w14:paraId="674E1716" w14:textId="77777777" w:rsidTr="00005471">
        <w:tc>
          <w:tcPr>
            <w:tcW w:w="1700" w:type="pct"/>
          </w:tcPr>
          <w:p w14:paraId="0AB42B5D" w14:textId="1C23FB6B" w:rsidR="006A0E65" w:rsidRPr="007B3F5E" w:rsidRDefault="00B17D5A" w:rsidP="00E859C8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3CF04735" w14:textId="77777777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8E88D79" w14:textId="34B4AA92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3C885743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5888C4A" w14:textId="7C752260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27AE2BF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F59C0DB" w14:textId="7F5C64B7" w:rsidR="006A0E65" w:rsidRPr="007B3F5E" w:rsidRDefault="0039706C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1487AFB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4A2DEE7" w14:textId="6EA4C704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</w:p>
        </w:tc>
      </w:tr>
      <w:tr w:rsidR="006A0E65" w:rsidRPr="007B3F5E" w14:paraId="08891DC1" w14:textId="77777777" w:rsidTr="00005471">
        <w:tc>
          <w:tcPr>
            <w:tcW w:w="1700" w:type="pct"/>
          </w:tcPr>
          <w:p w14:paraId="39D898A9" w14:textId="07ACF113" w:rsidR="006A0E65" w:rsidRPr="007B3F5E" w:rsidRDefault="006A0E65" w:rsidP="00E859C8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456553ED" w14:textId="77777777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5B517E57" w14:textId="37509A96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6068C83D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ED6B6EF" w14:textId="120079E2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E34C271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9145E2A" w14:textId="42FA4781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E53266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  <w:tc>
          <w:tcPr>
            <w:tcW w:w="142" w:type="pct"/>
          </w:tcPr>
          <w:p w14:paraId="2D6D4780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45CD5F6" w14:textId="5F001A8A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A0E6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</w:t>
            </w:r>
          </w:p>
        </w:tc>
      </w:tr>
      <w:tr w:rsidR="006A0E65" w:rsidRPr="007B3F5E" w14:paraId="5E8E84EF" w14:textId="77777777" w:rsidTr="00005471">
        <w:tc>
          <w:tcPr>
            <w:tcW w:w="1700" w:type="pct"/>
          </w:tcPr>
          <w:p w14:paraId="0F47315C" w14:textId="77777777" w:rsidR="006A0E65" w:rsidRPr="007B3F5E" w:rsidRDefault="006A0E65" w:rsidP="00E859C8">
            <w:pPr>
              <w:spacing w:line="240" w:lineRule="auto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393D4B66" w14:textId="367732F5" w:rsidR="006A0E65" w:rsidRPr="007B3F5E" w:rsidRDefault="006A0E65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6" w:type="pct"/>
            <w:shd w:val="clear" w:color="auto" w:fill="auto"/>
          </w:tcPr>
          <w:p w14:paraId="7F824BA3" w14:textId="0745EBE3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449CA646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8A3A139" w14:textId="45455DE7" w:rsidR="006A0E65" w:rsidRPr="007B3F5E" w:rsidRDefault="00B17D5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5</w:t>
            </w:r>
          </w:p>
        </w:tc>
        <w:tc>
          <w:tcPr>
            <w:tcW w:w="130" w:type="pct"/>
          </w:tcPr>
          <w:p w14:paraId="486CE0B9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3F5EAF5" w14:textId="729678AB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</w:t>
            </w:r>
            <w:r w:rsidR="00E53266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</w:t>
            </w:r>
          </w:p>
        </w:tc>
        <w:tc>
          <w:tcPr>
            <w:tcW w:w="142" w:type="pct"/>
          </w:tcPr>
          <w:p w14:paraId="5C4372FF" w14:textId="77777777" w:rsidR="006A0E65" w:rsidRPr="007B3F5E" w:rsidRDefault="006A0E65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29F911B" w14:textId="4BAEADB0" w:rsidR="006A0E65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  <w:r w:rsidR="006A0E6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72</w:t>
            </w:r>
          </w:p>
        </w:tc>
      </w:tr>
      <w:tr w:rsidR="006A0E65" w:rsidRPr="007B3F5E" w14:paraId="4F2967AE" w14:textId="77777777" w:rsidTr="000D7030">
        <w:tc>
          <w:tcPr>
            <w:tcW w:w="1700" w:type="pct"/>
          </w:tcPr>
          <w:p w14:paraId="43B09D40" w14:textId="197720EB" w:rsidR="00BE4674" w:rsidRPr="007B3F5E" w:rsidRDefault="00BE4674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822" w:type="pct"/>
          </w:tcPr>
          <w:p w14:paraId="698D83AD" w14:textId="77777777" w:rsidR="006A0E65" w:rsidRPr="007B3F5E" w:rsidRDefault="006A0E65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96" w:type="pct"/>
          </w:tcPr>
          <w:p w14:paraId="75018578" w14:textId="77777777" w:rsidR="006A0E65" w:rsidRPr="007B3F5E" w:rsidRDefault="006A0E65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8" w:type="pct"/>
          </w:tcPr>
          <w:p w14:paraId="566A55F0" w14:textId="77777777" w:rsidR="006A0E65" w:rsidRPr="007B3F5E" w:rsidRDefault="006A0E65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04" w:type="pct"/>
          </w:tcPr>
          <w:p w14:paraId="486FB014" w14:textId="77777777" w:rsidR="006A0E65" w:rsidRPr="007B3F5E" w:rsidRDefault="006A0E65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30" w:type="pct"/>
          </w:tcPr>
          <w:p w14:paraId="7FC2CB93" w14:textId="77777777" w:rsidR="006A0E65" w:rsidRPr="007B3F5E" w:rsidRDefault="006A0E65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F08BE36" w14:textId="77777777" w:rsidR="006A0E65" w:rsidRPr="007B3F5E" w:rsidRDefault="006A0E65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2" w:type="pct"/>
          </w:tcPr>
          <w:p w14:paraId="3D76088A" w14:textId="77777777" w:rsidR="006A0E65" w:rsidRPr="007B3F5E" w:rsidRDefault="006A0E65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43277C3" w14:textId="77777777" w:rsidR="006A0E65" w:rsidRPr="007B3F5E" w:rsidRDefault="006A0E65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</w:tr>
      <w:tr w:rsidR="000D7030" w:rsidRPr="007B3F5E" w14:paraId="10AD4B2A" w14:textId="77777777" w:rsidTr="000D7030">
        <w:tc>
          <w:tcPr>
            <w:tcW w:w="1700" w:type="pct"/>
          </w:tcPr>
          <w:p w14:paraId="7B19F59E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822" w:type="pct"/>
          </w:tcPr>
          <w:p w14:paraId="2DF09E1E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96" w:type="pct"/>
          </w:tcPr>
          <w:p w14:paraId="02EEB826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8" w:type="pct"/>
          </w:tcPr>
          <w:p w14:paraId="1B1B35B7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04" w:type="pct"/>
          </w:tcPr>
          <w:p w14:paraId="7DE871E4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30" w:type="pct"/>
          </w:tcPr>
          <w:p w14:paraId="59662273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30" w:type="pct"/>
          </w:tcPr>
          <w:p w14:paraId="3E4481E6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2" w:type="pct"/>
          </w:tcPr>
          <w:p w14:paraId="65383283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28" w:type="pct"/>
          </w:tcPr>
          <w:p w14:paraId="37F6C340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</w:tr>
      <w:tr w:rsidR="000D7030" w:rsidRPr="007B3F5E" w14:paraId="4D4B6BA9" w14:textId="77777777" w:rsidTr="000D7030">
        <w:tc>
          <w:tcPr>
            <w:tcW w:w="1700" w:type="pct"/>
          </w:tcPr>
          <w:p w14:paraId="05182108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822" w:type="pct"/>
          </w:tcPr>
          <w:p w14:paraId="09B7E4E2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96" w:type="pct"/>
          </w:tcPr>
          <w:p w14:paraId="6ED475AF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8" w:type="pct"/>
          </w:tcPr>
          <w:p w14:paraId="67B3B4A1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04" w:type="pct"/>
          </w:tcPr>
          <w:p w14:paraId="742580A4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30" w:type="pct"/>
          </w:tcPr>
          <w:p w14:paraId="5DC512F4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30" w:type="pct"/>
          </w:tcPr>
          <w:p w14:paraId="6C7512C0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2" w:type="pct"/>
          </w:tcPr>
          <w:p w14:paraId="625D301B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28" w:type="pct"/>
          </w:tcPr>
          <w:p w14:paraId="2C0B6C6D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</w:tr>
      <w:tr w:rsidR="000D7030" w:rsidRPr="007B3F5E" w14:paraId="209E9FC2" w14:textId="77777777" w:rsidTr="000D7030">
        <w:tc>
          <w:tcPr>
            <w:tcW w:w="1700" w:type="pct"/>
          </w:tcPr>
          <w:p w14:paraId="2E153782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822" w:type="pct"/>
          </w:tcPr>
          <w:p w14:paraId="7EFF463F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96" w:type="pct"/>
          </w:tcPr>
          <w:p w14:paraId="2236DECB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8" w:type="pct"/>
          </w:tcPr>
          <w:p w14:paraId="2E0DC79F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04" w:type="pct"/>
          </w:tcPr>
          <w:p w14:paraId="61AFE93D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30" w:type="pct"/>
          </w:tcPr>
          <w:p w14:paraId="3493B821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30" w:type="pct"/>
          </w:tcPr>
          <w:p w14:paraId="220BA434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2" w:type="pct"/>
          </w:tcPr>
          <w:p w14:paraId="33A72D0B" w14:textId="77777777" w:rsidR="000D7030" w:rsidRPr="007B3F5E" w:rsidRDefault="000D703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28" w:type="pct"/>
          </w:tcPr>
          <w:p w14:paraId="2F77C3C8" w14:textId="77777777" w:rsidR="000D7030" w:rsidRPr="007B3F5E" w:rsidRDefault="000D703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</w:tr>
      <w:tr w:rsidR="0038401F" w:rsidRPr="007B3F5E" w14:paraId="4A0DB2B5" w14:textId="77777777" w:rsidTr="00005471">
        <w:tc>
          <w:tcPr>
            <w:tcW w:w="1700" w:type="pct"/>
          </w:tcPr>
          <w:p w14:paraId="3BCACAA6" w14:textId="77777777" w:rsidR="0038401F" w:rsidRPr="007B3F5E" w:rsidRDefault="0038401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822" w:type="pct"/>
          </w:tcPr>
          <w:p w14:paraId="6DCD0776" w14:textId="77777777" w:rsidR="0038401F" w:rsidRPr="007B3F5E" w:rsidRDefault="0038401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96" w:type="pct"/>
          </w:tcPr>
          <w:p w14:paraId="6DA42CCE" w14:textId="77777777" w:rsidR="0038401F" w:rsidRPr="007B3F5E" w:rsidRDefault="0038401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8" w:type="pct"/>
          </w:tcPr>
          <w:p w14:paraId="4E57CD40" w14:textId="77777777" w:rsidR="0038401F" w:rsidRPr="007B3F5E" w:rsidRDefault="0038401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04" w:type="pct"/>
          </w:tcPr>
          <w:p w14:paraId="1969F82E" w14:textId="77777777" w:rsidR="0038401F" w:rsidRPr="007B3F5E" w:rsidRDefault="0038401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30" w:type="pct"/>
          </w:tcPr>
          <w:p w14:paraId="1162ADB8" w14:textId="77777777" w:rsidR="0038401F" w:rsidRPr="007B3F5E" w:rsidRDefault="0038401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30" w:type="pct"/>
          </w:tcPr>
          <w:p w14:paraId="11AF1761" w14:textId="77777777" w:rsidR="0038401F" w:rsidRPr="007B3F5E" w:rsidRDefault="0038401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2" w:type="pct"/>
          </w:tcPr>
          <w:p w14:paraId="0520AC2C" w14:textId="77777777" w:rsidR="0038401F" w:rsidRPr="007B3F5E" w:rsidRDefault="0038401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28" w:type="pct"/>
          </w:tcPr>
          <w:p w14:paraId="5179D5D8" w14:textId="77777777" w:rsidR="0038401F" w:rsidRPr="007B3F5E" w:rsidRDefault="0038401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</w:tr>
      <w:tr w:rsidR="00005471" w:rsidRPr="007B3F5E" w14:paraId="2C92CE5F" w14:textId="77777777" w:rsidTr="00005471">
        <w:tc>
          <w:tcPr>
            <w:tcW w:w="1700" w:type="pct"/>
          </w:tcPr>
          <w:p w14:paraId="2E3A3DCB" w14:textId="77777777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0B616752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2C56EB6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5B34FF40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1B3130DD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492C565E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3A1E042C" w14:textId="4187F59D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5471" w:rsidRPr="007B3F5E" w14:paraId="4B9928CB" w14:textId="77777777" w:rsidTr="00005471">
        <w:tc>
          <w:tcPr>
            <w:tcW w:w="1700" w:type="pct"/>
          </w:tcPr>
          <w:p w14:paraId="512EEEC3" w14:textId="77777777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108A98CB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0145114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167741FD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82B3297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2C40C717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C227720" w14:textId="04633B02" w:rsidR="00005471" w:rsidRPr="007B3F5E" w:rsidRDefault="00B17D5A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</w:tcPr>
          <w:p w14:paraId="6140E230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3223EE" w14:textId="16BEAA22" w:rsidR="00005471" w:rsidRPr="007B3F5E" w:rsidRDefault="00B17D5A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05471" w:rsidRPr="007B3F5E" w14:paraId="07083343" w14:textId="77777777" w:rsidTr="00005471">
        <w:tc>
          <w:tcPr>
            <w:tcW w:w="1700" w:type="pct"/>
          </w:tcPr>
          <w:p w14:paraId="141A9622" w14:textId="77777777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5AFE61A7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6BF5328F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38A1918F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959ED4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79F147F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6BB12C95" w14:textId="1A2046F1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5471" w:rsidRPr="007B3F5E" w14:paraId="312C62CD" w14:textId="77777777" w:rsidTr="00005471">
        <w:tc>
          <w:tcPr>
            <w:tcW w:w="1700" w:type="pct"/>
          </w:tcPr>
          <w:p w14:paraId="1C8EB3A5" w14:textId="68E9308C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822" w:type="pct"/>
          </w:tcPr>
          <w:p w14:paraId="298E8D38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CCC73B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2A80DDB2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CC5CCCF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3B4EDE31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5BAED218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CBEC9D2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E5154B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471" w:rsidRPr="007B3F5E" w14:paraId="6F96641F" w14:textId="77777777" w:rsidTr="00005471">
        <w:tc>
          <w:tcPr>
            <w:tcW w:w="1700" w:type="pct"/>
          </w:tcPr>
          <w:p w14:paraId="0ED71649" w14:textId="6277EE68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2" w:type="pct"/>
          </w:tcPr>
          <w:p w14:paraId="6C7EB0C1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34FCBD5" w14:textId="1578590D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374B7DA0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61F3565" w14:textId="207722A2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56504E77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1DEFED9" w14:textId="3A316ED3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</w:t>
            </w:r>
          </w:p>
        </w:tc>
        <w:tc>
          <w:tcPr>
            <w:tcW w:w="142" w:type="pct"/>
          </w:tcPr>
          <w:p w14:paraId="42E3BFF2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477D15" w14:textId="18A196B4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</w:t>
            </w:r>
          </w:p>
        </w:tc>
      </w:tr>
      <w:tr w:rsidR="00005471" w:rsidRPr="007B3F5E" w14:paraId="154C4615" w14:textId="77777777" w:rsidTr="00005471">
        <w:tc>
          <w:tcPr>
            <w:tcW w:w="1700" w:type="pct"/>
          </w:tcPr>
          <w:p w14:paraId="778BDCC3" w14:textId="1B990201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2" w:type="pct"/>
          </w:tcPr>
          <w:p w14:paraId="4BA12D6F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158DA43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8B9F523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0FE0D6B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4D558EA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64F3D4A" w14:textId="77777777" w:rsidR="00005471" w:rsidRPr="007B3F5E" w:rsidRDefault="00005471" w:rsidP="00005471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8EF33CD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BA2F2DF" w14:textId="77777777" w:rsidR="00005471" w:rsidRPr="007B3F5E" w:rsidRDefault="00005471" w:rsidP="00005471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471" w:rsidRPr="007B3F5E" w14:paraId="6F4FD392" w14:textId="77777777" w:rsidTr="00005471">
        <w:tc>
          <w:tcPr>
            <w:tcW w:w="1700" w:type="pct"/>
          </w:tcPr>
          <w:p w14:paraId="4CF0C1E9" w14:textId="02CA1EF3" w:rsidR="00005471" w:rsidRPr="007B3F5E" w:rsidRDefault="00005471" w:rsidP="00005471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2" w:type="pct"/>
          </w:tcPr>
          <w:p w14:paraId="4B4BF557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3C0FE173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848C042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A0488C2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0AFF39B8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7C560701" w14:textId="69D04BE7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</w:t>
            </w:r>
          </w:p>
        </w:tc>
        <w:tc>
          <w:tcPr>
            <w:tcW w:w="142" w:type="pct"/>
          </w:tcPr>
          <w:p w14:paraId="0B57B64A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EF8F15A" w14:textId="1EAB90B2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</w:t>
            </w:r>
          </w:p>
        </w:tc>
      </w:tr>
      <w:tr w:rsidR="00005471" w:rsidRPr="007B3F5E" w14:paraId="549C48F7" w14:textId="77777777" w:rsidTr="00005471">
        <w:tc>
          <w:tcPr>
            <w:tcW w:w="1700" w:type="pct"/>
          </w:tcPr>
          <w:p w14:paraId="5BEC1F49" w14:textId="52D3B771" w:rsidR="00005471" w:rsidRPr="007B3F5E" w:rsidRDefault="00B17D5A" w:rsidP="00005471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C791BAC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1D275B65" w14:textId="4793F386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09E9F73A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FBE351F" w14:textId="046C3E05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6F08EA48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410CE75" w14:textId="52EF0289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</w:p>
        </w:tc>
        <w:tc>
          <w:tcPr>
            <w:tcW w:w="142" w:type="pct"/>
          </w:tcPr>
          <w:p w14:paraId="53CD338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3F61EC" w14:textId="02F3F518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</w:p>
        </w:tc>
      </w:tr>
      <w:tr w:rsidR="00005471" w:rsidRPr="007B3F5E" w14:paraId="31EF9B14" w14:textId="77777777" w:rsidTr="00005471">
        <w:tc>
          <w:tcPr>
            <w:tcW w:w="1700" w:type="pct"/>
          </w:tcPr>
          <w:p w14:paraId="0AA80859" w14:textId="40960D09" w:rsidR="00005471" w:rsidRPr="007B3F5E" w:rsidRDefault="00B17D5A" w:rsidP="00005471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6B54F5ED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356B7CC2" w14:textId="12D6CE2F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779DFB76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02C4C7AC" w14:textId="11F22DE1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522CB0E1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pct"/>
          </w:tcPr>
          <w:p w14:paraId="178A85B4" w14:textId="45A43CEF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42" w:type="pct"/>
          </w:tcPr>
          <w:p w14:paraId="38380C54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593DC65C" w14:textId="3C65BB63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</w:p>
        </w:tc>
      </w:tr>
      <w:tr w:rsidR="00005471" w:rsidRPr="007B3F5E" w14:paraId="72D7041E" w14:textId="77777777" w:rsidTr="00005471">
        <w:tc>
          <w:tcPr>
            <w:tcW w:w="1700" w:type="pct"/>
          </w:tcPr>
          <w:p w14:paraId="501D1812" w14:textId="39C4BA42" w:rsidR="00005471" w:rsidRPr="007B3F5E" w:rsidRDefault="00005471" w:rsidP="00005471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7314129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79D747A" w14:textId="71EF3A83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3E8A10BC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1B0E0C6" w14:textId="55B09273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09ABFC07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5F041D5" w14:textId="5BDE9566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</w:p>
        </w:tc>
        <w:tc>
          <w:tcPr>
            <w:tcW w:w="142" w:type="pct"/>
          </w:tcPr>
          <w:p w14:paraId="0D1A3F14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2F2ACAB" w14:textId="79D00CB9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  <w:tr w:rsidR="00005471" w:rsidRPr="007B3F5E" w14:paraId="730779BD" w14:textId="77777777" w:rsidTr="00005471">
        <w:tc>
          <w:tcPr>
            <w:tcW w:w="1700" w:type="pct"/>
          </w:tcPr>
          <w:p w14:paraId="3DC5F799" w14:textId="77777777" w:rsidR="00005471" w:rsidRPr="007B3F5E" w:rsidRDefault="00005471" w:rsidP="00005471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</w:tcPr>
          <w:p w14:paraId="6EB8766E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A44F99" w14:textId="268C84C1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7B8E8150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2503C703" w14:textId="01A4B3A5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1CF675C4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3610921B" w14:textId="39015931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405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142" w:type="pct"/>
          </w:tcPr>
          <w:p w14:paraId="34C1EE9A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0EEB46CA" w14:textId="325D13E1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563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</w:t>
            </w:r>
          </w:p>
        </w:tc>
      </w:tr>
      <w:tr w:rsidR="00005471" w:rsidRPr="007B3F5E" w14:paraId="2A7560FB" w14:textId="77777777" w:rsidTr="00005471">
        <w:tc>
          <w:tcPr>
            <w:tcW w:w="1700" w:type="pct"/>
          </w:tcPr>
          <w:p w14:paraId="6FD6F960" w14:textId="70D23906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2" w:type="pct"/>
          </w:tcPr>
          <w:p w14:paraId="2529BED4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4D8A94AB" w14:textId="055CFFA2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5876532A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E615370" w14:textId="2AEA9B85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06CAE015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0034ACA" w14:textId="6809FB56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479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92</w:t>
            </w:r>
          </w:p>
        </w:tc>
        <w:tc>
          <w:tcPr>
            <w:tcW w:w="142" w:type="pct"/>
          </w:tcPr>
          <w:p w14:paraId="0958F3F7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493F045" w14:textId="38434D15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575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</w:p>
        </w:tc>
      </w:tr>
      <w:tr w:rsidR="00005471" w:rsidRPr="007B3F5E" w14:paraId="71938BA4" w14:textId="77777777" w:rsidTr="00005471">
        <w:tc>
          <w:tcPr>
            <w:tcW w:w="2522" w:type="pct"/>
            <w:gridSpan w:val="2"/>
          </w:tcPr>
          <w:p w14:paraId="5F6AF5F8" w14:textId="43D17437" w:rsidR="00005471" w:rsidRPr="007B3F5E" w:rsidRDefault="00005471" w:rsidP="0000547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6" w:type="pct"/>
          </w:tcPr>
          <w:p w14:paraId="256B0DDA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16FF271C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558C1884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7A955465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DD39BBB" w14:textId="3BFDE144" w:rsidR="00005471" w:rsidRPr="007B3F5E" w:rsidRDefault="00005471" w:rsidP="00005471">
            <w:pPr>
              <w:pStyle w:val="BodyText"/>
              <w:tabs>
                <w:tab w:val="decimal" w:pos="680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4A0A2448" w14:textId="77777777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021EC5B6" w14:textId="1162D30B" w:rsidR="00005471" w:rsidRPr="007B3F5E" w:rsidRDefault="00005471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5471" w:rsidRPr="007B3F5E" w14:paraId="6098F287" w14:textId="77777777" w:rsidTr="00005471">
        <w:tc>
          <w:tcPr>
            <w:tcW w:w="1700" w:type="pct"/>
          </w:tcPr>
          <w:p w14:paraId="421596C7" w14:textId="5DDFD6BB" w:rsidR="00005471" w:rsidRPr="007B3F5E" w:rsidRDefault="00005471" w:rsidP="0000547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2" w:type="pct"/>
          </w:tcPr>
          <w:p w14:paraId="51463898" w14:textId="77777777" w:rsidR="00005471" w:rsidRPr="007B3F5E" w:rsidRDefault="00005471" w:rsidP="00005471">
            <w:pPr>
              <w:pStyle w:val="BodyText"/>
              <w:spacing w:after="0" w:line="240" w:lineRule="auto"/>
              <w:ind w:left="-122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DF5F311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2F7A9078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0C051567" w14:textId="77777777" w:rsidR="00005471" w:rsidRPr="007B3F5E" w:rsidRDefault="00005471" w:rsidP="00005471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3A12C0AC" w14:textId="77777777" w:rsidR="00005471" w:rsidRPr="007B3F5E" w:rsidRDefault="00005471" w:rsidP="00005471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765F6C" w14:textId="1C5CA917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454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</w:t>
            </w:r>
          </w:p>
        </w:tc>
        <w:tc>
          <w:tcPr>
            <w:tcW w:w="142" w:type="pct"/>
          </w:tcPr>
          <w:p w14:paraId="6437A360" w14:textId="77777777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5837E81" w14:textId="46EEC38C" w:rsidR="00005471" w:rsidRPr="007B3F5E" w:rsidRDefault="00B17D5A" w:rsidP="00005471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</w:t>
            </w:r>
          </w:p>
        </w:tc>
      </w:tr>
    </w:tbl>
    <w:p w14:paraId="692A48AB" w14:textId="77777777" w:rsidR="0009206D" w:rsidRPr="007B3F5E" w:rsidRDefault="0009206D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2CBDE4A9" w14:textId="2E6B7B8D" w:rsidR="00FF2E93" w:rsidRPr="007B3F5E" w:rsidRDefault="003B14EA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7B3F5E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7B3F5E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มีระยะเวลาตั้งแต่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วันถึง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20CDB" w:rsidRPr="007B3F5E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090EAD10" w14:textId="77777777" w:rsidR="00972663" w:rsidRPr="007B3F5E" w:rsidRDefault="00972663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5E631D67" w14:textId="1C87E62B" w:rsidR="00375EA2" w:rsidRPr="007B3F5E" w:rsidRDefault="00972663" w:rsidP="00452BC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C95EB2" w:rsidRPr="007B3F5E">
        <w:rPr>
          <w:rFonts w:asciiTheme="majorBidi" w:hAnsiTheme="majorBidi" w:cstheme="majorBidi"/>
          <w:sz w:val="28"/>
          <w:szCs w:val="28"/>
          <w:cs/>
        </w:rPr>
        <w:t>เ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29</w:t>
      </w:r>
      <w:r w:rsidRPr="007B3F5E">
        <w:rPr>
          <w:rFonts w:asciiTheme="majorBidi" w:hAnsiTheme="majorBidi" w:cstheme="majorBidi"/>
          <w:sz w:val="28"/>
          <w:szCs w:val="28"/>
        </w:rPr>
        <w:t xml:space="preserve"> (</w:t>
      </w:r>
      <w:r w:rsidR="00B15274" w:rsidRPr="007B3F5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sz w:val="28"/>
          <w:szCs w:val="28"/>
          <w:cs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)</w:t>
      </w:r>
    </w:p>
    <w:p w14:paraId="6CBB0A16" w14:textId="77777777" w:rsidR="00452BC3" w:rsidRPr="007B3F5E" w:rsidRDefault="00452BC3" w:rsidP="00452BC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9152B12" w14:textId="1632A748" w:rsidR="00AF1AF3" w:rsidRPr="007B3F5E" w:rsidRDefault="00AF1AF3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ลูกหนี้หมุนเวียนอื่น</w:t>
      </w:r>
    </w:p>
    <w:p w14:paraId="2CEAC961" w14:textId="463C53FF" w:rsidR="00AF1AF3" w:rsidRPr="007B3F5E" w:rsidRDefault="00AF1AF3" w:rsidP="00E859C8">
      <w:pPr>
        <w:tabs>
          <w:tab w:val="left" w:pos="720"/>
        </w:tabs>
        <w:spacing w:line="240" w:lineRule="auto"/>
        <w:ind w:right="-43" w:firstLine="547"/>
        <w:rPr>
          <w:rFonts w:asciiTheme="majorBidi" w:hAnsiTheme="majorBidi" w:cstheme="majorBidi"/>
          <w:sz w:val="22"/>
          <w:szCs w:val="22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273"/>
        <w:gridCol w:w="1095"/>
        <w:gridCol w:w="280"/>
        <w:gridCol w:w="1092"/>
        <w:gridCol w:w="243"/>
        <w:gridCol w:w="1079"/>
      </w:tblGrid>
      <w:tr w:rsidR="00EE5FE1" w:rsidRPr="007B3F5E" w14:paraId="3E598D04" w14:textId="77777777" w:rsidTr="004B31A1">
        <w:tc>
          <w:tcPr>
            <w:tcW w:w="2196" w:type="pct"/>
          </w:tcPr>
          <w:p w14:paraId="35089C10" w14:textId="77777777" w:rsidR="00EE5FE1" w:rsidRPr="007B3F5E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3" w:type="pct"/>
            <w:gridSpan w:val="3"/>
          </w:tcPr>
          <w:p w14:paraId="2657DF84" w14:textId="77777777" w:rsidR="00EE5FE1" w:rsidRPr="007B3F5E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4268C4B" w14:textId="77777777" w:rsidR="00EE5FE1" w:rsidRPr="007B3F5E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25E0DBB6" w14:textId="77777777" w:rsidR="00EE5FE1" w:rsidRPr="007B3F5E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5FE1" w:rsidRPr="007B3F5E" w14:paraId="4EAFD174" w14:textId="77777777" w:rsidTr="00B34F6C">
        <w:tc>
          <w:tcPr>
            <w:tcW w:w="2196" w:type="pct"/>
          </w:tcPr>
          <w:p w14:paraId="3CC5ACA7" w14:textId="77777777" w:rsidR="00EE5FE1" w:rsidRPr="007B3F5E" w:rsidRDefault="00EE5FE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67D564B" w14:textId="4533B12B" w:rsidR="00EE5FE1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" w:type="pct"/>
          </w:tcPr>
          <w:p w14:paraId="116423A3" w14:textId="77777777" w:rsidR="00EE5FE1" w:rsidRPr="007B3F5E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49B7D405" w14:textId="5B6C0536" w:rsidR="00EE5FE1" w:rsidRPr="007B3F5E" w:rsidRDefault="00B17D5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2" w:type="pct"/>
          </w:tcPr>
          <w:p w14:paraId="2C4D9950" w14:textId="77777777" w:rsidR="00EE5FE1" w:rsidRPr="007B3F5E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7FF4F34" w14:textId="598E256A" w:rsidR="00EE5FE1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" w:type="pct"/>
          </w:tcPr>
          <w:p w14:paraId="588E601F" w14:textId="77777777" w:rsidR="00EE5FE1" w:rsidRPr="007B3F5E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690A641E" w14:textId="17A8E6A0" w:rsidR="00EE5FE1" w:rsidRPr="007B3F5E" w:rsidRDefault="00B17D5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E5FE1" w:rsidRPr="007B3F5E" w14:paraId="2A67C6A6" w14:textId="77777777" w:rsidTr="004B31A1">
        <w:tc>
          <w:tcPr>
            <w:tcW w:w="2196" w:type="pct"/>
          </w:tcPr>
          <w:p w14:paraId="4A0320F6" w14:textId="77777777" w:rsidR="00EE5FE1" w:rsidRPr="007B3F5E" w:rsidRDefault="00EE5FE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751464B1" w14:textId="77777777" w:rsidR="00EE5FE1" w:rsidRPr="007B3F5E" w:rsidRDefault="00EE5FE1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34F6C" w:rsidRPr="007B3F5E" w14:paraId="1C0EBF47" w14:textId="77777777" w:rsidTr="00B34F6C">
        <w:tc>
          <w:tcPr>
            <w:tcW w:w="2196" w:type="pct"/>
          </w:tcPr>
          <w:p w14:paraId="6A3C9AF4" w14:textId="77777777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601" w:type="pct"/>
          </w:tcPr>
          <w:p w14:paraId="32117BE0" w14:textId="11A2A796" w:rsidR="00B34F6C" w:rsidRPr="007B3F5E" w:rsidRDefault="00B17D5A" w:rsidP="00BF4E4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447</w:t>
            </w:r>
            <w:r w:rsidR="0054666D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46</w:t>
            </w:r>
          </w:p>
        </w:tc>
        <w:tc>
          <w:tcPr>
            <w:tcW w:w="148" w:type="pct"/>
          </w:tcPr>
          <w:p w14:paraId="63CA162B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4" w:type="pct"/>
          </w:tcPr>
          <w:p w14:paraId="5AC148A2" w14:textId="34ECC7AF" w:rsidR="00B34F6C" w:rsidRPr="007B3F5E" w:rsidRDefault="00B17D5A" w:rsidP="00BF4E4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246</w:t>
            </w:r>
            <w:r w:rsidR="00B34F6C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70</w:t>
            </w:r>
          </w:p>
        </w:tc>
        <w:tc>
          <w:tcPr>
            <w:tcW w:w="144" w:type="pct"/>
          </w:tcPr>
          <w:p w14:paraId="440C66F6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2AD6CBBA" w14:textId="5A21421E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146</w:t>
            </w:r>
            <w:r w:rsidR="00F06A8C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64</w:t>
            </w:r>
          </w:p>
        </w:tc>
        <w:tc>
          <w:tcPr>
            <w:tcW w:w="132" w:type="pct"/>
          </w:tcPr>
          <w:p w14:paraId="0D5268AE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3" w:type="pct"/>
          </w:tcPr>
          <w:p w14:paraId="2D8680FA" w14:textId="6F9A0C3B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180</w:t>
            </w:r>
            <w:r w:rsidR="00B34F6C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44</w:t>
            </w:r>
          </w:p>
        </w:tc>
      </w:tr>
      <w:tr w:rsidR="00B34F6C" w:rsidRPr="007B3F5E" w14:paraId="4027E0ED" w14:textId="77777777" w:rsidTr="00B34F6C">
        <w:tc>
          <w:tcPr>
            <w:tcW w:w="2196" w:type="pct"/>
          </w:tcPr>
          <w:p w14:paraId="7CCCD311" w14:textId="6CFCD736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8CA2FEE" w14:textId="1841F938" w:rsidR="00B34F6C" w:rsidRPr="007B3F5E" w:rsidRDefault="00E53266" w:rsidP="00E859C8">
            <w:pPr>
              <w:pStyle w:val="BodyText"/>
              <w:tabs>
                <w:tab w:val="decimal" w:pos="60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246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74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8" w:type="pct"/>
          </w:tcPr>
          <w:p w14:paraId="5F9DA7EF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4059EF" w14:textId="12E1D0AB" w:rsidR="00B34F6C" w:rsidRPr="007B3F5E" w:rsidRDefault="00B34F6C" w:rsidP="00E859C8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" w:type="pct"/>
          </w:tcPr>
          <w:p w14:paraId="45C7050F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F19E51D" w14:textId="6329EBA6" w:rsidR="00B34F6C" w:rsidRPr="007B3F5E" w:rsidRDefault="00F06A8C" w:rsidP="00E859C8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2" w:type="pct"/>
          </w:tcPr>
          <w:p w14:paraId="1F77937B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9619898" w14:textId="35D3E637" w:rsidR="00B34F6C" w:rsidRPr="007B3F5E" w:rsidRDefault="00B34F6C" w:rsidP="00E859C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34F6C" w:rsidRPr="007B3F5E" w14:paraId="558016EB" w14:textId="77777777" w:rsidTr="00B34F6C">
        <w:tc>
          <w:tcPr>
            <w:tcW w:w="2196" w:type="pct"/>
          </w:tcPr>
          <w:p w14:paraId="54ECB88A" w14:textId="77777777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1F5372C0" w:rsidR="00B34F6C" w:rsidRPr="007B3F5E" w:rsidRDefault="00B17D5A" w:rsidP="00BF4E4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200</w:t>
            </w:r>
            <w:r w:rsidR="0054666D"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72</w:t>
            </w:r>
          </w:p>
        </w:tc>
        <w:tc>
          <w:tcPr>
            <w:tcW w:w="148" w:type="pct"/>
          </w:tcPr>
          <w:p w14:paraId="2E32162F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7F40C0C9" w:rsidR="00B34F6C" w:rsidRPr="007B3F5E" w:rsidRDefault="00B17D5A" w:rsidP="00BF4E4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B34F6C"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68</w:t>
            </w:r>
          </w:p>
        </w:tc>
        <w:tc>
          <w:tcPr>
            <w:tcW w:w="144" w:type="pct"/>
          </w:tcPr>
          <w:p w14:paraId="0ECA5D12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4613AEF" w14:textId="77EA73A6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140</w:t>
            </w:r>
            <w:r w:rsidR="00F06A8C"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62</w:t>
            </w:r>
          </w:p>
        </w:tc>
        <w:tc>
          <w:tcPr>
            <w:tcW w:w="132" w:type="pct"/>
          </w:tcPr>
          <w:p w14:paraId="211E8990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902FA2" w14:textId="65601BFF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174</w:t>
            </w:r>
            <w:r w:rsidR="00B34F6C"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42</w:t>
            </w:r>
          </w:p>
        </w:tc>
      </w:tr>
      <w:tr w:rsidR="00B34F6C" w:rsidRPr="007B3F5E" w14:paraId="2FAF53B1" w14:textId="77777777" w:rsidTr="00B34F6C">
        <w:tc>
          <w:tcPr>
            <w:tcW w:w="2196" w:type="pct"/>
          </w:tcPr>
          <w:p w14:paraId="2DFC10A3" w14:textId="77777777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A16F9D5" w14:textId="77777777" w:rsidR="00B34F6C" w:rsidRPr="007B3F5E" w:rsidRDefault="00B34F6C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1E7B3832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827AB81" w14:textId="77777777" w:rsidR="00B34F6C" w:rsidRPr="007B3F5E" w:rsidRDefault="00B34F6C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24EB6FCC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72CA95E" w14:textId="77777777" w:rsidR="00B34F6C" w:rsidRPr="007B3F5E" w:rsidRDefault="00B34F6C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</w:tcPr>
          <w:p w14:paraId="076A6733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805C04F" w14:textId="77777777" w:rsidR="00B34F6C" w:rsidRPr="007B3F5E" w:rsidRDefault="00B34F6C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B34F6C" w:rsidRPr="007B3F5E" w14:paraId="737BBEFC" w14:textId="77777777" w:rsidTr="004B31A1">
        <w:tc>
          <w:tcPr>
            <w:tcW w:w="2196" w:type="pct"/>
          </w:tcPr>
          <w:p w14:paraId="12007EE4" w14:textId="07300359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04" w:type="pct"/>
            <w:gridSpan w:val="7"/>
          </w:tcPr>
          <w:p w14:paraId="3810B1A4" w14:textId="63FC3E2B" w:rsidR="00B34F6C" w:rsidRPr="007B3F5E" w:rsidRDefault="00B34F6C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F6C" w:rsidRPr="007B3F5E" w14:paraId="5E5EAF64" w14:textId="77777777" w:rsidTr="00B34F6C">
        <w:tc>
          <w:tcPr>
            <w:tcW w:w="2196" w:type="pct"/>
          </w:tcPr>
          <w:p w14:paraId="01CD83B7" w14:textId="248F6584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Pr="007B3F5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ต้นปี</w:t>
            </w:r>
          </w:p>
        </w:tc>
        <w:tc>
          <w:tcPr>
            <w:tcW w:w="601" w:type="pct"/>
          </w:tcPr>
          <w:p w14:paraId="4442A8B8" w14:textId="20468D2F" w:rsidR="00B34F6C" w:rsidRPr="007B3F5E" w:rsidRDefault="00B17D5A" w:rsidP="00BF4E4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AA3233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  <w:tc>
          <w:tcPr>
            <w:tcW w:w="148" w:type="pct"/>
          </w:tcPr>
          <w:p w14:paraId="4C4F7F40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0D19404" w14:textId="0488F9A7" w:rsidR="00B34F6C" w:rsidRPr="007B3F5E" w:rsidRDefault="00B17D5A" w:rsidP="00BF4E4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</w:t>
            </w:r>
          </w:p>
        </w:tc>
        <w:tc>
          <w:tcPr>
            <w:tcW w:w="144" w:type="pct"/>
          </w:tcPr>
          <w:p w14:paraId="23282829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699640A" w14:textId="0567CB47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F06A8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  <w:tc>
          <w:tcPr>
            <w:tcW w:w="132" w:type="pct"/>
          </w:tcPr>
          <w:p w14:paraId="559FC7D8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DC29F1B" w14:textId="3B3E44BE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</w:t>
            </w:r>
          </w:p>
        </w:tc>
      </w:tr>
      <w:tr w:rsidR="00AA3233" w:rsidRPr="007B3F5E" w14:paraId="64931319" w14:textId="77777777" w:rsidTr="00B34F6C">
        <w:tc>
          <w:tcPr>
            <w:tcW w:w="2196" w:type="pct"/>
          </w:tcPr>
          <w:p w14:paraId="7C90DEAE" w14:textId="5C4078C5" w:rsidR="00AA3233" w:rsidRPr="007B3F5E" w:rsidRDefault="00AA3233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601" w:type="pct"/>
          </w:tcPr>
          <w:p w14:paraId="5CBBB5AA" w14:textId="440E0A5F" w:rsidR="00AA3233" w:rsidRPr="007B3F5E" w:rsidRDefault="00B17D5A" w:rsidP="00BF4E4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240</w:t>
            </w:r>
            <w:r w:rsidR="00AA3233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72</w:t>
            </w:r>
          </w:p>
        </w:tc>
        <w:tc>
          <w:tcPr>
            <w:tcW w:w="148" w:type="pct"/>
          </w:tcPr>
          <w:p w14:paraId="28352FB9" w14:textId="77777777" w:rsidR="00AA3233" w:rsidRPr="007B3F5E" w:rsidRDefault="00AA3233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B749471" w14:textId="38B20D0E" w:rsidR="00AA3233" w:rsidRPr="007B3F5E" w:rsidRDefault="00AA3233" w:rsidP="00BF4E4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26F6A6C" w14:textId="77777777" w:rsidR="00AA3233" w:rsidRPr="007B3F5E" w:rsidRDefault="00AA3233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5293FD" w14:textId="6BB34289" w:rsidR="00AA3233" w:rsidRPr="007B3F5E" w:rsidRDefault="00AA3233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6043A2F" w14:textId="77777777" w:rsidR="00AA3233" w:rsidRPr="007B3F5E" w:rsidRDefault="00AA3233" w:rsidP="00E859C8">
            <w:pPr>
              <w:pStyle w:val="BodyText"/>
              <w:tabs>
                <w:tab w:val="decimal" w:pos="432"/>
                <w:tab w:val="decimal" w:pos="57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B38FEC8" w14:textId="640FB712" w:rsidR="00AA3233" w:rsidRPr="007B3F5E" w:rsidRDefault="00AA3233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4F6C" w:rsidRPr="007B3F5E" w14:paraId="78E6C85D" w14:textId="77777777" w:rsidTr="00B34F6C">
        <w:tc>
          <w:tcPr>
            <w:tcW w:w="2196" w:type="pct"/>
          </w:tcPr>
          <w:p w14:paraId="644FFF96" w14:textId="7AD7B16D" w:rsidR="00B34F6C" w:rsidRPr="007B3F5E" w:rsidRDefault="00B34F6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Pr="007B3F5E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สิ้นปี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C0D06D7" w14:textId="38DA062F" w:rsidR="00B34F6C" w:rsidRPr="007B3F5E" w:rsidRDefault="00B17D5A" w:rsidP="00BF4E4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246</w:t>
            </w:r>
            <w:r w:rsidR="00AA3233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74</w:t>
            </w:r>
          </w:p>
        </w:tc>
        <w:tc>
          <w:tcPr>
            <w:tcW w:w="148" w:type="pct"/>
          </w:tcPr>
          <w:p w14:paraId="4ACC4EC8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AF71F0F" w14:textId="28F33CFF" w:rsidR="00B34F6C" w:rsidRPr="007B3F5E" w:rsidRDefault="00B17D5A" w:rsidP="00BF4E4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02</w:t>
            </w:r>
          </w:p>
        </w:tc>
        <w:tc>
          <w:tcPr>
            <w:tcW w:w="144" w:type="pct"/>
          </w:tcPr>
          <w:p w14:paraId="156F321B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E1FD5D" w14:textId="0D6F1BB9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F06A8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02</w:t>
            </w:r>
          </w:p>
        </w:tc>
        <w:tc>
          <w:tcPr>
            <w:tcW w:w="132" w:type="pct"/>
          </w:tcPr>
          <w:p w14:paraId="29C1C489" w14:textId="77777777" w:rsidR="00B34F6C" w:rsidRPr="007B3F5E" w:rsidRDefault="00B34F6C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99D76E4" w14:textId="313D37EB" w:rsidR="00B34F6C" w:rsidRPr="007B3F5E" w:rsidRDefault="00B17D5A" w:rsidP="00BF4E4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02</w:t>
            </w:r>
          </w:p>
        </w:tc>
      </w:tr>
    </w:tbl>
    <w:p w14:paraId="7A59A855" w14:textId="7778947E" w:rsidR="00452BC3" w:rsidRPr="007B3F5E" w:rsidRDefault="00452BC3" w:rsidP="00E859C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9D6D59" w14:textId="70A7335B" w:rsidR="00BE4674" w:rsidRPr="007B3F5E" w:rsidRDefault="00452BC3" w:rsidP="00452BC3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368C621" w14:textId="0F57D5BA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lastRenderedPageBreak/>
        <w:t>สินค้าคงเหลือ</w:t>
      </w:r>
    </w:p>
    <w:p w14:paraId="0585AC58" w14:textId="77777777" w:rsidR="003B14EA" w:rsidRPr="007B3F5E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358"/>
        <w:gridCol w:w="1260"/>
      </w:tblGrid>
      <w:tr w:rsidR="00762BF5" w:rsidRPr="007B3F5E" w14:paraId="330B1852" w14:textId="77777777" w:rsidTr="004B31A1">
        <w:trPr>
          <w:tblHeader/>
        </w:trPr>
        <w:tc>
          <w:tcPr>
            <w:tcW w:w="3447" w:type="pct"/>
          </w:tcPr>
          <w:p w14:paraId="743162F7" w14:textId="77777777" w:rsidR="00762BF5" w:rsidRPr="007B3F5E" w:rsidRDefault="00762BF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5AE8402" w14:textId="77777777" w:rsidR="00762BF5" w:rsidRPr="007B3F5E" w:rsidRDefault="00762BF5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7B3F5E" w14:paraId="29B8320D" w14:textId="77777777" w:rsidTr="004B31A1">
        <w:trPr>
          <w:tblHeader/>
        </w:trPr>
        <w:tc>
          <w:tcPr>
            <w:tcW w:w="3447" w:type="pct"/>
          </w:tcPr>
          <w:p w14:paraId="4BB0C23A" w14:textId="77777777" w:rsidR="008C1AE4" w:rsidRPr="007B3F5E" w:rsidRDefault="008C1AE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57180D00" w14:textId="33856E56" w:rsidR="008C1AE4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3" w:type="pct"/>
          </w:tcPr>
          <w:p w14:paraId="50B7A259" w14:textId="77777777" w:rsidR="008C1AE4" w:rsidRPr="007B3F5E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FDC1902" w14:textId="4B7FB4AC" w:rsidR="00A41E9A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8C1AE4" w:rsidRPr="007B3F5E" w14:paraId="56F6E3AE" w14:textId="77777777" w:rsidTr="004B31A1">
        <w:trPr>
          <w:tblHeader/>
        </w:trPr>
        <w:tc>
          <w:tcPr>
            <w:tcW w:w="3447" w:type="pct"/>
          </w:tcPr>
          <w:p w14:paraId="1A64EBC6" w14:textId="77777777" w:rsidR="008C1AE4" w:rsidRPr="007B3F5E" w:rsidRDefault="008C1AE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CB5D69C" w14:textId="77777777" w:rsidR="008C1AE4" w:rsidRPr="007B3F5E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34F6C" w:rsidRPr="007B3F5E" w14:paraId="4B7D924B" w14:textId="77777777" w:rsidTr="004B31A1">
        <w:tc>
          <w:tcPr>
            <w:tcW w:w="3447" w:type="pct"/>
          </w:tcPr>
          <w:p w14:paraId="58896F37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80" w:type="pct"/>
          </w:tcPr>
          <w:p w14:paraId="2B7C6520" w14:textId="573587EF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682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93" w:type="pct"/>
          </w:tcPr>
          <w:p w14:paraId="5E4055CA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5280610" w14:textId="20E196C7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521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B34F6C" w:rsidRPr="007B3F5E" w14:paraId="16DBC9BC" w14:textId="77777777" w:rsidTr="004B31A1">
        <w:tc>
          <w:tcPr>
            <w:tcW w:w="3447" w:type="pct"/>
          </w:tcPr>
          <w:p w14:paraId="2B62121A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80" w:type="pct"/>
          </w:tcPr>
          <w:p w14:paraId="6C5D3487" w14:textId="6DB0762F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957D3E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93" w:type="pct"/>
          </w:tcPr>
          <w:p w14:paraId="4EB50B04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1274688E" w14:textId="5EA0D480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</w:tr>
      <w:tr w:rsidR="00B34F6C" w:rsidRPr="007B3F5E" w14:paraId="3A7C8D7E" w14:textId="77777777" w:rsidTr="004B31A1">
        <w:tc>
          <w:tcPr>
            <w:tcW w:w="3447" w:type="pct"/>
          </w:tcPr>
          <w:p w14:paraId="08D6E2FA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80" w:type="pct"/>
          </w:tcPr>
          <w:p w14:paraId="36CE54B5" w14:textId="6A2213DD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  <w:tc>
          <w:tcPr>
            <w:tcW w:w="193" w:type="pct"/>
          </w:tcPr>
          <w:p w14:paraId="24946CF6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D24DE99" w14:textId="5D53C44A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390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</w:p>
        </w:tc>
      </w:tr>
      <w:tr w:rsidR="00B34F6C" w:rsidRPr="007B3F5E" w14:paraId="3FE94551" w14:textId="77777777" w:rsidTr="004B31A1">
        <w:tc>
          <w:tcPr>
            <w:tcW w:w="3447" w:type="pct"/>
          </w:tcPr>
          <w:p w14:paraId="574CE2A1" w14:textId="4DB4F68B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วัสดุและวัสดุสำรองคลัง</w:t>
            </w:r>
          </w:p>
        </w:tc>
        <w:tc>
          <w:tcPr>
            <w:tcW w:w="680" w:type="pct"/>
          </w:tcPr>
          <w:p w14:paraId="3B9F1BBF" w14:textId="7C926449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233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193" w:type="pct"/>
          </w:tcPr>
          <w:p w14:paraId="61F83F62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0BA47A02" w14:textId="6F54CDA2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232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</w:p>
        </w:tc>
      </w:tr>
      <w:tr w:rsidR="00B34F6C" w:rsidRPr="007B3F5E" w14:paraId="3DA4B521" w14:textId="77777777" w:rsidTr="004B31A1">
        <w:tc>
          <w:tcPr>
            <w:tcW w:w="3447" w:type="pct"/>
          </w:tcPr>
          <w:p w14:paraId="7314FCCE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80" w:type="pct"/>
          </w:tcPr>
          <w:p w14:paraId="07335683" w14:textId="749C52AA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57D3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93" w:type="pct"/>
          </w:tcPr>
          <w:p w14:paraId="578A93D0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7A55838D" w14:textId="5E99D4D9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</w:tr>
      <w:tr w:rsidR="00B34F6C" w:rsidRPr="007B3F5E" w14:paraId="5EFAE92E" w14:textId="77777777" w:rsidTr="004B31A1">
        <w:tc>
          <w:tcPr>
            <w:tcW w:w="3447" w:type="pct"/>
          </w:tcPr>
          <w:p w14:paraId="72C58508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E8D8024" w14:textId="75801379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365C4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054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  <w:tc>
          <w:tcPr>
            <w:tcW w:w="193" w:type="pct"/>
          </w:tcPr>
          <w:p w14:paraId="35799ED9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5CFC666" w14:textId="69B3A321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</w:t>
            </w:r>
          </w:p>
        </w:tc>
      </w:tr>
      <w:tr w:rsidR="00B34F6C" w:rsidRPr="007B3F5E" w14:paraId="69224098" w14:textId="77777777" w:rsidTr="004B31A1">
        <w:tc>
          <w:tcPr>
            <w:tcW w:w="3447" w:type="pct"/>
          </w:tcPr>
          <w:p w14:paraId="5AD07768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A81A7A0" w14:textId="0B991113" w:rsidR="00B34F6C" w:rsidRPr="007B3F5E" w:rsidRDefault="00957D3E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139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93" w:type="pct"/>
          </w:tcPr>
          <w:p w14:paraId="2B086C9C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D3B5B15" w14:textId="58DD7ADF" w:rsidR="00B34F6C" w:rsidRPr="007B3F5E" w:rsidRDefault="00B34F6C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34F6C" w:rsidRPr="007B3F5E" w14:paraId="35505282" w14:textId="77777777" w:rsidTr="004B31A1">
        <w:tc>
          <w:tcPr>
            <w:tcW w:w="3447" w:type="pct"/>
          </w:tcPr>
          <w:p w14:paraId="6214ECBF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CB39F2" w14:textId="0A0B1280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915</w:t>
            </w:r>
            <w:r w:rsidR="0054666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</w:t>
            </w:r>
          </w:p>
        </w:tc>
        <w:tc>
          <w:tcPr>
            <w:tcW w:w="193" w:type="pct"/>
          </w:tcPr>
          <w:p w14:paraId="2A7ADB99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6473886" w14:textId="2EF15E71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130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</w:p>
        </w:tc>
      </w:tr>
      <w:tr w:rsidR="00B34F6C" w:rsidRPr="007B3F5E" w14:paraId="08B8DCD0" w14:textId="77777777" w:rsidTr="004B31A1">
        <w:tc>
          <w:tcPr>
            <w:tcW w:w="3447" w:type="pct"/>
          </w:tcPr>
          <w:p w14:paraId="667DE78D" w14:textId="015D3FE4" w:rsidR="00B34F6C" w:rsidRPr="007B3F5E" w:rsidRDefault="00B34F6C" w:rsidP="00E859C8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728F8DF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3" w:type="pct"/>
          </w:tcPr>
          <w:p w14:paraId="49E04506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0" w:type="pct"/>
          </w:tcPr>
          <w:p w14:paraId="3BC4D1FE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</w:tr>
      <w:tr w:rsidR="00B34F6C" w:rsidRPr="007B3F5E" w14:paraId="1FC6BB2B" w14:textId="77777777" w:rsidTr="004B31A1">
        <w:tc>
          <w:tcPr>
            <w:tcW w:w="3447" w:type="pct"/>
          </w:tcPr>
          <w:p w14:paraId="657A194B" w14:textId="30382822" w:rsidR="00B34F6C" w:rsidRPr="007B3F5E" w:rsidRDefault="00B34F6C" w:rsidP="00E859C8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80" w:type="pct"/>
          </w:tcPr>
          <w:p w14:paraId="18294ACF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pct"/>
          </w:tcPr>
          <w:p w14:paraId="0327A4A5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2E3FF52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6C" w:rsidRPr="007B3F5E" w14:paraId="52781D64" w14:textId="77777777" w:rsidTr="004B31A1">
        <w:tc>
          <w:tcPr>
            <w:tcW w:w="3447" w:type="pct"/>
          </w:tcPr>
          <w:p w14:paraId="26072AF4" w14:textId="77777777" w:rsidR="00B34F6C" w:rsidRPr="007B3F5E" w:rsidRDefault="00B34F6C" w:rsidP="00E859C8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80" w:type="pct"/>
          </w:tcPr>
          <w:p w14:paraId="7C078D4E" w14:textId="28305930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841058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93" w:type="pct"/>
          </w:tcPr>
          <w:p w14:paraId="48C4F228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468AB615" w14:textId="0D8B95AE" w:rsidR="00B34F6C" w:rsidRPr="007B3F5E" w:rsidRDefault="00B34F6C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</w:p>
        </w:tc>
      </w:tr>
      <w:tr w:rsidR="00B34F6C" w:rsidRPr="007B3F5E" w14:paraId="235D1A32" w14:textId="77777777" w:rsidTr="004B31A1">
        <w:tc>
          <w:tcPr>
            <w:tcW w:w="3447" w:type="pct"/>
          </w:tcPr>
          <w:p w14:paraId="650C7665" w14:textId="20712552" w:rsidR="00B34F6C" w:rsidRPr="007B3F5E" w:rsidRDefault="00B34F6C" w:rsidP="00E859C8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680" w:type="pct"/>
          </w:tcPr>
          <w:p w14:paraId="2A26DE34" w14:textId="0F53907F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113</w:t>
            </w:r>
            <w:r w:rsidR="0054666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</w:p>
        </w:tc>
        <w:tc>
          <w:tcPr>
            <w:tcW w:w="193" w:type="pct"/>
          </w:tcPr>
          <w:p w14:paraId="30273EBE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C9ECE4C" w14:textId="57E01A9C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</w:tr>
      <w:tr w:rsidR="00B34F6C" w:rsidRPr="007B3F5E" w14:paraId="5A8DC76B" w14:textId="77777777" w:rsidTr="004B31A1">
        <w:tc>
          <w:tcPr>
            <w:tcW w:w="3447" w:type="pct"/>
          </w:tcPr>
          <w:p w14:paraId="45C2A8E2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D5D332" w14:textId="15708EA5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  <w:r w:rsidR="00841058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282</w:t>
            </w:r>
            <w:r w:rsidR="0054666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193" w:type="pct"/>
          </w:tcPr>
          <w:p w14:paraId="411410FC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DC7BFF" w14:textId="685217EF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357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</w:t>
            </w:r>
          </w:p>
        </w:tc>
      </w:tr>
    </w:tbl>
    <w:p w14:paraId="16C0ADDC" w14:textId="77777777" w:rsidR="00375EA2" w:rsidRPr="007B3F5E" w:rsidRDefault="00375EA2" w:rsidP="00E859C8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</w:rPr>
      </w:pPr>
    </w:p>
    <w:p w14:paraId="7CAACE12" w14:textId="456D82DA" w:rsidR="003B14EA" w:rsidRPr="007B3F5E" w:rsidRDefault="00BB5C14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อสังหาริมทรัพย์พัฒนาเพื่อขาย</w:t>
      </w:r>
    </w:p>
    <w:p w14:paraId="15575A88" w14:textId="77777777" w:rsidR="001A129C" w:rsidRPr="007B3F5E" w:rsidRDefault="001A129C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D80F29" w:rsidRPr="007B3F5E" w14:paraId="67C38268" w14:textId="77777777" w:rsidTr="00B34F6C">
        <w:tc>
          <w:tcPr>
            <w:tcW w:w="2910" w:type="pct"/>
          </w:tcPr>
          <w:p w14:paraId="70F0E48F" w14:textId="77777777" w:rsidR="00D80F29" w:rsidRPr="007B3F5E" w:rsidRDefault="00D80F2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7B3F5E" w:rsidRDefault="00D80F29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pct"/>
            <w:gridSpan w:val="3"/>
          </w:tcPr>
          <w:p w14:paraId="34C43F77" w14:textId="77777777" w:rsidR="00D80F29" w:rsidRPr="007B3F5E" w:rsidRDefault="00D80F2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7B3F5E" w14:paraId="624A759C" w14:textId="77777777" w:rsidTr="00705E08">
        <w:tc>
          <w:tcPr>
            <w:tcW w:w="2910" w:type="pct"/>
          </w:tcPr>
          <w:p w14:paraId="526EC93D" w14:textId="77777777" w:rsidR="008C1AE4" w:rsidRPr="007B3F5E" w:rsidRDefault="008C1AE4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5AA89210" w:rsidR="008C1AE4" w:rsidRPr="007B3F5E" w:rsidRDefault="008C1AE4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</w:tcPr>
          <w:p w14:paraId="32A5AB93" w14:textId="11F6DB10" w:rsidR="008C1AE4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8" w:type="pct"/>
          </w:tcPr>
          <w:p w14:paraId="18B3F95A" w14:textId="77777777" w:rsidR="008C1AE4" w:rsidRPr="007B3F5E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4B71A818" w14:textId="6DB985D1" w:rsidR="008C1AE4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8C1AE4" w:rsidRPr="007B3F5E" w14:paraId="225A6018" w14:textId="77777777" w:rsidTr="00B34F6C">
        <w:tc>
          <w:tcPr>
            <w:tcW w:w="2910" w:type="pct"/>
          </w:tcPr>
          <w:p w14:paraId="5D8EDA28" w14:textId="77777777" w:rsidR="008C1AE4" w:rsidRPr="007B3F5E" w:rsidRDefault="008C1AE4" w:rsidP="00E859C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8C1AE4" w:rsidRPr="007B3F5E" w:rsidRDefault="008C1AE4" w:rsidP="00E859C8">
            <w:pPr>
              <w:pStyle w:val="BodyText"/>
              <w:spacing w:after="0" w:line="240" w:lineRule="auto"/>
              <w:ind w:left="-107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4F91AB03" w14:textId="77777777" w:rsidR="008C1AE4" w:rsidRPr="007B3F5E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34F6C" w:rsidRPr="007B3F5E" w14:paraId="41035FC7" w14:textId="77777777" w:rsidTr="00705E08">
        <w:tc>
          <w:tcPr>
            <w:tcW w:w="2910" w:type="pct"/>
          </w:tcPr>
          <w:p w14:paraId="4D38E702" w14:textId="1EF8F9D5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538" w:type="pct"/>
          </w:tcPr>
          <w:p w14:paraId="1B03280C" w14:textId="77777777" w:rsidR="00B34F6C" w:rsidRPr="007B3F5E" w:rsidRDefault="00B34F6C" w:rsidP="00E859C8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6324128C" w14:textId="3B7662D1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841058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="00C71143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178" w:type="pct"/>
          </w:tcPr>
          <w:p w14:paraId="79E87BEB" w14:textId="77777777" w:rsidR="00B34F6C" w:rsidRPr="007B3F5E" w:rsidRDefault="00B34F6C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66E6D843" w14:textId="39E54468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001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</w:t>
            </w:r>
          </w:p>
        </w:tc>
      </w:tr>
      <w:tr w:rsidR="00B34F6C" w:rsidRPr="007B3F5E" w14:paraId="5FD95005" w14:textId="77777777" w:rsidTr="00705E08">
        <w:tc>
          <w:tcPr>
            <w:tcW w:w="2910" w:type="pct"/>
          </w:tcPr>
          <w:p w14:paraId="397E1C2D" w14:textId="03807AB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B34F6C" w:rsidRPr="007B3F5E" w:rsidRDefault="00B34F6C" w:rsidP="00E859C8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7B023A" w14:textId="7F43CF4C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41058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  <w:r w:rsidR="00841058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78" w:type="pct"/>
          </w:tcPr>
          <w:p w14:paraId="391173F7" w14:textId="77777777" w:rsidR="00B34F6C" w:rsidRPr="007B3F5E" w:rsidRDefault="00B34F6C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D9A9F2C" w14:textId="1F43924B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675</w:t>
            </w:r>
            <w:r w:rsidR="00B34F6C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B34F6C" w:rsidRPr="007B3F5E" w14:paraId="2FCC9ECF" w14:textId="77777777" w:rsidTr="00705E08">
        <w:tc>
          <w:tcPr>
            <w:tcW w:w="2910" w:type="pct"/>
          </w:tcPr>
          <w:p w14:paraId="2EDFC588" w14:textId="77777777" w:rsidR="00B34F6C" w:rsidRPr="007B3F5E" w:rsidRDefault="00B34F6C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B34F6C" w:rsidRPr="007B3F5E" w:rsidRDefault="00B34F6C" w:rsidP="00E859C8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E5BA91B" w14:textId="7FC49021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841058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417</w:t>
            </w:r>
            <w:r w:rsidR="00C7114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</w:t>
            </w:r>
          </w:p>
        </w:tc>
        <w:tc>
          <w:tcPr>
            <w:tcW w:w="178" w:type="pct"/>
          </w:tcPr>
          <w:p w14:paraId="7D73574F" w14:textId="67CD3C23" w:rsidR="00B34F6C" w:rsidRPr="007B3F5E" w:rsidRDefault="00B34F6C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CE95E1F" w14:textId="65A0ECD6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676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</w:t>
            </w:r>
          </w:p>
        </w:tc>
      </w:tr>
      <w:tr w:rsidR="00B34F6C" w:rsidRPr="007B3F5E" w14:paraId="38A73AF6" w14:textId="77777777" w:rsidTr="00705E08">
        <w:tc>
          <w:tcPr>
            <w:tcW w:w="2910" w:type="pct"/>
          </w:tcPr>
          <w:p w14:paraId="57F532FB" w14:textId="7CA46940" w:rsidR="00B34F6C" w:rsidRPr="007B3F5E" w:rsidRDefault="00B34F6C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B34F6C" w:rsidRPr="007B3F5E" w:rsidRDefault="00B34F6C" w:rsidP="00E859C8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D8C7413" w14:textId="4336290D" w:rsidR="00B34F6C" w:rsidRPr="007B3F5E" w:rsidRDefault="00841058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04DE3ED" w14:textId="77777777" w:rsidR="00B34F6C" w:rsidRPr="007B3F5E" w:rsidRDefault="00B34F6C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72DF1EE" w14:textId="558C728A" w:rsidR="00B34F6C" w:rsidRPr="007B3F5E" w:rsidRDefault="00B34F6C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34F6C" w:rsidRPr="007B3F5E" w14:paraId="231EBDDB" w14:textId="77777777" w:rsidTr="00705E08">
        <w:tc>
          <w:tcPr>
            <w:tcW w:w="2910" w:type="pct"/>
          </w:tcPr>
          <w:p w14:paraId="028DC0D1" w14:textId="77777777" w:rsidR="00B34F6C" w:rsidRPr="007B3F5E" w:rsidRDefault="00B34F6C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B34F6C" w:rsidRPr="007B3F5E" w:rsidRDefault="00B34F6C" w:rsidP="00E859C8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7A32C33B" w:rsidR="00B34F6C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C7114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410</w:t>
            </w:r>
            <w:r w:rsidR="00C7114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</w:p>
        </w:tc>
        <w:tc>
          <w:tcPr>
            <w:tcW w:w="178" w:type="pct"/>
          </w:tcPr>
          <w:p w14:paraId="096F91EF" w14:textId="77777777" w:rsidR="00B34F6C" w:rsidRPr="007B3F5E" w:rsidRDefault="00B34F6C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58FF38F5" w:rsidR="00B34F6C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670</w:t>
            </w:r>
            <w:r w:rsidR="00B34F6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</w:t>
            </w:r>
          </w:p>
        </w:tc>
      </w:tr>
    </w:tbl>
    <w:p w14:paraId="28388FF9" w14:textId="46BAE76B" w:rsidR="00005471" w:rsidRPr="007B3F5E" w:rsidRDefault="00005471" w:rsidP="003B0291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0B4CCE3D" w14:textId="77777777" w:rsidR="00005471" w:rsidRPr="007B3F5E" w:rsidRDefault="00005471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7B3F5E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005471" w:rsidRPr="007B3F5E" w14:paraId="73427B32" w14:textId="77777777" w:rsidTr="00005471">
        <w:tc>
          <w:tcPr>
            <w:tcW w:w="2910" w:type="pct"/>
          </w:tcPr>
          <w:p w14:paraId="32E83ACA" w14:textId="7A0C6835" w:rsidR="00005471" w:rsidRPr="007B3F5E" w:rsidRDefault="00005471" w:rsidP="00005471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0DB874F7" w14:textId="090E0617" w:rsidR="00005471" w:rsidRPr="007B3F5E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3FEC9CA7" w14:textId="77F36188" w:rsidR="00005471" w:rsidRPr="007B3F5E" w:rsidRDefault="00005471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5471" w:rsidRPr="007B3F5E" w14:paraId="5919A446" w14:textId="77777777" w:rsidTr="00005471">
        <w:tc>
          <w:tcPr>
            <w:tcW w:w="2910" w:type="pct"/>
          </w:tcPr>
          <w:p w14:paraId="3EDEA9F2" w14:textId="77777777" w:rsidR="00005471" w:rsidRPr="007B3F5E" w:rsidRDefault="00005471" w:rsidP="00005471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7F2A7018" w14:textId="041FEF84" w:rsidR="00005471" w:rsidRPr="007B3F5E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1A1B37FD" w14:textId="389CE755" w:rsidR="00005471" w:rsidRPr="007B3F5E" w:rsidRDefault="00B17D5A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</w:tcPr>
          <w:p w14:paraId="213FB4B6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</w:tcPr>
          <w:p w14:paraId="24046EC1" w14:textId="60497A79" w:rsidR="00005471" w:rsidRPr="007B3F5E" w:rsidRDefault="00B17D5A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05471" w:rsidRPr="007B3F5E" w14:paraId="078CD4F2" w14:textId="77777777" w:rsidTr="00005471">
        <w:tc>
          <w:tcPr>
            <w:tcW w:w="2910" w:type="pct"/>
          </w:tcPr>
          <w:p w14:paraId="544B7B24" w14:textId="77777777" w:rsidR="00005471" w:rsidRPr="007B3F5E" w:rsidRDefault="00005471" w:rsidP="00005471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6EC0055E" w14:textId="77777777" w:rsidR="00005471" w:rsidRPr="007B3F5E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16CE6888" w14:textId="52AEACCD" w:rsidR="00005471" w:rsidRPr="007B3F5E" w:rsidRDefault="00005471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5471" w:rsidRPr="007B3F5E" w14:paraId="5E3F1A17" w14:textId="77777777" w:rsidTr="00005471">
        <w:tc>
          <w:tcPr>
            <w:tcW w:w="2910" w:type="pct"/>
          </w:tcPr>
          <w:p w14:paraId="2B312723" w14:textId="77777777" w:rsidR="00005471" w:rsidRPr="007B3F5E" w:rsidRDefault="00005471" w:rsidP="000054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67550D0F" w14:textId="17B72715" w:rsidR="00005471" w:rsidRPr="007B3F5E" w:rsidRDefault="00005471" w:rsidP="00FA56B2">
            <w:pPr>
              <w:spacing w:line="240" w:lineRule="auto"/>
              <w:ind w:firstLine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เพื่อขายในระหว่างปี</w:t>
            </w:r>
          </w:p>
        </w:tc>
        <w:tc>
          <w:tcPr>
            <w:tcW w:w="538" w:type="pct"/>
          </w:tcPr>
          <w:p w14:paraId="68632166" w14:textId="77777777" w:rsidR="00005471" w:rsidRPr="007B3F5E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4E2F1C2" w14:textId="39993A61" w:rsidR="00005471" w:rsidRPr="007B3F5E" w:rsidRDefault="00B17D5A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6A4B7052" w14:textId="77777777" w:rsidR="00005471" w:rsidRPr="007B3F5E" w:rsidRDefault="00005471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617C3D" w14:textId="6D29AE0D" w:rsidR="00005471" w:rsidRPr="007B3F5E" w:rsidRDefault="00B17D5A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178" w:type="pct"/>
          </w:tcPr>
          <w:p w14:paraId="23E8050E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85A7704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16BC36" w14:textId="727AF7B5" w:rsidR="00005471" w:rsidRPr="007B3F5E" w:rsidRDefault="00B17D5A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</w:tr>
      <w:tr w:rsidR="00005471" w:rsidRPr="007B3F5E" w14:paraId="7E41EA32" w14:textId="77777777" w:rsidTr="00005471">
        <w:tc>
          <w:tcPr>
            <w:tcW w:w="2910" w:type="pct"/>
          </w:tcPr>
          <w:p w14:paraId="587D26C6" w14:textId="77777777" w:rsidR="00005471" w:rsidRPr="007B3F5E" w:rsidRDefault="00005471" w:rsidP="00005471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54454C46" w14:textId="77777777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018C0B2D" w14:textId="1AEA13F7" w:rsidR="00005471" w:rsidRPr="007B3F5E" w:rsidRDefault="00005471" w:rsidP="00005471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MLR-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7729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  <w:r w:rsidR="00CD7729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D772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178" w:type="pct"/>
          </w:tcPr>
          <w:p w14:paraId="7495667B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2289722D" w14:textId="30DCBC6C" w:rsidR="00005471" w:rsidRPr="007B3F5E" w:rsidRDefault="00005471" w:rsidP="00005471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0DEDE02C" w14:textId="6B56839B" w:rsidR="00005471" w:rsidRPr="007B3F5E" w:rsidRDefault="00005471" w:rsidP="00005471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</w:p>
          <w:p w14:paraId="79BDB7D2" w14:textId="7CAB0296" w:rsidR="00005471" w:rsidRPr="007B3F5E" w:rsidRDefault="00B17D5A" w:rsidP="00005471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</w:t>
            </w:r>
            <w:r w:rsidR="00CD7729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D7729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</w:p>
        </w:tc>
      </w:tr>
      <w:tr w:rsidR="00005471" w:rsidRPr="007B3F5E" w14:paraId="6D84EA6D" w14:textId="77777777" w:rsidTr="00617E9F">
        <w:tc>
          <w:tcPr>
            <w:tcW w:w="2910" w:type="pct"/>
          </w:tcPr>
          <w:p w14:paraId="2988BC5E" w14:textId="77777777" w:rsidR="00005471" w:rsidRPr="007B3F5E" w:rsidRDefault="00005471" w:rsidP="00005471">
            <w:pPr>
              <w:spacing w:line="240" w:lineRule="auto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8" w:type="pct"/>
          </w:tcPr>
          <w:p w14:paraId="7DAF2C66" w14:textId="45B289FD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</w:tcPr>
          <w:p w14:paraId="4447457B" w14:textId="58434774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  <w:tc>
          <w:tcPr>
            <w:tcW w:w="178" w:type="pct"/>
          </w:tcPr>
          <w:p w14:paraId="7D416668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0" w:type="pct"/>
          </w:tcPr>
          <w:p w14:paraId="5102A51B" w14:textId="4B174F1F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</w:tr>
      <w:tr w:rsidR="00005471" w:rsidRPr="007B3F5E" w14:paraId="2F8A36AD" w14:textId="77777777" w:rsidTr="00617E9F">
        <w:tc>
          <w:tcPr>
            <w:tcW w:w="2910" w:type="pct"/>
          </w:tcPr>
          <w:p w14:paraId="41C28A8F" w14:textId="77777777" w:rsidR="00005471" w:rsidRPr="007B3F5E" w:rsidRDefault="00005471" w:rsidP="0000547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5F4A564E" w14:textId="77777777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41DDDDAE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78E32E6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2543A7D4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5471" w:rsidRPr="007B3F5E" w14:paraId="7A5D0717" w14:textId="77777777" w:rsidTr="00617E9F">
        <w:tc>
          <w:tcPr>
            <w:tcW w:w="2910" w:type="pct"/>
          </w:tcPr>
          <w:p w14:paraId="64604956" w14:textId="77777777" w:rsidR="00005471" w:rsidRPr="007B3F5E" w:rsidRDefault="00005471" w:rsidP="0000547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  <w:r w:rsidRPr="007B3F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38" w:type="pct"/>
          </w:tcPr>
          <w:p w14:paraId="5CEA54D0" w14:textId="77777777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24C490F9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23FA5908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63640B3" w14:textId="77777777" w:rsidR="00005471" w:rsidRPr="007B3F5E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5471" w:rsidRPr="007B3F5E" w14:paraId="5D121FDB" w14:textId="77777777" w:rsidTr="00617E9F">
        <w:tc>
          <w:tcPr>
            <w:tcW w:w="2910" w:type="pct"/>
          </w:tcPr>
          <w:p w14:paraId="5DE5E50E" w14:textId="77777777" w:rsidR="00005471" w:rsidRPr="007B3F5E" w:rsidRDefault="00005471" w:rsidP="00005471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79132E9" w14:textId="77777777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785AF2E7" w14:textId="03731077" w:rsidR="00005471" w:rsidRPr="007B3F5E" w:rsidRDefault="00B17D5A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964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178" w:type="pct"/>
          </w:tcPr>
          <w:p w14:paraId="54257516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3C09BFDC" w14:textId="27FC6306" w:rsidR="00005471" w:rsidRPr="007B3F5E" w:rsidRDefault="00B17D5A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562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</w:tr>
      <w:tr w:rsidR="00005471" w:rsidRPr="007B3F5E" w14:paraId="372A3445" w14:textId="77777777" w:rsidTr="00617E9F">
        <w:tc>
          <w:tcPr>
            <w:tcW w:w="2910" w:type="pct"/>
          </w:tcPr>
          <w:p w14:paraId="1B5CF299" w14:textId="77777777" w:rsidR="00005471" w:rsidRPr="007B3F5E" w:rsidRDefault="00005471" w:rsidP="00005471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57D3897C" w14:textId="77777777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694E32D6" w14:textId="13D67D9B" w:rsidR="00005471" w:rsidRPr="007B3F5E" w:rsidRDefault="00B17D5A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  <w:tc>
          <w:tcPr>
            <w:tcW w:w="178" w:type="pct"/>
          </w:tcPr>
          <w:p w14:paraId="78011EF2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E0D16A2" w14:textId="0EF2C1D5" w:rsidR="00005471" w:rsidRPr="007B3F5E" w:rsidRDefault="00B17D5A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00547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</w:tr>
      <w:tr w:rsidR="00005471" w:rsidRPr="007B3F5E" w14:paraId="3D2D0404" w14:textId="77777777" w:rsidTr="00617E9F">
        <w:tc>
          <w:tcPr>
            <w:tcW w:w="2910" w:type="pct"/>
          </w:tcPr>
          <w:p w14:paraId="692418B9" w14:textId="77777777" w:rsidR="00005471" w:rsidRPr="007B3F5E" w:rsidRDefault="00005471" w:rsidP="0000547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28D5735C" w14:textId="77777777" w:rsidR="00005471" w:rsidRPr="007B3F5E" w:rsidRDefault="00005471" w:rsidP="0000547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FB75775" w14:textId="7BA73F3E" w:rsidR="00005471" w:rsidRPr="007B3F5E" w:rsidRDefault="00B17D5A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</w:t>
            </w:r>
          </w:p>
        </w:tc>
        <w:tc>
          <w:tcPr>
            <w:tcW w:w="178" w:type="pct"/>
          </w:tcPr>
          <w:p w14:paraId="57A2DE79" w14:textId="77777777" w:rsidR="00005471" w:rsidRPr="007B3F5E" w:rsidRDefault="00005471" w:rsidP="0000547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E3D9FED" w14:textId="508FDBA5" w:rsidR="00005471" w:rsidRPr="007B3F5E" w:rsidRDefault="00B17D5A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567</w:t>
            </w:r>
            <w:r w:rsidR="0000547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</w:tr>
    </w:tbl>
    <w:p w14:paraId="18AB0BAF" w14:textId="77777777" w:rsidR="00BE4674" w:rsidRPr="007B3F5E" w:rsidRDefault="00BE4674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57A4585" w14:textId="52F0F56C" w:rsidR="00A3088B" w:rsidRPr="007B3F5E" w:rsidRDefault="007548F7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A3088B" w:rsidRPr="007B3F5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307CEF"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อสังหาริมทรัพย์ที่พัฒนาแล้ว</w:t>
      </w:r>
      <w:r w:rsidR="00307CEF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</w:t>
      </w:r>
      <w:r w:rsidR="00307CEF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A3088B" w:rsidRPr="007B3F5E">
        <w:rPr>
          <w:rFonts w:asciiTheme="majorBidi" w:hAnsiTheme="majorBidi" w:cstheme="majorBidi"/>
          <w:sz w:val="28"/>
          <w:szCs w:val="28"/>
          <w:cs/>
        </w:rPr>
        <w:t>โครงการ และ</w:t>
      </w:r>
      <w:r w:rsidR="00307CEF"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7B3F5E" w:rsidRDefault="00307CEF" w:rsidP="00E859C8">
      <w:pPr>
        <w:spacing w:line="240" w:lineRule="auto"/>
        <w:ind w:left="540" w:right="63"/>
        <w:rPr>
          <w:rFonts w:asciiTheme="majorBidi" w:hAnsiTheme="majorBidi" w:cstheme="majorBidi"/>
          <w:sz w:val="22"/>
          <w:szCs w:val="22"/>
        </w:rPr>
      </w:pPr>
    </w:p>
    <w:p w14:paraId="64BE6897" w14:textId="08F314C7" w:rsidR="005C16D6" w:rsidRPr="007B3F5E" w:rsidRDefault="00B62F5D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อสังหาริมทรัพย์ระหว่างพัฒนาของกลุ่มบริษัท จำนวน</w:t>
      </w:r>
      <w:r w:rsidR="00DC7CDF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EB3702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710</w:t>
      </w:r>
      <w:r w:rsidR="00EB3702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DC7CDF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CC4A26" w:rsidRPr="007B3F5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</w:t>
      </w:r>
      <w:r w:rsidR="00B34F6C" w:rsidRPr="007B3F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018</w:t>
      </w:r>
      <w:r w:rsidR="00B34F6C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11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B0291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  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ปีนับจากรอบระยะเวลารายงาน</w:t>
      </w:r>
    </w:p>
    <w:p w14:paraId="363EFF07" w14:textId="77777777" w:rsidR="004A4E50" w:rsidRPr="007B3F5E" w:rsidRDefault="004A4E5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33C47F" w14:textId="4FD97731" w:rsidR="00B90FB7" w:rsidRPr="007B3F5E" w:rsidRDefault="00B90FB7" w:rsidP="00E859C8">
      <w:pPr>
        <w:spacing w:line="240" w:lineRule="auto"/>
        <w:ind w:left="540" w:right="-47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การพิจารณาค่าเผื่อการลดมูลค่า</w:t>
      </w:r>
      <w:r w:rsidR="00C36010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อสังหาริมทรัพย์พัฒนา</w:t>
      </w:r>
      <w:r w:rsidR="00BB5C14" w:rsidRPr="007B3F5E">
        <w:rPr>
          <w:rFonts w:asciiTheme="majorBidi" w:hAnsiTheme="majorBidi" w:cstheme="majorBidi"/>
          <w:i/>
          <w:iCs/>
          <w:sz w:val="28"/>
          <w:szCs w:val="28"/>
          <w:cs/>
        </w:rPr>
        <w:t>เพื่อขาย</w:t>
      </w:r>
    </w:p>
    <w:p w14:paraId="18064555" w14:textId="77777777" w:rsidR="00B90FB7" w:rsidRPr="007B3F5E" w:rsidRDefault="00B90FB7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39E97D5" w14:textId="100CC454" w:rsidR="00ED77C9" w:rsidRPr="007B3F5E" w:rsidRDefault="00B90FB7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กลุ่มบริษัทมีการประเมินมูลค่าสุทธิที่จะได้รับของ</w:t>
      </w:r>
      <w:r w:rsidR="00FE1EB2" w:rsidRPr="007B3F5E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อสังหาริมทรัพย์พัฒนาเพื่อขาย </w:t>
      </w:r>
      <w:r w:rsidR="001E1B3B" w:rsidRPr="007B3F5E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7B3F5E">
        <w:rPr>
          <w:rFonts w:asciiTheme="majorBidi" w:hAnsiTheme="majorBidi" w:cstheme="majorBidi"/>
          <w:sz w:val="28"/>
          <w:szCs w:val="28"/>
          <w:cs/>
        </w:rPr>
        <w:t>ทุกรอบระยะเวลาที่รายงานโดยพิจารณาจากประสบการณ์ที่ผ่าน</w:t>
      </w:r>
      <w:r w:rsidR="001E1B3B" w:rsidRPr="007B3F5E">
        <w:rPr>
          <w:rFonts w:asciiTheme="majorBidi" w:hAnsiTheme="majorBidi" w:cstheme="majorBidi"/>
          <w:sz w:val="28"/>
          <w:szCs w:val="28"/>
          <w:cs/>
        </w:rPr>
        <w:t>มาของกลุ่มบริษัทในการประมาณการราคาขาย</w:t>
      </w:r>
      <w:r w:rsidRPr="007B3F5E">
        <w:rPr>
          <w:rFonts w:asciiTheme="majorBidi" w:hAnsiTheme="majorBidi" w:cstheme="majorBidi"/>
          <w:sz w:val="28"/>
          <w:szCs w:val="28"/>
          <w:cs/>
        </w:rPr>
        <w:t>และ</w:t>
      </w:r>
      <w:r w:rsidR="001E1B3B" w:rsidRPr="007B3F5E">
        <w:rPr>
          <w:rFonts w:asciiTheme="majorBidi" w:hAnsiTheme="majorBidi" w:cstheme="majorBidi"/>
          <w:sz w:val="28"/>
          <w:szCs w:val="28"/>
          <w:cs/>
        </w:rPr>
        <w:t>ต้นทุนการก่อสร้างที่จะเกิดขึ้นในอนาคตซึ่ง</w:t>
      </w:r>
      <w:r w:rsidR="007A302F" w:rsidRPr="007B3F5E">
        <w:rPr>
          <w:rFonts w:asciiTheme="majorBidi" w:hAnsiTheme="majorBidi" w:cstheme="majorBidi"/>
          <w:sz w:val="28"/>
          <w:szCs w:val="28"/>
          <w:cs/>
        </w:rPr>
        <w:t>เกี่ยวข้องกับการใช้ดุลยพินิจของผู้บริหารและ</w:t>
      </w:r>
      <w:r w:rsidR="001E1B3B" w:rsidRPr="007B3F5E">
        <w:rPr>
          <w:rFonts w:asciiTheme="majorBidi" w:hAnsiTheme="majorBidi" w:cstheme="majorBidi"/>
          <w:sz w:val="28"/>
          <w:szCs w:val="28"/>
          <w:cs/>
        </w:rPr>
        <w:t>ขึ้นอยู่กับ</w:t>
      </w:r>
      <w:r w:rsidR="007A302F" w:rsidRPr="007B3F5E">
        <w:rPr>
          <w:rFonts w:asciiTheme="majorBidi" w:hAnsiTheme="majorBidi" w:cstheme="majorBidi"/>
          <w:sz w:val="28"/>
          <w:szCs w:val="28"/>
          <w:cs/>
        </w:rPr>
        <w:t>หลายตัวแปรรวมถึง</w:t>
      </w:r>
      <w:r w:rsidR="00A16161" w:rsidRPr="007B3F5E">
        <w:rPr>
          <w:rFonts w:asciiTheme="majorBidi" w:hAnsiTheme="majorBidi" w:cstheme="majorBidi"/>
          <w:sz w:val="28"/>
          <w:szCs w:val="28"/>
          <w:cs/>
        </w:rPr>
        <w:t>เงื่อนไข</w:t>
      </w:r>
      <w:r w:rsidR="001E1B3B" w:rsidRPr="007B3F5E">
        <w:rPr>
          <w:rFonts w:asciiTheme="majorBidi" w:hAnsiTheme="majorBidi" w:cstheme="majorBidi"/>
          <w:sz w:val="28"/>
          <w:szCs w:val="28"/>
          <w:cs/>
        </w:rPr>
        <w:t>สภาพการตลาดที่เกี่ยว</w:t>
      </w:r>
      <w:r w:rsidR="00AA3950" w:rsidRPr="007B3F5E">
        <w:rPr>
          <w:rFonts w:asciiTheme="majorBidi" w:hAnsiTheme="majorBidi" w:cstheme="majorBidi"/>
          <w:sz w:val="28"/>
          <w:szCs w:val="28"/>
          <w:cs/>
        </w:rPr>
        <w:t>ข้อง</w:t>
      </w:r>
      <w:r w:rsidR="001E1B3B" w:rsidRPr="007B3F5E">
        <w:rPr>
          <w:rFonts w:asciiTheme="majorBidi" w:hAnsiTheme="majorBidi" w:cstheme="majorBidi"/>
          <w:sz w:val="28"/>
          <w:szCs w:val="28"/>
          <w:cs/>
        </w:rPr>
        <w:t>กับ</w:t>
      </w:r>
      <w:r w:rsidR="00AA3950" w:rsidRPr="007B3F5E">
        <w:rPr>
          <w:rFonts w:asciiTheme="majorBidi" w:hAnsiTheme="majorBidi" w:cstheme="majorBidi"/>
          <w:sz w:val="28"/>
          <w:szCs w:val="28"/>
          <w:cs/>
        </w:rPr>
        <w:t>วัสดุก่อสร้าง ต้นทุนการจ้างผู้รับเหมาและประเด็นในด้านการก่อสร้าง โดยเฉพาะอย่างยิ่ง</w:t>
      </w:r>
      <w:r w:rsidR="00A16161" w:rsidRPr="007B3F5E">
        <w:rPr>
          <w:rFonts w:asciiTheme="majorBidi" w:hAnsiTheme="majorBidi" w:cstheme="majorBidi"/>
          <w:sz w:val="28"/>
          <w:szCs w:val="28"/>
          <w:cs/>
        </w:rPr>
        <w:t>แผน</w:t>
      </w:r>
      <w:r w:rsidR="00AA3950" w:rsidRPr="007B3F5E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ในการดำเนินงานในโครงการที่อยู่ในระหว่างการก่อสร้างให้แล้วเสร็จ </w:t>
      </w:r>
      <w:r w:rsidRPr="007B3F5E">
        <w:rPr>
          <w:rFonts w:asciiTheme="majorBidi" w:hAnsiTheme="majorBidi" w:cstheme="majorBidi"/>
          <w:sz w:val="28"/>
          <w:szCs w:val="28"/>
          <w:cs/>
        </w:rPr>
        <w:t>ซึ่งจะส่งผล</w:t>
      </w:r>
      <w:r w:rsidR="00A16161" w:rsidRPr="007B3F5E">
        <w:rPr>
          <w:rFonts w:asciiTheme="majorBidi" w:hAnsiTheme="majorBidi" w:cstheme="majorBidi"/>
          <w:sz w:val="28"/>
          <w:szCs w:val="28"/>
          <w:cs/>
        </w:rPr>
        <w:t>ต่อการพิจารณา</w:t>
      </w:r>
      <w:r w:rsidR="00384664" w:rsidRPr="007B3F5E">
        <w:rPr>
          <w:rFonts w:asciiTheme="majorBidi" w:hAnsiTheme="majorBidi" w:cstheme="majorBidi"/>
          <w:sz w:val="28"/>
          <w:szCs w:val="28"/>
          <w:cs/>
        </w:rPr>
        <w:t>ต่อ</w:t>
      </w:r>
      <w:r w:rsidR="00A16161" w:rsidRPr="007B3F5E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384664" w:rsidRPr="007B3F5E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7B3F5E">
        <w:rPr>
          <w:rFonts w:asciiTheme="majorBidi" w:hAnsiTheme="majorBidi" w:cstheme="majorBidi"/>
          <w:sz w:val="28"/>
          <w:szCs w:val="28"/>
          <w:cs/>
        </w:rPr>
        <w:t>ของ</w:t>
      </w:r>
      <w:r w:rsidR="00FE1EB2"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144E7A" w:rsidRPr="007B3F5E">
        <w:rPr>
          <w:rFonts w:asciiTheme="majorBidi" w:hAnsiTheme="majorBidi" w:cstheme="majorBidi"/>
          <w:sz w:val="28"/>
          <w:szCs w:val="28"/>
          <w:cs/>
        </w:rPr>
        <w:t>ในอนาคต</w:t>
      </w:r>
    </w:p>
    <w:p w14:paraId="54D48B67" w14:textId="1F5AE1A7" w:rsidR="00FA56B2" w:rsidRPr="007B3F5E" w:rsidRDefault="00FA56B2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77316385" w14:textId="61DDD45B" w:rsidR="003E4163" w:rsidRPr="007B3F5E" w:rsidRDefault="003E4163" w:rsidP="00E859C8">
      <w:pPr>
        <w:spacing w:line="240" w:lineRule="auto"/>
        <w:ind w:left="540" w:right="63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CC3D735" w14:textId="77777777" w:rsidR="003E4163" w:rsidRPr="007B3F5E" w:rsidRDefault="003E4163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27B47B85" w14:textId="6983DEF3" w:rsidR="00F3141D" w:rsidRPr="007B3F5E" w:rsidRDefault="003E4163" w:rsidP="00FA56B2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>กู้ยืม</w:t>
      </w:r>
      <w:r w:rsidR="000A7792" w:rsidRPr="007B3F5E">
        <w:rPr>
          <w:rFonts w:asciiTheme="majorBidi" w:hAnsiTheme="majorBidi" w:cstheme="majorBidi"/>
          <w:spacing w:val="-2"/>
          <w:sz w:val="28"/>
          <w:szCs w:val="28"/>
          <w:cs/>
        </w:rPr>
        <w:t>จากสถาบันการเงิน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ของบริษัทย่อย (ดูหมายเหตุข้อ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19</w:t>
      </w:r>
      <w:r w:rsidRPr="007B3F5E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</w:p>
    <w:p w14:paraId="2C22F16E" w14:textId="04220207" w:rsidR="00D53C98" w:rsidRPr="007B3F5E" w:rsidRDefault="00D53C98" w:rsidP="00E859C8">
      <w:pPr>
        <w:spacing w:line="240" w:lineRule="auto"/>
        <w:ind w:right="63"/>
        <w:rPr>
          <w:rFonts w:asciiTheme="majorBidi" w:hAnsiTheme="majorBidi" w:cstheme="majorBidi"/>
          <w:sz w:val="28"/>
          <w:szCs w:val="28"/>
        </w:rPr>
        <w:sectPr w:rsidR="00D53C98" w:rsidRPr="007B3F5E" w:rsidSect="002F62A6">
          <w:headerReference w:type="default" r:id="rId10"/>
          <w:footerReference w:type="default" r:id="rId11"/>
          <w:pgSz w:w="11907" w:h="16840" w:code="9"/>
          <w:pgMar w:top="288" w:right="1152" w:bottom="288" w:left="1152" w:header="720" w:footer="720" w:gutter="0"/>
          <w:pgNumType w:start="20"/>
          <w:cols w:space="708"/>
          <w:docGrid w:linePitch="360"/>
        </w:sectPr>
      </w:pPr>
    </w:p>
    <w:p w14:paraId="03FFC879" w14:textId="31BC3495" w:rsidR="00A71D74" w:rsidRPr="007B3F5E" w:rsidRDefault="00A71D74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lastRenderedPageBreak/>
        <w:t>เงินลงทุนในบริษัทร่วม</w:t>
      </w:r>
    </w:p>
    <w:p w14:paraId="561ED916" w14:textId="77777777" w:rsidR="00F3141D" w:rsidRPr="007B3F5E" w:rsidRDefault="00F3141D" w:rsidP="00E859C8">
      <w:pPr>
        <w:pStyle w:val="block"/>
        <w:tabs>
          <w:tab w:val="left" w:pos="0"/>
        </w:tabs>
        <w:spacing w:after="0" w:line="240" w:lineRule="auto"/>
        <w:ind w:left="0" w:right="-45"/>
        <w:rPr>
          <w:rFonts w:asciiTheme="majorBidi" w:hAnsiTheme="majorBidi" w:cstheme="majorBidi"/>
          <w:szCs w:val="22"/>
          <w:lang w:bidi="th-TH"/>
        </w:rPr>
      </w:pPr>
    </w:p>
    <w:p w14:paraId="29260AB7" w14:textId="6508576E" w:rsidR="002B1C21" w:rsidRPr="007B3F5E" w:rsidRDefault="002B1C21" w:rsidP="00E859C8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856164" w:rsidRPr="007B3F5E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B17D5A" w:rsidRPr="007B3F5E">
        <w:rPr>
          <w:rFonts w:asciiTheme="majorBidi" w:hAnsiTheme="majorBidi" w:cstheme="majorBidi"/>
          <w:sz w:val="28"/>
          <w:szCs w:val="28"/>
        </w:rPr>
        <w:t>30</w:t>
      </w:r>
      <w:r w:rsidRPr="007B3F5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</w:t>
      </w:r>
      <w:r w:rsidR="00050528" w:rsidRPr="007B3F5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</w:rPr>
        <w:t>2566</w:t>
      </w:r>
      <w:r w:rsidR="00123F51" w:rsidRPr="007B3F5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3F51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</w:rPr>
        <w:t>2565</w:t>
      </w:r>
      <w:r w:rsidRPr="007B3F5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D6154C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bidi="th-TH"/>
        </w:rPr>
        <w:t>30</w:t>
      </w:r>
      <w:r w:rsidR="00D6154C" w:rsidRPr="007B3F5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6154C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050528" w:rsidRPr="007B3F5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bidi="th-TH"/>
        </w:rPr>
        <w:t>2566</w:t>
      </w:r>
      <w:r w:rsidR="00123F51" w:rsidRPr="007B3F5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23F51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  <w:lang w:bidi="th-TH"/>
        </w:rPr>
        <w:t>2565</w:t>
      </w:r>
      <w:r w:rsidR="00D6154C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มีดังนี้</w:t>
      </w:r>
    </w:p>
    <w:p w14:paraId="224366BE" w14:textId="77777777" w:rsidR="00D73334" w:rsidRPr="007B3F5E" w:rsidRDefault="00D73334" w:rsidP="00E859C8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0"/>
        <w:gridCol w:w="2672"/>
        <w:gridCol w:w="835"/>
        <w:gridCol w:w="182"/>
        <w:gridCol w:w="760"/>
        <w:gridCol w:w="783"/>
        <w:gridCol w:w="183"/>
        <w:gridCol w:w="826"/>
        <w:gridCol w:w="252"/>
        <w:gridCol w:w="740"/>
        <w:gridCol w:w="198"/>
        <w:gridCol w:w="756"/>
        <w:gridCol w:w="180"/>
        <w:gridCol w:w="785"/>
        <w:gridCol w:w="182"/>
        <w:gridCol w:w="698"/>
        <w:gridCol w:w="238"/>
        <w:gridCol w:w="679"/>
        <w:gridCol w:w="178"/>
        <w:gridCol w:w="763"/>
      </w:tblGrid>
      <w:tr w:rsidR="006714DF" w:rsidRPr="007B3F5E" w:rsidDel="00685444" w14:paraId="54689531" w14:textId="77777777" w:rsidTr="00CB0F9F">
        <w:trPr>
          <w:cantSplit/>
          <w:tblHeader/>
        </w:trPr>
        <w:tc>
          <w:tcPr>
            <w:tcW w:w="2780" w:type="dxa"/>
          </w:tcPr>
          <w:p w14:paraId="4AB5221C" w14:textId="77777777" w:rsidR="006714DF" w:rsidRPr="007B3F5E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2" w:type="dxa"/>
          </w:tcPr>
          <w:p w14:paraId="21EA772C" w14:textId="77777777" w:rsidR="006714DF" w:rsidRPr="007B3F5E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18" w:type="dxa"/>
            <w:gridSpan w:val="18"/>
          </w:tcPr>
          <w:p w14:paraId="3AEA9526" w14:textId="77777777" w:rsidR="006714DF" w:rsidRPr="007B3F5E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714DF" w:rsidRPr="007B3F5E" w:rsidDel="00685444" w14:paraId="06A9F211" w14:textId="77777777" w:rsidTr="00CB0F9F">
        <w:trPr>
          <w:cantSplit/>
          <w:tblHeader/>
        </w:trPr>
        <w:tc>
          <w:tcPr>
            <w:tcW w:w="2780" w:type="dxa"/>
          </w:tcPr>
          <w:p w14:paraId="4B305018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7D73A6" w14:textId="77777777" w:rsidR="006714DF" w:rsidRPr="007B3F5E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72" w:type="dxa"/>
          </w:tcPr>
          <w:p w14:paraId="42CA735B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B851E8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77" w:type="dxa"/>
            <w:gridSpan w:val="3"/>
          </w:tcPr>
          <w:p w14:paraId="192B280C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7AC0417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2" w:type="dxa"/>
            <w:gridSpan w:val="3"/>
          </w:tcPr>
          <w:p w14:paraId="0D25B4E2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99035C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</w:tcPr>
          <w:p w14:paraId="5B22E8A4" w14:textId="77777777" w:rsidR="006714DF" w:rsidRPr="007B3F5E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3"/>
          </w:tcPr>
          <w:p w14:paraId="6543BE1B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10C8A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EAAF834" w14:textId="77777777" w:rsidR="006714DF" w:rsidRPr="007B3F5E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5" w:type="dxa"/>
            <w:gridSpan w:val="3"/>
          </w:tcPr>
          <w:p w14:paraId="4000B649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5DEEB9" w14:textId="77777777" w:rsidR="006714DF" w:rsidRPr="007B3F5E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8" w:type="dxa"/>
          </w:tcPr>
          <w:p w14:paraId="0C9C381B" w14:textId="77777777" w:rsidR="006714DF" w:rsidRPr="007B3F5E" w:rsidRDefault="006714DF" w:rsidP="00E859C8">
            <w:pPr>
              <w:spacing w:line="240" w:lineRule="auto"/>
              <w:ind w:left="-79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5A84FAD" w14:textId="77777777" w:rsidR="006714DF" w:rsidRPr="007B3F5E" w:rsidRDefault="006714D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6FB82680" w14:textId="45056C59" w:rsidR="00D4390D" w:rsidRPr="007B3F5E" w:rsidDel="00685444" w:rsidRDefault="00D4390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34F6C" w:rsidRPr="007B3F5E" w14:paraId="1001AE46" w14:textId="77777777" w:rsidTr="00CB0F9F">
        <w:trPr>
          <w:cantSplit/>
          <w:tblHeader/>
        </w:trPr>
        <w:tc>
          <w:tcPr>
            <w:tcW w:w="2780" w:type="dxa"/>
          </w:tcPr>
          <w:p w14:paraId="40B82980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2" w:type="dxa"/>
          </w:tcPr>
          <w:p w14:paraId="741CFD98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35" w:type="dxa"/>
          </w:tcPr>
          <w:p w14:paraId="1739B837" w14:textId="30D1DBC6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2" w:type="dxa"/>
          </w:tcPr>
          <w:p w14:paraId="1C5CE389" w14:textId="77777777" w:rsidR="00B34F6C" w:rsidRPr="007B3F5E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291B22C" w14:textId="6DB28A92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83" w:type="dxa"/>
          </w:tcPr>
          <w:p w14:paraId="1A6D0CB1" w14:textId="28607D64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3" w:type="dxa"/>
          </w:tcPr>
          <w:p w14:paraId="648C9972" w14:textId="77777777" w:rsidR="00B34F6C" w:rsidRPr="007B3F5E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00E79EA2" w14:textId="447B9A48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2" w:type="dxa"/>
          </w:tcPr>
          <w:p w14:paraId="50BD55C3" w14:textId="77777777" w:rsidR="00B34F6C" w:rsidRPr="007B3F5E" w:rsidRDefault="00B34F6C" w:rsidP="00E859C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0A8FFA6D" w14:textId="7B09F36C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98" w:type="dxa"/>
          </w:tcPr>
          <w:p w14:paraId="5086EBB5" w14:textId="77777777" w:rsidR="00B34F6C" w:rsidRPr="007B3F5E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0D5CDD" w14:textId="075915ED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</w:tcPr>
          <w:p w14:paraId="12B06986" w14:textId="77777777" w:rsidR="00B34F6C" w:rsidRPr="007B3F5E" w:rsidRDefault="00B34F6C" w:rsidP="00E859C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14CCE7FD" w14:textId="784FFB43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2" w:type="dxa"/>
          </w:tcPr>
          <w:p w14:paraId="13EC9221" w14:textId="77777777" w:rsidR="00B34F6C" w:rsidRPr="007B3F5E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75AEBED2" w14:textId="22AD828F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8" w:type="dxa"/>
          </w:tcPr>
          <w:p w14:paraId="4BDB7F64" w14:textId="77777777" w:rsidR="00B34F6C" w:rsidRPr="007B3F5E" w:rsidRDefault="00B34F6C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EB2F7F8" w14:textId="02DC9260" w:rsidR="00B34F6C" w:rsidRPr="007B3F5E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8" w:type="dxa"/>
          </w:tcPr>
          <w:p w14:paraId="72DFBA5C" w14:textId="77777777" w:rsidR="00B34F6C" w:rsidRPr="007B3F5E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0BFD5063" w14:textId="7C6D828A" w:rsidR="00B34F6C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B34F6C" w:rsidRPr="007B3F5E" w14:paraId="7660A69B" w14:textId="77777777" w:rsidTr="00CB0F9F">
        <w:trPr>
          <w:cantSplit/>
          <w:tblHeader/>
        </w:trPr>
        <w:tc>
          <w:tcPr>
            <w:tcW w:w="2780" w:type="dxa"/>
          </w:tcPr>
          <w:p w14:paraId="2B8771C6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2" w:type="dxa"/>
          </w:tcPr>
          <w:p w14:paraId="06247134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7" w:type="dxa"/>
            <w:gridSpan w:val="3"/>
          </w:tcPr>
          <w:p w14:paraId="3F179B2D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441" w:type="dxa"/>
            <w:gridSpan w:val="15"/>
          </w:tcPr>
          <w:p w14:paraId="07A8EB89" w14:textId="77777777" w:rsidR="00B34F6C" w:rsidRPr="007B3F5E" w:rsidRDefault="00B34F6C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34F6C" w:rsidRPr="007B3F5E" w14:paraId="50A16307" w14:textId="77777777" w:rsidTr="00CB0F9F">
        <w:trPr>
          <w:cantSplit/>
        </w:trPr>
        <w:tc>
          <w:tcPr>
            <w:tcW w:w="2780" w:type="dxa"/>
          </w:tcPr>
          <w:p w14:paraId="74E47F38" w14:textId="77777777" w:rsidR="00B34F6C" w:rsidRPr="007B3F5E" w:rsidRDefault="00B34F6C" w:rsidP="00E859C8">
            <w:pPr>
              <w:spacing w:line="240" w:lineRule="auto"/>
              <w:ind w:left="-92" w:firstLine="129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2672" w:type="dxa"/>
          </w:tcPr>
          <w:p w14:paraId="7CF16B5F" w14:textId="77777777" w:rsidR="00B34F6C" w:rsidRPr="007B3F5E" w:rsidRDefault="00B34F6C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4B1083B" w14:textId="77777777" w:rsidR="00B34F6C" w:rsidRPr="007B3F5E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695AEDB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761BEDB" w14:textId="77777777" w:rsidR="00B34F6C" w:rsidRPr="007B3F5E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BE3B358" w14:textId="77777777" w:rsidR="00B34F6C" w:rsidRPr="007B3F5E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4964245D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1D3E51F" w14:textId="77777777" w:rsidR="00B34F6C" w:rsidRPr="007B3F5E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90987DD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DAE0C90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</w:tcPr>
          <w:p w14:paraId="7924E400" w14:textId="77777777" w:rsidR="00B34F6C" w:rsidRPr="007B3F5E" w:rsidRDefault="00B34F6C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74BBF3A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FF3C4D9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55D39C30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21BB1BC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E3A08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48542B5" w14:textId="77777777" w:rsidR="00B34F6C" w:rsidRPr="007B3F5E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675D190E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79971F39" w14:textId="77777777" w:rsidR="00B34F6C" w:rsidRPr="007B3F5E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3" w:type="dxa"/>
          </w:tcPr>
          <w:p w14:paraId="3595D88D" w14:textId="77777777" w:rsidR="00B34F6C" w:rsidRPr="007B3F5E" w:rsidRDefault="00B34F6C" w:rsidP="00E859C8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34F6C" w:rsidRPr="007B3F5E" w14:paraId="166C9D3D" w14:textId="77777777" w:rsidTr="00CB0F9F">
        <w:trPr>
          <w:cantSplit/>
        </w:trPr>
        <w:tc>
          <w:tcPr>
            <w:tcW w:w="2780" w:type="dxa"/>
          </w:tcPr>
          <w:p w14:paraId="5A60DA29" w14:textId="77777777" w:rsidR="00B34F6C" w:rsidRPr="007B3F5E" w:rsidRDefault="00B34F6C" w:rsidP="00E859C8">
            <w:pPr>
              <w:spacing w:line="240" w:lineRule="auto"/>
              <w:ind w:left="118" w:hanging="81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 w:val="23"/>
                <w:szCs w:val="23"/>
                <w:u w:val="single"/>
              </w:rPr>
              <w:t>“EV”</w:t>
            </w:r>
          </w:p>
        </w:tc>
        <w:tc>
          <w:tcPr>
            <w:tcW w:w="2672" w:type="dxa"/>
          </w:tcPr>
          <w:p w14:paraId="509E2FD5" w14:textId="77777777" w:rsidR="00B34F6C" w:rsidRPr="007B3F5E" w:rsidRDefault="00B34F6C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F9DEF85" w14:textId="77777777" w:rsidR="00B34F6C" w:rsidRPr="007B3F5E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48FAA5CC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2B74CD7" w14:textId="77777777" w:rsidR="00B34F6C" w:rsidRPr="007B3F5E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D0BA3C1" w14:textId="77777777" w:rsidR="00B34F6C" w:rsidRPr="007B3F5E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2296002D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6F9188C0" w14:textId="77777777" w:rsidR="00B34F6C" w:rsidRPr="007B3F5E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D3815C0" w14:textId="77777777" w:rsidR="00B34F6C" w:rsidRPr="007B3F5E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BA74516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" w:type="dxa"/>
          </w:tcPr>
          <w:p w14:paraId="4B122AC4" w14:textId="77777777" w:rsidR="00B34F6C" w:rsidRPr="007B3F5E" w:rsidRDefault="00B34F6C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2FF8FE0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13F42B6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22EF451E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503B5342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EF5F022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0C0A0413" w14:textId="77777777" w:rsidR="00B34F6C" w:rsidRPr="007B3F5E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74AF775" w14:textId="77777777" w:rsidR="00B34F6C" w:rsidRPr="007B3F5E" w:rsidRDefault="00B34F6C" w:rsidP="00E859C8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2044A4E" w14:textId="77777777" w:rsidR="00B34F6C" w:rsidRPr="007B3F5E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3" w:type="dxa"/>
          </w:tcPr>
          <w:p w14:paraId="49A33D1F" w14:textId="77777777" w:rsidR="00B34F6C" w:rsidRPr="007B3F5E" w:rsidRDefault="00B34F6C" w:rsidP="00E859C8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EB3702" w:rsidRPr="007B3F5E" w14:paraId="5C96000D" w14:textId="77777777" w:rsidTr="00CB0F9F">
        <w:trPr>
          <w:cantSplit/>
        </w:trPr>
        <w:tc>
          <w:tcPr>
            <w:tcW w:w="2780" w:type="dxa"/>
          </w:tcPr>
          <w:p w14:paraId="5FD8F1DE" w14:textId="77777777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2672" w:type="dxa"/>
          </w:tcPr>
          <w:p w14:paraId="20C3C125" w14:textId="77777777" w:rsidR="00EB3702" w:rsidRPr="007B3F5E" w:rsidRDefault="00EB3702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10D566B6" w14:textId="707C85CB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182" w:type="dxa"/>
          </w:tcPr>
          <w:p w14:paraId="65D2056B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526C7A4" w14:textId="65531918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783" w:type="dxa"/>
            <w:vAlign w:val="bottom"/>
          </w:tcPr>
          <w:p w14:paraId="7BC5BC63" w14:textId="26EAB41C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92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183" w:type="dxa"/>
          </w:tcPr>
          <w:p w14:paraId="6BD90BB0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00A2442B" w14:textId="140AA721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92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252" w:type="dxa"/>
          </w:tcPr>
          <w:p w14:paraId="6C1DE861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268CB5F" w14:textId="217EA910" w:rsidR="00EB3702" w:rsidRPr="007B3F5E" w:rsidRDefault="00EB3702" w:rsidP="00E859C8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94EE3BD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0283968A" w14:textId="46F9EBC6" w:rsidR="00EB3702" w:rsidRPr="007B3F5E" w:rsidRDefault="00EB3702" w:rsidP="00E859C8">
            <w:pPr>
              <w:tabs>
                <w:tab w:val="decimal" w:pos="415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D32ED8C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5CFDD4A" w14:textId="735AFED2" w:rsidR="00EB3702" w:rsidRPr="007B3F5E" w:rsidRDefault="00EB3702" w:rsidP="00E859C8">
            <w:pPr>
              <w:tabs>
                <w:tab w:val="decimal" w:pos="388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2" w:type="dxa"/>
          </w:tcPr>
          <w:p w14:paraId="42695104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5D55DBCC" w14:textId="34331934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1DDF6AD" w14:textId="77777777" w:rsidR="00EB3702" w:rsidRPr="007B3F5E" w:rsidRDefault="00EB3702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B4D3551" w14:textId="1A049668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5C0368E6" w14:textId="77777777" w:rsidR="00EB3702" w:rsidRPr="007B3F5E" w:rsidRDefault="00EB3702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09DC1ECB" w14:textId="3C627DD1" w:rsidR="00EB3702" w:rsidRPr="007B3F5E" w:rsidRDefault="00EB3702" w:rsidP="00E859C8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EB3702" w:rsidRPr="007B3F5E" w14:paraId="52163C4C" w14:textId="77777777" w:rsidTr="00CB0F9F">
        <w:trPr>
          <w:cantSplit/>
        </w:trPr>
        <w:tc>
          <w:tcPr>
            <w:tcW w:w="2780" w:type="dxa"/>
          </w:tcPr>
          <w:p w14:paraId="018CD64E" w14:textId="77777777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2672" w:type="dxa"/>
          </w:tcPr>
          <w:p w14:paraId="1306312D" w14:textId="77777777" w:rsidR="00EB3702" w:rsidRPr="007B3F5E" w:rsidRDefault="00EB3702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6F993FB9" w14:textId="6883ED70" w:rsidR="00EB3702" w:rsidRPr="007B3F5E" w:rsidRDefault="00B17D5A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20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182" w:type="dxa"/>
          </w:tcPr>
          <w:p w14:paraId="652E8046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3FBDA6A" w14:textId="2924DAAA" w:rsidR="00EB3702" w:rsidRPr="007B3F5E" w:rsidRDefault="00B17D5A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20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783" w:type="dxa"/>
            <w:vAlign w:val="bottom"/>
          </w:tcPr>
          <w:p w14:paraId="2FF6FE4F" w14:textId="4A9D94AB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10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183" w:type="dxa"/>
          </w:tcPr>
          <w:p w14:paraId="3186E275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1EAA8077" w14:textId="04DA06A8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10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252" w:type="dxa"/>
          </w:tcPr>
          <w:p w14:paraId="0E0F2688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7645E5F3" w14:textId="132895F8" w:rsidR="00EB3702" w:rsidRPr="007B3F5E" w:rsidRDefault="00EB3702" w:rsidP="00E859C8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7293A478" w14:textId="77777777" w:rsidR="00EB3702" w:rsidRPr="007B3F5E" w:rsidRDefault="00EB3702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25197FEA" w14:textId="5D1893F5" w:rsidR="00EB3702" w:rsidRPr="007B3F5E" w:rsidRDefault="00EB3702" w:rsidP="00E859C8">
            <w:pPr>
              <w:tabs>
                <w:tab w:val="decimal" w:pos="415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5E4CF246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48F73F18" w14:textId="52F27D6B" w:rsidR="00EB3702" w:rsidRPr="007B3F5E" w:rsidRDefault="00EB3702" w:rsidP="00E859C8">
            <w:pPr>
              <w:tabs>
                <w:tab w:val="decimal" w:pos="388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2" w:type="dxa"/>
          </w:tcPr>
          <w:p w14:paraId="503C697D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38A7BE39" w14:textId="5F0FA70B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6395412" w14:textId="77777777" w:rsidR="00EB3702" w:rsidRPr="007B3F5E" w:rsidRDefault="00EB3702" w:rsidP="00E859C8">
            <w:pPr>
              <w:tabs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305AF555" w14:textId="3D0AD293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2C827999" w14:textId="77777777" w:rsidR="00EB3702" w:rsidRPr="007B3F5E" w:rsidRDefault="00EB3702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247FB382" w14:textId="01933187" w:rsidR="00EB3702" w:rsidRPr="007B3F5E" w:rsidRDefault="00EB3702" w:rsidP="00E859C8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EB3702" w:rsidRPr="007B3F5E" w14:paraId="3FDA440B" w14:textId="77777777" w:rsidTr="003353DE">
        <w:trPr>
          <w:cantSplit/>
        </w:trPr>
        <w:tc>
          <w:tcPr>
            <w:tcW w:w="2780" w:type="dxa"/>
          </w:tcPr>
          <w:p w14:paraId="3A1400AF" w14:textId="77777777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 w:val="23"/>
                <w:szCs w:val="23"/>
                <w:u w:val="single"/>
              </w:rPr>
              <w:t>“UVCP”</w:t>
            </w:r>
          </w:p>
        </w:tc>
        <w:tc>
          <w:tcPr>
            <w:tcW w:w="2672" w:type="dxa"/>
          </w:tcPr>
          <w:p w14:paraId="2C6B0195" w14:textId="77777777" w:rsidR="00EB3702" w:rsidRPr="007B3F5E" w:rsidRDefault="00EB3702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202879F6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4BDB9B1F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2DADC6A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6146946A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6BB89267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2D568D7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7023B77A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542A614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08EA1055" w14:textId="77777777" w:rsidR="00EB3702" w:rsidRPr="007B3F5E" w:rsidRDefault="00EB3702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6812FCC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7513714F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</w:tcPr>
          <w:p w14:paraId="05EED97E" w14:textId="77777777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371A5891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8C48972" w14:textId="77777777" w:rsidR="00EB3702" w:rsidRPr="007B3F5E" w:rsidRDefault="00EB3702" w:rsidP="00E859C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8" w:type="dxa"/>
          </w:tcPr>
          <w:p w14:paraId="76D99AED" w14:textId="77777777" w:rsidR="00EB3702" w:rsidRPr="007B3F5E" w:rsidRDefault="00EB3702" w:rsidP="00E859C8">
            <w:pPr>
              <w:tabs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15195F00" w14:textId="77777777" w:rsidR="00EB3702" w:rsidRPr="007B3F5E" w:rsidRDefault="00EB3702" w:rsidP="00E859C8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14:paraId="095E41DE" w14:textId="77777777" w:rsidR="00EB3702" w:rsidRPr="007B3F5E" w:rsidRDefault="00EB3702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0011A457" w14:textId="77777777" w:rsidR="00EB3702" w:rsidRPr="007B3F5E" w:rsidRDefault="00EB3702" w:rsidP="00E859C8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B3702" w:rsidRPr="007B3F5E" w14:paraId="5618AAEA" w14:textId="77777777" w:rsidTr="003353DE">
        <w:trPr>
          <w:cantSplit/>
        </w:trPr>
        <w:tc>
          <w:tcPr>
            <w:tcW w:w="2780" w:type="dxa"/>
          </w:tcPr>
          <w:p w14:paraId="2B5C8500" w14:textId="77777777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สโตนเฮ้นจ์ อินเตอร์ จำกัด</w:t>
            </w:r>
          </w:p>
          <w:p w14:paraId="33713ACE" w14:textId="1F4ACA6E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7B3F5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มหาชน</w:t>
            </w:r>
            <w:r w:rsidRPr="007B3F5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72" w:type="dxa"/>
          </w:tcPr>
          <w:p w14:paraId="19E9CC07" w14:textId="77777777" w:rsidR="00EB3702" w:rsidRPr="007B3F5E" w:rsidRDefault="00EB3702" w:rsidP="00E859C8">
            <w:pPr>
              <w:spacing w:line="240" w:lineRule="auto"/>
              <w:ind w:left="101" w:hanging="10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835" w:type="dxa"/>
            <w:vAlign w:val="bottom"/>
          </w:tcPr>
          <w:p w14:paraId="3944DE31" w14:textId="595E1346" w:rsidR="00EB3702" w:rsidRPr="007B3F5E" w:rsidRDefault="00FA6C27" w:rsidP="00FA6C27">
            <w:pPr>
              <w:tabs>
                <w:tab w:val="decimal" w:pos="410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220CD9BD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209FCA1" w14:textId="011BC607" w:rsidR="00EB3702" w:rsidRPr="007B3F5E" w:rsidRDefault="00B17D5A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26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12</w:t>
            </w:r>
          </w:p>
        </w:tc>
        <w:tc>
          <w:tcPr>
            <w:tcW w:w="783" w:type="dxa"/>
            <w:vAlign w:val="bottom"/>
          </w:tcPr>
          <w:p w14:paraId="342D8594" w14:textId="3609471C" w:rsidR="00EB3702" w:rsidRPr="007B3F5E" w:rsidRDefault="00FA6C27" w:rsidP="00FA6C27">
            <w:pPr>
              <w:tabs>
                <w:tab w:val="decimal" w:pos="520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3" w:type="dxa"/>
          </w:tcPr>
          <w:p w14:paraId="516A577B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77AAE5EB" w14:textId="4D42DF36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301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50</w:t>
            </w:r>
          </w:p>
        </w:tc>
        <w:tc>
          <w:tcPr>
            <w:tcW w:w="252" w:type="dxa"/>
          </w:tcPr>
          <w:p w14:paraId="72435936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</w:tcPr>
          <w:p w14:paraId="29F6BE18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7462385" w14:textId="79E76320" w:rsidR="00EB3702" w:rsidRPr="007B3F5E" w:rsidRDefault="00EB3702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98" w:type="dxa"/>
          </w:tcPr>
          <w:p w14:paraId="08CD988F" w14:textId="77777777" w:rsidR="00EB3702" w:rsidRPr="007B3F5E" w:rsidRDefault="00EB3702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</w:tcPr>
          <w:p w14:paraId="4DC529BF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242438" w14:textId="04B42C03" w:rsidR="00EB3702" w:rsidRPr="007B3F5E" w:rsidRDefault="00B17D5A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396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59</w:t>
            </w:r>
          </w:p>
        </w:tc>
        <w:tc>
          <w:tcPr>
            <w:tcW w:w="180" w:type="dxa"/>
          </w:tcPr>
          <w:p w14:paraId="198E2C1F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E3F6871" w14:textId="287D6FAE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6196A651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76796" w14:textId="6BCDAE5D" w:rsidR="00EB3702" w:rsidRPr="007B3F5E" w:rsidRDefault="00B17D5A" w:rsidP="00E859C8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429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17</w:t>
            </w:r>
          </w:p>
        </w:tc>
        <w:tc>
          <w:tcPr>
            <w:tcW w:w="238" w:type="dxa"/>
          </w:tcPr>
          <w:p w14:paraId="5ECDD07D" w14:textId="77777777" w:rsidR="00EB3702" w:rsidRPr="007B3F5E" w:rsidRDefault="00EB3702" w:rsidP="00E859C8">
            <w:pPr>
              <w:tabs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3A094093" w14:textId="40FC7DF6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0FFF1EB2" w14:textId="77777777" w:rsidR="00EB3702" w:rsidRPr="007B3F5E" w:rsidRDefault="00EB3702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27A533D9" w14:textId="77777777" w:rsidR="00EB3702" w:rsidRPr="007B3F5E" w:rsidRDefault="00EB3702" w:rsidP="00E859C8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985C46" w14:textId="0CEA38F1" w:rsidR="00EB3702" w:rsidRPr="007B3F5E" w:rsidRDefault="00B17D5A" w:rsidP="00E859C8">
            <w:pPr>
              <w:tabs>
                <w:tab w:val="decimal" w:pos="353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86</w:t>
            </w:r>
          </w:p>
        </w:tc>
      </w:tr>
      <w:tr w:rsidR="00EB3702" w:rsidRPr="007B3F5E" w14:paraId="500B2FAC" w14:textId="77777777" w:rsidTr="00CB0F9F">
        <w:trPr>
          <w:cantSplit/>
        </w:trPr>
        <w:tc>
          <w:tcPr>
            <w:tcW w:w="2780" w:type="dxa"/>
          </w:tcPr>
          <w:p w14:paraId="0B61C9C6" w14:textId="77777777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2672" w:type="dxa"/>
          </w:tcPr>
          <w:p w14:paraId="41866096" w14:textId="3523FCF0" w:rsidR="00EB3702" w:rsidRPr="007B3F5E" w:rsidRDefault="00EB3702" w:rsidP="00E859C8">
            <w:pPr>
              <w:spacing w:line="240" w:lineRule="auto"/>
              <w:ind w:left="101" w:hanging="10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วิเคราะห์ปรับปรุงประสิทธิภาพ</w:t>
            </w:r>
          </w:p>
        </w:tc>
        <w:tc>
          <w:tcPr>
            <w:tcW w:w="835" w:type="dxa"/>
          </w:tcPr>
          <w:p w14:paraId="5B34220C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7A0B121A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15C2774B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3" w:type="dxa"/>
          </w:tcPr>
          <w:p w14:paraId="606737DC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72D6D4ED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</w:tcPr>
          <w:p w14:paraId="36B3786B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1E1F5F24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740" w:type="dxa"/>
          </w:tcPr>
          <w:p w14:paraId="34919962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50B60C02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</w:tcPr>
          <w:p w14:paraId="72F78689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1CF11F7F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</w:tcPr>
          <w:p w14:paraId="69520A00" w14:textId="77777777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0B568B0E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12213E87" w14:textId="77777777" w:rsidR="00EB3702" w:rsidRPr="007B3F5E" w:rsidRDefault="00EB3702" w:rsidP="00E859C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8" w:type="dxa"/>
          </w:tcPr>
          <w:p w14:paraId="20687B7D" w14:textId="77777777" w:rsidR="00EB3702" w:rsidRPr="007B3F5E" w:rsidRDefault="00EB3702" w:rsidP="00E859C8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635637F6" w14:textId="77777777" w:rsidR="00EB3702" w:rsidRPr="007B3F5E" w:rsidRDefault="00EB3702" w:rsidP="00E859C8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14:paraId="7DADB221" w14:textId="77777777" w:rsidR="00EB3702" w:rsidRPr="007B3F5E" w:rsidRDefault="00EB3702" w:rsidP="00E859C8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0B978D0F" w14:textId="77777777" w:rsidR="00EB3702" w:rsidRPr="007B3F5E" w:rsidRDefault="00EB3702" w:rsidP="00E859C8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B3702" w:rsidRPr="007B3F5E" w14:paraId="1FD60E3B" w14:textId="77777777" w:rsidTr="00CB0F9F">
        <w:trPr>
          <w:cantSplit/>
        </w:trPr>
        <w:tc>
          <w:tcPr>
            <w:tcW w:w="2780" w:type="dxa"/>
          </w:tcPr>
          <w:p w14:paraId="5830AE4D" w14:textId="77777777" w:rsidR="00EB3702" w:rsidRPr="007B3F5E" w:rsidRDefault="00EB3702" w:rsidP="00E859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อินเตอร์เนชั่นแนล จำกัด</w:t>
            </w:r>
          </w:p>
        </w:tc>
        <w:tc>
          <w:tcPr>
            <w:tcW w:w="2672" w:type="dxa"/>
          </w:tcPr>
          <w:p w14:paraId="5E9BB17D" w14:textId="5A060CC0" w:rsidR="00EB3702" w:rsidRPr="007B3F5E" w:rsidRDefault="00EB3702" w:rsidP="00E859C8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การใช้พลังงานและติดตั้งอุปกรณ์ประหยัดพลังงาน</w:t>
            </w:r>
          </w:p>
        </w:tc>
        <w:tc>
          <w:tcPr>
            <w:tcW w:w="835" w:type="dxa"/>
          </w:tcPr>
          <w:p w14:paraId="5D380384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804BCBC" w14:textId="4163C3F0" w:rsidR="00EB3702" w:rsidRPr="007B3F5E" w:rsidRDefault="00B17D5A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30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59</w:t>
            </w:r>
          </w:p>
        </w:tc>
        <w:tc>
          <w:tcPr>
            <w:tcW w:w="182" w:type="dxa"/>
          </w:tcPr>
          <w:p w14:paraId="48C96A1D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2212979A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846F40" w14:textId="3343A6EF" w:rsidR="00EB3702" w:rsidRPr="007B3F5E" w:rsidRDefault="00B17D5A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30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59</w:t>
            </w:r>
          </w:p>
        </w:tc>
        <w:tc>
          <w:tcPr>
            <w:tcW w:w="783" w:type="dxa"/>
          </w:tcPr>
          <w:p w14:paraId="7D31756C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EA74B9" w14:textId="6228DCE8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26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183" w:type="dxa"/>
          </w:tcPr>
          <w:p w14:paraId="7E8CB252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78801D52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0D5201" w14:textId="7285940E" w:rsidR="00EB3702" w:rsidRPr="007B3F5E" w:rsidRDefault="00B17D5A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26</w:t>
            </w:r>
            <w:r w:rsidR="00EB3702" w:rsidRPr="007B3F5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252" w:type="dxa"/>
          </w:tcPr>
          <w:p w14:paraId="630FDD02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</w:tcPr>
          <w:p w14:paraId="7B9A7B6B" w14:textId="77777777" w:rsidR="00EB3702" w:rsidRPr="007B3F5E" w:rsidRDefault="00EB3702" w:rsidP="00E859C8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0237182" w14:textId="707DB466" w:rsidR="00EB3702" w:rsidRPr="007B3F5E" w:rsidRDefault="00EB3702" w:rsidP="00E859C8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AC678C5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</w:tcPr>
          <w:p w14:paraId="44B85167" w14:textId="77777777" w:rsidR="00EB3702" w:rsidRPr="007B3F5E" w:rsidRDefault="00EB3702" w:rsidP="00E859C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8D2F27" w14:textId="6E17B6A1" w:rsidR="00EB3702" w:rsidRPr="007B3F5E" w:rsidRDefault="00EB3702" w:rsidP="00E859C8">
            <w:pPr>
              <w:tabs>
                <w:tab w:val="decimal" w:pos="415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F56BECB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</w:tcPr>
          <w:p w14:paraId="7086214E" w14:textId="77777777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0A3CF" w14:textId="64B89DA7" w:rsidR="00EB3702" w:rsidRPr="007B3F5E" w:rsidRDefault="00EB3702" w:rsidP="00E859C8">
            <w:pPr>
              <w:tabs>
                <w:tab w:val="decimal" w:pos="388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3A891FB4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434FC6D7" w14:textId="77777777" w:rsidR="00EB3702" w:rsidRPr="007B3F5E" w:rsidRDefault="00EB3702" w:rsidP="00E859C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FC4E3F3" w14:textId="668C0CD5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F69D977" w14:textId="77777777" w:rsidR="00EB3702" w:rsidRPr="007B3F5E" w:rsidRDefault="00EB3702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0995923B" w14:textId="77777777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E2354E" w14:textId="0FFD759C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0F23DCA3" w14:textId="77777777" w:rsidR="00EB3702" w:rsidRPr="007B3F5E" w:rsidRDefault="00EB3702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2A1E93F4" w14:textId="77777777" w:rsidR="00EB3702" w:rsidRPr="007B3F5E" w:rsidRDefault="00EB3702" w:rsidP="00E859C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B275AE0" w14:textId="721EC171" w:rsidR="00EB3702" w:rsidRPr="007B3F5E" w:rsidRDefault="00EB3702" w:rsidP="00E859C8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EB3702" w:rsidRPr="007B3F5E" w14:paraId="01610DDC" w14:textId="77777777" w:rsidTr="003353DE">
        <w:trPr>
          <w:cantSplit/>
        </w:trPr>
        <w:tc>
          <w:tcPr>
            <w:tcW w:w="2780" w:type="dxa"/>
          </w:tcPr>
          <w:p w14:paraId="23B81C1F" w14:textId="77777777" w:rsidR="00EB3702" w:rsidRPr="007B3F5E" w:rsidRDefault="00EB3702" w:rsidP="00E859C8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72" w:type="dxa"/>
          </w:tcPr>
          <w:p w14:paraId="691B8F13" w14:textId="77777777" w:rsidR="00EB3702" w:rsidRPr="007B3F5E" w:rsidRDefault="00EB3702" w:rsidP="00E859C8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5" w:type="dxa"/>
          </w:tcPr>
          <w:p w14:paraId="614CC67C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5967632E" w14:textId="77777777" w:rsidR="00EB3702" w:rsidRPr="007B3F5E" w:rsidRDefault="00EB37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6E54B745" w14:textId="77777777" w:rsidR="00EB3702" w:rsidRPr="007B3F5E" w:rsidRDefault="00EB3702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07D0EC" w14:textId="77777777" w:rsidR="00EB3702" w:rsidRPr="007B3F5E" w:rsidRDefault="00EB3702" w:rsidP="00E859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1DE6B525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36C003E4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7F62052F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6DE797" w14:textId="7FDB3D10" w:rsidR="00EB3702" w:rsidRPr="007B3F5E" w:rsidRDefault="00EB3702" w:rsidP="00E859C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095A6E17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D3E20ED" w14:textId="6FEE8827" w:rsidR="00EB3702" w:rsidRPr="007B3F5E" w:rsidRDefault="00B17D5A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396</w:t>
            </w:r>
            <w:r w:rsidR="00EB3702"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59</w:t>
            </w:r>
          </w:p>
        </w:tc>
        <w:tc>
          <w:tcPr>
            <w:tcW w:w="180" w:type="dxa"/>
          </w:tcPr>
          <w:p w14:paraId="03820343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DC3C8D4" w14:textId="1984F44D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AFC3C4A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49A1C377" w14:textId="30BA3970" w:rsidR="00EB3702" w:rsidRPr="007B3F5E" w:rsidRDefault="00B17D5A" w:rsidP="00E859C8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429</w:t>
            </w:r>
            <w:r w:rsidR="00EB3702" w:rsidRPr="007B3F5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17</w:t>
            </w:r>
          </w:p>
        </w:tc>
        <w:tc>
          <w:tcPr>
            <w:tcW w:w="238" w:type="dxa"/>
          </w:tcPr>
          <w:p w14:paraId="5DD48B3D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</w:tcPr>
          <w:p w14:paraId="3DEE894A" w14:textId="4A178985" w:rsidR="00EB3702" w:rsidRPr="007B3F5E" w:rsidRDefault="00EB3702" w:rsidP="00E859C8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0315A577" w14:textId="77777777" w:rsidR="00EB3702" w:rsidRPr="007B3F5E" w:rsidRDefault="00EB3702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87F1" w14:textId="10B4D2BD" w:rsidR="00EB3702" w:rsidRPr="007B3F5E" w:rsidRDefault="00B17D5A" w:rsidP="00E859C8">
            <w:pPr>
              <w:tabs>
                <w:tab w:val="decimal" w:pos="32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4</w:t>
            </w:r>
            <w:r w:rsidR="00EB3702" w:rsidRPr="007B3F5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86</w:t>
            </w:r>
          </w:p>
        </w:tc>
      </w:tr>
    </w:tbl>
    <w:p w14:paraId="096C1C43" w14:textId="77777777" w:rsidR="00CB0F9F" w:rsidRPr="007B3F5E" w:rsidRDefault="00CB0F9F" w:rsidP="00E859C8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74AFC865" w14:textId="2B0567CE" w:rsidR="00420B89" w:rsidRPr="007B3F5E" w:rsidRDefault="00A60277" w:rsidP="00E859C8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บริษัทร่วมทั้งหมด</w:t>
      </w:r>
      <w:r w:rsidR="0008077E" w:rsidRPr="007B3F5E">
        <w:rPr>
          <w:rFonts w:asciiTheme="majorBidi" w:hAnsiTheme="majorBidi" w:cstheme="majorBidi"/>
          <w:sz w:val="28"/>
          <w:szCs w:val="28"/>
          <w:cs/>
        </w:rPr>
        <w:t>จดทะเบียนจัดตั้งและ</w:t>
      </w:r>
      <w:r w:rsidRPr="007B3F5E">
        <w:rPr>
          <w:rFonts w:asciiTheme="majorBidi" w:hAnsiTheme="majorBidi" w:cstheme="majorBidi"/>
          <w:sz w:val="28"/>
          <w:szCs w:val="28"/>
          <w:cs/>
        </w:rPr>
        <w:t>ดำเนินธุรกิจใน</w:t>
      </w:r>
      <w:r w:rsidR="0008077E" w:rsidRPr="007B3F5E">
        <w:rPr>
          <w:rFonts w:asciiTheme="majorBidi" w:hAnsiTheme="majorBidi" w:cstheme="majorBidi"/>
          <w:sz w:val="28"/>
          <w:szCs w:val="28"/>
          <w:cs/>
        </w:rPr>
        <w:t>ประเทศ</w:t>
      </w:r>
      <w:r w:rsidRPr="007B3F5E">
        <w:rPr>
          <w:rFonts w:asciiTheme="majorBidi" w:hAnsiTheme="majorBidi" w:cstheme="majorBidi"/>
          <w:sz w:val="28"/>
          <w:szCs w:val="28"/>
          <w:cs/>
        </w:rPr>
        <w:t>ไทย</w:t>
      </w:r>
    </w:p>
    <w:p w14:paraId="16A7C264" w14:textId="77777777" w:rsidR="004518D8" w:rsidRPr="007B3F5E" w:rsidRDefault="004518D8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4518D8" w:rsidRPr="007B3F5E" w:rsidSect="00DE49E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ED9431" w14:textId="3C7231E3" w:rsidR="00EC2BAE" w:rsidRPr="007B3F5E" w:rsidRDefault="00EC2BAE" w:rsidP="00E859C8">
      <w:pPr>
        <w:ind w:left="549" w:right="-25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 w:hint="cs"/>
          <w:sz w:val="28"/>
          <w:szCs w:val="28"/>
          <w:cs/>
        </w:rPr>
        <w:t>รายการเคลื่อนไหวที่มีสาระสำคัญสำหรับปี</w:t>
      </w:r>
      <w:r w:rsidRPr="007B3F5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E3E24" w:rsidRPr="007B3F5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95B03A8" w14:textId="77777777" w:rsidR="00EC2BAE" w:rsidRPr="007B3F5E" w:rsidRDefault="00EC2BAE" w:rsidP="00E859C8">
      <w:pPr>
        <w:ind w:left="549" w:right="-25"/>
        <w:rPr>
          <w:rFonts w:ascii="Angsana New" w:hAnsi="Angsana New"/>
          <w:sz w:val="22"/>
          <w:szCs w:val="22"/>
        </w:rPr>
      </w:pPr>
    </w:p>
    <w:p w14:paraId="032A6516" w14:textId="77777777" w:rsidR="00EC2BAE" w:rsidRPr="007B3F5E" w:rsidRDefault="00EC2BAE" w:rsidP="00E859C8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7B3F5E">
        <w:rPr>
          <w:rFonts w:ascii="Angsana New" w:hAnsi="Angsana New"/>
          <w:b/>
          <w:bCs/>
          <w:i/>
          <w:iCs/>
          <w:sz w:val="28"/>
          <w:szCs w:val="28"/>
          <w:cs/>
        </w:rPr>
        <w:t>การ</w:t>
      </w:r>
      <w:r w:rsidRPr="007B3F5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ซื้อเงินลงทุนเพิ่ม</w:t>
      </w:r>
      <w:r w:rsidRPr="007B3F5E">
        <w:rPr>
          <w:rFonts w:ascii="Angsana New" w:hAnsi="Angsana New"/>
          <w:b/>
          <w:bCs/>
          <w:i/>
          <w:iCs/>
          <w:sz w:val="28"/>
          <w:szCs w:val="28"/>
          <w:cs/>
        </w:rPr>
        <w:t>ในบริษัท</w:t>
      </w:r>
      <w:r w:rsidRPr="007B3F5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ร่วมทางอ้อม</w:t>
      </w:r>
    </w:p>
    <w:p w14:paraId="0C74AD79" w14:textId="77777777" w:rsidR="00EC2BAE" w:rsidRPr="007B3F5E" w:rsidRDefault="00EC2BAE" w:rsidP="00E859C8">
      <w:pPr>
        <w:ind w:left="549" w:right="-25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EC2BAE" w:rsidRPr="007B3F5E" w14:paraId="7123DCE4" w14:textId="77777777" w:rsidTr="003353DE">
        <w:tc>
          <w:tcPr>
            <w:tcW w:w="4011" w:type="pct"/>
            <w:hideMark/>
          </w:tcPr>
          <w:p w14:paraId="732FC270" w14:textId="77777777" w:rsidR="00EC2BAE" w:rsidRPr="007B3F5E" w:rsidRDefault="00EC2BAE" w:rsidP="00E859C8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3F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7B3F5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ร่วมทางอ้อม</w:t>
            </w:r>
          </w:p>
        </w:tc>
        <w:tc>
          <w:tcPr>
            <w:tcW w:w="129" w:type="pct"/>
          </w:tcPr>
          <w:p w14:paraId="0A433E77" w14:textId="77777777" w:rsidR="00EC2BAE" w:rsidRPr="007B3F5E" w:rsidRDefault="00EC2BAE" w:rsidP="00E859C8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50C00244" w14:textId="77777777" w:rsidR="00EC2BAE" w:rsidRPr="007B3F5E" w:rsidRDefault="00EC2BAE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EC2BAE" w:rsidRPr="007B3F5E" w14:paraId="19F38625" w14:textId="77777777" w:rsidTr="003353DE">
        <w:trPr>
          <w:trHeight w:val="80"/>
        </w:trPr>
        <w:tc>
          <w:tcPr>
            <w:tcW w:w="4011" w:type="pct"/>
            <w:hideMark/>
          </w:tcPr>
          <w:p w14:paraId="07DE1024" w14:textId="41178BE0" w:rsidR="00EC2BAE" w:rsidRPr="007B3F5E" w:rsidRDefault="00EC2BAE" w:rsidP="00E859C8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บริษัท สโตนเฮ้นจ์ อินเตอร์ จำกัด (มหาชน)</w:t>
            </w:r>
            <w:r w:rsidRPr="007B3F5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6D1DEB8C" w14:textId="77777777" w:rsidR="00EC2BAE" w:rsidRPr="007B3F5E" w:rsidRDefault="00EC2BAE" w:rsidP="00E859C8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FE25C16" w14:textId="4325A65F" w:rsidR="00EC2BAE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405</w:t>
            </w:r>
            <w:r w:rsidR="00C86768" w:rsidRPr="007B3F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</w:t>
            </w:r>
          </w:p>
        </w:tc>
      </w:tr>
    </w:tbl>
    <w:p w14:paraId="2E6DFE3A" w14:textId="77777777" w:rsidR="00EC2BAE" w:rsidRPr="007B3F5E" w:rsidRDefault="00EC2BAE" w:rsidP="00E859C8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4CBEC72B" w14:textId="4F59BF95" w:rsidR="00EC2BAE" w:rsidRPr="007B3F5E" w:rsidRDefault="00EC2BAE" w:rsidP="007576F0">
      <w:pPr>
        <w:tabs>
          <w:tab w:val="decimal" w:pos="810"/>
        </w:tabs>
        <w:spacing w:line="240" w:lineRule="auto"/>
        <w:ind w:left="540" w:right="-25"/>
        <w:rPr>
          <w:rFonts w:ascii="Angsana New" w:hAnsi="Angsana New"/>
          <w:spacing w:val="-4"/>
          <w:sz w:val="28"/>
          <w:szCs w:val="28"/>
        </w:rPr>
      </w:pPr>
      <w:r w:rsidRPr="007B3F5E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7B3F5E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7B3F5E">
        <w:rPr>
          <w:rFonts w:ascii="Angsana New" w:hAnsi="Angsana New"/>
          <w:i/>
          <w:iCs/>
          <w:sz w:val="28"/>
          <w:szCs w:val="28"/>
          <w:cs/>
        </w:rPr>
        <w:t>บริษัท ยูนิเวนเจอร์ แคปปิตอล จำกัด</w:t>
      </w:r>
    </w:p>
    <w:p w14:paraId="4DEB9D21" w14:textId="77777777" w:rsidR="00EC2BAE" w:rsidRPr="007B3F5E" w:rsidRDefault="00EC2BAE" w:rsidP="00E859C8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p w14:paraId="62F7D307" w14:textId="0C80721B" w:rsidR="00EC2BAE" w:rsidRPr="007B3F5E" w:rsidRDefault="00EC2BAE" w:rsidP="00E859C8">
      <w:pPr>
        <w:ind w:left="549" w:right="-25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>ในระหว่างปี</w:t>
      </w:r>
      <w:r w:rsidR="00D80E39" w:rsidRPr="007B3F5E">
        <w:rPr>
          <w:rFonts w:asciiTheme="majorBidi" w:hAnsiTheme="majorBidi" w:hint="cs"/>
          <w:sz w:val="28"/>
          <w:szCs w:val="28"/>
          <w:cs/>
        </w:rPr>
        <w:t xml:space="preserve">สิ้นสุดวันที่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30</w:t>
      </w:r>
      <w:r w:rsidR="00D80E39" w:rsidRPr="007B3F5E">
        <w:rPr>
          <w:rFonts w:asciiTheme="majorBidi" w:hAnsiTheme="majorBidi"/>
          <w:sz w:val="28"/>
          <w:szCs w:val="28"/>
        </w:rPr>
        <w:t xml:space="preserve"> </w:t>
      </w:r>
      <w:r w:rsidR="00D80E39" w:rsidRPr="007B3F5E">
        <w:rPr>
          <w:rFonts w:asciiTheme="majorBidi" w:hAnsiTheme="majorBidi" w:hint="cs"/>
          <w:sz w:val="28"/>
          <w:szCs w:val="28"/>
          <w:cs/>
        </w:rPr>
        <w:t>กันยายน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 xml:space="preserve">กลุ่มบริษัทซื้อหุ้นใน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>เพิ่ม</w:t>
      </w:r>
      <w:r w:rsidRPr="007B3F5E">
        <w:rPr>
          <w:rFonts w:asciiTheme="majorBidi" w:hAnsiTheme="majorBidi" w:hint="cs"/>
          <w:sz w:val="28"/>
          <w:szCs w:val="28"/>
          <w:cs/>
        </w:rPr>
        <w:t>เติม</w:t>
      </w:r>
      <w:r w:rsidRPr="007B3F5E">
        <w:rPr>
          <w:rFonts w:asciiTheme="majorBidi" w:hAnsiTheme="majorBidi"/>
          <w:sz w:val="28"/>
          <w:szCs w:val="28"/>
          <w:cs/>
        </w:rPr>
        <w:t>จาก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ผู้ถือหุ้นเดิมของ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 w:hint="cs"/>
          <w:sz w:val="28"/>
          <w:szCs w:val="28"/>
          <w:cs/>
        </w:rPr>
        <w:t>ที่มิใช่บุคคลที่เกี่ย</w:t>
      </w:r>
      <w:r w:rsidR="00D80E39" w:rsidRPr="007B3F5E">
        <w:rPr>
          <w:rFonts w:asciiTheme="majorBidi" w:hAnsiTheme="majorBidi" w:hint="cs"/>
          <w:sz w:val="28"/>
          <w:szCs w:val="28"/>
          <w:cs/>
        </w:rPr>
        <w:t>ว</w:t>
      </w:r>
      <w:r w:rsidRPr="007B3F5E">
        <w:rPr>
          <w:rFonts w:asciiTheme="majorBidi" w:hAnsiTheme="majorBidi" w:hint="cs"/>
          <w:sz w:val="28"/>
          <w:szCs w:val="28"/>
          <w:cs/>
        </w:rPr>
        <w:t>โย</w:t>
      </w:r>
      <w:r w:rsidR="00D80E39" w:rsidRPr="007B3F5E">
        <w:rPr>
          <w:rFonts w:asciiTheme="majorBidi" w:hAnsiTheme="majorBidi" w:hint="cs"/>
          <w:sz w:val="28"/>
          <w:szCs w:val="28"/>
          <w:cs/>
        </w:rPr>
        <w:t xml:space="preserve">งกันจำนวน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72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36</w:t>
      </w:r>
      <w:r w:rsidR="00D80E39" w:rsidRPr="007B3F5E">
        <w:rPr>
          <w:rFonts w:asciiTheme="majorBidi" w:hAnsi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ล้านหุ้น</w:t>
      </w:r>
      <w:r w:rsidRPr="007B3F5E">
        <w:rPr>
          <w:rFonts w:asciiTheme="majorBidi" w:hAnsiTheme="majorBidi"/>
          <w:sz w:val="28"/>
          <w:szCs w:val="28"/>
          <w:cs/>
        </w:rPr>
        <w:t xml:space="preserve"> เป็นจำนวน</w:t>
      </w:r>
      <w:r w:rsidRPr="007B3F5E">
        <w:rPr>
          <w:rFonts w:asciiTheme="majorBidi" w:hAnsiTheme="majorBidi" w:hint="cs"/>
          <w:sz w:val="28"/>
          <w:szCs w:val="28"/>
          <w:cs/>
        </w:rPr>
        <w:t>เงิน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405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45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ล้านบาท มีผล</w:t>
      </w:r>
      <w:r w:rsidRPr="007B3F5E">
        <w:rPr>
          <w:rFonts w:asciiTheme="majorBidi" w:hAnsiTheme="majorBidi"/>
          <w:sz w:val="28"/>
          <w:szCs w:val="28"/>
          <w:cs/>
        </w:rPr>
        <w:t>ทำให้กลุ่มบริษัทมี</w:t>
      </w:r>
      <w:r w:rsidRPr="007B3F5E">
        <w:rPr>
          <w:rFonts w:asciiTheme="majorBidi" w:hAnsiTheme="majorBidi" w:hint="cs"/>
          <w:sz w:val="28"/>
          <w:szCs w:val="28"/>
          <w:cs/>
        </w:rPr>
        <w:t>สัดส่วนการถือหุ้น</w:t>
      </w:r>
      <w:r w:rsidRPr="007B3F5E">
        <w:rPr>
          <w:rFonts w:asciiTheme="majorBidi" w:hAnsiTheme="majorBidi"/>
          <w:sz w:val="28"/>
          <w:szCs w:val="28"/>
          <w:cs/>
        </w:rPr>
        <w:t xml:space="preserve">ใน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>เพิ่มขึ้น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จากร้อยละ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26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38</w:t>
      </w:r>
      <w:r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เนื่องจากการซื้อหุ้นเพิ่มเติมดังกล่าวและการเปลี่ยนแปลงกรรมการ ส่งผลให้กลุ่มบริษัทมีอำนาจควบคุมใน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และได้เปลี่ยนแปลงวิธีปฏิบัติทางบัญชีสำหรับเงินลงทุนใน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จากบริษัทร่วมเป็นบริษัทย่อยโดยมีผลตั้งแต่วันที่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26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(ดูหมายเหตุ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/>
          <w:sz w:val="28"/>
          <w:szCs w:val="28"/>
        </w:rPr>
        <w:t>(</w:t>
      </w:r>
      <w:r w:rsidRPr="007B3F5E">
        <w:rPr>
          <w:rFonts w:asciiTheme="majorBidi" w:hAnsi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/>
          <w:sz w:val="28"/>
          <w:szCs w:val="28"/>
        </w:rPr>
        <w:t>))</w:t>
      </w:r>
    </w:p>
    <w:p w14:paraId="7B27EA92" w14:textId="77777777" w:rsidR="004B2378" w:rsidRPr="007B3F5E" w:rsidRDefault="004B2378" w:rsidP="00E859C8">
      <w:pPr>
        <w:ind w:left="549" w:right="-25"/>
        <w:rPr>
          <w:rFonts w:ascii="Angsana New" w:hAnsi="Angsana New"/>
          <w:sz w:val="22"/>
          <w:szCs w:val="22"/>
        </w:rPr>
      </w:pPr>
    </w:p>
    <w:p w14:paraId="2F595FE4" w14:textId="6407BFCE" w:rsidR="004B2378" w:rsidRPr="007B3F5E" w:rsidRDefault="004B2378" w:rsidP="004B2378">
      <w:pPr>
        <w:spacing w:line="240" w:lineRule="auto"/>
        <w:ind w:left="540" w:right="-29"/>
        <w:rPr>
          <w:rFonts w:asciiTheme="majorBidi" w:hAnsiTheme="majorBidi" w:cstheme="majorBidi"/>
          <w:i/>
          <w:iCs/>
          <w:sz w:val="28"/>
          <w:szCs w:val="28"/>
        </w:rPr>
      </w:pPr>
      <w:bookmarkStart w:id="18" w:name="_Hlk151538609"/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bookmarkEnd w:id="18"/>
    <w:p w14:paraId="58679DCA" w14:textId="77777777" w:rsidR="00EC2BAE" w:rsidRPr="007B3F5E" w:rsidRDefault="00EC2BAE" w:rsidP="00E859C8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p w14:paraId="07A04CD9" w14:textId="7540B7B6" w:rsidR="00E117B1" w:rsidRPr="007B3F5E" w:rsidRDefault="00E117B1" w:rsidP="00E859C8">
      <w:pPr>
        <w:tabs>
          <w:tab w:val="left" w:pos="450"/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ในระหว่างปีสิ้นสุดวันที่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บริษัทย่อยแห่งหนึ่งได้รับหุ้นปันผลจากบริษัท สโตนเฮ้นจ์ อินเตอร์ จำกัด (มหาชน) จำนวน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87</w:t>
      </w:r>
      <w:r w:rsidRPr="007B3F5E">
        <w:rPr>
          <w:rFonts w:asciiTheme="majorBidi" w:hAnsiTheme="majorBidi" w:cstheme="majorBidi"/>
          <w:b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50</w:t>
      </w:r>
      <w:r w:rsidRPr="007B3F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ล้านหุ้น ทำให้มีจำนวนหุ้นที่ถือรวมทั้งสิ้น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157</w:t>
      </w:r>
      <w:r w:rsidRPr="007B3F5E">
        <w:rPr>
          <w:rFonts w:asciiTheme="majorBidi" w:hAnsiTheme="majorBidi" w:cstheme="majorBidi"/>
          <w:b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50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 ล้านหุ้น สัดส่วนการลงทุนในบริษัทดังกล่าวไม่มีการเปลี่ยนแปลง</w:t>
      </w:r>
    </w:p>
    <w:p w14:paraId="188D8126" w14:textId="77777777" w:rsidR="00E117B1" w:rsidRPr="007B3F5E" w:rsidRDefault="00E117B1" w:rsidP="00E859C8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  <w:cs/>
        </w:rPr>
      </w:pPr>
    </w:p>
    <w:p w14:paraId="1A1D3DF4" w14:textId="35EC82B2" w:rsidR="00EC2BAE" w:rsidRPr="007B3F5E" w:rsidRDefault="00EC2BAE" w:rsidP="00E859C8">
      <w:pPr>
        <w:ind w:left="549" w:right="-25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</w:t>
      </w:r>
      <w:r w:rsidR="00F47D79" w:rsidRPr="007B3F5E">
        <w:rPr>
          <w:rFonts w:ascii="Angsana New" w:hAnsi="Angsana New" w:hint="cs"/>
          <w:sz w:val="28"/>
          <w:szCs w:val="28"/>
          <w:cs/>
        </w:rPr>
        <w:t>ึ่</w:t>
      </w:r>
      <w:r w:rsidRPr="007B3F5E">
        <w:rPr>
          <w:rFonts w:ascii="Angsana New" w:hAnsi="Angsana New" w:hint="cs"/>
          <w:sz w:val="28"/>
          <w:szCs w:val="28"/>
          <w:cs/>
        </w:rPr>
        <w:t>ง</w:t>
      </w:r>
      <w:r w:rsidRPr="007B3F5E">
        <w:rPr>
          <w:rFonts w:ascii="Angsana New" w:hAnsi="Angsana New"/>
          <w:sz w:val="28"/>
          <w:szCs w:val="28"/>
          <w:cs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7B3F5E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30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="00E117B1" w:rsidRPr="007B3F5E">
        <w:rPr>
          <w:rFonts w:ascii="Angsana New" w:hAnsi="Angsana New" w:hint="cs"/>
          <w:sz w:val="28"/>
          <w:szCs w:val="28"/>
          <w:cs/>
        </w:rPr>
        <w:t>กันยายน</w:t>
      </w:r>
      <w:r w:rsidRPr="007B3F5E">
        <w:rPr>
          <w:rFonts w:ascii="Angsana New" w:hAnsi="Angsana New" w:hint="cs"/>
          <w:sz w:val="28"/>
          <w:szCs w:val="28"/>
          <w:cs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31</w:t>
      </w:r>
      <w:r w:rsidRPr="007B3F5E">
        <w:rPr>
          <w:rFonts w:ascii="Angsana New" w:hAnsi="Angsana New"/>
          <w:sz w:val="28"/>
          <w:szCs w:val="28"/>
        </w:rPr>
        <w:t>.</w:t>
      </w:r>
      <w:r w:rsidR="00B17D5A" w:rsidRPr="007B3F5E">
        <w:rPr>
          <w:rFonts w:ascii="Angsana New" w:hAnsi="Angsana New"/>
          <w:sz w:val="28"/>
          <w:szCs w:val="28"/>
          <w:lang w:val="en-GB"/>
        </w:rPr>
        <w:t>50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>ล้านบาท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i/>
          <w:iCs/>
          <w:sz w:val="28"/>
          <w:szCs w:val="28"/>
          <w:cs/>
        </w:rPr>
        <w:t>(</w:t>
      </w:r>
      <w:r w:rsidR="00B17D5A" w:rsidRPr="007B3F5E">
        <w:rPr>
          <w:rFonts w:ascii="Angsana New" w:hAnsi="Angsana New"/>
          <w:i/>
          <w:iCs/>
          <w:sz w:val="28"/>
          <w:szCs w:val="28"/>
          <w:lang w:val="en-GB"/>
        </w:rPr>
        <w:t>2565</w:t>
      </w:r>
      <w:r w:rsidRPr="007B3F5E">
        <w:rPr>
          <w:rFonts w:ascii="Angsana New" w:hAnsi="Angsana New"/>
          <w:i/>
          <w:iCs/>
          <w:sz w:val="28"/>
          <w:szCs w:val="28"/>
        </w:rPr>
        <w:t xml:space="preserve">: </w:t>
      </w:r>
      <w:r w:rsidR="00B17D5A" w:rsidRPr="007B3F5E">
        <w:rPr>
          <w:rFonts w:ascii="Angsana New" w:hAnsi="Angsana New"/>
          <w:i/>
          <w:iCs/>
          <w:sz w:val="28"/>
          <w:szCs w:val="28"/>
          <w:lang w:val="en-GB"/>
        </w:rPr>
        <w:t>31</w:t>
      </w:r>
      <w:r w:rsidRPr="007B3F5E">
        <w:rPr>
          <w:rFonts w:ascii="Angsana New" w:hAnsi="Angsana New"/>
          <w:i/>
          <w:iCs/>
          <w:sz w:val="28"/>
          <w:szCs w:val="28"/>
        </w:rPr>
        <w:t>.</w:t>
      </w:r>
      <w:r w:rsidR="00B17D5A" w:rsidRPr="007B3F5E">
        <w:rPr>
          <w:rFonts w:ascii="Angsana New" w:hAnsi="Angsana New"/>
          <w:i/>
          <w:iCs/>
          <w:sz w:val="28"/>
          <w:szCs w:val="28"/>
          <w:lang w:val="en-GB"/>
        </w:rPr>
        <w:t>50</w:t>
      </w:r>
      <w:r w:rsidRPr="007B3F5E">
        <w:rPr>
          <w:rFonts w:ascii="Angsana New" w:hAnsi="Angsana New"/>
          <w:i/>
          <w:iCs/>
          <w:sz w:val="28"/>
          <w:szCs w:val="28"/>
        </w:rPr>
        <w:t xml:space="preserve"> </w:t>
      </w:r>
      <w:r w:rsidRPr="007B3F5E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2F996798" w14:textId="77777777" w:rsidR="00EC2BAE" w:rsidRPr="007B3F5E" w:rsidRDefault="00EC2BAE" w:rsidP="00E859C8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6DBCEC56" w14:textId="5DF47EC1" w:rsidR="00220AC5" w:rsidRPr="007B3F5E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การพิจารณาการด้อยค่า </w:t>
      </w:r>
    </w:p>
    <w:p w14:paraId="03C391F6" w14:textId="77777777" w:rsidR="00220AC5" w:rsidRPr="007B3F5E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00C34172" w14:textId="5F2D79FC" w:rsidR="00220AC5" w:rsidRPr="007B3F5E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การพิจารณาการด้อยค่าเงินลงทุนในบริษัทร่วม (ดูหมายเหตุข้อ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13</w:t>
      </w:r>
      <w:r w:rsidRPr="007B3F5E">
        <w:rPr>
          <w:rFonts w:asciiTheme="majorBidi" w:hAnsiTheme="majorBidi" w:cstheme="majorBidi"/>
          <w:sz w:val="28"/>
          <w:szCs w:val="28"/>
          <w:cs/>
        </w:rPr>
        <w:t>)</w:t>
      </w:r>
    </w:p>
    <w:p w14:paraId="0B42900E" w14:textId="462826D2" w:rsidR="00C30E3D" w:rsidRPr="007B3F5E" w:rsidRDefault="00C30E3D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0D662D05" w14:textId="23D9CD6B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75AA48FA" w14:textId="20BE871F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4852841B" w14:textId="20A2E377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23FD1609" w14:textId="3F432DE3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0F443668" w14:textId="46E7FE8F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4D1D986D" w14:textId="036D7DB2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1A7BBEF4" w14:textId="18594D57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34F8CD03" w14:textId="77777777" w:rsidR="006041C0" w:rsidRPr="007B3F5E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19A54605" w14:textId="799AD519" w:rsidR="00AA62C4" w:rsidRPr="007B3F5E" w:rsidRDefault="008A0FC0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</w:p>
    <w:p w14:paraId="747BE1F7" w14:textId="77777777" w:rsidR="008A0FC0" w:rsidRPr="007B3F5E" w:rsidRDefault="008A0FC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F98AAC1" w14:textId="0FF873FC" w:rsidR="00C17778" w:rsidRPr="007B3F5E" w:rsidRDefault="00AA62C4" w:rsidP="00E859C8">
      <w:pPr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p w14:paraId="49864092" w14:textId="77777777" w:rsidR="00C30E3D" w:rsidRPr="007B3F5E" w:rsidRDefault="00C30E3D" w:rsidP="00E859C8">
      <w:pPr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Light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384"/>
      </w:tblGrid>
      <w:tr w:rsidR="000C3314" w:rsidRPr="007B3F5E" w14:paraId="371324C6" w14:textId="77777777" w:rsidTr="004B31A1">
        <w:trPr>
          <w:trHeight w:val="20"/>
          <w:tblHeader/>
        </w:trPr>
        <w:tc>
          <w:tcPr>
            <w:tcW w:w="6300" w:type="dxa"/>
          </w:tcPr>
          <w:p w14:paraId="371DEBC3" w14:textId="139D2DF3" w:rsidR="000C3314" w:rsidRPr="007B3F5E" w:rsidRDefault="00C17778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970" w:type="dxa"/>
            <w:gridSpan w:val="3"/>
          </w:tcPr>
          <w:p w14:paraId="11EA6625" w14:textId="443A41D1" w:rsidR="000C3314" w:rsidRPr="007B3F5E" w:rsidRDefault="000C3314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สโตนเฮ้นจ์ อินเตอร์ จำกัด (มหาชน)</w:t>
            </w:r>
          </w:p>
        </w:tc>
      </w:tr>
      <w:tr w:rsidR="000C3314" w:rsidRPr="007B3F5E" w14:paraId="540DA50B" w14:textId="77777777" w:rsidTr="004B31A1">
        <w:trPr>
          <w:trHeight w:val="20"/>
          <w:tblHeader/>
        </w:trPr>
        <w:tc>
          <w:tcPr>
            <w:tcW w:w="6300" w:type="dxa"/>
          </w:tcPr>
          <w:p w14:paraId="747690ED" w14:textId="77777777" w:rsidR="000C3314" w:rsidRPr="007B3F5E" w:rsidRDefault="000C3314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3A2BB81" w14:textId="32F898B3" w:rsidR="000C3314" w:rsidRPr="007B3F5E" w:rsidRDefault="00B17D5A" w:rsidP="00E859C8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14FFEA74" w14:textId="77777777" w:rsidR="000C3314" w:rsidRPr="007B3F5E" w:rsidRDefault="000C3314" w:rsidP="00E859C8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38D22C86" w14:textId="52A65D63" w:rsidR="000C3314" w:rsidRPr="007B3F5E" w:rsidRDefault="00B17D5A" w:rsidP="00E859C8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0C3314" w:rsidRPr="007B3F5E" w14:paraId="37E1434C" w14:textId="77777777" w:rsidTr="004B31A1">
        <w:trPr>
          <w:trHeight w:val="20"/>
          <w:tblHeader/>
        </w:trPr>
        <w:tc>
          <w:tcPr>
            <w:tcW w:w="6300" w:type="dxa"/>
          </w:tcPr>
          <w:p w14:paraId="60DD61CD" w14:textId="77777777" w:rsidR="000C3314" w:rsidRPr="007B3F5E" w:rsidRDefault="000C3314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04407550" w14:textId="1DAA0963" w:rsidR="000C3314" w:rsidRPr="007B3F5E" w:rsidRDefault="000C3314" w:rsidP="00E859C8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10924" w:rsidRPr="007B3F5E" w14:paraId="3A3C9C05" w14:textId="77777777" w:rsidTr="003353DE">
        <w:trPr>
          <w:trHeight w:val="20"/>
        </w:trPr>
        <w:tc>
          <w:tcPr>
            <w:tcW w:w="6300" w:type="dxa"/>
          </w:tcPr>
          <w:p w14:paraId="6FF5C85E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</w:tcPr>
          <w:p w14:paraId="4314B582" w14:textId="2BE67837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653</w:t>
            </w:r>
            <w:r w:rsidR="0065770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  <w:tc>
          <w:tcPr>
            <w:tcW w:w="236" w:type="dxa"/>
          </w:tcPr>
          <w:p w14:paraId="0C8423B5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45A844F" w14:textId="3F1515F0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C10924" w:rsidRPr="007B3F5E" w14:paraId="71E0344A" w14:textId="77777777" w:rsidTr="003353DE">
        <w:trPr>
          <w:trHeight w:val="20"/>
        </w:trPr>
        <w:tc>
          <w:tcPr>
            <w:tcW w:w="6300" w:type="dxa"/>
          </w:tcPr>
          <w:p w14:paraId="423A2BCE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</w:tcPr>
          <w:p w14:paraId="4CAF5C52" w14:textId="1C6873D1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  <w:r w:rsidR="001707F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236" w:type="dxa"/>
          </w:tcPr>
          <w:p w14:paraId="7E75917F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F5BC1EC" w14:textId="131C34DD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</w:p>
        </w:tc>
      </w:tr>
      <w:tr w:rsidR="00C10924" w:rsidRPr="007B3F5E" w14:paraId="5AE230F7" w14:textId="77777777" w:rsidTr="003353DE">
        <w:trPr>
          <w:trHeight w:val="20"/>
        </w:trPr>
        <w:tc>
          <w:tcPr>
            <w:tcW w:w="6300" w:type="dxa"/>
          </w:tcPr>
          <w:p w14:paraId="262DF1D9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A3C921" w14:textId="7A718FA8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5770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236" w:type="dxa"/>
          </w:tcPr>
          <w:p w14:paraId="6567D2C6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B0DE353" w14:textId="3E5373F7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C10924" w:rsidRPr="007B3F5E" w14:paraId="76E9D07C" w14:textId="77777777" w:rsidTr="003353DE">
        <w:trPr>
          <w:trHeight w:val="20"/>
        </w:trPr>
        <w:tc>
          <w:tcPr>
            <w:tcW w:w="6300" w:type="dxa"/>
          </w:tcPr>
          <w:p w14:paraId="327D4ACC" w14:textId="5D204E3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B5080" w14:textId="3A7D5218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1707F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  <w:tc>
          <w:tcPr>
            <w:tcW w:w="236" w:type="dxa"/>
          </w:tcPr>
          <w:p w14:paraId="463BF08D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837F4" w14:textId="4BF15FE5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</w:tr>
      <w:tr w:rsidR="00C10924" w:rsidRPr="007B3F5E" w14:paraId="17A52040" w14:textId="77777777" w:rsidTr="003353DE">
        <w:trPr>
          <w:trHeight w:val="20"/>
        </w:trPr>
        <w:tc>
          <w:tcPr>
            <w:tcW w:w="6300" w:type="dxa"/>
            <w:vAlign w:val="bottom"/>
          </w:tcPr>
          <w:p w14:paraId="02F01179" w14:textId="4E90375B" w:rsidR="00C10924" w:rsidRPr="007B3F5E" w:rsidRDefault="00C10924" w:rsidP="00E859C8">
            <w:pPr>
              <w:spacing w:line="240" w:lineRule="auto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AFC23" w14:textId="32F1BCE8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8086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36" w:type="dxa"/>
            <w:vAlign w:val="bottom"/>
          </w:tcPr>
          <w:p w14:paraId="4207B8DD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BC137" w14:textId="48DA93E4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C10924" w:rsidRPr="007B3F5E" w14:paraId="6A6846F8" w14:textId="77777777" w:rsidTr="003353DE">
        <w:trPr>
          <w:trHeight w:val="20"/>
        </w:trPr>
        <w:tc>
          <w:tcPr>
            <w:tcW w:w="6300" w:type="dxa"/>
            <w:vAlign w:val="bottom"/>
          </w:tcPr>
          <w:p w14:paraId="34D2FCA2" w14:textId="6E2C2F46" w:rsidR="00C10924" w:rsidRPr="007B3F5E" w:rsidRDefault="00C10924" w:rsidP="00E859C8">
            <w:pPr>
              <w:spacing w:line="240" w:lineRule="auto"/>
              <w:ind w:left="144" w:hanging="14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การปรับปรุงนโยบายการบัญชีและอื่น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B456" w14:textId="7DC0F09B" w:rsidR="00C10924" w:rsidRPr="007B3F5E" w:rsidRDefault="00C8086E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D3D06C8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01B1" w14:textId="13E8887B" w:rsidR="00C10924" w:rsidRPr="007B3F5E" w:rsidRDefault="00C10924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0924" w:rsidRPr="007B3F5E" w14:paraId="3437B216" w14:textId="77777777" w:rsidTr="003353DE">
        <w:trPr>
          <w:trHeight w:val="20"/>
        </w:trPr>
        <w:tc>
          <w:tcPr>
            <w:tcW w:w="6300" w:type="dxa"/>
          </w:tcPr>
          <w:p w14:paraId="3D779753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51D5A" w14:textId="74CCCB85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9F118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6973C322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1ED75" w14:textId="4256C03B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C10924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  <w:tr w:rsidR="00C10924" w:rsidRPr="007B3F5E" w14:paraId="49F0D063" w14:textId="77777777" w:rsidTr="004B31A1">
        <w:trPr>
          <w:trHeight w:val="20"/>
        </w:trPr>
        <w:tc>
          <w:tcPr>
            <w:tcW w:w="6300" w:type="dxa"/>
          </w:tcPr>
          <w:p w14:paraId="57B7C8C9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9EBC35" w14:textId="77777777" w:rsidR="00C10924" w:rsidRPr="007B3F5E" w:rsidRDefault="00C10924" w:rsidP="00E859C8">
            <w:pPr>
              <w:tabs>
                <w:tab w:val="decimal" w:pos="432"/>
              </w:tabs>
              <w:spacing w:line="240" w:lineRule="auto"/>
              <w:ind w:right="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A71A64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9AC3FB3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2"/>
                <w:tab w:val="left" w:pos="9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10924" w:rsidRPr="007B3F5E" w14:paraId="277035A1" w14:textId="77777777" w:rsidTr="004B31A1">
        <w:trPr>
          <w:trHeight w:val="20"/>
        </w:trPr>
        <w:tc>
          <w:tcPr>
            <w:tcW w:w="6300" w:type="dxa"/>
          </w:tcPr>
          <w:p w14:paraId="367732FE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15EC09A0" w14:textId="5077F684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3A0051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2AD7F4" w14:textId="5AD093E9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559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</w:tr>
      <w:tr w:rsidR="00C10924" w:rsidRPr="007B3F5E" w14:paraId="76458C73" w14:textId="77777777" w:rsidTr="004B31A1">
        <w:trPr>
          <w:trHeight w:val="20"/>
        </w:trPr>
        <w:tc>
          <w:tcPr>
            <w:tcW w:w="6300" w:type="dxa"/>
          </w:tcPr>
          <w:p w14:paraId="16C616D7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866F62B" w14:textId="25390052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FEB513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675717F" w14:textId="2E1CD2E5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</w:tr>
      <w:tr w:rsidR="00C10924" w:rsidRPr="007B3F5E" w14:paraId="6BE64D8D" w14:textId="77777777" w:rsidTr="004B31A1">
        <w:trPr>
          <w:trHeight w:val="20"/>
        </w:trPr>
        <w:tc>
          <w:tcPr>
            <w:tcW w:w="6300" w:type="dxa"/>
          </w:tcPr>
          <w:p w14:paraId="652A04F2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180CAAC8" w14:textId="16CDFF84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07F97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2BA1E3" w14:textId="0A8E3DB4" w:rsidR="00C10924" w:rsidRPr="007B3F5E" w:rsidRDefault="00C10924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0924" w:rsidRPr="007B3F5E" w14:paraId="62F964BF" w14:textId="77777777" w:rsidTr="004B31A1">
        <w:trPr>
          <w:trHeight w:val="20"/>
        </w:trPr>
        <w:tc>
          <w:tcPr>
            <w:tcW w:w="6300" w:type="dxa"/>
          </w:tcPr>
          <w:p w14:paraId="7D3A1746" w14:textId="7777777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9BDEC7" w14:textId="77D0277E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BE45FE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49008F9" w14:textId="2E452B0A" w:rsidR="00C10924" w:rsidRPr="007B3F5E" w:rsidRDefault="00C10924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0924" w:rsidRPr="007B3F5E" w14:paraId="76F518D4" w14:textId="77777777" w:rsidTr="004B31A1">
        <w:trPr>
          <w:trHeight w:val="20"/>
        </w:trPr>
        <w:tc>
          <w:tcPr>
            <w:tcW w:w="6300" w:type="dxa"/>
          </w:tcPr>
          <w:p w14:paraId="149AD206" w14:textId="13AF8E13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77F378" w14:textId="078803FD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C3FA6B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F6A9AB5" w14:textId="62BA7B00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C10924" w:rsidRPr="007B3F5E" w14:paraId="0BBB7BD2" w14:textId="77777777" w:rsidTr="004B31A1">
        <w:trPr>
          <w:trHeight w:val="20"/>
        </w:trPr>
        <w:tc>
          <w:tcPr>
            <w:tcW w:w="6300" w:type="dxa"/>
          </w:tcPr>
          <w:p w14:paraId="33C68250" w14:textId="715F48EC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82164B" w14:textId="080DB417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9E3647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E952560" w14:textId="08FB1E41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C10924" w:rsidRPr="007B3F5E" w14:paraId="555DBBFB" w14:textId="77777777" w:rsidTr="004B31A1">
        <w:trPr>
          <w:trHeight w:val="20"/>
        </w:trPr>
        <w:tc>
          <w:tcPr>
            <w:tcW w:w="6300" w:type="dxa"/>
            <w:vAlign w:val="bottom"/>
          </w:tcPr>
          <w:p w14:paraId="0C2BE452" w14:textId="301E8997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การปรับปรุงนโยบายการบัญชีและอื่น ๆ</w:t>
            </w:r>
          </w:p>
        </w:tc>
        <w:tc>
          <w:tcPr>
            <w:tcW w:w="1350" w:type="dxa"/>
          </w:tcPr>
          <w:p w14:paraId="0AE2C68E" w14:textId="10C28C28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E7E1DF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D0E8E7" w14:textId="4E7DE3CF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C10924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C10924" w:rsidRPr="007B3F5E" w14:paraId="4D160960" w14:textId="77777777" w:rsidTr="004B31A1">
        <w:trPr>
          <w:trHeight w:val="20"/>
        </w:trPr>
        <w:tc>
          <w:tcPr>
            <w:tcW w:w="6300" w:type="dxa"/>
          </w:tcPr>
          <w:p w14:paraId="3682B582" w14:textId="0BCB3172" w:rsidR="00C10924" w:rsidRPr="007B3F5E" w:rsidRDefault="00C10924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79FD0A" w14:textId="12879E0B" w:rsidR="00C10924" w:rsidRPr="007B3F5E" w:rsidRDefault="00E117B1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ED470C" w14:textId="77777777" w:rsidR="00C10924" w:rsidRPr="007B3F5E" w:rsidRDefault="00C10924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ACB45BD" w14:textId="6DBFB5B2" w:rsidR="00C10924" w:rsidRPr="007B3F5E" w:rsidRDefault="00B17D5A" w:rsidP="00E859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  <w:r w:rsidR="00C10924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</w:tr>
    </w:tbl>
    <w:p w14:paraId="61727CD8" w14:textId="77777777" w:rsidR="00705B81" w:rsidRPr="007B3F5E" w:rsidRDefault="00705B81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3D289DAA" w14:textId="0D348EC6" w:rsidR="00575E5B" w:rsidRPr="007B3F5E" w:rsidRDefault="00575E5B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5A355EFF" w14:textId="77777777" w:rsidR="00575E5B" w:rsidRPr="007B3F5E" w:rsidRDefault="00575E5B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C8A3580" w14:textId="2EE885CB" w:rsidR="00575E5B" w:rsidRPr="007B3F5E" w:rsidRDefault="00575E5B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 กลุ่มบริษัทพิจารณาว่าบริษัทมีอิทธิพลอย่างมีนัยสำคัญในบริษัทร่วมดังกล่าว จากการที่กลุ่มบริษั</w:t>
      </w:r>
      <w:r w:rsidR="000E3352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ทมีตัวแทนเป็นสมาชิกในคณะกรรมการบริหาร</w:t>
      </w: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ของบริษัทร่วมนั้น </w:t>
      </w:r>
    </w:p>
    <w:p w14:paraId="2854CE5F" w14:textId="77777777" w:rsidR="00B47281" w:rsidRPr="007B3F5E" w:rsidRDefault="00B47281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0"/>
          <w:lang w:bidi="th-TH"/>
        </w:rPr>
      </w:pPr>
    </w:p>
    <w:p w14:paraId="38F4C66D" w14:textId="77777777" w:rsidR="00B37674" w:rsidRPr="007B3F5E" w:rsidRDefault="00B37674" w:rsidP="00E859C8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  <w:sectPr w:rsidR="00B37674" w:rsidRPr="007B3F5E" w:rsidSect="00584F28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FA8D7CD" w14:textId="6C52411F" w:rsidR="00F54D18" w:rsidRPr="007B3F5E" w:rsidRDefault="00F54D18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</w:p>
    <w:p w14:paraId="2A9944DE" w14:textId="77777777" w:rsidR="00CC01D8" w:rsidRPr="007B3F5E" w:rsidRDefault="00CC01D8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16D09E2" w14:textId="08658ED5" w:rsidR="00951940" w:rsidRPr="007B3F5E" w:rsidRDefault="00895102" w:rsidP="00E859C8">
      <w:pPr>
        <w:pStyle w:val="block"/>
        <w:spacing w:after="0" w:line="240" w:lineRule="auto"/>
        <w:ind w:left="0" w:right="-45" w:firstLine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B17D5A" w:rsidRPr="007B3F5E">
        <w:rPr>
          <w:rFonts w:asciiTheme="majorBidi" w:hAnsiTheme="majorBidi" w:cstheme="majorBidi"/>
          <w:sz w:val="28"/>
          <w:szCs w:val="28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</w:rPr>
        <w:t>2566</w:t>
      </w:r>
      <w:r w:rsidR="00123F5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</w:rPr>
        <w:t>2565</w:t>
      </w:r>
      <w:r w:rsidR="005A0007" w:rsidRPr="007B3F5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8F137D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bidi="th-TH"/>
        </w:rPr>
        <w:t>30</w:t>
      </w:r>
      <w:r w:rsidR="008F137D" w:rsidRPr="007B3F5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F137D"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</w:rPr>
        <w:t>2566</w:t>
      </w:r>
      <w:r w:rsidR="00123F5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7B3F5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</w:rPr>
        <w:t>2565</w:t>
      </w:r>
      <w:r w:rsidR="005A0007" w:rsidRPr="007B3F5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-79" w:tblpY="359"/>
        <w:tblW w:w="15484" w:type="dxa"/>
        <w:tblLayout w:type="fixed"/>
        <w:tblLook w:val="01E0" w:firstRow="1" w:lastRow="1" w:firstColumn="1" w:lastColumn="1" w:noHBand="0" w:noVBand="0"/>
      </w:tblPr>
      <w:tblGrid>
        <w:gridCol w:w="2248"/>
        <w:gridCol w:w="2072"/>
        <w:gridCol w:w="810"/>
        <w:gridCol w:w="720"/>
        <w:gridCol w:w="720"/>
        <w:gridCol w:w="720"/>
        <w:gridCol w:w="720"/>
        <w:gridCol w:w="720"/>
        <w:gridCol w:w="236"/>
        <w:gridCol w:w="720"/>
        <w:gridCol w:w="236"/>
        <w:gridCol w:w="698"/>
        <w:gridCol w:w="270"/>
        <w:gridCol w:w="720"/>
        <w:gridCol w:w="236"/>
        <w:gridCol w:w="758"/>
        <w:gridCol w:w="236"/>
        <w:gridCol w:w="723"/>
        <w:gridCol w:w="236"/>
        <w:gridCol w:w="695"/>
        <w:gridCol w:w="270"/>
        <w:gridCol w:w="720"/>
      </w:tblGrid>
      <w:tr w:rsidR="00402B5D" w:rsidRPr="007B3F5E" w14:paraId="12DC3F1D" w14:textId="77777777" w:rsidTr="00374796">
        <w:trPr>
          <w:tblHeader/>
        </w:trPr>
        <w:tc>
          <w:tcPr>
            <w:tcW w:w="2248" w:type="dxa"/>
          </w:tcPr>
          <w:p w14:paraId="5C026459" w14:textId="77777777" w:rsidR="00402B5D" w:rsidRPr="007B3F5E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62D089DD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E141F62" w14:textId="77777777" w:rsidR="00402B5D" w:rsidRPr="007B3F5E" w:rsidRDefault="00402B5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4" w:type="dxa"/>
            <w:gridSpan w:val="19"/>
          </w:tcPr>
          <w:p w14:paraId="7545D3D3" w14:textId="0C5899E2" w:rsidR="00402B5D" w:rsidRPr="007B3F5E" w:rsidRDefault="00402B5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B5D" w:rsidRPr="007B3F5E" w14:paraId="4038AB72" w14:textId="77777777" w:rsidTr="00374796">
        <w:trPr>
          <w:tblHeader/>
        </w:trPr>
        <w:tc>
          <w:tcPr>
            <w:tcW w:w="2248" w:type="dxa"/>
          </w:tcPr>
          <w:p w14:paraId="266DFFF2" w14:textId="77777777" w:rsidR="00402B5D" w:rsidRPr="007B3F5E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6500BA88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00E884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3A5D3F38" w14:textId="77777777" w:rsidR="00402B5D" w:rsidRPr="007B3F5E" w:rsidRDefault="00402B5D" w:rsidP="00374796">
            <w:pPr>
              <w:pStyle w:val="block"/>
              <w:spacing w:after="0" w:line="240" w:lineRule="auto"/>
              <w:ind w:left="-111" w:right="-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ประเทศที่</w:t>
            </w:r>
          </w:p>
          <w:p w14:paraId="46266593" w14:textId="7731FF1B" w:rsidR="00402B5D" w:rsidRPr="007B3F5E" w:rsidRDefault="00402B5D" w:rsidP="00374796">
            <w:pPr>
              <w:pStyle w:val="block"/>
              <w:spacing w:after="0" w:line="240" w:lineRule="auto"/>
              <w:ind w:left="-111" w:right="-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40" w:type="dxa"/>
            <w:gridSpan w:val="2"/>
          </w:tcPr>
          <w:p w14:paraId="05E50C7D" w14:textId="2504D9DB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40" w:type="dxa"/>
            <w:gridSpan w:val="2"/>
          </w:tcPr>
          <w:p w14:paraId="3F1CC68A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F97FA3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77A27271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E0D5E46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51E67BC5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8" w:type="dxa"/>
            <w:gridSpan w:val="3"/>
          </w:tcPr>
          <w:p w14:paraId="12271454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43933E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B7451E5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7" w:type="dxa"/>
            <w:gridSpan w:val="3"/>
          </w:tcPr>
          <w:p w14:paraId="787683A6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A56E23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667F3836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3B1EE6F1" w14:textId="77777777" w:rsidR="00402B5D" w:rsidRPr="007B3F5E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399C676E" w14:textId="2B8E8FBB" w:rsidR="00402B5D" w:rsidRPr="007B3F5E" w:rsidDel="00685444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402B5D" w:rsidRPr="007B3F5E" w14:paraId="38F958C2" w14:textId="77777777" w:rsidTr="00374796">
        <w:trPr>
          <w:tblHeader/>
        </w:trPr>
        <w:tc>
          <w:tcPr>
            <w:tcW w:w="2248" w:type="dxa"/>
          </w:tcPr>
          <w:p w14:paraId="59160F00" w14:textId="77777777" w:rsidR="00402B5D" w:rsidRPr="007B3F5E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3E4A63FE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7C961A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6EADDD1" w14:textId="63B35BE0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0" w:type="dxa"/>
          </w:tcPr>
          <w:p w14:paraId="3B4C6CE6" w14:textId="7978B7BF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20" w:type="dxa"/>
          </w:tcPr>
          <w:p w14:paraId="7DFA8273" w14:textId="483335E8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0" w:type="dxa"/>
          </w:tcPr>
          <w:p w14:paraId="0E6B8040" w14:textId="152D6530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20" w:type="dxa"/>
          </w:tcPr>
          <w:p w14:paraId="4D23BE23" w14:textId="723DDC0B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6F4228F7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2A8D48" w14:textId="1D228A9F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</w:tcPr>
          <w:p w14:paraId="737ADF3E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BD3306E" w14:textId="3319B113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70" w:type="dxa"/>
          </w:tcPr>
          <w:p w14:paraId="7FF5BCCE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592AAB" w14:textId="68A67EC4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</w:tcPr>
          <w:p w14:paraId="24C6911A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0B96803" w14:textId="317C60A9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13D82591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625E37F" w14:textId="6D9A25F4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</w:tcPr>
          <w:p w14:paraId="56956556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C5D8B27" w14:textId="3A0C18C6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70" w:type="dxa"/>
          </w:tcPr>
          <w:p w14:paraId="6BB03B1F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D8F9F0" w14:textId="32EA9C3B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</w:tr>
      <w:tr w:rsidR="00402B5D" w:rsidRPr="007B3F5E" w14:paraId="3F2E442C" w14:textId="77777777" w:rsidTr="00374796">
        <w:trPr>
          <w:tblHeader/>
        </w:trPr>
        <w:tc>
          <w:tcPr>
            <w:tcW w:w="2248" w:type="dxa"/>
          </w:tcPr>
          <w:p w14:paraId="50CEEBE2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2D3C1C0A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E3EFDDE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60C646D" w14:textId="48974500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14" w:type="dxa"/>
            <w:gridSpan w:val="17"/>
          </w:tcPr>
          <w:p w14:paraId="54759DA9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402B5D" w:rsidRPr="007B3F5E" w14:paraId="2F6D9CF8" w14:textId="77777777" w:rsidTr="00374796">
        <w:tc>
          <w:tcPr>
            <w:tcW w:w="2248" w:type="dxa"/>
          </w:tcPr>
          <w:p w14:paraId="6CFA1569" w14:textId="77777777" w:rsidR="00402B5D" w:rsidRPr="007B3F5E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2" w:type="dxa"/>
          </w:tcPr>
          <w:p w14:paraId="51145DA5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BE1BAEA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597090" w14:textId="019E2AEF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401430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C53410A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F30109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7B9F66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B976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3DC08D" w14:textId="77777777" w:rsidR="00402B5D" w:rsidRPr="007B3F5E" w:rsidRDefault="00402B5D" w:rsidP="00E859C8">
            <w:pPr>
              <w:tabs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10D584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ADBD8D5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A3FD8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D10117D" w14:textId="77777777" w:rsidR="00402B5D" w:rsidRPr="007B3F5E" w:rsidRDefault="00402B5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BE851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88C214C" w14:textId="77777777" w:rsidR="00402B5D" w:rsidRPr="007B3F5E" w:rsidRDefault="00402B5D" w:rsidP="00E859C8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E65174" w14:textId="77777777" w:rsidR="00402B5D" w:rsidRPr="007B3F5E" w:rsidRDefault="00402B5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8CF97BF" w14:textId="77777777" w:rsidR="00402B5D" w:rsidRPr="007B3F5E" w:rsidRDefault="00402B5D" w:rsidP="00E859C8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D549A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7A36619" w14:textId="77777777" w:rsidR="00402B5D" w:rsidRPr="007B3F5E" w:rsidRDefault="00402B5D" w:rsidP="00E859C8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9091DD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38C1C0" w14:textId="77777777" w:rsidR="00402B5D" w:rsidRPr="007B3F5E" w:rsidRDefault="00402B5D" w:rsidP="00E859C8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7CD3330B" w14:textId="77777777" w:rsidTr="00374796">
        <w:tc>
          <w:tcPr>
            <w:tcW w:w="2248" w:type="dxa"/>
          </w:tcPr>
          <w:p w14:paraId="1B2BB51B" w14:textId="77777777" w:rsidR="00402B5D" w:rsidRPr="007B3F5E" w:rsidRDefault="00402B5D" w:rsidP="00374796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“TL”</w:t>
            </w: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  <w:vAlign w:val="bottom"/>
          </w:tcPr>
          <w:p w14:paraId="771E4232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ผลิตและขายสังกะสีอ๊อกไซด์</w:t>
            </w:r>
          </w:p>
          <w:p w14:paraId="76CF8C92" w14:textId="6427555F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และเคมีภัณฑ์</w:t>
            </w:r>
          </w:p>
        </w:tc>
        <w:tc>
          <w:tcPr>
            <w:tcW w:w="810" w:type="dxa"/>
          </w:tcPr>
          <w:p w14:paraId="39DE0894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244473" w14:textId="52F0FAE4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C663067" w14:textId="0DCC5D4E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090169" w14:textId="44B8F20E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24707BD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903598" w14:textId="333C9ADC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11D48D3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CBA772" w14:textId="2AB9D000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587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19F923C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D5C17D" w14:textId="4187EE85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587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1A82CF2B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7B0462" w14:textId="2EACFD80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592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2863E9F6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C09F7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3E6C07" w14:textId="0D7C70C1" w:rsidR="00402B5D" w:rsidRPr="007B3F5E" w:rsidRDefault="00B17D5A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592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14C3021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41C07729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E9EF2" w14:textId="0FA82DD3" w:rsidR="00402B5D" w:rsidRPr="007B3F5E" w:rsidRDefault="00402B5D" w:rsidP="00281CB4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247020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EE36AC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B41D0E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CB813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75B8E3B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713144" w14:textId="642FB63B" w:rsidR="00402B5D" w:rsidRPr="007B3F5E" w:rsidRDefault="00B17D5A" w:rsidP="004B237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592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647BED7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6E3CE44B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7E99F9" w14:textId="391B33F3" w:rsidR="00402B5D" w:rsidRPr="007B3F5E" w:rsidRDefault="00B17D5A" w:rsidP="004B237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592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7EE5D4B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0088F491" w14:textId="424CEFF0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55</w:t>
            </w:r>
          </w:p>
        </w:tc>
        <w:tc>
          <w:tcPr>
            <w:tcW w:w="270" w:type="dxa"/>
            <w:vAlign w:val="bottom"/>
          </w:tcPr>
          <w:p w14:paraId="211B1B38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55823A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DDB0C4" w14:textId="4EFC8493" w:rsidR="00402B5D" w:rsidRPr="007B3F5E" w:rsidRDefault="00B17D5A" w:rsidP="004B2378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41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10</w:t>
            </w:r>
          </w:p>
        </w:tc>
      </w:tr>
      <w:tr w:rsidR="00402B5D" w:rsidRPr="007B3F5E" w14:paraId="25D0079C" w14:textId="77777777" w:rsidTr="00374796">
        <w:tc>
          <w:tcPr>
            <w:tcW w:w="2248" w:type="dxa"/>
          </w:tcPr>
          <w:p w14:paraId="4D5A1B71" w14:textId="17A5E11A" w:rsidR="00402B5D" w:rsidRPr="007B3F5E" w:rsidRDefault="00402B5D" w:rsidP="00374796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บีจีพี จำกัด 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2072" w:type="dxa"/>
            <w:vAlign w:val="bottom"/>
          </w:tcPr>
          <w:p w14:paraId="68224C32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DB8E01" w14:textId="1B953BAC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7FFE1A49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248CCBB" w14:textId="5FED0F04" w:rsidR="00402B5D" w:rsidRPr="007B3F5E" w:rsidRDefault="00402B5D" w:rsidP="00374796">
            <w:pPr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3F5E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20" w:type="dxa"/>
            <w:vAlign w:val="bottom"/>
          </w:tcPr>
          <w:p w14:paraId="5585A326" w14:textId="2E62E06F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2F8952" w14:textId="57F97CC0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E836BA2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48FF21" w14:textId="5201975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CEF0E22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71E8FE" w14:textId="1D4C8912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220759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050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4AB06837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F77DB5" w14:textId="747E6DAC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220759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050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1CD6CB16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E6173" w14:textId="1BE70448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227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236" w:type="dxa"/>
            <w:vAlign w:val="bottom"/>
          </w:tcPr>
          <w:p w14:paraId="235D45BB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AE0E55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ABEBBD" w14:textId="62779B2D" w:rsidR="00402B5D" w:rsidRPr="007B3F5E" w:rsidRDefault="00B17D5A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227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236" w:type="dxa"/>
            <w:vAlign w:val="bottom"/>
          </w:tcPr>
          <w:p w14:paraId="387F65D0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41F2A788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1C855F" w14:textId="1511E8DF" w:rsidR="00402B5D" w:rsidRPr="007B3F5E" w:rsidRDefault="00402B5D" w:rsidP="00281CB4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355F1D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8E8798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F4A490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55A1A0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66B379D8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EDFBB1" w14:textId="1E5E93FD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227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28DD8EEB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547DF6C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804678" w14:textId="593E887F" w:rsidR="00402B5D" w:rsidRPr="007B3F5E" w:rsidRDefault="00B17D5A" w:rsidP="004B23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227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5B1C36B2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7CDD209C" w14:textId="0E505399" w:rsidR="00402B5D" w:rsidRPr="007B3F5E" w:rsidRDefault="00402B5D" w:rsidP="00281CB4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39024C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9B3869" w14:textId="407B02E2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02B5D" w:rsidRPr="007B3F5E" w14:paraId="253A04BE" w14:textId="77777777" w:rsidTr="00374796">
        <w:tc>
          <w:tcPr>
            <w:tcW w:w="2248" w:type="dxa"/>
          </w:tcPr>
          <w:p w14:paraId="38C0C1FD" w14:textId="77777777" w:rsidR="00402B5D" w:rsidRPr="007B3F5E" w:rsidRDefault="00402B5D" w:rsidP="00374796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br/>
            </w: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(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“UVAM”</w:t>
            </w: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1319CF60" w14:textId="6D1F086E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ที่ปรึกษาทางด้านการลงทุน </w:t>
            </w:r>
            <w:r w:rsidR="00374796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ให้</w:t>
            </w:r>
          </w:p>
          <w:p w14:paraId="22E7FD18" w14:textId="67F7367B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   </w:t>
            </w:r>
            <w:r w:rsidR="00374796"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บริการการจัดการ และลงทุน</w:t>
            </w:r>
          </w:p>
          <w:p w14:paraId="55DEEA57" w14:textId="0E236AFD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   </w:t>
            </w:r>
            <w:r w:rsidR="00374796"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ในอสังหาริมทรัพย์เพื่อให้เช่า</w:t>
            </w:r>
          </w:p>
        </w:tc>
        <w:tc>
          <w:tcPr>
            <w:tcW w:w="810" w:type="dxa"/>
          </w:tcPr>
          <w:p w14:paraId="2F47E0DA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E4F348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41365F" w14:textId="170DB1A9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C6395A7" w14:textId="5DE2E392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70E6FC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85B94F" w14:textId="3F9327FC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0E267FB0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FD3E0E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530EC3" w14:textId="27CFEFCD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043652D4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14306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8A4F47" w14:textId="6632078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106C5659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3948E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121BDB" w14:textId="5BE166CF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7CD9D86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4C51259E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7419ECD1" w14:textId="5BB1D2CF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55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</w:tcPr>
          <w:p w14:paraId="219EFC26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3AFC9A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43F99F66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4940839F" w14:textId="584FCBF7" w:rsidR="00402B5D" w:rsidRPr="007B3F5E" w:rsidRDefault="00B17D5A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55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</w:tcPr>
          <w:p w14:paraId="4B06461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B1F6C08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805183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926AA" w14:textId="11696513" w:rsidR="00402B5D" w:rsidRPr="007B3F5E" w:rsidRDefault="00402B5D" w:rsidP="00281CB4">
            <w:pPr>
              <w:tabs>
                <w:tab w:val="decimal" w:pos="3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7B3F5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="009F0EE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ADD19CE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33C9B4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CDDE61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D8D680" w14:textId="3BAAEE9B" w:rsidR="00402B5D" w:rsidRPr="007B3F5E" w:rsidRDefault="00402B5D" w:rsidP="00A36CEB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</w:t>
            </w:r>
            <w:r w:rsidRPr="007B3F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DA9CD3B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E483C84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4655B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93E5F4" w14:textId="6FB3C456" w:rsidR="00402B5D" w:rsidRPr="007B3F5E" w:rsidRDefault="00B17D5A" w:rsidP="004B237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47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9F0EEA" w:rsidRPr="007B3F5E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</w:tcPr>
          <w:p w14:paraId="56E9A2AC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97405C1" w14:textId="77777777" w:rsidR="00402B5D" w:rsidRPr="007B3F5E" w:rsidRDefault="00402B5D" w:rsidP="004B237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0D87E5" w14:textId="77777777" w:rsidR="00402B5D" w:rsidRPr="007B3F5E" w:rsidRDefault="00402B5D" w:rsidP="004B237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1347078" w14:textId="43E311A4" w:rsidR="00402B5D" w:rsidRPr="007B3F5E" w:rsidRDefault="00B17D5A" w:rsidP="004B237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48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92</w:t>
            </w:r>
          </w:p>
        </w:tc>
        <w:tc>
          <w:tcPr>
            <w:tcW w:w="236" w:type="dxa"/>
          </w:tcPr>
          <w:p w14:paraId="43CB7E8A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11C4D45" w14:textId="77777777" w:rsidR="00402B5D" w:rsidRPr="007B3F5E" w:rsidRDefault="00402B5D" w:rsidP="00E859C8">
            <w:pPr>
              <w:tabs>
                <w:tab w:val="decimal" w:pos="465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9EA37A" w14:textId="77777777" w:rsidR="00402B5D" w:rsidRPr="007B3F5E" w:rsidRDefault="00402B5D" w:rsidP="00281CB4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75BC31" w14:textId="65CD4A0C" w:rsidR="00402B5D" w:rsidRPr="007B3F5E" w:rsidRDefault="00402B5D" w:rsidP="00281CB4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C1613E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19C86F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2B395F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4E12F4" w14:textId="2044AC55" w:rsidR="00402B5D" w:rsidRPr="007B3F5E" w:rsidRDefault="00402B5D" w:rsidP="00E859C8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02B5D" w:rsidRPr="007B3F5E" w14:paraId="1C8D731D" w14:textId="77777777" w:rsidTr="00374796">
        <w:tc>
          <w:tcPr>
            <w:tcW w:w="2248" w:type="dxa"/>
          </w:tcPr>
          <w:p w14:paraId="3DD4A84B" w14:textId="77777777" w:rsidR="00402B5D" w:rsidRPr="007B3F5E" w:rsidRDefault="00402B5D" w:rsidP="00374796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2072" w:type="dxa"/>
          </w:tcPr>
          <w:p w14:paraId="224912B9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337A4FA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8601600" w14:textId="34CFCEA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38F330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D65593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9DB9C6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AECC4C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4717E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6D0FE5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07C49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60EC7FA" w14:textId="77777777" w:rsidR="00402B5D" w:rsidRPr="007B3F5E" w:rsidRDefault="00402B5D" w:rsidP="00E859C8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1A8EEC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E9CA0D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93828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7EC0B6E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7F5DF0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243BE5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EAF17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F3F4457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2DA815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95E56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402B5D" w:rsidRPr="007B3F5E" w14:paraId="76D94260" w14:textId="77777777" w:rsidTr="00374796">
        <w:tc>
          <w:tcPr>
            <w:tcW w:w="2248" w:type="dxa"/>
          </w:tcPr>
          <w:p w14:paraId="7985CDD6" w14:textId="15C55F90" w:rsidR="00402B5D" w:rsidRPr="007B3F5E" w:rsidRDefault="00374796" w:rsidP="00374796">
            <w:pPr>
              <w:spacing w:line="240" w:lineRule="auto"/>
              <w:ind w:left="159" w:right="-108" w:hanging="159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ab/>
            </w:r>
            <w:r w:rsidR="00402B5D"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2072" w:type="dxa"/>
          </w:tcPr>
          <w:p w14:paraId="1D3694B0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234" w:right="-63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06F20888" w14:textId="08661231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1F2E6D9" w14:textId="0B1782CF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6E8EF489" w14:textId="08F2440E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7D482693" w14:textId="105C3D2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53FCCA84" w14:textId="3C374F6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23F20033" w14:textId="4D034C81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36" w:type="dxa"/>
          </w:tcPr>
          <w:p w14:paraId="15FE5AA1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E78B82" w14:textId="56201B6B" w:rsidR="00402B5D" w:rsidRPr="007B3F5E" w:rsidRDefault="00B17D5A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36" w:type="dxa"/>
          </w:tcPr>
          <w:p w14:paraId="22DFDCD6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127B2B8" w14:textId="3EF2130C" w:rsidR="00402B5D" w:rsidRPr="007B3F5E" w:rsidRDefault="00402B5D" w:rsidP="00281CB4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00006D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1D4FA7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85C15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357E4D4" w14:textId="35D50A9C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236" w:type="dxa"/>
          </w:tcPr>
          <w:p w14:paraId="2DF25CE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45E2D31F" w14:textId="5986CB07" w:rsidR="00402B5D" w:rsidRPr="007B3F5E" w:rsidRDefault="00B17D5A" w:rsidP="00FA56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236" w:type="dxa"/>
          </w:tcPr>
          <w:p w14:paraId="29CA37DC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DCDC677" w14:textId="7ADB74C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143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270" w:type="dxa"/>
          </w:tcPr>
          <w:p w14:paraId="6A43B15F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F88A2A" w14:textId="7457DD2D" w:rsidR="00402B5D" w:rsidRPr="007B3F5E" w:rsidRDefault="00B17D5A" w:rsidP="004B2378">
            <w:pPr>
              <w:tabs>
                <w:tab w:val="decimal" w:pos="323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40</w:t>
            </w:r>
            <w:r w:rsidR="00402B5D" w:rsidRPr="007B3F5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20</w:t>
            </w:r>
          </w:p>
        </w:tc>
      </w:tr>
      <w:tr w:rsidR="00402B5D" w:rsidRPr="007B3F5E" w14:paraId="6B178A7D" w14:textId="77777777" w:rsidTr="00374796">
        <w:tc>
          <w:tcPr>
            <w:tcW w:w="2248" w:type="dxa"/>
          </w:tcPr>
          <w:p w14:paraId="5935FEA7" w14:textId="73AACC74" w:rsidR="00402B5D" w:rsidRPr="007B3F5E" w:rsidRDefault="00402B5D" w:rsidP="00374796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แกรนด์ ยูนิตี้ ดิเวลล็อปเมนท์ </w:t>
            </w:r>
          </w:p>
          <w:p w14:paraId="1F157BE7" w14:textId="415DDD14" w:rsidR="00402B5D" w:rsidRPr="007B3F5E" w:rsidRDefault="00374796" w:rsidP="00374796">
            <w:pPr>
              <w:spacing w:line="240" w:lineRule="auto"/>
              <w:ind w:left="159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ab/>
            </w:r>
            <w:r w:rsidR="00402B5D"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จำกัด  (</w:t>
            </w:r>
            <w:r w:rsidR="00402B5D"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“GRAND UNITY”</w:t>
            </w:r>
            <w:r w:rsidR="00402B5D"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163F0EDC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  <w:p w14:paraId="0C29BB68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234" w:right="-63" w:hanging="162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</w:t>
            </w:r>
            <w:r w:rsidRPr="007B3F5E"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810" w:type="dxa"/>
          </w:tcPr>
          <w:p w14:paraId="19042A9E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79C07B" w14:textId="2742DDDD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59FE7CC" w14:textId="0E3E0CB2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7E9CB6" w14:textId="0C9C5EC9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4B87D598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B7EF74" w14:textId="4EC0F4E9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44877732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8BBEDA" w14:textId="47645FB5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153769F6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E9A5BF" w14:textId="707C85C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38260023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7ADB9F2E" w14:textId="454F5ADC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721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80</w:t>
            </w:r>
          </w:p>
        </w:tc>
        <w:tc>
          <w:tcPr>
            <w:tcW w:w="236" w:type="dxa"/>
          </w:tcPr>
          <w:p w14:paraId="56768FB6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27CF3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09B48AEB" w14:textId="70328EE3" w:rsidR="00402B5D" w:rsidRPr="007B3F5E" w:rsidRDefault="00B17D5A" w:rsidP="00E859C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721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80</w:t>
            </w:r>
          </w:p>
        </w:tc>
        <w:tc>
          <w:tcPr>
            <w:tcW w:w="236" w:type="dxa"/>
          </w:tcPr>
          <w:p w14:paraId="6E4221A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7D1870D" w14:textId="77777777" w:rsidR="00402B5D" w:rsidRPr="007B3F5E" w:rsidRDefault="00402B5D" w:rsidP="00281CB4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8AD5DC" w14:textId="6C36F9CD" w:rsidR="00402B5D" w:rsidRPr="007B3F5E" w:rsidRDefault="00402B5D" w:rsidP="00281CB4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3B1C4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B8DB4F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C247EE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4E5452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0F4677A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2BD6002" w14:textId="4F9743AE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721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80</w:t>
            </w:r>
          </w:p>
        </w:tc>
        <w:tc>
          <w:tcPr>
            <w:tcW w:w="236" w:type="dxa"/>
          </w:tcPr>
          <w:p w14:paraId="3618EDB1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1595CB4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318507" w14:textId="6A0830F3" w:rsidR="00402B5D" w:rsidRPr="007B3F5E" w:rsidRDefault="00B17D5A" w:rsidP="00FA56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721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80</w:t>
            </w:r>
          </w:p>
        </w:tc>
        <w:tc>
          <w:tcPr>
            <w:tcW w:w="236" w:type="dxa"/>
          </w:tcPr>
          <w:p w14:paraId="63C9196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91CB4E4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2ACCFA05" w14:textId="75E48937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40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270" w:type="dxa"/>
          </w:tcPr>
          <w:p w14:paraId="14A05BA0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733E68" w14:textId="77777777" w:rsidR="00402B5D" w:rsidRPr="007B3F5E" w:rsidRDefault="00402B5D" w:rsidP="00E859C8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BF972D" w14:textId="6F48C4A9" w:rsidR="00402B5D" w:rsidRPr="007B3F5E" w:rsidRDefault="00B17D5A" w:rsidP="00374796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140</w:t>
            </w:r>
            <w:r w:rsidR="00402B5D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40</w:t>
            </w:r>
          </w:p>
        </w:tc>
      </w:tr>
      <w:tr w:rsidR="00374796" w:rsidRPr="007B3F5E" w14:paraId="0A3E03EF" w14:textId="77777777" w:rsidTr="00100E06">
        <w:tc>
          <w:tcPr>
            <w:tcW w:w="2248" w:type="dxa"/>
          </w:tcPr>
          <w:p w14:paraId="1480AACD" w14:textId="39D56DD5" w:rsidR="00374796" w:rsidRPr="007B3F5E" w:rsidRDefault="00374796" w:rsidP="00374796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“UVCP”</w:t>
            </w: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272536B8" w14:textId="4BE36184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left="160" w:right="-63" w:hanging="1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eastAsia="ko-KR"/>
              </w:rPr>
              <w:t>ลงทุนในกิจการอื่นและที่ปรึกษาทางด้านการเงินและการลงทุน</w:t>
            </w:r>
          </w:p>
        </w:tc>
        <w:tc>
          <w:tcPr>
            <w:tcW w:w="810" w:type="dxa"/>
          </w:tcPr>
          <w:p w14:paraId="6D20D653" w14:textId="77777777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B0E5D1" w14:textId="1FCB1209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4C7F9BB1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6D6CDF" w14:textId="5C42E7B9" w:rsidR="00374796" w:rsidRPr="007B3F5E" w:rsidRDefault="00B17D5A" w:rsidP="00FA56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</w:tcPr>
          <w:p w14:paraId="39F538A0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F6A111" w14:textId="319B6B63" w:rsidR="00374796" w:rsidRPr="007B3F5E" w:rsidRDefault="00B17D5A" w:rsidP="00FA56B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128E0556" w14:textId="693A2591" w:rsidR="00374796" w:rsidRPr="007B3F5E" w:rsidRDefault="00B17D5A" w:rsidP="00FA56B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580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6D6F66F7" w14:textId="42A887B5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580</w:t>
            </w:r>
            <w:r w:rsidR="00374796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0" w:type="dxa"/>
          </w:tcPr>
          <w:p w14:paraId="0F587B18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5CE10CF" w14:textId="62850DEC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580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36" w:type="dxa"/>
          </w:tcPr>
          <w:p w14:paraId="2D67B170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D404B5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0EE02A" w14:textId="70C090F2" w:rsidR="00374796" w:rsidRPr="007B3F5E" w:rsidRDefault="00B17D5A" w:rsidP="003747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580</w:t>
            </w:r>
            <w:r w:rsidR="00374796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36" w:type="dxa"/>
          </w:tcPr>
          <w:p w14:paraId="1BBA9A3B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1DEE4CBD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BB7D5B" w14:textId="5A02B3F8" w:rsidR="00374796" w:rsidRPr="007B3F5E" w:rsidRDefault="00374796" w:rsidP="00374796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3C5078B" w14:textId="77777777" w:rsidR="00374796" w:rsidRPr="007B3F5E" w:rsidRDefault="00374796" w:rsidP="0037479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BF0B9C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BF202A" w14:textId="202D2356" w:rsidR="00374796" w:rsidRPr="007B3F5E" w:rsidRDefault="00374796" w:rsidP="0037479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741955F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EB14E8A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0C1423" w14:textId="69ECBE8B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580</w:t>
            </w:r>
            <w:r w:rsidR="00374796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36" w:type="dxa"/>
          </w:tcPr>
          <w:p w14:paraId="5C6D4626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06B9F738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290BED" w14:textId="30EB7862" w:rsidR="00374796" w:rsidRPr="007B3F5E" w:rsidRDefault="00B17D5A" w:rsidP="00FA56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580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236" w:type="dxa"/>
          </w:tcPr>
          <w:p w14:paraId="2CBB610F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F8C54BC" w14:textId="77777777" w:rsidR="00374796" w:rsidRPr="007B3F5E" w:rsidRDefault="00374796" w:rsidP="003747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874DBF" w14:textId="759BA269" w:rsidR="00374796" w:rsidRPr="007B3F5E" w:rsidRDefault="00374796" w:rsidP="003747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0BE754D" w14:textId="77777777" w:rsidR="00374796" w:rsidRPr="007B3F5E" w:rsidRDefault="00374796" w:rsidP="003747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B2888F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5A6C771" w14:textId="522DBDE0" w:rsidR="00374796" w:rsidRPr="007B3F5E" w:rsidRDefault="00374796" w:rsidP="0037479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374796" w:rsidRPr="007B3F5E" w14:paraId="37622705" w14:textId="77777777" w:rsidTr="00374796">
        <w:tc>
          <w:tcPr>
            <w:tcW w:w="2248" w:type="dxa"/>
          </w:tcPr>
          <w:p w14:paraId="0F76532D" w14:textId="15DE4AA6" w:rsidR="00374796" w:rsidRPr="007B3F5E" w:rsidRDefault="00374796" w:rsidP="00374796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(“UVCP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 w:eastAsia="ko-KR"/>
              </w:rPr>
              <w:t>1</w:t>
            </w:r>
            <w:r w:rsidRPr="007B3F5E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”) </w:t>
            </w:r>
          </w:p>
        </w:tc>
        <w:tc>
          <w:tcPr>
            <w:tcW w:w="2072" w:type="dxa"/>
            <w:vAlign w:val="bottom"/>
          </w:tcPr>
          <w:p w14:paraId="496194B4" w14:textId="2BEA57CB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eastAsia="ko-KR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5836CA8E" w14:textId="77777777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928F70" w14:textId="49059230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5C604CA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95918D" w14:textId="0C3FEF23" w:rsidR="00374796" w:rsidRPr="007B3F5E" w:rsidRDefault="00B17D5A" w:rsidP="00FA56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0A86ACD4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FDD492" w14:textId="407214B6" w:rsidR="00374796" w:rsidRPr="007B3F5E" w:rsidRDefault="00B17D5A" w:rsidP="00FA56B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2CD0B2BE" w14:textId="65531918" w:rsidR="00374796" w:rsidRPr="007B3F5E" w:rsidRDefault="00B17D5A" w:rsidP="00FA56B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260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D65E45C" w14:textId="71C0B357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260</w:t>
            </w:r>
            <w:r w:rsidR="00374796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C738D0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8F68640" w14:textId="7C54B478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240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02</w:t>
            </w:r>
          </w:p>
        </w:tc>
        <w:tc>
          <w:tcPr>
            <w:tcW w:w="236" w:type="dxa"/>
            <w:vAlign w:val="bottom"/>
          </w:tcPr>
          <w:p w14:paraId="1488FD26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E16311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left" w:pos="204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664619C" w14:textId="7F0EA9B7" w:rsidR="00374796" w:rsidRPr="007B3F5E" w:rsidRDefault="00B17D5A" w:rsidP="003747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240</w:t>
            </w:r>
            <w:r w:rsidR="00374796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02</w:t>
            </w:r>
          </w:p>
        </w:tc>
        <w:tc>
          <w:tcPr>
            <w:tcW w:w="236" w:type="dxa"/>
            <w:vAlign w:val="bottom"/>
          </w:tcPr>
          <w:p w14:paraId="34019077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5D3BFB1B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0FE332" w14:textId="611D32EB" w:rsidR="00374796" w:rsidRPr="007B3F5E" w:rsidRDefault="00374796" w:rsidP="00374796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8BD751" w14:textId="77777777" w:rsidR="00374796" w:rsidRPr="007B3F5E" w:rsidRDefault="00374796" w:rsidP="0037479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83741BB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D03CAD" w14:textId="3AE16D0A" w:rsidR="00374796" w:rsidRPr="007B3F5E" w:rsidRDefault="00374796" w:rsidP="0037479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5B4BB99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520E4C2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8DB513" w14:textId="269307F9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240</w:t>
            </w:r>
            <w:r w:rsidR="00374796" w:rsidRPr="007B3F5E">
              <w:rPr>
                <w:rFonts w:asciiTheme="majorBidi" w:hAnsiTheme="majorBidi" w:cstheme="majorBidi"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02</w:t>
            </w:r>
          </w:p>
        </w:tc>
        <w:tc>
          <w:tcPr>
            <w:tcW w:w="236" w:type="dxa"/>
            <w:vAlign w:val="bottom"/>
          </w:tcPr>
          <w:p w14:paraId="7468613B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10A790F7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36711A3" w14:textId="7B7F896B" w:rsidR="00374796" w:rsidRPr="007B3F5E" w:rsidRDefault="00B17D5A" w:rsidP="00FA56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240</w:t>
            </w:r>
            <w:r w:rsidR="0037479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02</w:t>
            </w:r>
          </w:p>
        </w:tc>
        <w:tc>
          <w:tcPr>
            <w:tcW w:w="236" w:type="dxa"/>
            <w:vAlign w:val="bottom"/>
          </w:tcPr>
          <w:p w14:paraId="041C8823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559F6C19" w14:textId="16B567DA" w:rsidR="00374796" w:rsidRPr="007B3F5E" w:rsidRDefault="00374796" w:rsidP="003747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02DC90" w14:textId="77777777" w:rsidR="00374796" w:rsidRPr="007B3F5E" w:rsidRDefault="00374796" w:rsidP="003747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85DC759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8D46636" w14:textId="50B5812A" w:rsidR="00374796" w:rsidRPr="007B3F5E" w:rsidRDefault="00374796" w:rsidP="0037479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74796" w:rsidRPr="007B3F5E" w14:paraId="53EE9E27" w14:textId="77777777" w:rsidTr="00374796">
        <w:tc>
          <w:tcPr>
            <w:tcW w:w="2248" w:type="dxa"/>
          </w:tcPr>
          <w:p w14:paraId="5E9A46BF" w14:textId="5E290E4F" w:rsidR="00374796" w:rsidRPr="007B3F5E" w:rsidRDefault="00374796" w:rsidP="00374796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  <w:t>รวม</w:t>
            </w:r>
          </w:p>
        </w:tc>
        <w:tc>
          <w:tcPr>
            <w:tcW w:w="2072" w:type="dxa"/>
          </w:tcPr>
          <w:p w14:paraId="5F98E9B2" w14:textId="77777777" w:rsidR="00374796" w:rsidRPr="007B3F5E" w:rsidRDefault="00374796" w:rsidP="00374796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84A497A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F191CF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273666C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02D2E3B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533D9C" w14:textId="77777777" w:rsidR="00374796" w:rsidRPr="007B3F5E" w:rsidRDefault="00374796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F8201" w14:textId="4F644676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016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85</w:t>
            </w:r>
          </w:p>
        </w:tc>
        <w:tc>
          <w:tcPr>
            <w:tcW w:w="236" w:type="dxa"/>
            <w:vAlign w:val="bottom"/>
          </w:tcPr>
          <w:p w14:paraId="74DB6402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8A67A" w14:textId="13D87AF0" w:rsidR="00374796" w:rsidRPr="007B3F5E" w:rsidRDefault="00B17D5A" w:rsidP="003747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016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85</w:t>
            </w:r>
          </w:p>
        </w:tc>
        <w:tc>
          <w:tcPr>
            <w:tcW w:w="236" w:type="dxa"/>
            <w:vAlign w:val="bottom"/>
          </w:tcPr>
          <w:p w14:paraId="3E3752A3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985" w14:textId="18473C78" w:rsidR="00374796" w:rsidRPr="007B3F5E" w:rsidRDefault="00374796" w:rsidP="00374796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</w:t>
            </w: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</w:t>
            </w:r>
            <w:r w:rsidR="009F0EEA" w:rsidRPr="007B3F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061E924" w14:textId="77777777" w:rsidR="00374796" w:rsidRPr="007B3F5E" w:rsidRDefault="00374796" w:rsidP="0037479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A0496" w14:textId="2924DAAA" w:rsidR="00374796" w:rsidRPr="007B3F5E" w:rsidRDefault="00374796" w:rsidP="0037479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42</w:t>
            </w:r>
            <w:r w:rsidRPr="007B3F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7CEC7A7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E57B7" w14:textId="70F99A36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009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9F0EEA" w:rsidRPr="007B3F5E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5107DFAC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C9B4F" w14:textId="55A5C9EC" w:rsidR="00374796" w:rsidRPr="007B3F5E" w:rsidRDefault="00B17D5A" w:rsidP="003747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010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43</w:t>
            </w:r>
          </w:p>
        </w:tc>
        <w:tc>
          <w:tcPr>
            <w:tcW w:w="236" w:type="dxa"/>
            <w:vAlign w:val="bottom"/>
          </w:tcPr>
          <w:p w14:paraId="027EE6AB" w14:textId="77777777" w:rsidR="00374796" w:rsidRPr="007B3F5E" w:rsidRDefault="00374796" w:rsidP="003747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CDBD" w14:textId="3FC8206B" w:rsidR="00374796" w:rsidRPr="007B3F5E" w:rsidRDefault="00B17D5A" w:rsidP="003747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204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15</w:t>
            </w:r>
          </w:p>
        </w:tc>
        <w:tc>
          <w:tcPr>
            <w:tcW w:w="270" w:type="dxa"/>
            <w:vAlign w:val="bottom"/>
          </w:tcPr>
          <w:p w14:paraId="64D8BE87" w14:textId="77777777" w:rsidR="00374796" w:rsidRPr="007B3F5E" w:rsidRDefault="00374796" w:rsidP="003747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21CFA" w14:textId="22C0E24C" w:rsidR="00374796" w:rsidRPr="007B3F5E" w:rsidRDefault="00B17D5A" w:rsidP="003747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221</w:t>
            </w:r>
            <w:r w:rsidR="00374796" w:rsidRPr="007B3F5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</w:rPr>
              <w:t>70</w:t>
            </w:r>
          </w:p>
        </w:tc>
      </w:tr>
    </w:tbl>
    <w:tbl>
      <w:tblPr>
        <w:tblW w:w="15489" w:type="dxa"/>
        <w:tblInd w:w="-99" w:type="dxa"/>
        <w:tblLayout w:type="fixed"/>
        <w:tblLook w:val="01E0" w:firstRow="1" w:lastRow="1" w:firstColumn="1" w:lastColumn="1" w:noHBand="0" w:noVBand="0"/>
      </w:tblPr>
      <w:tblGrid>
        <w:gridCol w:w="2295"/>
        <w:gridCol w:w="10"/>
        <w:gridCol w:w="2024"/>
        <w:gridCol w:w="810"/>
        <w:gridCol w:w="718"/>
        <w:gridCol w:w="718"/>
        <w:gridCol w:w="721"/>
        <w:gridCol w:w="811"/>
        <w:gridCol w:w="717"/>
        <w:gridCol w:w="237"/>
        <w:gridCol w:w="38"/>
        <w:gridCol w:w="625"/>
        <w:gridCol w:w="243"/>
        <w:gridCol w:w="660"/>
        <w:gridCol w:w="250"/>
        <w:gridCol w:w="745"/>
        <w:gridCol w:w="240"/>
        <w:gridCol w:w="751"/>
        <w:gridCol w:w="241"/>
        <w:gridCol w:w="653"/>
        <w:gridCol w:w="7"/>
        <w:gridCol w:w="270"/>
        <w:gridCol w:w="21"/>
        <w:gridCol w:w="724"/>
        <w:gridCol w:w="251"/>
        <w:gridCol w:w="709"/>
      </w:tblGrid>
      <w:tr w:rsidR="00402B5D" w:rsidRPr="007B3F5E" w14:paraId="1595590B" w14:textId="77777777" w:rsidTr="001201BD">
        <w:trPr>
          <w:tblHeader/>
        </w:trPr>
        <w:tc>
          <w:tcPr>
            <w:tcW w:w="2305" w:type="dxa"/>
            <w:gridSpan w:val="2"/>
          </w:tcPr>
          <w:p w14:paraId="4A0FEE56" w14:textId="77777777" w:rsidR="00402B5D" w:rsidRPr="007B3F5E" w:rsidRDefault="00402B5D" w:rsidP="00E859C8">
            <w:pPr>
              <w:pStyle w:val="block"/>
              <w:spacing w:after="0" w:line="240" w:lineRule="auto"/>
              <w:ind w:left="126" w:firstLine="2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60373CE5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6A3A5CF" w14:textId="77777777" w:rsidR="00402B5D" w:rsidRPr="007B3F5E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0350" w:type="dxa"/>
            <w:gridSpan w:val="22"/>
          </w:tcPr>
          <w:p w14:paraId="42280D5C" w14:textId="6BDBB460" w:rsidR="00402B5D" w:rsidRPr="007B3F5E" w:rsidDel="00685444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402B5D" w:rsidRPr="007B3F5E" w14:paraId="08509BD6" w14:textId="77777777" w:rsidTr="001201BD">
        <w:trPr>
          <w:tblHeader/>
        </w:trPr>
        <w:tc>
          <w:tcPr>
            <w:tcW w:w="2305" w:type="dxa"/>
            <w:gridSpan w:val="2"/>
          </w:tcPr>
          <w:p w14:paraId="1D85AD93" w14:textId="77777777" w:rsidR="00402B5D" w:rsidRPr="007B3F5E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2C60AB2F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93E831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6B7D194F" w14:textId="77777777" w:rsidR="00402B5D" w:rsidRPr="007B3F5E" w:rsidRDefault="00402B5D" w:rsidP="00374796">
            <w:pPr>
              <w:pStyle w:val="block"/>
              <w:spacing w:after="0" w:line="240" w:lineRule="auto"/>
              <w:ind w:left="-122" w:right="-13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ประเทศที่</w:t>
            </w:r>
          </w:p>
          <w:p w14:paraId="0034D7FF" w14:textId="3940C96F" w:rsidR="00402B5D" w:rsidRPr="007B3F5E" w:rsidRDefault="00402B5D" w:rsidP="00374796">
            <w:pPr>
              <w:pStyle w:val="block"/>
              <w:spacing w:after="0" w:line="240" w:lineRule="auto"/>
              <w:ind w:left="-122" w:right="-137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36" w:type="dxa"/>
            <w:gridSpan w:val="2"/>
          </w:tcPr>
          <w:p w14:paraId="2C3F6988" w14:textId="2F1CD56F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532" w:type="dxa"/>
            <w:gridSpan w:val="2"/>
          </w:tcPr>
          <w:p w14:paraId="17C0560F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B23426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17" w:type="dxa"/>
            <w:gridSpan w:val="4"/>
          </w:tcPr>
          <w:p w14:paraId="77876035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82B942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</w:tcPr>
          <w:p w14:paraId="7509D0F2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55" w:type="dxa"/>
            <w:gridSpan w:val="3"/>
          </w:tcPr>
          <w:p w14:paraId="14A1C80E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84898B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40" w:type="dxa"/>
          </w:tcPr>
          <w:p w14:paraId="009D65C7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52" w:type="dxa"/>
            <w:gridSpan w:val="4"/>
          </w:tcPr>
          <w:p w14:paraId="31563353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FBBB30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1E490315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08084E" w14:textId="77777777" w:rsidR="00402B5D" w:rsidRPr="007B3F5E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05" w:type="dxa"/>
            <w:gridSpan w:val="4"/>
            <w:vAlign w:val="bottom"/>
          </w:tcPr>
          <w:p w14:paraId="7751E77B" w14:textId="77777777" w:rsidR="00402B5D" w:rsidRPr="007B3F5E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393383B5" w14:textId="1C2A419D" w:rsidR="00402B5D" w:rsidRPr="007B3F5E" w:rsidDel="00685444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402B5D" w:rsidRPr="007B3F5E" w14:paraId="61B6FDEB" w14:textId="77777777" w:rsidTr="001201BD">
        <w:trPr>
          <w:tblHeader/>
        </w:trPr>
        <w:tc>
          <w:tcPr>
            <w:tcW w:w="2305" w:type="dxa"/>
            <w:gridSpan w:val="2"/>
          </w:tcPr>
          <w:p w14:paraId="1777157F" w14:textId="77777777" w:rsidR="00402B5D" w:rsidRPr="007B3F5E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4E8057D1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1F9AA66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2CB5CCFC" w14:textId="41482AED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18" w:type="dxa"/>
          </w:tcPr>
          <w:p w14:paraId="5585B424" w14:textId="06C2FCCE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21" w:type="dxa"/>
          </w:tcPr>
          <w:p w14:paraId="055CA5B2" w14:textId="1F1714EA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11" w:type="dxa"/>
          </w:tcPr>
          <w:p w14:paraId="4E4D3E42" w14:textId="74C7286F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17" w:type="dxa"/>
          </w:tcPr>
          <w:p w14:paraId="045A4458" w14:textId="772CA5FF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7" w:type="dxa"/>
          </w:tcPr>
          <w:p w14:paraId="15FC99B2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16A0FE35" w14:textId="37A4CC22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43" w:type="dxa"/>
          </w:tcPr>
          <w:p w14:paraId="3945081A" w14:textId="77777777" w:rsidR="00402B5D" w:rsidRPr="007B3F5E" w:rsidRDefault="00402B5D" w:rsidP="00E859C8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2854A6E9" w14:textId="46538742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50" w:type="dxa"/>
          </w:tcPr>
          <w:p w14:paraId="52940DD6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14E3B8BD" w14:textId="6CEDD4E8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40" w:type="dxa"/>
          </w:tcPr>
          <w:p w14:paraId="7F32F702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613B0B73" w14:textId="2A3BD2FE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41" w:type="dxa"/>
          </w:tcPr>
          <w:p w14:paraId="31332135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118DAD59" w14:textId="09D5AAAA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91" w:type="dxa"/>
            <w:gridSpan w:val="2"/>
          </w:tcPr>
          <w:p w14:paraId="033FE090" w14:textId="77777777" w:rsidR="00402B5D" w:rsidRPr="007B3F5E" w:rsidRDefault="00402B5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4496B4C0" w14:textId="08B80084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51" w:type="dxa"/>
          </w:tcPr>
          <w:p w14:paraId="64A10BAF" w14:textId="77777777" w:rsidR="00402B5D" w:rsidRPr="007B3F5E" w:rsidRDefault="00402B5D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14A1291" w14:textId="767C1576" w:rsidR="00402B5D" w:rsidRPr="007B3F5E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</w:tr>
      <w:tr w:rsidR="00402B5D" w:rsidRPr="007B3F5E" w14:paraId="0A4074E9" w14:textId="77777777" w:rsidTr="001201BD">
        <w:trPr>
          <w:tblHeader/>
        </w:trPr>
        <w:tc>
          <w:tcPr>
            <w:tcW w:w="2305" w:type="dxa"/>
            <w:gridSpan w:val="2"/>
          </w:tcPr>
          <w:p w14:paraId="443817E2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36F90814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38614B6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436" w:type="dxa"/>
            <w:gridSpan w:val="2"/>
          </w:tcPr>
          <w:p w14:paraId="0AB7ABFA" w14:textId="020ACDCE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14" w:type="dxa"/>
            <w:gridSpan w:val="20"/>
          </w:tcPr>
          <w:p w14:paraId="434D5EF3" w14:textId="77777777" w:rsidR="00402B5D" w:rsidRPr="007B3F5E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402B5D" w:rsidRPr="007B3F5E" w14:paraId="4FDEC535" w14:textId="77777777" w:rsidTr="001201BD">
        <w:tc>
          <w:tcPr>
            <w:tcW w:w="2305" w:type="dxa"/>
            <w:gridSpan w:val="2"/>
          </w:tcPr>
          <w:p w14:paraId="049AC08B" w14:textId="29F2786A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</w:tcPr>
          <w:p w14:paraId="3FD93491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79E5635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0AC26EA1" w14:textId="3384C5A0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601AC2B2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</w:tcPr>
          <w:p w14:paraId="7DAC06F2" w14:textId="77777777" w:rsidR="00402B5D" w:rsidRPr="007B3F5E" w:rsidRDefault="00402B5D" w:rsidP="00E859C8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4B935B6A" w14:textId="77777777" w:rsidR="00402B5D" w:rsidRPr="007B3F5E" w:rsidRDefault="00402B5D" w:rsidP="00E859C8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F26C1C1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CE3F78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109CF8E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105621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769245E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</w:tcPr>
          <w:p w14:paraId="6490BEDA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1FF6AEDA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9EAC1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33E13A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F85BBB3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087E926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</w:tcPr>
          <w:p w14:paraId="7AC4359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5449B5F4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2AD63D77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800C050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1558AB4E" w14:textId="77777777" w:rsidTr="001201BD">
        <w:tc>
          <w:tcPr>
            <w:tcW w:w="2305" w:type="dxa"/>
            <w:gridSpan w:val="2"/>
          </w:tcPr>
          <w:p w14:paraId="6408C485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both"/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2024" w:type="dxa"/>
          </w:tcPr>
          <w:p w14:paraId="3F681FAC" w14:textId="77777777" w:rsidR="00402B5D" w:rsidRPr="007B3F5E" w:rsidRDefault="00402B5D" w:rsidP="00E859C8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CD5B15A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1893DEE8" w14:textId="605DE2E1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7BDB2073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</w:tcPr>
          <w:p w14:paraId="2078E87F" w14:textId="77777777" w:rsidR="00402B5D" w:rsidRPr="007B3F5E" w:rsidRDefault="00402B5D" w:rsidP="00E859C8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597C0868" w14:textId="77777777" w:rsidR="00402B5D" w:rsidRPr="007B3F5E" w:rsidRDefault="00402B5D" w:rsidP="00E859C8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065B676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7B9BC524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21E702A5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5D447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3319535E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</w:tcPr>
          <w:p w14:paraId="6D9FFC76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2DA5275D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3E3F53A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B436EC3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74FD0D9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2B00845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</w:tcPr>
          <w:p w14:paraId="4DE22046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76FD0461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639DED1B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C9E05FE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377E3B77" w14:textId="77777777" w:rsidTr="001201BD">
        <w:tc>
          <w:tcPr>
            <w:tcW w:w="2305" w:type="dxa"/>
            <w:gridSpan w:val="2"/>
          </w:tcPr>
          <w:p w14:paraId="05B09480" w14:textId="77777777" w:rsidR="00402B5D" w:rsidRPr="007B3F5E" w:rsidRDefault="00402B5D" w:rsidP="00374796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2024" w:type="dxa"/>
          </w:tcPr>
          <w:p w14:paraId="623D98B6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3BDE61A9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70187061" w14:textId="7D01747A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749C3983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</w:tcPr>
          <w:p w14:paraId="28575598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1" w:type="dxa"/>
          </w:tcPr>
          <w:p w14:paraId="397B7D90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9"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</w:tcPr>
          <w:p w14:paraId="518CD2E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7" w:type="dxa"/>
          </w:tcPr>
          <w:p w14:paraId="2282EC3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13ACB1BB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632B0BC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0570B282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</w:tcPr>
          <w:p w14:paraId="4F7CE271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0507F241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55BF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2606D17A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1" w:type="dxa"/>
          </w:tcPr>
          <w:p w14:paraId="6E9F039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655ABD7B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dxa"/>
            <w:gridSpan w:val="2"/>
          </w:tcPr>
          <w:p w14:paraId="652405E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3203502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1" w:type="dxa"/>
          </w:tcPr>
          <w:p w14:paraId="44279F58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F18DA5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402B5D" w:rsidRPr="007B3F5E" w14:paraId="50D5E22C" w14:textId="77777777" w:rsidTr="001201BD">
        <w:tc>
          <w:tcPr>
            <w:tcW w:w="2305" w:type="dxa"/>
            <w:gridSpan w:val="2"/>
          </w:tcPr>
          <w:p w14:paraId="00BC0C9E" w14:textId="77777777" w:rsidR="00402B5D" w:rsidRPr="007B3F5E" w:rsidRDefault="00402B5D" w:rsidP="00374796">
            <w:pPr>
              <w:tabs>
                <w:tab w:val="left" w:pos="988"/>
              </w:tabs>
              <w:spacing w:line="240" w:lineRule="auto"/>
              <w:ind w:left="171" w:right="-108" w:hanging="126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2024" w:type="dxa"/>
          </w:tcPr>
          <w:p w14:paraId="493CA858" w14:textId="203E1D6A" w:rsidR="00402B5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(คอนโดมิเนียม)</w:t>
            </w:r>
          </w:p>
        </w:tc>
        <w:tc>
          <w:tcPr>
            <w:tcW w:w="810" w:type="dxa"/>
          </w:tcPr>
          <w:p w14:paraId="2DB475AE" w14:textId="68C820BB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</w:tcPr>
          <w:p w14:paraId="3713127C" w14:textId="2F3C8AB8" w:rsidR="00402B5D" w:rsidRPr="007B3F5E" w:rsidRDefault="00B17D5A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718" w:type="dxa"/>
          </w:tcPr>
          <w:p w14:paraId="71B8EE2B" w14:textId="55DB744D" w:rsidR="00402B5D" w:rsidRPr="007B3F5E" w:rsidRDefault="00B17D5A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721" w:type="dxa"/>
          </w:tcPr>
          <w:p w14:paraId="5E95E0A1" w14:textId="4EE36DE4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64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</w:tcPr>
          <w:p w14:paraId="36D767D1" w14:textId="23633DB2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64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</w:tcPr>
          <w:p w14:paraId="00B682EA" w14:textId="00723588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4C8F125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5BD803BD" w14:textId="49C86E7B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914533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6BC9FC03" w14:textId="692D65EB" w:rsidR="00402B5D" w:rsidRPr="007B3F5E" w:rsidRDefault="00402B5D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</w:tcPr>
          <w:p w14:paraId="3ED5E96A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2F6857C2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0FB758F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9D9BEBF" w14:textId="54EBF495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11779063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32EAE821" w14:textId="46B0EF23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</w:tcPr>
          <w:p w14:paraId="78D7FC5F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10F9C62B" w14:textId="771B5AF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59342AA0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41540F25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2B5D" w:rsidRPr="007B3F5E" w14:paraId="201BEFA3" w14:textId="77777777" w:rsidTr="001201BD">
        <w:tc>
          <w:tcPr>
            <w:tcW w:w="2305" w:type="dxa"/>
            <w:gridSpan w:val="2"/>
          </w:tcPr>
          <w:p w14:paraId="385282C2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2024" w:type="dxa"/>
          </w:tcPr>
          <w:p w14:paraId="506F1EF9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7D37600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52040FC5" w14:textId="7F137098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00DDE63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</w:tcPr>
          <w:p w14:paraId="5BD48F4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048ABBAC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94E58A0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2DAAD33C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0D7667DC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127B2C34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1A5B9318" w14:textId="77777777" w:rsidR="00402B5D" w:rsidRPr="007B3F5E" w:rsidRDefault="00402B5D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</w:tcPr>
          <w:p w14:paraId="4626CF25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59E58699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697259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954A735" w14:textId="77777777" w:rsidR="00402B5D" w:rsidRPr="007B3F5E" w:rsidRDefault="00402B5D" w:rsidP="00E859C8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F9F8527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35C40E66" w14:textId="77777777" w:rsidR="00402B5D" w:rsidRPr="007B3F5E" w:rsidRDefault="00402B5D" w:rsidP="00E859C8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</w:tcPr>
          <w:p w14:paraId="3D6921BE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054042D4" w14:textId="77777777" w:rsidR="00402B5D" w:rsidRPr="007B3F5E" w:rsidRDefault="00402B5D" w:rsidP="00E859C8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0D507977" w14:textId="77777777" w:rsidR="00402B5D" w:rsidRPr="007B3F5E" w:rsidRDefault="00402B5D" w:rsidP="00E859C8">
            <w:pPr>
              <w:tabs>
                <w:tab w:val="decimal" w:pos="88"/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350716B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098664EC" w14:textId="77777777" w:rsidTr="001201BD">
        <w:tc>
          <w:tcPr>
            <w:tcW w:w="2305" w:type="dxa"/>
            <w:gridSpan w:val="2"/>
          </w:tcPr>
          <w:p w14:paraId="6AC50AEB" w14:textId="77777777" w:rsidR="00402B5D" w:rsidRPr="007B3F5E" w:rsidRDefault="00402B5D" w:rsidP="00374796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2024" w:type="dxa"/>
          </w:tcPr>
          <w:p w14:paraId="2440B6E2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810" w:type="dxa"/>
          </w:tcPr>
          <w:p w14:paraId="406230C0" w14:textId="77777777" w:rsidR="00402B5D" w:rsidRPr="007B3F5E" w:rsidRDefault="00402B5D" w:rsidP="00374796">
            <w:pPr>
              <w:tabs>
                <w:tab w:val="decimal" w:pos="338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61B4C9F3" w14:textId="76629E5C" w:rsidR="00402B5D" w:rsidRPr="007B3F5E" w:rsidRDefault="00402B5D" w:rsidP="00E859C8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6FB464EA" w14:textId="77777777" w:rsidR="00402B5D" w:rsidRPr="007B3F5E" w:rsidRDefault="00402B5D" w:rsidP="00E859C8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</w:tcPr>
          <w:p w14:paraId="76904596" w14:textId="77777777" w:rsidR="00402B5D" w:rsidRPr="007B3F5E" w:rsidRDefault="00402B5D" w:rsidP="00E859C8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17CA90F1" w14:textId="77777777" w:rsidR="00402B5D" w:rsidRPr="007B3F5E" w:rsidRDefault="00402B5D" w:rsidP="00E859C8">
            <w:pPr>
              <w:tabs>
                <w:tab w:val="decimal" w:pos="445"/>
              </w:tabs>
              <w:spacing w:line="240" w:lineRule="auto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5127345B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81079D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5B1F5E29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6C2D0D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1A09239E" w14:textId="77777777" w:rsidR="00402B5D" w:rsidRPr="007B3F5E" w:rsidRDefault="00402B5D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</w:tcPr>
          <w:p w14:paraId="6BA81A5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2B0799C8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DA35237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D95E989" w14:textId="77777777" w:rsidR="00402B5D" w:rsidRPr="007B3F5E" w:rsidRDefault="00402B5D" w:rsidP="00E859C8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5B2D19A4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6C3D7F7E" w14:textId="77777777" w:rsidR="00402B5D" w:rsidRPr="007B3F5E" w:rsidRDefault="00402B5D" w:rsidP="00E859C8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</w:tcPr>
          <w:p w14:paraId="0E50F997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5383D039" w14:textId="77777777" w:rsidR="00402B5D" w:rsidRPr="007B3F5E" w:rsidRDefault="00402B5D" w:rsidP="00E859C8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02D807A8" w14:textId="77777777" w:rsidR="00402B5D" w:rsidRPr="007B3F5E" w:rsidRDefault="00402B5D" w:rsidP="00E859C8">
            <w:pPr>
              <w:tabs>
                <w:tab w:val="decimal" w:pos="88"/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4AA6F8E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5B10EC21" w14:textId="77777777" w:rsidTr="001201BD">
        <w:tc>
          <w:tcPr>
            <w:tcW w:w="2305" w:type="dxa"/>
            <w:gridSpan w:val="2"/>
          </w:tcPr>
          <w:p w14:paraId="03DA5D0C" w14:textId="77777777" w:rsidR="00402B5D" w:rsidRPr="007B3F5E" w:rsidRDefault="00402B5D" w:rsidP="00374796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024" w:type="dxa"/>
          </w:tcPr>
          <w:p w14:paraId="6B304862" w14:textId="09FB3F35" w:rsidR="00402B5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อ๊อกไซด์และเคมีภัณฑ์</w:t>
            </w:r>
          </w:p>
        </w:tc>
        <w:tc>
          <w:tcPr>
            <w:tcW w:w="810" w:type="dxa"/>
          </w:tcPr>
          <w:p w14:paraId="7E9B0599" w14:textId="0020FF7C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</w:tcPr>
          <w:p w14:paraId="3655CC31" w14:textId="0A1BE559" w:rsidR="00402B5D" w:rsidRPr="007B3F5E" w:rsidRDefault="00B17D5A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</w:tcPr>
          <w:p w14:paraId="14873F8E" w14:textId="36982A39" w:rsidR="00402B5D" w:rsidRPr="007B3F5E" w:rsidRDefault="00B17D5A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</w:tcPr>
          <w:p w14:paraId="239DF691" w14:textId="6548658F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25</w:t>
            </w:r>
          </w:p>
        </w:tc>
        <w:tc>
          <w:tcPr>
            <w:tcW w:w="811" w:type="dxa"/>
          </w:tcPr>
          <w:p w14:paraId="7E08D331" w14:textId="66314E43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402B5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25</w:t>
            </w:r>
          </w:p>
        </w:tc>
        <w:tc>
          <w:tcPr>
            <w:tcW w:w="717" w:type="dxa"/>
          </w:tcPr>
          <w:p w14:paraId="339AF9AF" w14:textId="387C60E6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B69843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14:paraId="7A02236B" w14:textId="13946E6C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3F15C039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407C2A64" w14:textId="0DABC669" w:rsidR="00402B5D" w:rsidRPr="007B3F5E" w:rsidRDefault="00402B5D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</w:tcPr>
          <w:p w14:paraId="76731671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3830DE45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5CBC23A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4E6F7A6" w14:textId="7B12E525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1BB76736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</w:tcPr>
          <w:p w14:paraId="65FF362A" w14:textId="1005B665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</w:tcPr>
          <w:p w14:paraId="0ACDE844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1854279C" w14:textId="6F7D9ACE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6F805A45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2A13F7AA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2B5D" w:rsidRPr="007B3F5E" w14:paraId="4BC73330" w14:textId="77777777" w:rsidTr="001201BD">
        <w:tc>
          <w:tcPr>
            <w:tcW w:w="2305" w:type="dxa"/>
            <w:gridSpan w:val="2"/>
            <w:shd w:val="clear" w:color="auto" w:fill="auto"/>
          </w:tcPr>
          <w:p w14:paraId="4757AF88" w14:textId="04C20C48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2024" w:type="dxa"/>
            <w:shd w:val="clear" w:color="auto" w:fill="auto"/>
          </w:tcPr>
          <w:p w14:paraId="09F5DFB5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FABCF56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3893DA6D" w14:textId="1C32B08D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B2F5FDE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37D7A14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7FC10E1B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2C470E8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D054076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0D86CC8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76132D5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6E7DC69" w14:textId="77777777" w:rsidR="00402B5D" w:rsidRPr="007B3F5E" w:rsidRDefault="00402B5D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7FF8979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149E54A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AEE04F3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840B98B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61AC61D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3C2F1E5A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76AC3809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7EEAD33" w14:textId="77777777" w:rsidR="00402B5D" w:rsidRPr="007B3F5E" w:rsidRDefault="00402B5D" w:rsidP="00E859C8">
            <w:pPr>
              <w:tabs>
                <w:tab w:val="decimal" w:pos="88"/>
                <w:tab w:val="decimal" w:pos="32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2A776827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1E365DA" w14:textId="77777777" w:rsidR="00402B5D" w:rsidRPr="007B3F5E" w:rsidRDefault="00402B5D" w:rsidP="00E859C8">
            <w:pPr>
              <w:tabs>
                <w:tab w:val="decimal" w:pos="88"/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1993CE22" w14:textId="77777777" w:rsidTr="001201BD">
        <w:tc>
          <w:tcPr>
            <w:tcW w:w="2305" w:type="dxa"/>
            <w:gridSpan w:val="2"/>
            <w:shd w:val="clear" w:color="auto" w:fill="auto"/>
          </w:tcPr>
          <w:p w14:paraId="0A31CC2E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  <w:r w:rsidRPr="007B3F5E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เซนเซส </w:t>
            </w:r>
            <w:r w:rsidRPr="007B3F5E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พร็อพเพอร์ตี้</w:t>
            </w:r>
          </w:p>
          <w:p w14:paraId="04653114" w14:textId="4613636E" w:rsidR="00402B5D" w:rsidRPr="007B3F5E" w:rsidRDefault="00374796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ab/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แมเนจเม้นท์ จำกัด</w:t>
            </w:r>
          </w:p>
        </w:tc>
        <w:tc>
          <w:tcPr>
            <w:tcW w:w="2024" w:type="dxa"/>
            <w:shd w:val="clear" w:color="auto" w:fill="auto"/>
          </w:tcPr>
          <w:p w14:paraId="39187E2B" w14:textId="3A71AAFB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ให้บริการจดทะเบียนจัดตั้งนิติบุคคล และบริหาร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จัดการอาคารชุด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นายหน้าตัวแทนในกิจการที่เกี่ยวข้องกับอสังหาริมทรัพย์</w:t>
            </w:r>
          </w:p>
        </w:tc>
        <w:tc>
          <w:tcPr>
            <w:tcW w:w="810" w:type="dxa"/>
          </w:tcPr>
          <w:p w14:paraId="4CFA033E" w14:textId="77777777" w:rsidR="00402B5D" w:rsidRPr="007B3F5E" w:rsidRDefault="00402B5D" w:rsidP="0037479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3A825B" w14:textId="77777777" w:rsidR="00402B5D" w:rsidRPr="007B3F5E" w:rsidRDefault="00402B5D" w:rsidP="0037479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7B32AB" w14:textId="77777777" w:rsidR="00402B5D" w:rsidRPr="007B3F5E" w:rsidRDefault="00402B5D" w:rsidP="0037479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3F4145" w14:textId="77777777" w:rsidR="00252F3B" w:rsidRPr="007B3F5E" w:rsidRDefault="00252F3B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85E0E4" w14:textId="13633D9C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753D7812" w14:textId="5D3E0655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34408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9D3E5C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D499E1" w14:textId="77777777" w:rsidR="00252F3B" w:rsidRPr="007B3F5E" w:rsidRDefault="00252F3B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9A42DE" w14:textId="52B7D0DD" w:rsidR="00402B5D" w:rsidRPr="007B3F5E" w:rsidRDefault="00B17D5A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6F124F5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4042AA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4A3C7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43162A" w14:textId="77777777" w:rsidR="00252F3B" w:rsidRPr="007B3F5E" w:rsidRDefault="00252F3B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8ABCB5" w14:textId="272046A6" w:rsidR="00402B5D" w:rsidRPr="007B3F5E" w:rsidRDefault="00B17D5A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364FCC7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64E819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28D74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CA1D2A" w14:textId="77777777" w:rsidR="00252F3B" w:rsidRPr="007B3F5E" w:rsidRDefault="00252F3B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FFE103" w14:textId="54B60427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1C2E881E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CDFA00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FCC1A6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A50F59" w14:textId="77777777" w:rsidR="00252F3B" w:rsidRPr="007B3F5E" w:rsidRDefault="00252F3B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C4AFF0" w14:textId="15CDBBA9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  <w:r w:rsidR="00402B5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169E1DC4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E8AEB6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83530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C4DEC9" w14:textId="77777777" w:rsidR="00252F3B" w:rsidRPr="007B3F5E" w:rsidRDefault="00252F3B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AD58EA" w14:textId="274A91B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38F7A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137108E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8300DC" w14:textId="646C4371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64359F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EBCC36" w14:textId="77777777" w:rsidR="00252F3B" w:rsidRPr="007B3F5E" w:rsidRDefault="00252F3B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7FBF6" w14:textId="05A3C5E6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FA0A3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1E75C0D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C31126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75C203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1E6FB0" w14:textId="77777777" w:rsidR="00252F3B" w:rsidRPr="007B3F5E" w:rsidRDefault="00252F3B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EEB612" w14:textId="4F0634A5" w:rsidR="00402B5D" w:rsidRPr="007B3F5E" w:rsidRDefault="00402B5D" w:rsidP="00281CB4">
            <w:pPr>
              <w:tabs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6CB9DCB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521B56E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3A18E5" w14:textId="0E6AD5DC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9B0CD9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B294B7" w14:textId="77777777" w:rsidR="00252F3B" w:rsidRPr="007B3F5E" w:rsidRDefault="00252F3B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DA0485" w14:textId="76AF934B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EC61C4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EEDC7A9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1164C1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530917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8D94FF" w14:textId="77777777" w:rsidR="00252F3B" w:rsidRPr="007B3F5E" w:rsidRDefault="00252F3B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60A4" w14:textId="05FFFCB0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8454FF7" w14:textId="77777777" w:rsidR="00402B5D" w:rsidRPr="007B3F5E" w:rsidRDefault="00402B5D" w:rsidP="00E859C8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50D6A43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28533" w14:textId="0DC00AD0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B8430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927A4B" w14:textId="77777777" w:rsidR="00252F3B" w:rsidRPr="007B3F5E" w:rsidRDefault="00252F3B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F481EC" w14:textId="7A99E92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72291CE3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0A8D263" w14:textId="77777777" w:rsidR="00402B5D" w:rsidRPr="007B3F5E" w:rsidRDefault="00402B5D" w:rsidP="00E859C8">
            <w:pPr>
              <w:tabs>
                <w:tab w:val="decimal" w:pos="88"/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9BFC0E" w14:textId="77777777" w:rsidR="00402B5D" w:rsidRPr="007B3F5E" w:rsidRDefault="00402B5D" w:rsidP="00E859C8">
            <w:pPr>
              <w:tabs>
                <w:tab w:val="decimal" w:pos="88"/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2161A1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07E9C3" w14:textId="77777777" w:rsidR="00252F3B" w:rsidRPr="007B3F5E" w:rsidRDefault="00252F3B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0D47FC" w14:textId="776A9CA2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B8F82FC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683893F" w14:textId="77777777" w:rsidR="00402B5D" w:rsidRPr="007B3F5E" w:rsidRDefault="00402B5D" w:rsidP="00E859C8">
            <w:pPr>
              <w:tabs>
                <w:tab w:val="decimal" w:pos="88"/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34EEAF" w14:textId="39D9B950" w:rsidR="00402B5D" w:rsidRPr="007B3F5E" w:rsidRDefault="00402B5D" w:rsidP="00E859C8">
            <w:pPr>
              <w:tabs>
                <w:tab w:val="decimal" w:pos="88"/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A7035B" w14:textId="77777777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DD4E4B" w14:textId="77777777" w:rsidR="00252F3B" w:rsidRPr="007B3F5E" w:rsidRDefault="00252F3B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B57D46" w14:textId="5A9FC1DE" w:rsidR="00402B5D" w:rsidRPr="007B3F5E" w:rsidRDefault="00402B5D" w:rsidP="00E859C8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402B5D" w:rsidRPr="007B3F5E" w14:paraId="5D4519DE" w14:textId="77777777" w:rsidTr="001201BD">
        <w:trPr>
          <w:trHeight w:val="65"/>
        </w:trPr>
        <w:tc>
          <w:tcPr>
            <w:tcW w:w="2305" w:type="dxa"/>
            <w:gridSpan w:val="2"/>
            <w:shd w:val="clear" w:color="auto" w:fill="auto"/>
          </w:tcPr>
          <w:p w14:paraId="59FC8100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2024" w:type="dxa"/>
            <w:shd w:val="clear" w:color="auto" w:fill="auto"/>
          </w:tcPr>
          <w:p w14:paraId="2BF60077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810" w:type="dxa"/>
          </w:tcPr>
          <w:p w14:paraId="35952A76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E65C9D" w14:textId="1C0A6FA3" w:rsidR="00A855D3" w:rsidRPr="007B3F5E" w:rsidRDefault="00A855D3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7CD27F4" w14:textId="6FF8F545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56D566" w14:textId="72463B24" w:rsidR="00402B5D" w:rsidRPr="007B3F5E" w:rsidRDefault="00B17D5A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39F5901C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FF9E7C" w14:textId="4172372F" w:rsidR="00402B5D" w:rsidRPr="007B3F5E" w:rsidRDefault="00B17D5A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6DE38292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2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E10ED3" w14:textId="313DA6C2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29DD42DF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2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5A97B8" w14:textId="36460A25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19BB9F9A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0FEEAF" w14:textId="4DE685ED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44758E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74A1612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DB4EF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533388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AAB3419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4FE293" w14:textId="64FA56C8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3B3E74F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2B98FA4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C83DE1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FA962A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638A220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633A62" w14:textId="05B0890F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CC37E71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F08F1FD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382E35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4751830A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10EA57E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27A657" w14:textId="39EFAE69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0253B09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9CC7B62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A65CDB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402B5D" w:rsidRPr="007B3F5E" w14:paraId="1B9B0058" w14:textId="77777777" w:rsidTr="001201BD">
        <w:tc>
          <w:tcPr>
            <w:tcW w:w="2305" w:type="dxa"/>
            <w:gridSpan w:val="2"/>
            <w:shd w:val="clear" w:color="auto" w:fill="auto"/>
          </w:tcPr>
          <w:p w14:paraId="19FA3022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2024" w:type="dxa"/>
            <w:shd w:val="clear" w:color="auto" w:fill="auto"/>
          </w:tcPr>
          <w:p w14:paraId="2E154E30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64CA994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654602" w14:textId="6C7BD94F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3B618B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B19C86C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72AA72D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6A5C5AA3" w14:textId="77777777" w:rsidR="00402B5D" w:rsidRPr="007B3F5E" w:rsidRDefault="00402B5D" w:rsidP="00E859C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40E11A1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5AC73556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561B28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D5C8B20" w14:textId="77777777" w:rsidR="00402B5D" w:rsidRPr="007B3F5E" w:rsidRDefault="00402B5D" w:rsidP="00E859C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25209F0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05428AF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7A99C04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0D30225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A06243A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8A8964B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069A9131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72C0C563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86156D5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94D0A8F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2B5D" w:rsidRPr="007B3F5E" w14:paraId="5B232B48" w14:textId="77777777" w:rsidTr="001201BD">
        <w:tc>
          <w:tcPr>
            <w:tcW w:w="2305" w:type="dxa"/>
            <w:gridSpan w:val="2"/>
            <w:shd w:val="clear" w:color="auto" w:fill="auto"/>
          </w:tcPr>
          <w:p w14:paraId="70F63EE1" w14:textId="77777777" w:rsidR="00402B5D" w:rsidRPr="007B3F5E" w:rsidRDefault="00402B5D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31D74044" w14:textId="447CB15D" w:rsidR="00402B5D" w:rsidRPr="007B3F5E" w:rsidRDefault="00374796" w:rsidP="00374796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7B3F5E">
              <w:rPr>
                <w:rFonts w:asciiTheme="majorBidi" w:hAnsiTheme="majorBidi" w:cstheme="majorBidi"/>
                <w:szCs w:val="22"/>
                <w:lang w:eastAsia="ko-KR"/>
              </w:rPr>
              <w:tab/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2024" w:type="dxa"/>
            <w:shd w:val="clear" w:color="auto" w:fill="auto"/>
          </w:tcPr>
          <w:p w14:paraId="29C9345D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6EAAE73" w14:textId="77777777" w:rsidR="00402B5D" w:rsidRPr="007B3F5E" w:rsidRDefault="00402B5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7EC0C69" w14:textId="77777777" w:rsidR="00402B5D" w:rsidRPr="007B3F5E" w:rsidRDefault="00402B5D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C33DA3" w14:textId="7140EA7A" w:rsidR="00A855D3" w:rsidRPr="007B3F5E" w:rsidRDefault="00A855D3" w:rsidP="003747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0CFDFCE" w14:textId="2612729A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AC8C4D" w14:textId="20B2A667" w:rsidR="00402B5D" w:rsidRPr="007B3F5E" w:rsidRDefault="00B17D5A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017FA69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B0AF62" w14:textId="0D3A27E0" w:rsidR="00402B5D" w:rsidRPr="007B3F5E" w:rsidRDefault="00B17D5A" w:rsidP="00E859C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612786D1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3D43E92" w14:textId="74B6C03B" w:rsidR="00402B5D" w:rsidRPr="007B3F5E" w:rsidRDefault="00B17D5A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450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1F6A8D99" w14:textId="77777777" w:rsidR="00402B5D" w:rsidRPr="007B3F5E" w:rsidRDefault="00402B5D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BED5D4" w14:textId="7C699A58" w:rsidR="00402B5D" w:rsidRPr="007B3F5E" w:rsidRDefault="00B17D5A" w:rsidP="00E859C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450</w:t>
            </w:r>
            <w:r w:rsidR="00402B5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1FACAAAB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83488" w14:textId="3E1C263B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63409F7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256F2A4A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61F64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DF163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2E01D3B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EEECE6" w14:textId="1ACE53D3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5031988" w14:textId="77777777" w:rsidR="00402B5D" w:rsidRPr="007B3F5E" w:rsidRDefault="00402B5D" w:rsidP="00E859C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2F75869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07A477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3D277F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086B959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A8483E" w14:textId="2B816E50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BE85055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A5EB69B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90171A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48D2FC2A" w14:textId="77777777" w:rsidR="00402B5D" w:rsidRPr="007B3F5E" w:rsidRDefault="00402B5D" w:rsidP="00E859C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3B02D19B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E0CD25" w14:textId="762FEA84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2AD584" w14:textId="77777777" w:rsidR="00402B5D" w:rsidRPr="007B3F5E" w:rsidRDefault="00402B5D" w:rsidP="00E859C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14DF0F5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21D634" w14:textId="77777777" w:rsidR="00402B5D" w:rsidRPr="007B3F5E" w:rsidRDefault="00402B5D" w:rsidP="00E859C8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01BD" w:rsidRPr="007B3F5E" w14:paraId="5AE090BB" w14:textId="77777777" w:rsidTr="001201BD">
        <w:tc>
          <w:tcPr>
            <w:tcW w:w="2305" w:type="dxa"/>
            <w:gridSpan w:val="2"/>
            <w:shd w:val="clear" w:color="auto" w:fill="auto"/>
          </w:tcPr>
          <w:p w14:paraId="425DF1A6" w14:textId="76C13751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2024" w:type="dxa"/>
            <w:shd w:val="clear" w:color="auto" w:fill="auto"/>
          </w:tcPr>
          <w:p w14:paraId="290C5023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86B1898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F9B5CCE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6441FA8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E7F3B30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20E5B09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BC71D65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0BF7D37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D33726F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9B9E2CA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B3E50BF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0ACA8D8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AD6513F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AF78B24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5A1D93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0D1602F9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07CB997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6BE892FF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45C22D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DB27D95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889C4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01BD" w:rsidRPr="007B3F5E" w14:paraId="20ACEB5F" w14:textId="77777777" w:rsidTr="001201BD">
        <w:tc>
          <w:tcPr>
            <w:tcW w:w="2305" w:type="dxa"/>
            <w:gridSpan w:val="2"/>
            <w:shd w:val="clear" w:color="auto" w:fill="auto"/>
          </w:tcPr>
          <w:p w14:paraId="747961D7" w14:textId="6D7424B2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2024" w:type="dxa"/>
            <w:shd w:val="clear" w:color="auto" w:fill="auto"/>
          </w:tcPr>
          <w:p w14:paraId="1BB0ADB0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6FAB72FB" w14:textId="6403F780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160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   </w:t>
            </w: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เวลาและอุปกรณ์ควบคุมระบบจอดรถยนต์</w:t>
            </w:r>
          </w:p>
        </w:tc>
        <w:tc>
          <w:tcPr>
            <w:tcW w:w="810" w:type="dxa"/>
          </w:tcPr>
          <w:p w14:paraId="073ADD0B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3EA5EA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670D62" w14:textId="167007AF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2E379D9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C6594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79285D" w14:textId="42B604CF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584740B8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8ABD2B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0E67BA" w14:textId="3C2D5A3C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6A475538" w14:textId="77777777" w:rsidR="001201BD" w:rsidRPr="007B3F5E" w:rsidRDefault="001201BD" w:rsidP="00FA56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D9D3FA0" w14:textId="77777777" w:rsidR="001201BD" w:rsidRPr="007B3F5E" w:rsidRDefault="001201BD" w:rsidP="00FA56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1AE32A6" w14:textId="0A496063" w:rsidR="001201BD" w:rsidRPr="007B3F5E" w:rsidRDefault="00B17D5A" w:rsidP="00FA56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40</w:t>
            </w:r>
            <w:r w:rsidR="001201BD"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7A61D66E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6C3752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D9C952" w14:textId="6A723FE7" w:rsidR="001201BD" w:rsidRPr="007B3F5E" w:rsidRDefault="00B17D5A" w:rsidP="00FA56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40</w:t>
            </w:r>
            <w:r w:rsidR="001201BD"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30A461E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4BB09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0D1F69" w14:textId="4BC3092B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A7AEA1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14438ED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CA936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26FBC" w14:textId="3C84FDEE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93545CF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50E5985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8D16C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C3C6C1" w14:textId="19B00433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0ACA891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09DD094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576C2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CB7CF8" w14:textId="61DCB1FD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861C1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AA51BF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2F940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FC08B" w14:textId="4B4E7F39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BA84D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D738DC4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126CC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86041D" w14:textId="5EE4AAB8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7858C398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0576422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D51FA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54901D" w14:textId="1F2AF2DA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7295F9B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DB351BD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53908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45AA8F" w14:textId="67DBA4B0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01BD" w:rsidRPr="007B3F5E" w14:paraId="69B7F4C4" w14:textId="77777777" w:rsidTr="001201BD">
        <w:tc>
          <w:tcPr>
            <w:tcW w:w="2305" w:type="dxa"/>
            <w:gridSpan w:val="2"/>
            <w:shd w:val="clear" w:color="auto" w:fill="auto"/>
          </w:tcPr>
          <w:p w14:paraId="769E8670" w14:textId="22EBE07F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  <w:shd w:val="clear" w:color="auto" w:fill="auto"/>
          </w:tcPr>
          <w:p w14:paraId="3A987DDC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7212E7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F00B1B9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8AED0E8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5915827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3EFC462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704DB2E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FD41BF4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7416517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2CFEA29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D5719AF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18132E7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48AAA14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6AB72F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A6571CD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70CB8EAD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C2D6E7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05F2DEF7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1604B2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762FCB17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28F2CD7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01BD" w:rsidRPr="007B3F5E" w14:paraId="0BC7C9A5" w14:textId="77777777" w:rsidTr="001201BD">
        <w:tc>
          <w:tcPr>
            <w:tcW w:w="2305" w:type="dxa"/>
            <w:gridSpan w:val="2"/>
            <w:shd w:val="clear" w:color="auto" w:fill="auto"/>
          </w:tcPr>
          <w:p w14:paraId="0D877280" w14:textId="77777777" w:rsidR="001201BD" w:rsidRPr="007B3F5E" w:rsidRDefault="001201BD" w:rsidP="001201BD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2024" w:type="dxa"/>
            <w:shd w:val="clear" w:color="auto" w:fill="auto"/>
          </w:tcPr>
          <w:p w14:paraId="20404E4D" w14:textId="4E09980E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2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ลงทุนในธุรกิจการจัดการพลังงาน</w:t>
            </w:r>
          </w:p>
        </w:tc>
        <w:tc>
          <w:tcPr>
            <w:tcW w:w="810" w:type="dxa"/>
          </w:tcPr>
          <w:p w14:paraId="1AF90D72" w14:textId="77777777" w:rsidR="00096C3D" w:rsidRPr="007B3F5E" w:rsidRDefault="00096C3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E5CF50B" w14:textId="35B92624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202B159F" w14:textId="77777777" w:rsidR="00096C3D" w:rsidRPr="007B3F5E" w:rsidRDefault="00096C3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7498C7" w14:textId="5F858423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79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23204B23" w14:textId="77777777" w:rsidR="00096C3D" w:rsidRPr="007B3F5E" w:rsidRDefault="00096C3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1E003E" w14:textId="2FE9459C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79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004C7C48" w14:textId="77777777" w:rsidR="00096C3D" w:rsidRPr="007B3F5E" w:rsidRDefault="00096C3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409831" w14:textId="28EF52E9" w:rsidR="001201BD" w:rsidRPr="007B3F5E" w:rsidRDefault="00B17D5A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1201B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88</w:t>
            </w:r>
          </w:p>
        </w:tc>
        <w:tc>
          <w:tcPr>
            <w:tcW w:w="811" w:type="dxa"/>
            <w:shd w:val="clear" w:color="auto" w:fill="auto"/>
          </w:tcPr>
          <w:p w14:paraId="24CF74CE" w14:textId="77777777" w:rsidR="00096C3D" w:rsidRPr="007B3F5E" w:rsidRDefault="00096C3D" w:rsidP="001201B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57F0CB" w14:textId="11487C26" w:rsidR="001201BD" w:rsidRPr="007B3F5E" w:rsidRDefault="00B17D5A" w:rsidP="001201B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1201B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88</w:t>
            </w:r>
          </w:p>
        </w:tc>
        <w:tc>
          <w:tcPr>
            <w:tcW w:w="717" w:type="dxa"/>
            <w:shd w:val="clear" w:color="auto" w:fill="auto"/>
          </w:tcPr>
          <w:p w14:paraId="1123467D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950F61" w14:textId="45C0D11E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7BD5A2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5CC5FA2C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61EB3C" w14:textId="1153F40B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8A28C7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F97B2B0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6A4416" w14:textId="321B6252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C2AF45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6EEE940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3E45D" w14:textId="59AEEE0A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66CB155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D671245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3238BF" w14:textId="3676FA24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FB7B50E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A86C66A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7A1E86" w14:textId="463496B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2F1D57F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B76D033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68FAE1" w14:textId="4F76CBD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36D73D6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E2F21F9" w14:textId="77777777" w:rsidR="00096C3D" w:rsidRPr="007B3F5E" w:rsidRDefault="00096C3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57C25A" w14:textId="381DE6E1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01BD" w:rsidRPr="007B3F5E" w14:paraId="3B197E4B" w14:textId="77777777" w:rsidTr="001201BD">
        <w:tc>
          <w:tcPr>
            <w:tcW w:w="2305" w:type="dxa"/>
            <w:gridSpan w:val="2"/>
            <w:shd w:val="clear" w:color="auto" w:fill="auto"/>
          </w:tcPr>
          <w:p w14:paraId="0A8F7558" w14:textId="77777777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2024" w:type="dxa"/>
            <w:shd w:val="clear" w:color="auto" w:fill="auto"/>
          </w:tcPr>
          <w:p w14:paraId="3C955F80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810" w:type="dxa"/>
          </w:tcPr>
          <w:p w14:paraId="7069BD99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78B448" w14:textId="736FBB01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07EC829B" w14:textId="0F31899B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2F4798" w14:textId="30EF4BAB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80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4D779CEC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7DA790" w14:textId="377F9CC4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80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7D672054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73C11E" w14:textId="620AE70A" w:rsidR="001201BD" w:rsidRPr="007B3F5E" w:rsidRDefault="00B17D5A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1201B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3BFA8767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3C63FB" w14:textId="70DF250A" w:rsidR="001201BD" w:rsidRPr="007B3F5E" w:rsidRDefault="00B17D5A" w:rsidP="001201B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1201BD"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6E99167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1FF03D" w14:textId="02001EE4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50168B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D7DD02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7332D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62F215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0EA2E2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E97762" w14:textId="12F994AB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695BD79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992A0C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2DBEC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FC36F3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1F6102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F05F44" w14:textId="47D7170A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28382AE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0A3911E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7153D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78AB40E8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65B8362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4D4892" w14:textId="67036AA2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EE610CF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1FB42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4E5B8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01BD" w:rsidRPr="007B3F5E" w14:paraId="77811A1A" w14:textId="77777777" w:rsidTr="001201BD">
        <w:tc>
          <w:tcPr>
            <w:tcW w:w="2305" w:type="dxa"/>
            <w:gridSpan w:val="2"/>
            <w:shd w:val="clear" w:color="auto" w:fill="auto"/>
          </w:tcPr>
          <w:p w14:paraId="72AC6A44" w14:textId="67D0E006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/>
              </w:rPr>
              <w:t>บริษัท สโตนเฮ้นจ์ อินเตอร์ จำกัด (มหาชน)</w:t>
            </w:r>
            <w:r w:rsidRPr="007B3F5E">
              <w:rPr>
                <w:rFonts w:asciiTheme="majorBidi" w:hAnsiTheme="majorBidi" w:cstheme="majorBidi"/>
                <w:szCs w:val="22"/>
                <w:lang w:val="en-US"/>
              </w:rPr>
              <w:t xml:space="preserve"> (“STI”)</w:t>
            </w:r>
          </w:p>
        </w:tc>
        <w:tc>
          <w:tcPr>
            <w:tcW w:w="2024" w:type="dxa"/>
            <w:shd w:val="clear" w:color="auto" w:fill="auto"/>
          </w:tcPr>
          <w:p w14:paraId="5B759E00" w14:textId="4A546E1D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</w:t>
            </w:r>
          </w:p>
        </w:tc>
        <w:tc>
          <w:tcPr>
            <w:tcW w:w="810" w:type="dxa"/>
          </w:tcPr>
          <w:p w14:paraId="04B58BB0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0E97A8" w14:textId="2D40B4F0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2D5EB8F" w14:textId="03A9181C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A3B4409" w14:textId="6B6C6656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18" w:type="dxa"/>
            <w:shd w:val="clear" w:color="auto" w:fill="auto"/>
          </w:tcPr>
          <w:p w14:paraId="54CA417C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EADE589" w14:textId="44D404B3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786EA65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4B918F" w14:textId="0DE45E19" w:rsidR="001201BD" w:rsidRPr="007B3F5E" w:rsidRDefault="00B17D5A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301</w:t>
            </w:r>
            <w:r w:rsidR="001201B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811" w:type="dxa"/>
            <w:shd w:val="clear" w:color="auto" w:fill="auto"/>
          </w:tcPr>
          <w:p w14:paraId="328203B6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1BFE27" w14:textId="2969550B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EA725C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F20AE4" w14:textId="2F1A3ED5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A9895E2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D2F642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BADCC2" w14:textId="1E214E6E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DB400A0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C347DE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88E799" w14:textId="5104256A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8299A97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D416A2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1C9407" w14:textId="3191576B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667D67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155EC4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9A774E" w14:textId="28551C62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8DFC566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5FC11E55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A4C0A1" w14:textId="0EB57AB3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A7ED3E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7FD5B8C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932E16" w14:textId="451F3616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F5BE98B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342264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1B5463" w14:textId="7BC3F5B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01BD" w:rsidRPr="007B3F5E" w14:paraId="3AA1F778" w14:textId="77777777" w:rsidTr="001201BD">
        <w:tc>
          <w:tcPr>
            <w:tcW w:w="2305" w:type="dxa"/>
            <w:gridSpan w:val="2"/>
            <w:shd w:val="clear" w:color="auto" w:fill="auto"/>
          </w:tcPr>
          <w:p w14:paraId="07B63CE7" w14:textId="304CA2C8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“STI”</w:t>
            </w:r>
          </w:p>
        </w:tc>
        <w:tc>
          <w:tcPr>
            <w:tcW w:w="2024" w:type="dxa"/>
            <w:shd w:val="clear" w:color="auto" w:fill="auto"/>
          </w:tcPr>
          <w:p w14:paraId="754B2FC0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38ACAF5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073BDAD" w14:textId="0FDCC553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3408976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DE6581E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8CF7873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0A4CAFD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B039431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1358ECA7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57B75C5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C61DBC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1388F78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1E4E15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4A4710F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9232B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AB0F817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022A6134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2EDFA903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563968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891CF78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CD10B0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01BD" w:rsidRPr="007B3F5E" w14:paraId="2ED5E419" w14:textId="77777777" w:rsidTr="001201BD">
        <w:tc>
          <w:tcPr>
            <w:tcW w:w="2305" w:type="dxa"/>
            <w:gridSpan w:val="2"/>
            <w:shd w:val="clear" w:color="auto" w:fill="auto"/>
          </w:tcPr>
          <w:p w14:paraId="327DFAD7" w14:textId="77777777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/>
              </w:rPr>
              <w:t>บริษัท สโตนเฮ้นจ์ จำกัด</w:t>
            </w:r>
          </w:p>
          <w:p w14:paraId="03843729" w14:textId="500C7358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(“STH”)</w:t>
            </w:r>
          </w:p>
        </w:tc>
        <w:tc>
          <w:tcPr>
            <w:tcW w:w="2024" w:type="dxa"/>
            <w:shd w:val="clear" w:color="auto" w:fill="auto"/>
          </w:tcPr>
          <w:p w14:paraId="0244D95E" w14:textId="314B3A18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7B3F5E">
              <w:rPr>
                <w:rFonts w:asciiTheme="majorBidi" w:hAnsiTheme="majorBidi"/>
                <w:szCs w:val="22"/>
                <w:cs/>
                <w:lang w:bidi="th-TH"/>
              </w:rPr>
              <w:t>บริการด้านการออกแบบงานสถาปัตยกรรมและงานวิศวกรรม</w:t>
            </w:r>
          </w:p>
        </w:tc>
        <w:tc>
          <w:tcPr>
            <w:tcW w:w="810" w:type="dxa"/>
          </w:tcPr>
          <w:p w14:paraId="4F14922B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4FF4CDA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FF3759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A9B34A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2D7FB3" w14:textId="6ABAADC8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DF6CE97" w14:textId="1E98EFA0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F29132D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9DC5D6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59EC4F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53AAD7" w14:textId="44F1F08A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18" w:type="dxa"/>
            <w:shd w:val="clear" w:color="auto" w:fill="auto"/>
          </w:tcPr>
          <w:p w14:paraId="6A7AD193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2A4C6E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552E04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9A6BD15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CDBCB7" w14:textId="7EF8F492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2C5780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8513C5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771CF5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41AFDE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CDBBAE" w14:textId="752BABEE" w:rsidR="001201BD" w:rsidRPr="007B3F5E" w:rsidRDefault="00B17D5A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  <w:r w:rsidR="001201B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0B9A5AC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4D484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55EF941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B0EC02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A5DE26" w14:textId="2E30A85B" w:rsidR="001201BD" w:rsidRPr="007B3F5E" w:rsidRDefault="001201BD" w:rsidP="001201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8CD0B7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EBF58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7632E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0AAC3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482CC6" w14:textId="537DE018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DEA8105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248CDA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8B2C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00BDB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3229A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47589" w14:textId="6179C973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FDBEA4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9FD3CF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FAB4D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B8E0B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E13F27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878A6D" w14:textId="5891E3E9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7D619D7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F9511F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B465E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2F162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26D9D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AA2751" w14:textId="3772189C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B34E67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2B296B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DE43B7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275D5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BC84F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D3A88B" w14:textId="69359C5D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8F5E89D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566D31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5043F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FB60F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B608E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E99C4A" w14:textId="79C3DB03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91D80C7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A99FF0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4EB39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F5821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8328C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E2071F" w14:textId="218BB3F3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937E5E9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1C83B8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BC653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966FC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3CB0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7BF796" w14:textId="4D4C1664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01BD" w:rsidRPr="007B3F5E" w14:paraId="58AE24B1" w14:textId="77777777" w:rsidTr="001201BD">
        <w:tc>
          <w:tcPr>
            <w:tcW w:w="2305" w:type="dxa"/>
            <w:gridSpan w:val="2"/>
            <w:shd w:val="clear" w:color="auto" w:fill="auto"/>
          </w:tcPr>
          <w:p w14:paraId="4430AD84" w14:textId="77777777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บริษัท สโตนเฮ้นจ์ อินเตอร์ </w:t>
            </w:r>
          </w:p>
          <w:p w14:paraId="6D69DFAE" w14:textId="486CC40E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</w: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เวนเจอร์</w:t>
            </w:r>
            <w:r w:rsidR="00FE5CE5"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จำกัด </w:t>
            </w:r>
            <w:r w:rsidRPr="007B3F5E">
              <w:rPr>
                <w:rFonts w:asciiTheme="majorBidi" w:hAnsiTheme="majorBidi" w:cstheme="majorBidi"/>
                <w:szCs w:val="22"/>
                <w:lang w:val="en-US"/>
              </w:rPr>
              <w:t>(“STV”)</w:t>
            </w:r>
          </w:p>
        </w:tc>
        <w:tc>
          <w:tcPr>
            <w:tcW w:w="2024" w:type="dxa"/>
            <w:shd w:val="clear" w:color="auto" w:fill="auto"/>
          </w:tcPr>
          <w:p w14:paraId="11B717C4" w14:textId="41E0951F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/>
                <w:szCs w:val="22"/>
                <w:cs/>
                <w:lang w:bidi="th-TH"/>
              </w:rPr>
              <w:t>การลงทุนในกิจการอื่น และ/หรือเพื่อประกอบธุรกิจที่ปรึกษาหรือธุรกิจอื่น</w:t>
            </w:r>
            <w:r w:rsidRPr="007B3F5E">
              <w:rPr>
                <w:rFonts w:asciiTheme="majorBidi" w:hAnsiTheme="majorBidi"/>
                <w:szCs w:val="22"/>
                <w:lang w:bidi="th-TH"/>
              </w:rPr>
              <w:t xml:space="preserve"> </w:t>
            </w:r>
            <w:r w:rsidRPr="007B3F5E">
              <w:rPr>
                <w:rFonts w:asciiTheme="majorBidi" w:hAnsiTheme="majorBidi"/>
                <w:szCs w:val="22"/>
                <w:cs/>
                <w:lang w:bidi="th-TH"/>
              </w:rPr>
              <w:t>ๆ</w:t>
            </w:r>
          </w:p>
        </w:tc>
        <w:tc>
          <w:tcPr>
            <w:tcW w:w="810" w:type="dxa"/>
          </w:tcPr>
          <w:p w14:paraId="2004FB38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90E8C2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194140" w14:textId="14EC19B8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9476D78" w14:textId="2888E72C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006AF9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176FED" w14:textId="417E3265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18" w:type="dxa"/>
            <w:shd w:val="clear" w:color="auto" w:fill="auto"/>
          </w:tcPr>
          <w:p w14:paraId="6A14A908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35A58C6C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762DBA00" w14:textId="2B08D005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60974497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2091D9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458936" w14:textId="049BD90C" w:rsidR="001201BD" w:rsidRPr="007B3F5E" w:rsidRDefault="00B17D5A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310</w:t>
            </w:r>
            <w:r w:rsidR="001201B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811" w:type="dxa"/>
            <w:shd w:val="clear" w:color="auto" w:fill="auto"/>
          </w:tcPr>
          <w:p w14:paraId="6B878F15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4A89098C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2DADB628" w14:textId="06400F83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11A8282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867509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31F8B1" w14:textId="4344D946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1E882D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5412B41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A9B6B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5AF326" w14:textId="3F5003AC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2ED99D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94E626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27751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5F2996" w14:textId="38D3BDDC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3CB3941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F20C80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0B774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6063AF" w14:textId="3AC2E65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DCE7B9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98C37D6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140CD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B2720F" w14:textId="6CEC29FF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3CE78BA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5CC22AF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95496B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FA31CA" w14:textId="0B3DF2B9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354F165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7C8F459D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F698A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BD6F75" w14:textId="142E8024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A69A515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7C256C8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B944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EEFEB4" w14:textId="4D4A3121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A56B2" w:rsidRPr="007B3F5E" w14:paraId="344B434D" w14:textId="77777777" w:rsidTr="001201BD">
        <w:tc>
          <w:tcPr>
            <w:tcW w:w="2305" w:type="dxa"/>
            <w:gridSpan w:val="2"/>
            <w:shd w:val="clear" w:color="auto" w:fill="auto"/>
          </w:tcPr>
          <w:p w14:paraId="7CCD19A7" w14:textId="0C262D71" w:rsidR="00FA56B2" w:rsidRPr="007B3F5E" w:rsidRDefault="005F7072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“STV”</w:t>
            </w:r>
          </w:p>
        </w:tc>
        <w:tc>
          <w:tcPr>
            <w:tcW w:w="2024" w:type="dxa"/>
            <w:shd w:val="clear" w:color="auto" w:fill="auto"/>
          </w:tcPr>
          <w:p w14:paraId="635E0697" w14:textId="77777777" w:rsidR="00FA56B2" w:rsidRPr="007B3F5E" w:rsidRDefault="00FA56B2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92FB07D" w14:textId="77777777" w:rsidR="00FA56B2" w:rsidRPr="007B3F5E" w:rsidRDefault="00FA56B2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59278E3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F346F42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99D2C2B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DB42465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42E50810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77331B1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9463203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4F96759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EFE7509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2DC9A7B" w14:textId="77777777" w:rsidR="00FA56B2" w:rsidRPr="007B3F5E" w:rsidRDefault="00FA56B2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41F5412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0E92C40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C537AE0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699DC54E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4A72AAF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7C1D643F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0E9BBB94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777C575" w14:textId="77777777" w:rsidR="00FA56B2" w:rsidRPr="007B3F5E" w:rsidRDefault="00FA56B2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DEBED2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01BD" w:rsidRPr="007B3F5E" w14:paraId="2C7C8AD2" w14:textId="77777777" w:rsidTr="001201BD">
        <w:tc>
          <w:tcPr>
            <w:tcW w:w="2305" w:type="dxa"/>
            <w:gridSpan w:val="2"/>
            <w:shd w:val="clear" w:color="auto" w:fill="auto"/>
          </w:tcPr>
          <w:p w14:paraId="49188EC9" w14:textId="77777777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บริษัท เอเชี่ยน เอ็นจิเนียริ่ง </w:t>
            </w:r>
          </w:p>
          <w:p w14:paraId="58BC0F92" w14:textId="52397A1B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</w: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คอนซัลแต้นส์ จำกัด </w:t>
            </w:r>
          </w:p>
          <w:p w14:paraId="03993FB0" w14:textId="020E51E0" w:rsidR="001201BD" w:rsidRPr="007B3F5E" w:rsidRDefault="001201BD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(“AEC”)</w:t>
            </w:r>
          </w:p>
        </w:tc>
        <w:tc>
          <w:tcPr>
            <w:tcW w:w="2024" w:type="dxa"/>
            <w:shd w:val="clear" w:color="auto" w:fill="auto"/>
          </w:tcPr>
          <w:p w14:paraId="292D0374" w14:textId="11E0E751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 และบริการอื่น</w:t>
            </w:r>
          </w:p>
        </w:tc>
        <w:tc>
          <w:tcPr>
            <w:tcW w:w="810" w:type="dxa"/>
          </w:tcPr>
          <w:p w14:paraId="596B627F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68E2DB" w14:textId="77777777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7AFDC8" w14:textId="0F9F82FC" w:rsidR="001201BD" w:rsidRPr="007B3F5E" w:rsidRDefault="001201BD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14E701E2" w14:textId="0EE90BEB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B60E44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EEA3BAD" w14:textId="03BB5169" w:rsidR="001201BD" w:rsidRPr="007B3F5E" w:rsidRDefault="00B17D5A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24</w:t>
            </w:r>
            <w:r w:rsidR="001201B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30</w:t>
            </w:r>
          </w:p>
        </w:tc>
        <w:tc>
          <w:tcPr>
            <w:tcW w:w="718" w:type="dxa"/>
            <w:shd w:val="clear" w:color="auto" w:fill="auto"/>
          </w:tcPr>
          <w:p w14:paraId="0C211FEB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6DD23483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3B004114" w14:textId="343583FF" w:rsidR="001201BD" w:rsidRPr="007B3F5E" w:rsidRDefault="001201BD" w:rsidP="001201B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7906D63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B2A07D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CD5EF4" w14:textId="011D5C4C" w:rsidR="001201BD" w:rsidRPr="007B3F5E" w:rsidRDefault="00B17D5A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108</w:t>
            </w:r>
            <w:r w:rsidR="001201BD"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2746A04A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5B7FF885" w14:textId="77777777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48C08371" w14:textId="576DE4A6" w:rsidR="001201BD" w:rsidRPr="007B3F5E" w:rsidRDefault="001201BD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50FCCA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03E494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7F66DC" w14:textId="6564E498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99D379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5513BE4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A03DD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52A2B8" w14:textId="37F845F3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395DE9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10F2E73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65E36E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49127" w14:textId="007039CB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7D17962" w14:textId="77777777" w:rsidR="001201BD" w:rsidRPr="007B3F5E" w:rsidRDefault="001201BD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E75B48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D3460D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2A73E1" w14:textId="1BD2E621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AC38F5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8ED26F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6653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11EE04" w14:textId="38330DD5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DE4CF38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BCFB712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A6D75C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EE60ED" w14:textId="1F84E736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5D0925CF" w14:textId="77777777" w:rsidR="001201BD" w:rsidRPr="007B3F5E" w:rsidRDefault="001201BD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16C0DFA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30E52D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FC5B81" w14:textId="43A0CEF8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64F2D84" w14:textId="77777777" w:rsidR="001201BD" w:rsidRPr="007B3F5E" w:rsidRDefault="001201BD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4BE4851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68D400" w14:textId="77777777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921000" w14:textId="18837694" w:rsidR="001201BD" w:rsidRPr="007B3F5E" w:rsidRDefault="001201BD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A56B2" w:rsidRPr="007B3F5E" w14:paraId="3A790120" w14:textId="77777777" w:rsidTr="001201BD">
        <w:tc>
          <w:tcPr>
            <w:tcW w:w="2305" w:type="dxa"/>
            <w:gridSpan w:val="2"/>
            <w:shd w:val="clear" w:color="auto" w:fill="auto"/>
          </w:tcPr>
          <w:p w14:paraId="70D18959" w14:textId="77777777" w:rsidR="00FA56B2" w:rsidRPr="007B3F5E" w:rsidRDefault="00FA56B2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318F2042" w14:textId="77777777" w:rsidR="00FA56B2" w:rsidRPr="007B3F5E" w:rsidRDefault="00FA56B2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AD54071" w14:textId="77777777" w:rsidR="00FA56B2" w:rsidRPr="007B3F5E" w:rsidRDefault="00FA56B2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2161F4B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5BB5DD4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00B8932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59B34AE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1E40D82C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8B1C51C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16E394B2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3CC3C1E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D2B215E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3AABDE27" w14:textId="77777777" w:rsidR="00FA56B2" w:rsidRPr="007B3F5E" w:rsidRDefault="00FA56B2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E765130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C15822B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02F7C77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68C6E10E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30B4D1CB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23E12E51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0BA9D8A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23A6EE1" w14:textId="77777777" w:rsidR="00FA56B2" w:rsidRPr="007B3F5E" w:rsidRDefault="00FA56B2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BC8CF8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56B2" w:rsidRPr="007B3F5E" w14:paraId="7451C073" w14:textId="77777777" w:rsidTr="001201BD">
        <w:tc>
          <w:tcPr>
            <w:tcW w:w="2305" w:type="dxa"/>
            <w:gridSpan w:val="2"/>
            <w:shd w:val="clear" w:color="auto" w:fill="auto"/>
          </w:tcPr>
          <w:p w14:paraId="55DC4B6F" w14:textId="77777777" w:rsidR="00FA56B2" w:rsidRPr="007B3F5E" w:rsidRDefault="00FA56B2" w:rsidP="001201BD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7F46BFE1" w14:textId="77777777" w:rsidR="00FA56B2" w:rsidRPr="007B3F5E" w:rsidRDefault="00FA56B2" w:rsidP="001201B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83C23C8" w14:textId="77777777" w:rsidR="00FA56B2" w:rsidRPr="007B3F5E" w:rsidRDefault="00FA56B2" w:rsidP="001201B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635920A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0305011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787C6C1F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84CDA32" w14:textId="77777777" w:rsidR="00FA56B2" w:rsidRPr="007B3F5E" w:rsidRDefault="00FA56B2" w:rsidP="001201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175B9099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2EC70EA8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258A0B0A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BD64777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68068FD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274873B3" w14:textId="77777777" w:rsidR="00FA56B2" w:rsidRPr="007B3F5E" w:rsidRDefault="00FA56B2" w:rsidP="001201B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18B5FF0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AEC3FB8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4556543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6B1A9913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766F50A8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27762675" w14:textId="77777777" w:rsidR="00FA56B2" w:rsidRPr="007B3F5E" w:rsidRDefault="00FA56B2" w:rsidP="001201B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7AAE1FDB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5090E19" w14:textId="77777777" w:rsidR="00FA56B2" w:rsidRPr="007B3F5E" w:rsidRDefault="00FA56B2" w:rsidP="001201B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76E7A2C" w14:textId="77777777" w:rsidR="00FA56B2" w:rsidRPr="007B3F5E" w:rsidRDefault="00FA56B2" w:rsidP="001201B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3A84" w:rsidRPr="007B3F5E" w14:paraId="5F5A9583" w14:textId="77777777" w:rsidTr="001201BD">
        <w:tc>
          <w:tcPr>
            <w:tcW w:w="2305" w:type="dxa"/>
            <w:gridSpan w:val="2"/>
            <w:shd w:val="clear" w:color="auto" w:fill="auto"/>
          </w:tcPr>
          <w:p w14:paraId="4A9F5ED5" w14:textId="5F565A4F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  <w:shd w:val="clear" w:color="auto" w:fill="auto"/>
          </w:tcPr>
          <w:p w14:paraId="5F05DB68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EBF104D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E14CEB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8507910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2411C4D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76E79D5F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2E8D38D4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AC9E57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2E751F3C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E3C1756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2583694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4D329AAA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9644FDD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8589E8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C6D206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8740B5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6E4F12A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38048DD5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21C1F95A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2987A46C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3BB9BF3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3A84" w:rsidRPr="007B3F5E" w14:paraId="52D15DB4" w14:textId="77777777" w:rsidTr="001201BD">
        <w:tc>
          <w:tcPr>
            <w:tcW w:w="2305" w:type="dxa"/>
            <w:gridSpan w:val="2"/>
            <w:shd w:val="clear" w:color="auto" w:fill="auto"/>
          </w:tcPr>
          <w:p w14:paraId="516DCCA1" w14:textId="14E884A9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“UVCP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”</w:t>
            </w:r>
          </w:p>
        </w:tc>
        <w:tc>
          <w:tcPr>
            <w:tcW w:w="2024" w:type="dxa"/>
            <w:shd w:val="clear" w:color="auto" w:fill="auto"/>
          </w:tcPr>
          <w:p w14:paraId="7C500FF4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8835004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681112F" w14:textId="476BAAC6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07CF032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41789E1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6113CCD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E5669ED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42A80B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D97C6BD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2B0229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A2BE435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40DE8791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403AD01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C10C55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A6FB3D5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A52DDA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80F13E2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057A9D5F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BF3F7F0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97B9564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1F0A0D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3A84" w:rsidRPr="007B3F5E" w14:paraId="6A15F45C" w14:textId="77777777" w:rsidTr="001201BD">
        <w:tc>
          <w:tcPr>
            <w:tcW w:w="2305" w:type="dxa"/>
            <w:gridSpan w:val="2"/>
            <w:shd w:val="clear" w:color="auto" w:fill="auto"/>
          </w:tcPr>
          <w:p w14:paraId="4357B019" w14:textId="5FDE88ED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พัฒนาอินเตอร์คูล จำกัด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(“PIC”)</w:t>
            </w:r>
          </w:p>
        </w:tc>
        <w:tc>
          <w:tcPr>
            <w:tcW w:w="2024" w:type="dxa"/>
            <w:shd w:val="clear" w:color="auto" w:fill="auto"/>
          </w:tcPr>
          <w:p w14:paraId="160B8481" w14:textId="7737DE23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110" w:hanging="167"/>
              <w:jc w:val="left"/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ผลิตและจำหน่ายเครื่องทำความเย็น</w:t>
            </w:r>
          </w:p>
        </w:tc>
        <w:tc>
          <w:tcPr>
            <w:tcW w:w="810" w:type="dxa"/>
          </w:tcPr>
          <w:p w14:paraId="38754A43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20D786" w14:textId="2ECD9738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7F7D8243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E6FF09" w14:textId="31573653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lang w:bidi="th-TH"/>
              </w:rPr>
              <w:t>60</w:t>
            </w: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Cs w:val="22"/>
                <w:lang w:bidi="th-TH"/>
              </w:rPr>
              <w:t>00</w:t>
            </w:r>
          </w:p>
        </w:tc>
        <w:tc>
          <w:tcPr>
            <w:tcW w:w="718" w:type="dxa"/>
            <w:shd w:val="clear" w:color="auto" w:fill="auto"/>
          </w:tcPr>
          <w:p w14:paraId="1990DF7D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02D2E2A0" w14:textId="1AB2F970" w:rsidR="004E3A84" w:rsidRPr="007B3F5E" w:rsidRDefault="004E3A84" w:rsidP="004E3A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34BD0E2D" w14:textId="77777777" w:rsidR="004E3A84" w:rsidRPr="007B3F5E" w:rsidRDefault="004E3A84" w:rsidP="004E3A84">
            <w:pPr>
              <w:pStyle w:val="acctfourfigures"/>
              <w:tabs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6F4CCC3E" w14:textId="2BD77C2A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50.00</w:t>
            </w:r>
          </w:p>
        </w:tc>
        <w:tc>
          <w:tcPr>
            <w:tcW w:w="811" w:type="dxa"/>
            <w:shd w:val="clear" w:color="auto" w:fill="auto"/>
          </w:tcPr>
          <w:p w14:paraId="029D8160" w14:textId="77777777" w:rsidR="004E3A84" w:rsidRPr="007B3F5E" w:rsidRDefault="004E3A84" w:rsidP="004E3A84">
            <w:pPr>
              <w:pStyle w:val="acctfourfigures"/>
              <w:tabs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70446899" w14:textId="4D31556C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50.00</w:t>
            </w:r>
          </w:p>
        </w:tc>
        <w:tc>
          <w:tcPr>
            <w:tcW w:w="717" w:type="dxa"/>
            <w:shd w:val="clear" w:color="auto" w:fill="auto"/>
          </w:tcPr>
          <w:p w14:paraId="76137B5B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6DB317" w14:textId="647057F4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7C366D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2A7648CD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40A87F" w14:textId="16D3A1D0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8CF31D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0A0EC13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579DB7" w14:textId="488D751C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34A4AD2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B53ECDC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255639" w14:textId="6DB28059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698CF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835104C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51CBC8" w14:textId="26BF1DC9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8036849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6CA2410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C48DEF" w14:textId="33D6329C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0860CB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0BBACFC1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2FBA3" w14:textId="18C0CD1F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49C5B4D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2E62C71" w14:textId="77777777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6796ED" w14:textId="3343C963" w:rsidR="004E3A84" w:rsidRPr="007B3F5E" w:rsidRDefault="004E3A84" w:rsidP="004E3A8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79620C6B" w14:textId="77777777" w:rsidTr="001201BD">
        <w:tc>
          <w:tcPr>
            <w:tcW w:w="2305" w:type="dxa"/>
            <w:gridSpan w:val="2"/>
            <w:shd w:val="clear" w:color="auto" w:fill="auto"/>
          </w:tcPr>
          <w:p w14:paraId="21981F2C" w14:textId="722245B5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“UVBGP”</w:t>
            </w:r>
          </w:p>
        </w:tc>
        <w:tc>
          <w:tcPr>
            <w:tcW w:w="2024" w:type="dxa"/>
            <w:shd w:val="clear" w:color="auto" w:fill="auto"/>
          </w:tcPr>
          <w:p w14:paraId="63F09E58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390DD14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0F77B20" w14:textId="4017291C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13B3658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7A09EE4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7FC7143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A91E869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5A8DF283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129D7AC9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E7C39C6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EC14915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181D708A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C7323AB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82C202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FDB3C02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899F483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54632FD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111ECEE2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65F365B4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5918DAC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BF4CCCF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3A84" w:rsidRPr="007B3F5E" w14:paraId="39BE4C30" w14:textId="77777777" w:rsidTr="001201BD">
        <w:tc>
          <w:tcPr>
            <w:tcW w:w="2305" w:type="dxa"/>
            <w:gridSpan w:val="2"/>
            <w:shd w:val="clear" w:color="auto" w:fill="auto"/>
          </w:tcPr>
          <w:p w14:paraId="68053422" w14:textId="27D919BB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อีสเทอร์น โคเจนเนอเรชั่น จำกัด </w:t>
            </w:r>
            <w:r w:rsidRPr="007B3F5E">
              <w:rPr>
                <w:rFonts w:asciiTheme="majorBidi" w:hAnsiTheme="majorBidi" w:cstheme="majorBidi"/>
                <w:szCs w:val="22"/>
                <w:lang w:eastAsia="ko-KR"/>
              </w:rPr>
              <w:t>(“E-COGEN”)</w:t>
            </w:r>
          </w:p>
        </w:tc>
        <w:tc>
          <w:tcPr>
            <w:tcW w:w="2024" w:type="dxa"/>
            <w:shd w:val="clear" w:color="auto" w:fill="auto"/>
          </w:tcPr>
          <w:p w14:paraId="4EBCE0D7" w14:textId="77777777" w:rsidR="004E3A84" w:rsidRPr="007B3F5E" w:rsidRDefault="004E3A84" w:rsidP="004E3A84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AADDCB6" w14:textId="3F0A8401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944F8FD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A3F850" w14:textId="0C1AAA69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08F3BA69" w14:textId="777E3429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AF8FC38" w14:textId="1505D125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070ECA8D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CF0E2D5" w14:textId="0CAE3DCB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43FBE1FA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703AF432" w14:textId="2E617D9D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313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1,000.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26DA5A98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20B714E2" w14:textId="035FB4BA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1,000.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44EB1C42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A8D92D" w14:textId="0AA7EA0B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AA05A3B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60B0357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25CD4" w14:textId="5F8BFB0B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A0113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5D295B3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C19A3C" w14:textId="2AC5EEC3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A46EA88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DEAB172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A02B42" w14:textId="5FA65EB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A88A9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CE66A56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D9E0BB" w14:textId="7E8A0F33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8F34E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478B809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ED935A" w14:textId="4638F4B4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E3AD33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3789E5F8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C4BD11" w14:textId="40482E6A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3960CD9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3EAA685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7781E0" w14:textId="3C03193A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6B5B" w:rsidRPr="007B3F5E" w14:paraId="3EBF3E2F" w14:textId="77777777" w:rsidTr="001201BD">
        <w:tc>
          <w:tcPr>
            <w:tcW w:w="2305" w:type="dxa"/>
            <w:gridSpan w:val="2"/>
            <w:shd w:val="clear" w:color="auto" w:fill="auto"/>
          </w:tcPr>
          <w:p w14:paraId="2FDFA6B6" w14:textId="78BC7195" w:rsidR="00F06B5B" w:rsidRPr="007B3F5E" w:rsidRDefault="00F06B5B" w:rsidP="00F06B5B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ยูวีบีจีพี คลีน เอ็นเนอร์ยี่ จำกัด </w:t>
            </w:r>
            <w:r w:rsidRPr="007B3F5E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Pr="007B3F5E">
              <w:rPr>
                <w:rFonts w:asciiTheme="majorBidi" w:hAnsiTheme="majorBidi" w:cstheme="majorBidi"/>
                <w:szCs w:val="22"/>
                <w:lang w:val="en-US" w:eastAsia="ko-KR" w:bidi="th-TH"/>
              </w:rPr>
              <w:t>UVCE</w:t>
            </w:r>
            <w:r w:rsidRPr="007B3F5E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2024" w:type="dxa"/>
            <w:shd w:val="clear" w:color="auto" w:fill="auto"/>
          </w:tcPr>
          <w:p w14:paraId="320B52D5" w14:textId="705E5F9B" w:rsidR="00F06B5B" w:rsidRPr="007B3F5E" w:rsidRDefault="00F06B5B" w:rsidP="00F06B5B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ผลิตไฟฟ้าจากพลังงานแสงอาทิตย์ </w:t>
            </w:r>
          </w:p>
        </w:tc>
        <w:tc>
          <w:tcPr>
            <w:tcW w:w="810" w:type="dxa"/>
          </w:tcPr>
          <w:p w14:paraId="6F86AE86" w14:textId="77777777" w:rsidR="00F06B5B" w:rsidRPr="007B3F5E" w:rsidRDefault="00F06B5B" w:rsidP="00F06B5B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775907D" w14:textId="1CE23634" w:rsidR="00F06B5B" w:rsidRPr="007B3F5E" w:rsidRDefault="00F06B5B" w:rsidP="00F06B5B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2D46358B" w14:textId="77777777" w:rsidR="00F06B5B" w:rsidRPr="007B3F5E" w:rsidRDefault="00F06B5B" w:rsidP="00F06B5B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743506D0" w14:textId="2E352290" w:rsidR="00F06B5B" w:rsidRPr="007B3F5E" w:rsidRDefault="00F06B5B" w:rsidP="00F06B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615F33F1" w14:textId="77777777" w:rsidR="00F06B5B" w:rsidRPr="007B3F5E" w:rsidRDefault="00F06B5B" w:rsidP="00F06B5B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3153600F" w14:textId="1C587DA5" w:rsidR="00F06B5B" w:rsidRPr="007B3F5E" w:rsidRDefault="00F06B5B" w:rsidP="00F06B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  <w:r w:rsidRPr="007B3F5E"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721" w:type="dxa"/>
            <w:shd w:val="clear" w:color="auto" w:fill="auto"/>
          </w:tcPr>
          <w:p w14:paraId="09D8D54C" w14:textId="77777777" w:rsidR="00F06B5B" w:rsidRPr="007B3F5E" w:rsidRDefault="00F06B5B" w:rsidP="00F06B5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6698FB16" w14:textId="6FE032B0" w:rsidR="00F06B5B" w:rsidRPr="007B3F5E" w:rsidRDefault="00F06B5B" w:rsidP="00F06B5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4216B187" w14:textId="77777777" w:rsidR="00F06B5B" w:rsidRPr="007B3F5E" w:rsidRDefault="00F06B5B" w:rsidP="00F06B5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15E55A74" w14:textId="7BA550A5" w:rsidR="00F06B5B" w:rsidRPr="007B3F5E" w:rsidRDefault="00F06B5B" w:rsidP="00F06B5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70</w:t>
            </w:r>
            <w:r w:rsidRPr="007B3F5E"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717" w:type="dxa"/>
            <w:shd w:val="clear" w:color="auto" w:fill="auto"/>
          </w:tcPr>
          <w:p w14:paraId="1013CA86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CBD75B" w14:textId="624D1E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9116EEA" w14:textId="77777777" w:rsidR="00F06B5B" w:rsidRPr="007B3F5E" w:rsidRDefault="00F06B5B" w:rsidP="00F06B5B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396A661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D8CAF8" w14:textId="0579A75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EF5C45" w14:textId="77777777" w:rsidR="00F06B5B" w:rsidRPr="007B3F5E" w:rsidRDefault="00F06B5B" w:rsidP="00F06B5B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7156EC0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B3842F" w14:textId="7C4693CA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E2ACA2" w14:textId="77777777" w:rsidR="00F06B5B" w:rsidRPr="007B3F5E" w:rsidRDefault="00F06B5B" w:rsidP="00F06B5B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AA096A2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05871C" w14:textId="3DBF8E35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F1D34B8" w14:textId="77777777" w:rsidR="00F06B5B" w:rsidRPr="007B3F5E" w:rsidRDefault="00F06B5B" w:rsidP="00F06B5B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8BF5A6C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7C4598" w14:textId="5FFCD2E6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086AE63" w14:textId="77777777" w:rsidR="00F06B5B" w:rsidRPr="007B3F5E" w:rsidRDefault="00F06B5B" w:rsidP="00F06B5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0133B087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DCE176" w14:textId="3707DEE5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79C22901" w14:textId="77777777" w:rsidR="00F06B5B" w:rsidRPr="007B3F5E" w:rsidRDefault="00F06B5B" w:rsidP="00F06B5B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3FEC558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C13F6" w14:textId="1FE59138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C867CF0" w14:textId="77777777" w:rsidR="00F06B5B" w:rsidRPr="007B3F5E" w:rsidRDefault="00F06B5B" w:rsidP="00F06B5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00D96D" w14:textId="77777777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73E258" w14:textId="4CA1FA65" w:rsidR="00F06B5B" w:rsidRPr="007B3F5E" w:rsidRDefault="00F06B5B" w:rsidP="00F06B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47442F9A" w14:textId="77777777" w:rsidTr="001201BD">
        <w:tc>
          <w:tcPr>
            <w:tcW w:w="2305" w:type="dxa"/>
            <w:gridSpan w:val="2"/>
            <w:shd w:val="clear" w:color="auto" w:fill="auto"/>
          </w:tcPr>
          <w:p w14:paraId="63EC6357" w14:textId="2F98C582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“E-COGEN”</w:t>
            </w:r>
          </w:p>
        </w:tc>
        <w:tc>
          <w:tcPr>
            <w:tcW w:w="2024" w:type="dxa"/>
            <w:shd w:val="clear" w:color="auto" w:fill="auto"/>
          </w:tcPr>
          <w:p w14:paraId="7EABDB91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318A8A8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2133726" w14:textId="72982D8F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6376ED1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27A322BE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8788C32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03A72459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E2A171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FC3AB82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0978D3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1125679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078C165C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44275F4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4B3E3C4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4358CAE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562A4B6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455A81F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051F641D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20505E84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646A759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F8EE06B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3A84" w:rsidRPr="007B3F5E" w14:paraId="3E7C7CDE" w14:textId="77777777" w:rsidTr="001201BD">
        <w:tc>
          <w:tcPr>
            <w:tcW w:w="2305" w:type="dxa"/>
            <w:gridSpan w:val="2"/>
            <w:shd w:val="clear" w:color="auto" w:fill="auto"/>
          </w:tcPr>
          <w:p w14:paraId="17B7CF58" w14:textId="12DDDC8E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เอสทีซี เอ็นเนอร์ยี่ จำกัด(“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STCE”)</w:t>
            </w:r>
          </w:p>
        </w:tc>
        <w:tc>
          <w:tcPr>
            <w:tcW w:w="2024" w:type="dxa"/>
            <w:shd w:val="clear" w:color="auto" w:fill="auto"/>
          </w:tcPr>
          <w:p w14:paraId="6462DC45" w14:textId="77777777" w:rsidR="004E3A84" w:rsidRPr="007B3F5E" w:rsidRDefault="004E3A84" w:rsidP="004E3A84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9A1D0B" w14:textId="3FA9351C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2821A945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6775BFE" w14:textId="58264CB3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B520F22" w14:textId="740B0979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1058D9B5" w14:textId="32C2EF39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284A60B1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3BA4BCC3" w14:textId="5E088366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1C7EE102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39EA592C" w14:textId="109AF8AA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784.48</w:t>
            </w:r>
          </w:p>
        </w:tc>
        <w:tc>
          <w:tcPr>
            <w:tcW w:w="811" w:type="dxa"/>
            <w:shd w:val="clear" w:color="auto" w:fill="auto"/>
          </w:tcPr>
          <w:p w14:paraId="4D126489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6E6BC459" w14:textId="5AAC6F5B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784.48</w:t>
            </w:r>
          </w:p>
        </w:tc>
        <w:tc>
          <w:tcPr>
            <w:tcW w:w="717" w:type="dxa"/>
            <w:shd w:val="clear" w:color="auto" w:fill="auto"/>
          </w:tcPr>
          <w:p w14:paraId="4748054A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588298" w14:textId="30FFCF83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96C939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53594FA6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B27EE8" w14:textId="245171A4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BB2CAC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F440DBB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ADAAA3" w14:textId="00CFA66A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E77F520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06B117E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39228" w14:textId="468AC70B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0AF7F3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FE8D51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D70303" w14:textId="5680171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19B6CD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0C7913D5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AB83BF" w14:textId="1BFA7C91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8E9F1BB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36FEBAA1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B6761" w14:textId="654A7DB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EE9C2EA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92F17D0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E75A35" w14:textId="3EB141AE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7BF246BE" w14:textId="77777777" w:rsidTr="001201BD">
        <w:tc>
          <w:tcPr>
            <w:tcW w:w="2305" w:type="dxa"/>
            <w:gridSpan w:val="2"/>
            <w:shd w:val="clear" w:color="auto" w:fill="auto"/>
          </w:tcPr>
          <w:p w14:paraId="14AB5024" w14:textId="5967382E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เอเพ็กซ์ เอ็นเนอยี่ โซลูชั่น จำกัด (“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APEX”)</w:t>
            </w:r>
          </w:p>
        </w:tc>
        <w:tc>
          <w:tcPr>
            <w:tcW w:w="2024" w:type="dxa"/>
            <w:shd w:val="clear" w:color="auto" w:fill="auto"/>
          </w:tcPr>
          <w:p w14:paraId="67E321B6" w14:textId="77777777" w:rsidR="004E3A84" w:rsidRPr="007B3F5E" w:rsidRDefault="004E3A84" w:rsidP="004E3A84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0B2E1EF7" w14:textId="0F913DA1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0CE2B799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5EEF1A" w14:textId="58F5DD20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15E30502" w14:textId="0C1114FD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66B1D1" w14:textId="0A5EE72E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238708D2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C0485D" w14:textId="33A690AA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4BDED3A4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0CA4DC6C" w14:textId="33B15E71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253.57</w:t>
            </w:r>
          </w:p>
        </w:tc>
        <w:tc>
          <w:tcPr>
            <w:tcW w:w="811" w:type="dxa"/>
            <w:shd w:val="clear" w:color="auto" w:fill="auto"/>
          </w:tcPr>
          <w:p w14:paraId="063D7337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2BA8DD66" w14:textId="0945AA6E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253.57</w:t>
            </w:r>
          </w:p>
        </w:tc>
        <w:tc>
          <w:tcPr>
            <w:tcW w:w="717" w:type="dxa"/>
            <w:shd w:val="clear" w:color="auto" w:fill="auto"/>
          </w:tcPr>
          <w:p w14:paraId="60C89015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25472" w14:textId="094C5803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3AE4A57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00A09B4F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66DCE7" w14:textId="2C72D4D5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5352F9C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92FDE11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703529" w14:textId="7C66F66F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FB444AA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C9CB1E7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B0E7F" w14:textId="3261DA56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27BE5C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B02D62E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BE86F3" w14:textId="06DF49C1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B4BD33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D8DDDDD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F3B93B" w14:textId="36852939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F15DFC2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75C5BD67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35C85A" w14:textId="3E001626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B540B5A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F0908C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42954" w14:textId="31E5FB1D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5EAC48D7" w14:textId="77777777" w:rsidTr="001201BD">
        <w:tc>
          <w:tcPr>
            <w:tcW w:w="2305" w:type="dxa"/>
            <w:gridSpan w:val="2"/>
            <w:shd w:val="clear" w:color="auto" w:fill="auto"/>
          </w:tcPr>
          <w:p w14:paraId="66F6170B" w14:textId="51F5FC4A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แทค เอ็นเนอยี่ จำกัด (“</w:t>
            </w:r>
            <w:r w:rsidRPr="007B3F5E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2024" w:type="dxa"/>
            <w:shd w:val="clear" w:color="auto" w:fill="auto"/>
          </w:tcPr>
          <w:p w14:paraId="09DEDC0A" w14:textId="64DC8290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EEC4C98" w14:textId="6E40B5AF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5AC1358" w14:textId="1AFE287B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756EFB25" w14:textId="7EBCCD7A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3DA5B506" w14:textId="44BE6184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1,990.00</w:t>
            </w:r>
          </w:p>
        </w:tc>
        <w:tc>
          <w:tcPr>
            <w:tcW w:w="811" w:type="dxa"/>
            <w:shd w:val="clear" w:color="auto" w:fill="auto"/>
          </w:tcPr>
          <w:p w14:paraId="191E8751" w14:textId="10F04D2E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1,990.00</w:t>
            </w:r>
          </w:p>
        </w:tc>
        <w:tc>
          <w:tcPr>
            <w:tcW w:w="717" w:type="dxa"/>
            <w:shd w:val="clear" w:color="auto" w:fill="auto"/>
          </w:tcPr>
          <w:p w14:paraId="4339E3A0" w14:textId="3EC24CD0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DE499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50BAF9BB" w14:textId="68207800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0B51C7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D4D06C6" w14:textId="20C456E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F09BEB5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3E60B5B" w14:textId="1C93BAAC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B4E8796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EB4640D" w14:textId="0956D6B0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6F298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899F678" w14:textId="73E9941D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59110D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93EF6BF" w14:textId="0E30337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F8CC88B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F63716" w14:textId="6465EE06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75051D9F" w14:textId="77777777" w:rsidTr="001201BD">
        <w:tc>
          <w:tcPr>
            <w:tcW w:w="2305" w:type="dxa"/>
            <w:gridSpan w:val="2"/>
            <w:shd w:val="clear" w:color="auto" w:fill="auto"/>
          </w:tcPr>
          <w:p w14:paraId="670DA2ED" w14:textId="7A89CCCA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ทัศน์ศิริ จำกัด (“</w:t>
            </w:r>
            <w:r w:rsidRPr="007B3F5E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TSR”)</w:t>
            </w:r>
          </w:p>
        </w:tc>
        <w:tc>
          <w:tcPr>
            <w:tcW w:w="2024" w:type="dxa"/>
            <w:shd w:val="clear" w:color="auto" w:fill="auto"/>
          </w:tcPr>
          <w:p w14:paraId="11304EA5" w14:textId="1382529A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6353310D" w14:textId="60A78584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0545BCAD" w14:textId="06102E36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5F63FD2E" w14:textId="7DDE4441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19F4C0BA" w14:textId="343B2D8D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620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5D927271" w14:textId="4752FBBE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620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717" w:type="dxa"/>
            <w:shd w:val="clear" w:color="auto" w:fill="auto"/>
          </w:tcPr>
          <w:p w14:paraId="563D2ED8" w14:textId="3F0993D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43AED7D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3B57FCB" w14:textId="075831C3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F46F1B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05728E9" w14:textId="2746AE91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AC96522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B39B82B" w14:textId="21798D9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5B3C42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723ACE1" w14:textId="6376DDC6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EAC2C26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E2683C0" w14:textId="730BACB4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46991D57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7B075C1B" w14:textId="6A33424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4657F47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4D0B038" w14:textId="2E68F285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37113F90" w14:textId="77777777" w:rsidTr="001201BD">
        <w:tc>
          <w:tcPr>
            <w:tcW w:w="2305" w:type="dxa"/>
            <w:gridSpan w:val="2"/>
            <w:shd w:val="clear" w:color="auto" w:fill="auto"/>
          </w:tcPr>
          <w:p w14:paraId="0DC99AF6" w14:textId="09A7A31C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พีพีทีซี จำกัด (“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PPTC”)</w:t>
            </w:r>
          </w:p>
        </w:tc>
        <w:tc>
          <w:tcPr>
            <w:tcW w:w="2024" w:type="dxa"/>
            <w:shd w:val="clear" w:color="auto" w:fill="auto"/>
          </w:tcPr>
          <w:p w14:paraId="0A4A8E89" w14:textId="7F290F62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18ECD39E" w14:textId="48CE5E9E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94AD5F7" w14:textId="05866ABD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40.98</w:t>
            </w:r>
          </w:p>
        </w:tc>
        <w:tc>
          <w:tcPr>
            <w:tcW w:w="718" w:type="dxa"/>
            <w:shd w:val="clear" w:color="auto" w:fill="auto"/>
          </w:tcPr>
          <w:p w14:paraId="76FF4768" w14:textId="3857FC02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40.98</w:t>
            </w:r>
          </w:p>
        </w:tc>
        <w:tc>
          <w:tcPr>
            <w:tcW w:w="721" w:type="dxa"/>
            <w:shd w:val="clear" w:color="auto" w:fill="auto"/>
          </w:tcPr>
          <w:p w14:paraId="3A636973" w14:textId="460099FD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Pr="007B3F5E">
              <w:rPr>
                <w:rFonts w:asciiTheme="majorBidi" w:hAnsiTheme="majorBidi" w:cstheme="majorBidi"/>
                <w:szCs w:val="22"/>
              </w:rPr>
              <w:t>484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12D1469C" w14:textId="1563D622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Pr="007B3F5E">
              <w:rPr>
                <w:rFonts w:asciiTheme="majorBidi" w:hAnsiTheme="majorBidi" w:cstheme="majorBidi"/>
                <w:szCs w:val="22"/>
              </w:rPr>
              <w:t>484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717" w:type="dxa"/>
            <w:shd w:val="clear" w:color="auto" w:fill="auto"/>
          </w:tcPr>
          <w:p w14:paraId="018E7C62" w14:textId="6D79757F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46676F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1FAF121" w14:textId="44323B7E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3016232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720DE86" w14:textId="5DA3B190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30583A9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598C115" w14:textId="505B86FE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3448E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0DD8C93" w14:textId="6226EBD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66C84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81D6092" w14:textId="3032F56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A0E9DB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0DC5B680" w14:textId="4B82AD21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4F6FC60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23CF1B3" w14:textId="6B1EE03D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6C92A1F7" w14:textId="77777777" w:rsidTr="001201BD">
        <w:tc>
          <w:tcPr>
            <w:tcW w:w="2305" w:type="dxa"/>
            <w:gridSpan w:val="2"/>
            <w:shd w:val="clear" w:color="auto" w:fill="auto"/>
          </w:tcPr>
          <w:p w14:paraId="28646648" w14:textId="63B8C03F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เอสเอสยูที จำกัด (“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SSUT”)</w:t>
            </w:r>
          </w:p>
        </w:tc>
        <w:tc>
          <w:tcPr>
            <w:tcW w:w="2024" w:type="dxa"/>
            <w:shd w:val="clear" w:color="auto" w:fill="auto"/>
          </w:tcPr>
          <w:p w14:paraId="2EB49047" w14:textId="41B42E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600FCF81" w14:textId="3867758E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9986E4A" w14:textId="7B589E9C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47CBF256" w14:textId="797A404D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761CA4D5" w14:textId="18B36008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7B3F5E">
              <w:rPr>
                <w:rFonts w:asciiTheme="majorBidi" w:hAnsiTheme="majorBidi" w:cstheme="majorBidi"/>
                <w:szCs w:val="22"/>
              </w:rPr>
              <w:t>919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43EC662E" w14:textId="5441388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7B3F5E">
              <w:rPr>
                <w:rFonts w:asciiTheme="majorBidi" w:hAnsiTheme="majorBidi" w:cstheme="majorBidi"/>
                <w:szCs w:val="22"/>
              </w:rPr>
              <w:t>919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717" w:type="dxa"/>
            <w:shd w:val="clear" w:color="auto" w:fill="auto"/>
          </w:tcPr>
          <w:p w14:paraId="5F18D4A4" w14:textId="6DB487D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6A280ED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338ECC6" w14:textId="41CC6314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E0384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9DAE4AA" w14:textId="5901C89C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83196F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973A2B3" w14:textId="3479FA6A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4356BB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0733323" w14:textId="46888402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7D9AC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33A6E489" w14:textId="7E3D0FD9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49A3084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A43FC23" w14:textId="0795F0D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D2CAFCB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660D9DC" w14:textId="1E454F6F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49042210" w14:textId="77777777" w:rsidTr="001201BD">
        <w:tc>
          <w:tcPr>
            <w:tcW w:w="2305" w:type="dxa"/>
            <w:gridSpan w:val="2"/>
            <w:shd w:val="clear" w:color="auto" w:fill="auto"/>
          </w:tcPr>
          <w:p w14:paraId="66709B4D" w14:textId="115DD899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ยูวีบีจีพี คลีน เอ็นเนอร์ยี่ จำกัด </w:t>
            </w:r>
            <w:r w:rsidRPr="007B3F5E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Pr="007B3F5E">
              <w:rPr>
                <w:rFonts w:asciiTheme="majorBidi" w:hAnsiTheme="majorBidi" w:cstheme="majorBidi"/>
                <w:szCs w:val="22"/>
                <w:lang w:val="en-US" w:eastAsia="ko-KR" w:bidi="th-TH"/>
              </w:rPr>
              <w:t>UVCE</w:t>
            </w:r>
            <w:r w:rsidRPr="007B3F5E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2024" w:type="dxa"/>
            <w:shd w:val="clear" w:color="auto" w:fill="auto"/>
          </w:tcPr>
          <w:p w14:paraId="0902B669" w14:textId="5CE4A86C" w:rsidR="004E3A84" w:rsidRPr="007B3F5E" w:rsidRDefault="00CF3473" w:rsidP="00CF3473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ผลิตไฟฟ้าจากพลังงานแสงอาทิตย์</w:t>
            </w:r>
          </w:p>
        </w:tc>
        <w:tc>
          <w:tcPr>
            <w:tcW w:w="810" w:type="dxa"/>
          </w:tcPr>
          <w:p w14:paraId="1D18895F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81CA107" w14:textId="515ACC9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236796D9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0D5A5CF1" w14:textId="5BB64211" w:rsidR="004E3A84" w:rsidRPr="007B3F5E" w:rsidRDefault="004E3A84" w:rsidP="004E3A8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  <w:r w:rsidRPr="007B3F5E"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718" w:type="dxa"/>
            <w:shd w:val="clear" w:color="auto" w:fill="auto"/>
          </w:tcPr>
          <w:p w14:paraId="61C61C69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5EAC4365" w14:textId="5D8B7076" w:rsidR="004E3A84" w:rsidRPr="007B3F5E" w:rsidRDefault="00F06B5B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2209A2C2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11A25C3A" w14:textId="551A108A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270</w:t>
            </w:r>
            <w:r w:rsidRPr="007B3F5E"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6404DFEF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1CB8CB14" w14:textId="25089E36" w:rsidR="004E3A84" w:rsidRPr="007B3F5E" w:rsidRDefault="00F06B5B" w:rsidP="004E3A8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BF285F7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5385F8" w14:textId="620A328A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74774C7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C41C1DB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57CF88" w14:textId="41B6D3B6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2C17B10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DE4CF33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9AC271" w14:textId="6DEDA873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3225AA4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1642436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FC4483" w14:textId="09CDFCC5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DCFDAC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E66BA2E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FCB680" w14:textId="06013B6D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CF258FE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7851675C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4CD1EE" w14:textId="65F73F69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561E6024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9489D3F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5B2642" w14:textId="51C56EA0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1D7A25E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31C9D1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7CDBAB" w14:textId="77181AA8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3A84" w:rsidRPr="007B3F5E" w14:paraId="6257D924" w14:textId="77777777" w:rsidTr="001201BD">
        <w:tc>
          <w:tcPr>
            <w:tcW w:w="2305" w:type="dxa"/>
            <w:gridSpan w:val="2"/>
            <w:shd w:val="clear" w:color="auto" w:fill="auto"/>
          </w:tcPr>
          <w:p w14:paraId="44A5DA04" w14:textId="77777777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29A99E53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B2BABF1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05703BEF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DB7EB35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3C7309C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shd w:val="clear" w:color="auto" w:fill="auto"/>
          </w:tcPr>
          <w:p w14:paraId="1BA0C124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011E4E36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02AB0FB7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7868564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B85594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0B81737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315F439E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EB1C570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4F03223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DC0661C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191A05EF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662596D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560D558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58971F51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38994942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B9C32DB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3A84" w:rsidRPr="007B3F5E" w14:paraId="23E54D11" w14:textId="77777777" w:rsidTr="001201BD">
        <w:tc>
          <w:tcPr>
            <w:tcW w:w="2305" w:type="dxa"/>
            <w:gridSpan w:val="2"/>
            <w:shd w:val="clear" w:color="auto" w:fill="auto"/>
          </w:tcPr>
          <w:p w14:paraId="53905D22" w14:textId="77777777" w:rsidR="004E3A84" w:rsidRPr="007B3F5E" w:rsidRDefault="004E3A84" w:rsidP="004E3A8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6451D0EB" w14:textId="77777777" w:rsidR="004E3A84" w:rsidRPr="007B3F5E" w:rsidRDefault="004E3A84" w:rsidP="004E3A8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1C8B2F8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B86A7A3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7DA065B" w14:textId="77777777" w:rsidR="004E3A84" w:rsidRPr="007B3F5E" w:rsidRDefault="004E3A84" w:rsidP="004E3A84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232D1DD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shd w:val="clear" w:color="auto" w:fill="auto"/>
          </w:tcPr>
          <w:p w14:paraId="72A9C80D" w14:textId="77777777" w:rsidR="004E3A84" w:rsidRPr="007B3F5E" w:rsidRDefault="004E3A84" w:rsidP="004E3A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66C807A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B89AC80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2BAB7ECC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D2C18D8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FC21446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63909A5E" w14:textId="77777777" w:rsidR="004E3A84" w:rsidRPr="007B3F5E" w:rsidRDefault="004E3A84" w:rsidP="004E3A84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D7EF94A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B2E705C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F996984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B71BC9A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55D3D01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44FA4021" w14:textId="77777777" w:rsidR="004E3A84" w:rsidRPr="007B3F5E" w:rsidRDefault="004E3A84" w:rsidP="004E3A84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F7B19FD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0A0DD3F" w14:textId="77777777" w:rsidR="004E3A84" w:rsidRPr="007B3F5E" w:rsidRDefault="004E3A84" w:rsidP="004E3A8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5487A9" w14:textId="77777777" w:rsidR="004E3A84" w:rsidRPr="007B3F5E" w:rsidRDefault="004E3A84" w:rsidP="004E3A8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11E8" w:rsidRPr="007B3F5E" w14:paraId="569B0419" w14:textId="77777777" w:rsidTr="001201BD">
        <w:tc>
          <w:tcPr>
            <w:tcW w:w="2305" w:type="dxa"/>
            <w:gridSpan w:val="2"/>
            <w:shd w:val="clear" w:color="auto" w:fill="auto"/>
          </w:tcPr>
          <w:p w14:paraId="1FBB75A9" w14:textId="4590EBA4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  <w:shd w:val="clear" w:color="auto" w:fill="auto"/>
          </w:tcPr>
          <w:p w14:paraId="759DA803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</w:p>
        </w:tc>
        <w:tc>
          <w:tcPr>
            <w:tcW w:w="810" w:type="dxa"/>
          </w:tcPr>
          <w:p w14:paraId="3C437034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345123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C1961D1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4CA47F2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F37088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D4ECEF4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3662B0E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518E6558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ED2AFB8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53ABFC03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07EFD49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6BB3BA3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7EB981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1" w:type="dxa"/>
            <w:shd w:val="clear" w:color="auto" w:fill="auto"/>
          </w:tcPr>
          <w:p w14:paraId="14363C7E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FBB5F99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524F68C4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4B730E87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24" w:type="dxa"/>
            <w:shd w:val="clear" w:color="auto" w:fill="auto"/>
          </w:tcPr>
          <w:p w14:paraId="18013D64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029CF1D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9F63D50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</w:tr>
      <w:tr w:rsidR="003A11E8" w:rsidRPr="007B3F5E" w14:paraId="372CD75C" w14:textId="77777777" w:rsidTr="001201BD">
        <w:tc>
          <w:tcPr>
            <w:tcW w:w="2305" w:type="dxa"/>
            <w:gridSpan w:val="2"/>
            <w:shd w:val="clear" w:color="auto" w:fill="auto"/>
          </w:tcPr>
          <w:p w14:paraId="3CCE5A9A" w14:textId="4AE3BE6D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 “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UVCE”</w:t>
            </w:r>
          </w:p>
        </w:tc>
        <w:tc>
          <w:tcPr>
            <w:tcW w:w="2024" w:type="dxa"/>
            <w:shd w:val="clear" w:color="auto" w:fill="auto"/>
          </w:tcPr>
          <w:p w14:paraId="5376A301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</w:p>
        </w:tc>
        <w:tc>
          <w:tcPr>
            <w:tcW w:w="810" w:type="dxa"/>
          </w:tcPr>
          <w:p w14:paraId="40DDC4FC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9584E22" w14:textId="5987914B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BBA2FFE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0CFDB3F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11ACDA9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0C50BB11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0253985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F1C5B9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DF27323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59380A69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55F4525B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90862B3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1BF273E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1" w:type="dxa"/>
            <w:shd w:val="clear" w:color="auto" w:fill="auto"/>
          </w:tcPr>
          <w:p w14:paraId="4D517AE5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9E48952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5F74D85E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209D763A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24" w:type="dxa"/>
            <w:shd w:val="clear" w:color="auto" w:fill="auto"/>
          </w:tcPr>
          <w:p w14:paraId="53CD4E02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063692C0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6A87210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</w:tr>
      <w:tr w:rsidR="003A11E8" w:rsidRPr="007B3F5E" w14:paraId="045F21A1" w14:textId="77777777" w:rsidTr="001201BD">
        <w:tc>
          <w:tcPr>
            <w:tcW w:w="2305" w:type="dxa"/>
            <w:gridSpan w:val="2"/>
            <w:shd w:val="clear" w:color="auto" w:fill="auto"/>
          </w:tcPr>
          <w:p w14:paraId="16660EC0" w14:textId="66661648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Binh Duong Energy Solutions Company Limited</w:t>
            </w:r>
            <w:r w:rsidR="00096C3D"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096C3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(“BDE”)</w:t>
            </w:r>
          </w:p>
        </w:tc>
        <w:tc>
          <w:tcPr>
            <w:tcW w:w="2024" w:type="dxa"/>
            <w:shd w:val="clear" w:color="auto" w:fill="auto"/>
          </w:tcPr>
          <w:p w14:paraId="1BCB2D23" w14:textId="77777777" w:rsidR="003A11E8" w:rsidRPr="007B3F5E" w:rsidRDefault="003A11E8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6450ABFF" w14:textId="08F2C7CE" w:rsidR="003A11E8" w:rsidRPr="007B3F5E" w:rsidRDefault="00104502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7D369522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36EB6D5" w14:textId="19B6796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68B55B39" w14:textId="16DAD01D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E34416" w14:textId="046C8E8A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2C9F914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B7A96D" w14:textId="009542C3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3E88DAB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EBA598" w14:textId="53E82B55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17</w:t>
            </w:r>
          </w:p>
        </w:tc>
        <w:tc>
          <w:tcPr>
            <w:tcW w:w="811" w:type="dxa"/>
            <w:shd w:val="clear" w:color="auto" w:fill="auto"/>
          </w:tcPr>
          <w:p w14:paraId="1E6E9222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3CA0BE" w14:textId="12E8D1C9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3415469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EF81DA" w14:textId="6C500154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554018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05AE6AB0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889F86" w14:textId="0F3F8AED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D5CCA78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FC81A49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D041EC" w14:textId="5AA52894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F7DDCE5" w14:textId="77777777" w:rsidR="003A11E8" w:rsidRPr="007B3F5E" w:rsidRDefault="003A11E8" w:rsidP="003A11E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B27A9FA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FEEB7" w14:textId="20258065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EC5E528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8F43141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F500FA" w14:textId="5B125FA8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A3361AA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48BC4F6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36B7DC" w14:textId="611005A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5E384B7C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027D337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0B4C8B6" w14:textId="62DEA139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284C0D7" w14:textId="77777777" w:rsidR="003A11E8" w:rsidRPr="007B3F5E" w:rsidRDefault="003A11E8" w:rsidP="003A11E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1F1459C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9E6BFF6" w14:textId="30084764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3A11E8" w:rsidRPr="007B3F5E" w14:paraId="4A3BE710" w14:textId="77777777" w:rsidTr="001201BD">
        <w:tc>
          <w:tcPr>
            <w:tcW w:w="5139" w:type="dxa"/>
            <w:gridSpan w:val="4"/>
          </w:tcPr>
          <w:p w14:paraId="3C905716" w14:textId="0A03FA48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 “</w:t>
            </w:r>
            <w:r w:rsidR="00096C3D" w:rsidRPr="007B3F5E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>BDE”</w:t>
            </w:r>
          </w:p>
        </w:tc>
        <w:tc>
          <w:tcPr>
            <w:tcW w:w="718" w:type="dxa"/>
            <w:shd w:val="clear" w:color="auto" w:fill="auto"/>
          </w:tcPr>
          <w:p w14:paraId="5FA02053" w14:textId="17F0D340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1D04F9A7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2EA4BEA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516F3E74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3BBB7F1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38C5D2F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ADFBC99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74532254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458EE52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52BB98BA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1DF08B7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1" w:type="dxa"/>
            <w:shd w:val="clear" w:color="auto" w:fill="auto"/>
          </w:tcPr>
          <w:p w14:paraId="645E1298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7FC4151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736280B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F0C07A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14:paraId="4314D3A0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110769A9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46D2546" w14:textId="77777777" w:rsidR="003A11E8" w:rsidRPr="007B3F5E" w:rsidRDefault="003A11E8" w:rsidP="003A11E8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</w:tr>
      <w:tr w:rsidR="003A11E8" w:rsidRPr="007B3F5E" w14:paraId="0B31494E" w14:textId="77777777" w:rsidTr="001201BD">
        <w:tc>
          <w:tcPr>
            <w:tcW w:w="2305" w:type="dxa"/>
            <w:gridSpan w:val="2"/>
            <w:shd w:val="clear" w:color="auto" w:fill="auto"/>
          </w:tcPr>
          <w:p w14:paraId="70CFF51A" w14:textId="77777777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Sustainable Clean Energy </w:t>
            </w:r>
          </w:p>
          <w:p w14:paraId="1533A204" w14:textId="3C6AE1AC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Company Limited</w:t>
            </w:r>
            <w:r w:rsidR="00096C3D"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096C3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(“SCE”)</w:t>
            </w:r>
          </w:p>
        </w:tc>
        <w:tc>
          <w:tcPr>
            <w:tcW w:w="2024" w:type="dxa"/>
            <w:shd w:val="clear" w:color="auto" w:fill="auto"/>
          </w:tcPr>
          <w:p w14:paraId="0E457E09" w14:textId="77777777" w:rsidR="003A11E8" w:rsidRPr="007B3F5E" w:rsidRDefault="003A11E8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1B00E089" w14:textId="4E78C073" w:rsidR="003A11E8" w:rsidRPr="007B3F5E" w:rsidRDefault="00104502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71AD6AB0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34103F" w14:textId="6C173BE5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5F2E23B8" w14:textId="0869C841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81D36A5" w14:textId="319A7914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3E356A9D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47E952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038CA15A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169B6A" w14:textId="0E53573C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811" w:type="dxa"/>
            <w:shd w:val="clear" w:color="auto" w:fill="auto"/>
          </w:tcPr>
          <w:p w14:paraId="4B1FF855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486BD6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3C2A5E9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D63CCEF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9DF3E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C6D965C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2E1978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93E676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748A4D2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E7ED05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47CC5C4" w14:textId="77777777" w:rsidR="003A11E8" w:rsidRPr="007B3F5E" w:rsidRDefault="003A11E8" w:rsidP="003A11E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71E54E6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ABDC96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3A48F2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81C621D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ECCC73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E6C306B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FE489AD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82A072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6751ECC9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0A7E3E35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253299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612EC07" w14:textId="77777777" w:rsidR="003A11E8" w:rsidRPr="007B3F5E" w:rsidRDefault="003A11E8" w:rsidP="003A11E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EB70E8A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B5C41C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B08FC" w:rsidRPr="007B3F5E" w14:paraId="5473F916" w14:textId="77777777" w:rsidTr="001201BD">
        <w:tc>
          <w:tcPr>
            <w:tcW w:w="2305" w:type="dxa"/>
            <w:gridSpan w:val="2"/>
            <w:shd w:val="clear" w:color="auto" w:fill="auto"/>
          </w:tcPr>
          <w:p w14:paraId="62C9A995" w14:textId="3AEC6BF0" w:rsidR="00AB08FC" w:rsidRPr="007B3F5E" w:rsidRDefault="00AB08FC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</w:t>
            </w:r>
            <w:r w:rsidRPr="007B3F5E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 xml:space="preserve"> “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SCE”</w:t>
            </w:r>
          </w:p>
        </w:tc>
        <w:tc>
          <w:tcPr>
            <w:tcW w:w="2024" w:type="dxa"/>
            <w:shd w:val="clear" w:color="auto" w:fill="auto"/>
          </w:tcPr>
          <w:p w14:paraId="6D7B9CB5" w14:textId="77777777" w:rsidR="00AB08FC" w:rsidRPr="007B3F5E" w:rsidRDefault="00AB08FC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A37B4F4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625CF62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39194CD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3067123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92F1E83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FB2566A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7A9FDA5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0F747451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19F04F2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C8D7042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69188498" w14:textId="77777777" w:rsidR="00AB08FC" w:rsidRPr="007B3F5E" w:rsidRDefault="00AB08FC" w:rsidP="003A11E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CA3A0BF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C5A9DF2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B6A2FBF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3B67C44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ACA1A4B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565F5DB3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239A8D8C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7B34EE73" w14:textId="77777777" w:rsidR="00AB08FC" w:rsidRPr="007B3F5E" w:rsidRDefault="00AB08FC" w:rsidP="003A11E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8ACB3A1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A11E8" w:rsidRPr="007B3F5E" w14:paraId="74E4C4B1" w14:textId="77777777" w:rsidTr="001201BD">
        <w:tc>
          <w:tcPr>
            <w:tcW w:w="2305" w:type="dxa"/>
            <w:gridSpan w:val="2"/>
            <w:shd w:val="clear" w:color="auto" w:fill="auto"/>
          </w:tcPr>
          <w:p w14:paraId="1271DF07" w14:textId="77777777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Binh Duong Smart Solar </w:t>
            </w:r>
          </w:p>
          <w:p w14:paraId="007E228A" w14:textId="54BFE93F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Company Limited</w:t>
            </w:r>
            <w:r w:rsidR="00096C3D"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096C3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(“BDS”)</w:t>
            </w:r>
          </w:p>
        </w:tc>
        <w:tc>
          <w:tcPr>
            <w:tcW w:w="2024" w:type="dxa"/>
            <w:shd w:val="clear" w:color="auto" w:fill="auto"/>
          </w:tcPr>
          <w:p w14:paraId="19E03D2C" w14:textId="77777777" w:rsidR="003A11E8" w:rsidRPr="007B3F5E" w:rsidRDefault="003A11E8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01FFAC07" w14:textId="6DFB68DD" w:rsidR="003A11E8" w:rsidRPr="007B3F5E" w:rsidRDefault="00104502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0B5DF199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31C5EE" w14:textId="6AE3726C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2F392618" w14:textId="1893B920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773C3F" w14:textId="7DA203B6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7BCCEF7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4F089A" w14:textId="000BC49C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5E824B71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009C0A7" w14:textId="239C0202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811" w:type="dxa"/>
            <w:shd w:val="clear" w:color="auto" w:fill="auto"/>
          </w:tcPr>
          <w:p w14:paraId="3FD78189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30B629" w14:textId="499145BA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52CCC0E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4C92787" w14:textId="029D2CFA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3FE1759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62D317E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D278BD" w14:textId="57491C1D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66EC878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AC8668B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0D8D51" w14:textId="6512AC73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F34193" w14:textId="77777777" w:rsidR="003A11E8" w:rsidRPr="007B3F5E" w:rsidRDefault="003A11E8" w:rsidP="003A11E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86E9C55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427ACDA" w14:textId="66703993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1ED1D5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A5DAE4A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64996B" w14:textId="76F450AE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C5E6AD3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5C81089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D34F489" w14:textId="372F0BD8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395FFBA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22E64087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C805D89" w14:textId="76463376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39117E1" w14:textId="77777777" w:rsidR="003A11E8" w:rsidRPr="007B3F5E" w:rsidRDefault="003A11E8" w:rsidP="003A11E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E312D73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04DD4AC" w14:textId="3FA99115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B08FC" w:rsidRPr="007B3F5E" w14:paraId="46287A32" w14:textId="77777777" w:rsidTr="001201BD">
        <w:tc>
          <w:tcPr>
            <w:tcW w:w="2305" w:type="dxa"/>
            <w:gridSpan w:val="2"/>
            <w:shd w:val="clear" w:color="auto" w:fill="auto"/>
          </w:tcPr>
          <w:p w14:paraId="09DA5C84" w14:textId="0054CB19" w:rsidR="00AB08FC" w:rsidRPr="007B3F5E" w:rsidRDefault="00AB08FC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</w:t>
            </w:r>
            <w:r w:rsidRPr="007B3F5E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 xml:space="preserve"> “BDS</w:t>
            </w:r>
            <w:r w:rsidRPr="007B3F5E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”</w:t>
            </w:r>
          </w:p>
        </w:tc>
        <w:tc>
          <w:tcPr>
            <w:tcW w:w="2024" w:type="dxa"/>
            <w:shd w:val="clear" w:color="auto" w:fill="auto"/>
          </w:tcPr>
          <w:p w14:paraId="191BF811" w14:textId="77777777" w:rsidR="00AB08FC" w:rsidRPr="007B3F5E" w:rsidRDefault="00AB08FC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1085BEC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8BB4BF9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45E3DC3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E74456C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D980313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6BBAA446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23D105B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2BA967E0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D02B6BF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C2983F9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2FB89EFB" w14:textId="77777777" w:rsidR="00AB08FC" w:rsidRPr="007B3F5E" w:rsidRDefault="00AB08FC" w:rsidP="003A11E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8B7CD83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E53FBA0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6E8E538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FAE62BE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00F0536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3B47E1ED" w14:textId="77777777" w:rsidR="00AB08FC" w:rsidRPr="007B3F5E" w:rsidRDefault="00AB08FC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FB31DDC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258D55D1" w14:textId="77777777" w:rsidR="00AB08FC" w:rsidRPr="007B3F5E" w:rsidRDefault="00AB08FC" w:rsidP="003A11E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A22050C" w14:textId="77777777" w:rsidR="00AB08FC" w:rsidRPr="007B3F5E" w:rsidRDefault="00AB08FC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A11E8" w:rsidRPr="007B3F5E" w14:paraId="7FC0D9B3" w14:textId="77777777" w:rsidTr="00AB08FC">
        <w:tc>
          <w:tcPr>
            <w:tcW w:w="2295" w:type="dxa"/>
            <w:shd w:val="clear" w:color="auto" w:fill="auto"/>
          </w:tcPr>
          <w:p w14:paraId="383DC8B2" w14:textId="7FAE4F83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UVBGP Vietnam </w:t>
            </w:r>
          </w:p>
          <w:p w14:paraId="540417B6" w14:textId="52C376D8" w:rsidR="003A11E8" w:rsidRPr="007B3F5E" w:rsidRDefault="003A11E8" w:rsidP="003A11E8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Company Limited</w:t>
            </w:r>
            <w:r w:rsidR="00096C3D"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096C3D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(“UVBV”)</w:t>
            </w:r>
          </w:p>
        </w:tc>
        <w:tc>
          <w:tcPr>
            <w:tcW w:w="2034" w:type="dxa"/>
            <w:gridSpan w:val="2"/>
            <w:shd w:val="clear" w:color="auto" w:fill="auto"/>
          </w:tcPr>
          <w:p w14:paraId="115F2863" w14:textId="7FAB0D21" w:rsidR="003A11E8" w:rsidRPr="007B3F5E" w:rsidRDefault="00096C3D" w:rsidP="003A11E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ผลิตไฟฟ้าจากพลังงานแสงอาทิตย์</w:t>
            </w:r>
          </w:p>
        </w:tc>
        <w:tc>
          <w:tcPr>
            <w:tcW w:w="810" w:type="dxa"/>
          </w:tcPr>
          <w:p w14:paraId="2CCF8DB3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29E79E" w14:textId="188E6DA8" w:rsidR="003A11E8" w:rsidRPr="007B3F5E" w:rsidRDefault="003A11E8" w:rsidP="003A11E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0A9D1FD5" w14:textId="343AA071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DAD4E4" w14:textId="3A7CD639" w:rsidR="003A11E8" w:rsidRPr="007B3F5E" w:rsidRDefault="003A11E8" w:rsidP="003A11E8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16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0E26169B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3E01BC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73D589CC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1444A7" w14:textId="612AC543" w:rsidR="003A11E8" w:rsidRPr="007B3F5E" w:rsidRDefault="003A11E8" w:rsidP="003A11E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811" w:type="dxa"/>
            <w:shd w:val="clear" w:color="auto" w:fill="auto"/>
          </w:tcPr>
          <w:p w14:paraId="3E9AAA16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E7BEBA7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030C4176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837EC8A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47A251A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14:paraId="3CEE456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BE971B6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5BC1F2B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D049C7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4F39E5B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0EDF28" w14:textId="77777777" w:rsidR="003A11E8" w:rsidRPr="007B3F5E" w:rsidRDefault="003A11E8" w:rsidP="003A11E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293A9B2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5E1D2ED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65BB75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0D54223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056E8E4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316B2B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14:paraId="5FE8F928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AB57A4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8" w:type="dxa"/>
            <w:gridSpan w:val="3"/>
            <w:shd w:val="clear" w:color="auto" w:fill="auto"/>
          </w:tcPr>
          <w:p w14:paraId="534DE0EE" w14:textId="77777777" w:rsidR="003A11E8" w:rsidRPr="007B3F5E" w:rsidRDefault="003A11E8" w:rsidP="003A11E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6DBAE6B2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312B82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5EE2FC" w14:textId="77777777" w:rsidR="003A11E8" w:rsidRPr="007B3F5E" w:rsidRDefault="003A11E8" w:rsidP="003A11E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369F56" w14:textId="77777777" w:rsidR="003A11E8" w:rsidRPr="007B3F5E" w:rsidRDefault="003A11E8" w:rsidP="003A11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8B6C28" w14:textId="77777777" w:rsidR="003A11E8" w:rsidRPr="007B3F5E" w:rsidRDefault="003A11E8" w:rsidP="003A11E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</w:tbl>
    <w:p w14:paraId="1C321EE7" w14:textId="77777777" w:rsidR="00DF4684" w:rsidRPr="007B3F5E" w:rsidRDefault="00DF4684" w:rsidP="00E859C8">
      <w:pPr>
        <w:framePr w:w="15180" w:wrap="auto" w:hAnchor="text"/>
        <w:numPr>
          <w:ilvl w:val="0"/>
          <w:numId w:val="12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Theme="majorBidi" w:hAnsiTheme="majorBidi" w:cstheme="majorBidi"/>
          <w:sz w:val="28"/>
          <w:szCs w:val="28"/>
        </w:rPr>
        <w:sectPr w:rsidR="00DF4684" w:rsidRPr="007B3F5E" w:rsidSect="00316704">
          <w:headerReference w:type="default" r:id="rId16"/>
          <w:footerReference w:type="default" r:id="rId17"/>
          <w:type w:val="nextColumn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1B3746AD" w14:textId="6B8F6027" w:rsidR="00C948CF" w:rsidRPr="007B3F5E" w:rsidRDefault="00C948CF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การจัดตั้งบริษัท</w:t>
      </w:r>
      <w:r w:rsidR="0046333C" w:rsidRPr="007B3F5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930198" w:rsidRPr="007B3F5E">
        <w:rPr>
          <w:rFonts w:asciiTheme="majorBidi" w:hAnsiTheme="majorBidi" w:cstheme="majorBidi"/>
          <w:bCs/>
          <w:i/>
          <w:iCs/>
          <w:sz w:val="28"/>
          <w:szCs w:val="28"/>
          <w:cs/>
        </w:rPr>
        <w:t>ซื้อเงินลงทุน</w:t>
      </w:r>
      <w:r w:rsidR="00AA1912" w:rsidRPr="007B3F5E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  <w:r w:rsidR="002B3F7D" w:rsidRPr="007B3F5E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>และ</w:t>
      </w:r>
      <w:r w:rsidRPr="007B3F5E">
        <w:rPr>
          <w:rFonts w:asciiTheme="majorBidi" w:hAnsiTheme="majorBidi" w:cstheme="majorBidi"/>
          <w:bCs/>
          <w:i/>
          <w:iCs/>
          <w:sz w:val="28"/>
          <w:szCs w:val="28"/>
          <w:cs/>
        </w:rPr>
        <w:t>เพิ่มทุน</w:t>
      </w:r>
    </w:p>
    <w:p w14:paraId="29EA913C" w14:textId="77777777" w:rsidR="007F6068" w:rsidRPr="007B3F5E" w:rsidRDefault="007F6068" w:rsidP="00E859C8">
      <w:pPr>
        <w:spacing w:line="240" w:lineRule="auto"/>
        <w:ind w:left="540" w:right="-29"/>
        <w:rPr>
          <w:rFonts w:asciiTheme="majorBidi" w:eastAsia="Batang" w:hAnsiTheme="majorBidi" w:cstheme="majorBidi"/>
          <w:i/>
          <w:iCs/>
          <w:sz w:val="22"/>
          <w:szCs w:val="22"/>
        </w:rPr>
      </w:pPr>
    </w:p>
    <w:p w14:paraId="26D277C0" w14:textId="719970EB" w:rsidR="00D739C6" w:rsidRPr="007B3F5E" w:rsidRDefault="004C1764" w:rsidP="00E859C8">
      <w:pPr>
        <w:spacing w:line="240" w:lineRule="auto"/>
        <w:ind w:left="540" w:right="-29"/>
        <w:rPr>
          <w:rFonts w:asciiTheme="majorBidi" w:eastAsia="Batang" w:hAnsiTheme="majorBidi" w:cstheme="majorBidi"/>
          <w:sz w:val="28"/>
          <w:szCs w:val="28"/>
        </w:rPr>
      </w:pPr>
      <w:r w:rsidRPr="007B3F5E">
        <w:rPr>
          <w:rFonts w:asciiTheme="majorBidi" w:eastAsia="Batang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B17D5A" w:rsidRPr="007B3F5E">
        <w:rPr>
          <w:rFonts w:asciiTheme="majorBidi" w:eastAsia="Batang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7B3F5E">
        <w:rPr>
          <w:rFonts w:asciiTheme="majorBidi" w:eastAsia="Batang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eastAsia="Batang" w:hAnsiTheme="majorBidi" w:cstheme="majorBidi"/>
          <w:sz w:val="28"/>
          <w:szCs w:val="28"/>
          <w:lang w:val="en-GB"/>
        </w:rPr>
        <w:t>2566</w:t>
      </w:r>
      <w:r w:rsidR="00123F51" w:rsidRPr="007B3F5E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="00123F51" w:rsidRPr="007B3F5E">
        <w:rPr>
          <w:rFonts w:asciiTheme="majorBidi" w:eastAsia="Batang" w:hAnsiTheme="majorBidi" w:cstheme="majorBidi"/>
          <w:sz w:val="28"/>
          <w:szCs w:val="28"/>
          <w:cs/>
        </w:rPr>
        <w:t xml:space="preserve">และ </w:t>
      </w:r>
      <w:r w:rsidR="00B17D5A" w:rsidRPr="007B3F5E">
        <w:rPr>
          <w:rFonts w:asciiTheme="majorBidi" w:eastAsia="Batang" w:hAnsiTheme="majorBidi" w:cstheme="majorBidi"/>
          <w:sz w:val="28"/>
          <w:szCs w:val="28"/>
          <w:lang w:val="en-GB"/>
        </w:rPr>
        <w:t>2565</w:t>
      </w:r>
      <w:r w:rsidRPr="007B3F5E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7B3F5E">
        <w:rPr>
          <w:rFonts w:asciiTheme="majorBidi" w:eastAsia="Batang" w:hAnsiTheme="majorBidi" w:cstheme="majorBidi"/>
          <w:sz w:val="28"/>
          <w:szCs w:val="28"/>
          <w:cs/>
        </w:rPr>
        <w:t>มี</w:t>
      </w:r>
      <w:r w:rsidR="003D7358" w:rsidRPr="007B3F5E">
        <w:rPr>
          <w:rFonts w:asciiTheme="majorBidi" w:eastAsia="Batang" w:hAnsiTheme="majorBidi" w:cstheme="majorBidi"/>
          <w:sz w:val="28"/>
          <w:szCs w:val="28"/>
          <w:cs/>
        </w:rPr>
        <w:t>การเปลี่ยนแปลง</w:t>
      </w:r>
      <w:r w:rsidRPr="007B3F5E">
        <w:rPr>
          <w:rFonts w:asciiTheme="majorBidi" w:eastAsia="Batang" w:hAnsiTheme="majorBidi" w:cstheme="majorBidi"/>
          <w:sz w:val="28"/>
          <w:szCs w:val="28"/>
          <w:cs/>
        </w:rPr>
        <w:t>ดังนี้</w:t>
      </w:r>
    </w:p>
    <w:p w14:paraId="6275A2EA" w14:textId="32F7AB21" w:rsidR="00C948CF" w:rsidRPr="007B3F5E" w:rsidRDefault="00C948CF" w:rsidP="00E859C8">
      <w:pPr>
        <w:spacing w:line="240" w:lineRule="auto"/>
        <w:ind w:left="540" w:right="-29"/>
        <w:rPr>
          <w:rFonts w:asciiTheme="majorBidi" w:eastAsia="Batang" w:hAnsiTheme="majorBidi" w:cstheme="majorBidi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9"/>
        <w:gridCol w:w="239"/>
        <w:gridCol w:w="1200"/>
      </w:tblGrid>
      <w:tr w:rsidR="00C948CF" w:rsidRPr="007B3F5E" w14:paraId="10C91318" w14:textId="77777777" w:rsidTr="00037C5B">
        <w:tc>
          <w:tcPr>
            <w:tcW w:w="3530" w:type="pct"/>
          </w:tcPr>
          <w:p w14:paraId="157FD6ED" w14:textId="77777777" w:rsidR="00C948CF" w:rsidRPr="007B3F5E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9" w:name="_Hlk86864521"/>
          </w:p>
        </w:tc>
        <w:tc>
          <w:tcPr>
            <w:tcW w:w="1470" w:type="pct"/>
            <w:gridSpan w:val="3"/>
            <w:vAlign w:val="center"/>
          </w:tcPr>
          <w:p w14:paraId="6464F99E" w14:textId="77777777" w:rsidR="00C948CF" w:rsidRPr="007B3F5E" w:rsidRDefault="00C948CF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9"/>
      <w:tr w:rsidR="00C948CF" w:rsidRPr="007B3F5E" w14:paraId="30F5FBF1" w14:textId="77777777" w:rsidTr="00037C5B">
        <w:tc>
          <w:tcPr>
            <w:tcW w:w="3530" w:type="pct"/>
          </w:tcPr>
          <w:p w14:paraId="0CEE3A64" w14:textId="0BF7908A" w:rsidR="00C948CF" w:rsidRPr="007B3F5E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2A42CA6C" w14:textId="5023BF3B" w:rsidR="00C948CF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" w:type="pct"/>
          </w:tcPr>
          <w:p w14:paraId="5F5C5EA2" w14:textId="77777777" w:rsidR="00C948CF" w:rsidRPr="007B3F5E" w:rsidRDefault="00C948CF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5A75F0A" w14:textId="7E1E52E5" w:rsidR="00C948CF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C948CF" w:rsidRPr="007B3F5E" w14:paraId="1A6E1105" w14:textId="77777777" w:rsidTr="00037C5B">
        <w:tc>
          <w:tcPr>
            <w:tcW w:w="3530" w:type="pct"/>
          </w:tcPr>
          <w:p w14:paraId="67CF2963" w14:textId="3E2385D3" w:rsidR="00C948CF" w:rsidRPr="007B3F5E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0" w:type="pct"/>
            <w:gridSpan w:val="3"/>
          </w:tcPr>
          <w:p w14:paraId="117396D5" w14:textId="77777777" w:rsidR="00C948CF" w:rsidRPr="007B3F5E" w:rsidRDefault="00C948CF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5016" w:rsidRPr="007B3F5E" w14:paraId="411A94EB" w14:textId="77777777" w:rsidTr="00037C5B">
        <w:tc>
          <w:tcPr>
            <w:tcW w:w="3530" w:type="pct"/>
          </w:tcPr>
          <w:p w14:paraId="6D224FB0" w14:textId="46CEAED1" w:rsidR="00BE5016" w:rsidRPr="007B3F5E" w:rsidRDefault="00BE5016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การจัดตั้งบริษัท</w:t>
            </w:r>
          </w:p>
        </w:tc>
        <w:tc>
          <w:tcPr>
            <w:tcW w:w="1470" w:type="pct"/>
            <w:gridSpan w:val="3"/>
          </w:tcPr>
          <w:p w14:paraId="5857F338" w14:textId="77777777" w:rsidR="00BE5016" w:rsidRPr="007B3F5E" w:rsidRDefault="00BE5016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3C98" w:rsidRPr="007B3F5E" w14:paraId="04BE1A96" w14:textId="77777777" w:rsidTr="00037C5B">
        <w:tc>
          <w:tcPr>
            <w:tcW w:w="3530" w:type="pct"/>
          </w:tcPr>
          <w:p w14:paraId="762227CD" w14:textId="77777777" w:rsidR="00D53C98" w:rsidRPr="007B3F5E" w:rsidRDefault="00D53C98" w:rsidP="00E859C8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0" w:type="pct"/>
            <w:gridSpan w:val="3"/>
          </w:tcPr>
          <w:p w14:paraId="175DCE40" w14:textId="77777777" w:rsidR="00D53C98" w:rsidRPr="007B3F5E" w:rsidRDefault="00D53C98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272BA2" w:rsidRPr="007B3F5E" w14:paraId="3B3A3489" w14:textId="77777777" w:rsidTr="00037C5B">
        <w:tc>
          <w:tcPr>
            <w:tcW w:w="3530" w:type="pct"/>
          </w:tcPr>
          <w:p w14:paraId="0B8FA3AB" w14:textId="4C81D88A" w:rsidR="00272BA2" w:rsidRPr="007B3F5E" w:rsidRDefault="00272BA2" w:rsidP="00E859C8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86" w:type="pct"/>
          </w:tcPr>
          <w:p w14:paraId="2086891A" w14:textId="77777777" w:rsidR="00272BA2" w:rsidRPr="007B3F5E" w:rsidRDefault="00272BA2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644663D7" w14:textId="77777777" w:rsidR="00272BA2" w:rsidRPr="007B3F5E" w:rsidRDefault="00272BA2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7B710E30" w14:textId="77777777" w:rsidR="00272BA2" w:rsidRPr="007B3F5E" w:rsidRDefault="00272BA2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B4835" w:rsidRPr="007B3F5E" w14:paraId="3005DE99" w14:textId="77777777" w:rsidTr="00037C5B">
        <w:tc>
          <w:tcPr>
            <w:tcW w:w="3530" w:type="pct"/>
            <w:vAlign w:val="bottom"/>
          </w:tcPr>
          <w:p w14:paraId="28853024" w14:textId="46E5A4C8" w:rsidR="007B4835" w:rsidRPr="007B3F5E" w:rsidRDefault="007B4835" w:rsidP="00E859C8">
            <w:pPr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  <w:r w:rsidR="002D5F1E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1894AF12" w14:textId="48978CBE" w:rsidR="007B4835" w:rsidRPr="007B3F5E" w:rsidRDefault="00AE3E24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14:paraId="1B0CFEC9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vAlign w:val="bottom"/>
          </w:tcPr>
          <w:p w14:paraId="5C97362A" w14:textId="21DF960E" w:rsidR="007B4835" w:rsidRPr="007B3F5E" w:rsidRDefault="00B17D5A" w:rsidP="00E859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  <w:r w:rsidR="007B483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</w:t>
            </w:r>
          </w:p>
        </w:tc>
      </w:tr>
      <w:tr w:rsidR="007B4835" w:rsidRPr="007B3F5E" w14:paraId="50A0EBE6" w14:textId="77777777" w:rsidTr="00037C5B">
        <w:tc>
          <w:tcPr>
            <w:tcW w:w="3530" w:type="pct"/>
          </w:tcPr>
          <w:p w14:paraId="61EAA6C8" w14:textId="77777777" w:rsidR="007B4835" w:rsidRPr="007B3F5E" w:rsidRDefault="007B4835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020D3B19" w14:textId="47DE85D7" w:rsidR="007B4835" w:rsidRPr="007B3F5E" w:rsidRDefault="007B4835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73E2A" w:rsidRPr="007B3F5E" w14:paraId="5BC99359" w14:textId="77777777" w:rsidTr="003353DE">
        <w:tc>
          <w:tcPr>
            <w:tcW w:w="3530" w:type="pct"/>
          </w:tcPr>
          <w:p w14:paraId="1ED736E5" w14:textId="492E9EF5" w:rsidR="00373E2A" w:rsidRPr="007B3F5E" w:rsidRDefault="00373E2A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1470" w:type="pct"/>
            <w:gridSpan w:val="3"/>
          </w:tcPr>
          <w:p w14:paraId="4161B0D4" w14:textId="77777777" w:rsidR="00373E2A" w:rsidRPr="007B3F5E" w:rsidRDefault="00373E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73E2A" w:rsidRPr="007B3F5E" w14:paraId="611BEA0B" w14:textId="77777777" w:rsidTr="003353DE">
        <w:tc>
          <w:tcPr>
            <w:tcW w:w="3530" w:type="pct"/>
          </w:tcPr>
          <w:p w14:paraId="5F26B178" w14:textId="77777777" w:rsidR="00373E2A" w:rsidRPr="007B3F5E" w:rsidRDefault="00373E2A" w:rsidP="00E859C8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0" w:type="pct"/>
            <w:gridSpan w:val="3"/>
          </w:tcPr>
          <w:p w14:paraId="6A733743" w14:textId="77777777" w:rsidR="00373E2A" w:rsidRPr="007B3F5E" w:rsidRDefault="00373E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373E2A" w:rsidRPr="007B3F5E" w14:paraId="1D3F4007" w14:textId="77777777" w:rsidTr="003353DE">
        <w:tc>
          <w:tcPr>
            <w:tcW w:w="3530" w:type="pct"/>
          </w:tcPr>
          <w:p w14:paraId="06EE86A2" w14:textId="77777777" w:rsidR="00373E2A" w:rsidRPr="007B3F5E" w:rsidRDefault="00373E2A" w:rsidP="00E859C8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86" w:type="pct"/>
          </w:tcPr>
          <w:p w14:paraId="07AFB824" w14:textId="77777777" w:rsidR="00373E2A" w:rsidRPr="007B3F5E" w:rsidRDefault="00373E2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B37F4E5" w14:textId="77777777" w:rsidR="00373E2A" w:rsidRPr="007B3F5E" w:rsidRDefault="00373E2A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2CBB01C2" w14:textId="77777777" w:rsidR="00373E2A" w:rsidRPr="007B3F5E" w:rsidRDefault="00373E2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73E2A" w:rsidRPr="007B3F5E" w14:paraId="3F4FE8AB" w14:textId="77777777" w:rsidTr="003353DE">
        <w:tc>
          <w:tcPr>
            <w:tcW w:w="3530" w:type="pct"/>
            <w:vAlign w:val="bottom"/>
          </w:tcPr>
          <w:p w14:paraId="1E880A23" w14:textId="2F4F59AD" w:rsidR="00373E2A" w:rsidRPr="007B3F5E" w:rsidRDefault="00411813" w:rsidP="00E859C8">
            <w:pPr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Binh Duong Energy Solutions Company Limited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373E2A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**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63F9A007" w14:textId="190C539C" w:rsidR="00373E2A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6</w:t>
            </w:r>
            <w:r w:rsidR="00373E2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42</w:t>
            </w:r>
          </w:p>
        </w:tc>
        <w:tc>
          <w:tcPr>
            <w:tcW w:w="130" w:type="pct"/>
            <w:vAlign w:val="bottom"/>
          </w:tcPr>
          <w:p w14:paraId="7A7D1909" w14:textId="77777777" w:rsidR="00373E2A" w:rsidRPr="007B3F5E" w:rsidRDefault="00373E2A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vAlign w:val="bottom"/>
          </w:tcPr>
          <w:p w14:paraId="2C366F13" w14:textId="3A584339" w:rsidR="00373E2A" w:rsidRPr="007B3F5E" w:rsidRDefault="00373E2A" w:rsidP="00E859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73E2A" w:rsidRPr="007B3F5E" w14:paraId="3B2A39B7" w14:textId="77777777" w:rsidTr="003353DE">
        <w:tc>
          <w:tcPr>
            <w:tcW w:w="3530" w:type="pct"/>
          </w:tcPr>
          <w:p w14:paraId="779DCDDF" w14:textId="77777777" w:rsidR="00373E2A" w:rsidRPr="007B3F5E" w:rsidRDefault="00373E2A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7BEFD779" w14:textId="77777777" w:rsidR="00373E2A" w:rsidRPr="007B3F5E" w:rsidRDefault="00373E2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B4835" w:rsidRPr="007B3F5E" w14:paraId="2683AFA3" w14:textId="77777777" w:rsidTr="00037C5B">
        <w:tc>
          <w:tcPr>
            <w:tcW w:w="3530" w:type="pct"/>
          </w:tcPr>
          <w:p w14:paraId="0FA0FB6D" w14:textId="128C66CC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1470" w:type="pct"/>
            <w:gridSpan w:val="3"/>
          </w:tcPr>
          <w:p w14:paraId="2DDA3082" w14:textId="77777777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B4835" w:rsidRPr="007B3F5E" w14:paraId="18CC901B" w14:textId="77777777" w:rsidTr="00037C5B">
        <w:tc>
          <w:tcPr>
            <w:tcW w:w="3530" w:type="pct"/>
          </w:tcPr>
          <w:p w14:paraId="44075DE0" w14:textId="77777777" w:rsidR="007B4835" w:rsidRPr="007B3F5E" w:rsidRDefault="007B4835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</w:tcPr>
          <w:p w14:paraId="69A923BA" w14:textId="77777777" w:rsidR="007B4835" w:rsidRPr="007B3F5E" w:rsidRDefault="007B4835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7B4835" w:rsidRPr="007B3F5E" w14:paraId="3FF3CEAC" w14:textId="77777777" w:rsidTr="00037C5B">
        <w:tc>
          <w:tcPr>
            <w:tcW w:w="3530" w:type="pct"/>
          </w:tcPr>
          <w:p w14:paraId="4DE8C470" w14:textId="77777777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86" w:type="pct"/>
          </w:tcPr>
          <w:p w14:paraId="75C4E057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1CDF59C7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3F83D79F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B4835" w:rsidRPr="007B3F5E" w14:paraId="7464EEFE" w14:textId="77777777" w:rsidTr="00037C5B">
        <w:tc>
          <w:tcPr>
            <w:tcW w:w="3530" w:type="pct"/>
          </w:tcPr>
          <w:p w14:paraId="074C6325" w14:textId="164BB25A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ยูนิเวนเจอร์ บีจีพี จำกัด </w:t>
            </w:r>
          </w:p>
        </w:tc>
        <w:tc>
          <w:tcPr>
            <w:tcW w:w="686" w:type="pct"/>
          </w:tcPr>
          <w:p w14:paraId="188440EF" w14:textId="67609987" w:rsidR="007B4835" w:rsidRPr="007B3F5E" w:rsidRDefault="007B22AC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24BBD709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55352F50" w14:textId="6885A4AD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7B4835" w:rsidRPr="007B3F5E" w14:paraId="57A963EA" w14:textId="77777777" w:rsidTr="00037C5B">
        <w:tc>
          <w:tcPr>
            <w:tcW w:w="3530" w:type="pct"/>
          </w:tcPr>
          <w:p w14:paraId="038B4739" w14:textId="579AD12D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ยูนิเวนเจอร์ แอสเซท แมเนจเม้นท์ จำกัด</w:t>
            </w:r>
          </w:p>
        </w:tc>
        <w:tc>
          <w:tcPr>
            <w:tcW w:w="686" w:type="pct"/>
          </w:tcPr>
          <w:p w14:paraId="1137FE3F" w14:textId="7FEEBB7D" w:rsidR="007B4835" w:rsidRPr="007B3F5E" w:rsidRDefault="007B22AC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71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2C2174A1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1A8411BE" w14:textId="08DF1017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7B4835" w:rsidRPr="007B3F5E" w14:paraId="1E5289FB" w14:textId="77777777" w:rsidTr="00037C5B">
        <w:tc>
          <w:tcPr>
            <w:tcW w:w="3530" w:type="pct"/>
          </w:tcPr>
          <w:p w14:paraId="5F318BCB" w14:textId="094A7341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ยูนิเวนเจอร์ แคปปิตอล วัน จำกัด </w:t>
            </w:r>
          </w:p>
        </w:tc>
        <w:tc>
          <w:tcPr>
            <w:tcW w:w="686" w:type="pct"/>
          </w:tcPr>
          <w:p w14:paraId="0ACCDEF7" w14:textId="049B9663" w:rsidR="007B4835" w:rsidRPr="007B3F5E" w:rsidRDefault="007B22AC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71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709252A4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38793E29" w14:textId="40656D55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7B4835" w:rsidRPr="007B3F5E" w14:paraId="33B7661B" w14:textId="77777777" w:rsidTr="00037C5B">
        <w:tc>
          <w:tcPr>
            <w:tcW w:w="3530" w:type="pct"/>
          </w:tcPr>
          <w:p w14:paraId="21718B94" w14:textId="77777777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C048136" w14:textId="5FE4FDB3" w:rsidR="007B4835" w:rsidRPr="007B3F5E" w:rsidRDefault="007B22AC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73DDC34A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D99E373" w14:textId="6BA3FC3D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7B483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405</w:t>
            </w:r>
            <w:r w:rsidR="007B483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</w:t>
            </w:r>
          </w:p>
        </w:tc>
      </w:tr>
      <w:tr w:rsidR="007B4835" w:rsidRPr="007B3F5E" w14:paraId="3EECEE46" w14:textId="77777777" w:rsidTr="00037C5B">
        <w:tc>
          <w:tcPr>
            <w:tcW w:w="3530" w:type="pct"/>
          </w:tcPr>
          <w:p w14:paraId="6601C1C9" w14:textId="77777777" w:rsidR="007B4835" w:rsidRPr="007B3F5E" w:rsidRDefault="007B4835" w:rsidP="00E859C8">
            <w:pPr>
              <w:pStyle w:val="BodyText"/>
              <w:spacing w:after="0" w:line="240" w:lineRule="auto"/>
              <w:ind w:left="-114" w:right="-131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6C742644" w14:textId="77777777" w:rsidR="007B4835" w:rsidRPr="007B3F5E" w:rsidRDefault="007B4835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B4835" w:rsidRPr="007B3F5E" w14:paraId="1D3638A2" w14:textId="77777777" w:rsidTr="00037C5B">
        <w:tc>
          <w:tcPr>
            <w:tcW w:w="3530" w:type="pct"/>
          </w:tcPr>
          <w:p w14:paraId="18B551F9" w14:textId="42C43C03" w:rsidR="007B4835" w:rsidRPr="007B3F5E" w:rsidRDefault="007B4835" w:rsidP="00E859C8">
            <w:pPr>
              <w:pStyle w:val="BodyText"/>
              <w:spacing w:after="0" w:line="240" w:lineRule="auto"/>
              <w:ind w:left="-114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</w:rPr>
              <w:br w:type="page"/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70" w:type="pct"/>
            <w:gridSpan w:val="3"/>
            <w:vAlign w:val="center"/>
          </w:tcPr>
          <w:p w14:paraId="7F167FEA" w14:textId="06D40241" w:rsidR="007B4835" w:rsidRPr="007B3F5E" w:rsidRDefault="007B4835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3E24" w:rsidRPr="007B3F5E" w14:paraId="2F760988" w14:textId="77777777" w:rsidTr="003353DE">
        <w:tc>
          <w:tcPr>
            <w:tcW w:w="3530" w:type="pct"/>
          </w:tcPr>
          <w:p w14:paraId="1DEFBA4E" w14:textId="530F6B2A" w:rsidR="00AE3E24" w:rsidRPr="007B3F5E" w:rsidRDefault="00AE3E24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="009F0EEA" w:rsidRPr="007B3F5E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686" w:type="pct"/>
          </w:tcPr>
          <w:p w14:paraId="10CB07DF" w14:textId="22D783DE" w:rsidR="00AE3E24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200</w:t>
            </w:r>
            <w:r w:rsidR="00AE3E24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" w:type="pct"/>
          </w:tcPr>
          <w:p w14:paraId="57F9BF11" w14:textId="77777777" w:rsidR="00AE3E24" w:rsidRPr="007B3F5E" w:rsidRDefault="00AE3E24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2323CCD7" w14:textId="6743CB8E" w:rsidR="00AE3E24" w:rsidRPr="007B3F5E" w:rsidRDefault="00AE3E24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B4835" w:rsidRPr="007B3F5E" w14:paraId="2C7EB11E" w14:textId="77777777" w:rsidTr="00037C5B">
        <w:tc>
          <w:tcPr>
            <w:tcW w:w="3530" w:type="pct"/>
          </w:tcPr>
          <w:p w14:paraId="509DEABD" w14:textId="3618CAB4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เซนเซส พร็อพเพอร์ตี้ แมเนจเม้นท์ จำกัด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**</w:t>
            </w:r>
            <w:r w:rsidR="009F0EEA" w:rsidRPr="007B3F5E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686" w:type="pct"/>
          </w:tcPr>
          <w:p w14:paraId="55433F22" w14:textId="6EE59C88" w:rsidR="007B4835" w:rsidRPr="007B3F5E" w:rsidRDefault="007B22AC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FD9D977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3378631A" w14:textId="5153D3AC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7B4835" w:rsidRPr="007B3F5E" w14:paraId="72DAB9D6" w14:textId="77777777" w:rsidTr="00037C5B">
        <w:tc>
          <w:tcPr>
            <w:tcW w:w="3530" w:type="pct"/>
          </w:tcPr>
          <w:p w14:paraId="08A8C11E" w14:textId="5E106EC2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เลิศรัฐการ พร็อพเพอร์ตี้ ดีเวลลอปเม้นท์ จำกัด</w:t>
            </w:r>
            <w:r w:rsidR="001877F7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***</w:t>
            </w:r>
            <w:r w:rsidR="009F0EEA" w:rsidRPr="007B3F5E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D053E24" w14:textId="79B30BCF" w:rsidR="007B4835" w:rsidRPr="007B3F5E" w:rsidRDefault="007B22AC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D2DC54A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FF69C66" w14:textId="77DB0A0A" w:rsidR="007B4835" w:rsidRPr="007B3F5E" w:rsidRDefault="00B17D5A" w:rsidP="00E859C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449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</w:tr>
      <w:tr w:rsidR="007B4835" w:rsidRPr="007B3F5E" w14:paraId="342D95CE" w14:textId="77777777" w:rsidTr="00037C5B">
        <w:tc>
          <w:tcPr>
            <w:tcW w:w="3530" w:type="pct"/>
          </w:tcPr>
          <w:p w14:paraId="1D3CBF78" w14:textId="5431A1A0" w:rsidR="007B4835" w:rsidRPr="007B3F5E" w:rsidRDefault="007B4835" w:rsidP="00E859C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E8A23C1" w14:textId="66A6E6EE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200</w:t>
            </w:r>
            <w:r w:rsidR="0043409B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" w:type="pct"/>
          </w:tcPr>
          <w:p w14:paraId="548A6FB0" w14:textId="77777777" w:rsidR="007B4835" w:rsidRPr="007B3F5E" w:rsidRDefault="007B4835" w:rsidP="00E859C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DEBA534" w14:textId="5C7A0E24" w:rsidR="007B4835" w:rsidRPr="007B3F5E" w:rsidRDefault="00B17D5A" w:rsidP="00E859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474</w:t>
            </w:r>
            <w:r w:rsidR="007B483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</w:t>
            </w:r>
          </w:p>
        </w:tc>
      </w:tr>
      <w:tr w:rsidR="007B4835" w:rsidRPr="007B3F5E" w14:paraId="51E6023C" w14:textId="77777777" w:rsidTr="00037C5B">
        <w:tc>
          <w:tcPr>
            <w:tcW w:w="3530" w:type="pct"/>
          </w:tcPr>
          <w:p w14:paraId="19F3C7D0" w14:textId="77777777" w:rsidR="007B4835" w:rsidRPr="007B3F5E" w:rsidRDefault="007B4835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384533EE" w14:textId="77777777" w:rsidR="007B4835" w:rsidRPr="007B3F5E" w:rsidRDefault="007B4835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</w:tbl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985"/>
      </w:tblGrid>
      <w:tr w:rsidR="009F0EEA" w:rsidRPr="007B3F5E" w14:paraId="5858D235" w14:textId="77777777" w:rsidTr="00DE2A5E">
        <w:tc>
          <w:tcPr>
            <w:tcW w:w="720" w:type="dxa"/>
          </w:tcPr>
          <w:p w14:paraId="783BCF16" w14:textId="1E3A4108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</w:t>
            </w:r>
          </w:p>
        </w:tc>
        <w:tc>
          <w:tcPr>
            <w:tcW w:w="7985" w:type="dxa"/>
          </w:tcPr>
          <w:p w14:paraId="29846D10" w14:textId="3B8A7DD6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ถือหุ้นโดย</w:t>
            </w:r>
            <w:r w:rsidRPr="007B3F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ยูนิเวนเจอร์ บีจีพี จำกัด</w:t>
            </w:r>
          </w:p>
        </w:tc>
      </w:tr>
      <w:tr w:rsidR="009F0EEA" w:rsidRPr="007B3F5E" w14:paraId="432DFD6D" w14:textId="77777777" w:rsidTr="00DE2A5E">
        <w:tc>
          <w:tcPr>
            <w:tcW w:w="720" w:type="dxa"/>
          </w:tcPr>
          <w:p w14:paraId="62851B76" w14:textId="6419E3CB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 w:hint="cs"/>
                <w:i/>
                <w:iCs/>
                <w:sz w:val="28"/>
                <w:szCs w:val="28"/>
                <w:cs/>
              </w:rPr>
              <w:t>**</w:t>
            </w:r>
          </w:p>
        </w:tc>
        <w:tc>
          <w:tcPr>
            <w:tcW w:w="7985" w:type="dxa"/>
          </w:tcPr>
          <w:p w14:paraId="277B6066" w14:textId="7B5951C0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</w:p>
        </w:tc>
      </w:tr>
      <w:tr w:rsidR="009F0EEA" w:rsidRPr="007B3F5E" w14:paraId="46525345" w14:textId="77777777" w:rsidTr="00DE2A5E">
        <w:tc>
          <w:tcPr>
            <w:tcW w:w="720" w:type="dxa"/>
          </w:tcPr>
          <w:p w14:paraId="5660064E" w14:textId="660526E6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</w:t>
            </w:r>
          </w:p>
        </w:tc>
        <w:tc>
          <w:tcPr>
            <w:tcW w:w="7985" w:type="dxa"/>
          </w:tcPr>
          <w:p w14:paraId="3CDEB1A8" w14:textId="46A126DE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ถือหุ้นโดย</w:t>
            </w:r>
            <w:r w:rsidRPr="007B3F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อีสเทอร์น โคเจนเนอเรชั่น จำกัด</w:t>
            </w:r>
          </w:p>
        </w:tc>
      </w:tr>
      <w:tr w:rsidR="009F0EEA" w:rsidRPr="007B3F5E" w14:paraId="35E67B89" w14:textId="77777777" w:rsidTr="00DE2A5E">
        <w:tc>
          <w:tcPr>
            <w:tcW w:w="720" w:type="dxa"/>
          </w:tcPr>
          <w:p w14:paraId="7DFE151E" w14:textId="193A1C7C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****</w:t>
            </w:r>
          </w:p>
        </w:tc>
        <w:tc>
          <w:tcPr>
            <w:tcW w:w="7985" w:type="dxa"/>
          </w:tcPr>
          <w:p w14:paraId="177D1DA2" w14:textId="340F83A1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ยูนิเวนเจอร์ แอสเซท แมเนจเม้นท์ จำกัด</w:t>
            </w:r>
          </w:p>
        </w:tc>
      </w:tr>
      <w:tr w:rsidR="009F0EEA" w:rsidRPr="007B3F5E" w14:paraId="44B2D42F" w14:textId="77777777" w:rsidTr="00DE2A5E">
        <w:tc>
          <w:tcPr>
            <w:tcW w:w="720" w:type="dxa"/>
          </w:tcPr>
          <w:p w14:paraId="61EE0B5D" w14:textId="52397A66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*****</w:t>
            </w:r>
          </w:p>
        </w:tc>
        <w:tc>
          <w:tcPr>
            <w:tcW w:w="7985" w:type="dxa"/>
          </w:tcPr>
          <w:p w14:paraId="0436C867" w14:textId="02197CC4" w:rsidR="009F0EEA" w:rsidRPr="007B3F5E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เลิศรัฐการ จำกัด</w:t>
            </w:r>
          </w:p>
        </w:tc>
      </w:tr>
    </w:tbl>
    <w:p w14:paraId="790BE90F" w14:textId="72AB0F07" w:rsidR="00A74422" w:rsidRPr="007B3F5E" w:rsidRDefault="00892284" w:rsidP="002B3F7D">
      <w:pPr>
        <w:ind w:left="549" w:right="-25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>ในระหว่างปี</w:t>
      </w:r>
      <w:r w:rsidR="00176561" w:rsidRPr="007B3F5E">
        <w:rPr>
          <w:rFonts w:asciiTheme="majorBidi" w:eastAsia="Batang" w:hAnsiTheme="majorBidi" w:cstheme="majorBidi"/>
          <w:sz w:val="28"/>
          <w:szCs w:val="28"/>
          <w:cs/>
        </w:rPr>
        <w:t xml:space="preserve">สิ้นสุดวันที่ </w:t>
      </w:r>
      <w:r w:rsidR="00176561" w:rsidRPr="007B3F5E">
        <w:rPr>
          <w:rFonts w:asciiTheme="majorBidi" w:eastAsia="Batang" w:hAnsiTheme="majorBidi" w:cstheme="majorBidi"/>
          <w:sz w:val="28"/>
          <w:szCs w:val="28"/>
          <w:lang w:val="en-GB"/>
        </w:rPr>
        <w:t>30</w:t>
      </w:r>
      <w:r w:rsidR="00176561" w:rsidRPr="007B3F5E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="00176561" w:rsidRPr="007B3F5E">
        <w:rPr>
          <w:rFonts w:asciiTheme="majorBidi" w:eastAsia="Batang" w:hAnsiTheme="majorBidi" w:cstheme="majorBidi"/>
          <w:sz w:val="28"/>
          <w:szCs w:val="28"/>
          <w:cs/>
        </w:rPr>
        <w:t>กันยายน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 xml:space="preserve">กลุ่มบริษัทซื้อหุ้นใน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Pr="007B3F5E">
        <w:rPr>
          <w:rFonts w:asciiTheme="majorBidi" w:hAnsiTheme="majorBidi"/>
          <w:sz w:val="28"/>
          <w:szCs w:val="28"/>
          <w:cs/>
        </w:rPr>
        <w:t>เพิ่ม</w:t>
      </w:r>
      <w:r w:rsidRPr="007B3F5E">
        <w:rPr>
          <w:rFonts w:asciiTheme="majorBidi" w:hAnsiTheme="majorBidi" w:hint="cs"/>
          <w:sz w:val="28"/>
          <w:szCs w:val="28"/>
          <w:cs/>
        </w:rPr>
        <w:t>เติม</w:t>
      </w:r>
      <w:r w:rsidRPr="007B3F5E">
        <w:rPr>
          <w:rFonts w:asciiTheme="majorBidi" w:hAnsiTheme="majorBidi"/>
          <w:sz w:val="28"/>
          <w:szCs w:val="28"/>
          <w:cs/>
        </w:rPr>
        <w:t>จาก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ผู้ถือหุ้นเดิมของ </w:t>
      </w:r>
      <w:r w:rsidRPr="007B3F5E">
        <w:rPr>
          <w:rFonts w:asciiTheme="majorBidi" w:hAnsiTheme="majorBidi"/>
          <w:sz w:val="28"/>
          <w:szCs w:val="28"/>
        </w:rPr>
        <w:t xml:space="preserve">STI </w:t>
      </w:r>
      <w:r w:rsidR="0043409B" w:rsidRPr="007B3F5E">
        <w:rPr>
          <w:rFonts w:asciiTheme="majorBidi" w:hAnsiTheme="majorBidi" w:hint="cs"/>
          <w:sz w:val="28"/>
          <w:szCs w:val="28"/>
          <w:cs/>
        </w:rPr>
        <w:t>มีผล</w:t>
      </w:r>
      <w:r w:rsidR="0043409B" w:rsidRPr="007B3F5E">
        <w:rPr>
          <w:rFonts w:asciiTheme="majorBidi" w:hAnsiTheme="majorBidi"/>
          <w:sz w:val="28"/>
          <w:szCs w:val="28"/>
          <w:cs/>
        </w:rPr>
        <w:t>ทำให้กลุ่มบริษัทมี</w:t>
      </w:r>
      <w:r w:rsidR="0043409B" w:rsidRPr="007B3F5E">
        <w:rPr>
          <w:rFonts w:asciiTheme="majorBidi" w:hAnsiTheme="majorBidi" w:hint="cs"/>
          <w:sz w:val="28"/>
          <w:szCs w:val="28"/>
          <w:cs/>
        </w:rPr>
        <w:t>สัดส่วนการถือหุ้น</w:t>
      </w:r>
      <w:r w:rsidR="0043409B" w:rsidRPr="007B3F5E">
        <w:rPr>
          <w:rFonts w:asciiTheme="majorBidi" w:hAnsiTheme="majorBidi"/>
          <w:sz w:val="28"/>
          <w:szCs w:val="28"/>
          <w:cs/>
        </w:rPr>
        <w:t xml:space="preserve">ใน </w:t>
      </w:r>
      <w:r w:rsidR="0043409B" w:rsidRPr="007B3F5E">
        <w:rPr>
          <w:rFonts w:asciiTheme="majorBidi" w:hAnsiTheme="majorBidi"/>
          <w:sz w:val="28"/>
          <w:szCs w:val="28"/>
        </w:rPr>
        <w:t xml:space="preserve">STI </w:t>
      </w:r>
      <w:r w:rsidR="0043409B" w:rsidRPr="007B3F5E">
        <w:rPr>
          <w:rFonts w:asciiTheme="majorBidi" w:hAnsiTheme="majorBidi"/>
          <w:sz w:val="28"/>
          <w:szCs w:val="28"/>
          <w:cs/>
        </w:rPr>
        <w:t>เพิ่มขึ้น</w:t>
      </w:r>
      <w:r w:rsidR="0043409B" w:rsidRPr="007B3F5E">
        <w:rPr>
          <w:rFonts w:asciiTheme="majorBidi" w:hAnsiTheme="majorBidi" w:hint="cs"/>
          <w:sz w:val="28"/>
          <w:szCs w:val="28"/>
          <w:cs/>
        </w:rPr>
        <w:t xml:space="preserve">จากร้อยละ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26</w:t>
      </w:r>
      <w:r w:rsidR="0043409B"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12</w:t>
      </w:r>
      <w:r w:rsidR="0043409B" w:rsidRPr="007B3F5E">
        <w:rPr>
          <w:rFonts w:asciiTheme="majorBidi" w:hAnsiTheme="majorBidi"/>
          <w:sz w:val="28"/>
          <w:szCs w:val="28"/>
        </w:rPr>
        <w:t xml:space="preserve"> </w:t>
      </w:r>
      <w:r w:rsidR="0043409B" w:rsidRPr="007B3F5E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38</w:t>
      </w:r>
      <w:r w:rsidR="0043409B"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12</w:t>
      </w:r>
      <w:r w:rsidR="0043409B"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43409B" w:rsidRPr="007B3F5E">
        <w:rPr>
          <w:rFonts w:asciiTheme="majorBidi" w:hAnsiTheme="majorBidi" w:hint="cs"/>
          <w:sz w:val="28"/>
          <w:szCs w:val="28"/>
          <w:cs/>
        </w:rPr>
        <w:t xml:space="preserve">เนื่องจากการซื้อหุ้นเพิ่มเติมดังกล่าวและการเปลี่ยนแปลงกรรมการ ส่งผลให้กลุ่มบริษัทมีอำนาจควบคุมใน </w:t>
      </w:r>
      <w:r w:rsidR="0043409B" w:rsidRPr="007B3F5E">
        <w:rPr>
          <w:rFonts w:asciiTheme="majorBidi" w:hAnsiTheme="majorBidi"/>
          <w:sz w:val="28"/>
          <w:szCs w:val="28"/>
        </w:rPr>
        <w:t xml:space="preserve">STI </w:t>
      </w:r>
      <w:r w:rsidR="0043409B" w:rsidRPr="007B3F5E">
        <w:rPr>
          <w:rFonts w:asciiTheme="majorBidi" w:hAnsiTheme="majorBidi" w:hint="cs"/>
          <w:sz w:val="28"/>
          <w:szCs w:val="28"/>
          <w:cs/>
        </w:rPr>
        <w:t xml:space="preserve">และได้เปลี่ยนแปลงวิธีปฏิบัติทางบัญชีสำหรับเงินลงทุนใน </w:t>
      </w:r>
      <w:r w:rsidR="0043409B" w:rsidRPr="007B3F5E">
        <w:rPr>
          <w:rFonts w:asciiTheme="majorBidi" w:hAnsiTheme="majorBidi"/>
          <w:sz w:val="28"/>
          <w:szCs w:val="28"/>
        </w:rPr>
        <w:t xml:space="preserve">STI </w:t>
      </w:r>
      <w:r w:rsidR="0043409B" w:rsidRPr="007B3F5E">
        <w:rPr>
          <w:rFonts w:asciiTheme="majorBidi" w:hAnsiTheme="majorBidi" w:hint="cs"/>
          <w:sz w:val="28"/>
          <w:szCs w:val="28"/>
          <w:cs/>
        </w:rPr>
        <w:t>จากบริษัทร่วมเป็นบริษัทย่อย</w:t>
      </w:r>
      <w:r w:rsidR="0043409B"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(ดูหมายเหตุ </w:t>
      </w:r>
      <w:r w:rsidR="00A4648C" w:rsidRPr="007B3F5E">
        <w:rPr>
          <w:rFonts w:asciiTheme="majorBidi" w:hAnsiTheme="majorBidi"/>
          <w:sz w:val="28"/>
          <w:szCs w:val="28"/>
          <w:lang w:val="en-GB"/>
        </w:rPr>
        <w:t>4(</w:t>
      </w:r>
      <w:r w:rsidR="00A4648C" w:rsidRPr="007B3F5E">
        <w:rPr>
          <w:rFonts w:asciiTheme="majorBidi" w:hAnsiTheme="majorBidi" w:hint="cs"/>
          <w:sz w:val="28"/>
          <w:szCs w:val="28"/>
          <w:cs/>
          <w:lang w:val="en-GB"/>
        </w:rPr>
        <w:t>ข</w:t>
      </w:r>
      <w:r w:rsidR="00A4648C" w:rsidRPr="007B3F5E">
        <w:rPr>
          <w:rFonts w:asciiTheme="majorBidi" w:hAnsiTheme="majorBidi"/>
          <w:sz w:val="28"/>
          <w:szCs w:val="28"/>
          <w:lang w:val="en-GB"/>
        </w:rPr>
        <w:t>)</w:t>
      </w:r>
      <w:r w:rsidRPr="007B3F5E">
        <w:rPr>
          <w:rFonts w:asciiTheme="majorBidi" w:hAnsiTheme="majorBidi"/>
          <w:sz w:val="28"/>
          <w:szCs w:val="28"/>
        </w:rPr>
        <w:t>)</w:t>
      </w:r>
    </w:p>
    <w:p w14:paraId="1AB0EFA2" w14:textId="77777777" w:rsidR="00C110FE" w:rsidRPr="007B3F5E" w:rsidRDefault="00C110FE" w:rsidP="00E859C8">
      <w:pPr>
        <w:ind w:left="549" w:right="-25"/>
        <w:rPr>
          <w:rFonts w:asciiTheme="majorBidi" w:hAnsiTheme="majorBidi"/>
          <w:sz w:val="22"/>
          <w:szCs w:val="22"/>
        </w:rPr>
      </w:pPr>
    </w:p>
    <w:p w14:paraId="584F0AE6" w14:textId="0BB1EA7E" w:rsidR="00892284" w:rsidRPr="007B3F5E" w:rsidRDefault="00892284" w:rsidP="00E859C8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7B3F5E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6B620BBE" w14:textId="77777777" w:rsidR="00892284" w:rsidRPr="007B3F5E" w:rsidRDefault="00892284" w:rsidP="00E859C8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D88E0EB" w14:textId="2815E8F1" w:rsidR="00373E2A" w:rsidRPr="007B3F5E" w:rsidRDefault="00373E2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บริษัทได้นำหุ้นสามัญของบริษัทย่อยทางอ้อมแห่งหนึ่ง ใช้เป็นหลักประกันเงินกู้ยืมระยะยาวกับสถาบันการเงินแห่งหนึ่ง</w:t>
      </w:r>
    </w:p>
    <w:p w14:paraId="567D008D" w14:textId="77777777" w:rsidR="009B708A" w:rsidRPr="007B3F5E" w:rsidRDefault="009B708A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2"/>
          <w:szCs w:val="22"/>
        </w:rPr>
      </w:pPr>
    </w:p>
    <w:p w14:paraId="2E9315B4" w14:textId="0A14AEA7" w:rsidR="00DF4684" w:rsidRPr="007B3F5E" w:rsidRDefault="007C26DA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="00DF4684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ารพิจารณาการด้อยค่าของเงินลงทุนในบริษัทย่อย</w:t>
      </w:r>
      <w:r w:rsidR="00591E24" w:rsidRPr="007B3F5E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F4684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DF4684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F4684" w:rsidRPr="007B3F5E">
        <w:rPr>
          <w:rFonts w:asciiTheme="majorBidi" w:hAnsiTheme="majorBidi" w:cstheme="majorBidi"/>
          <w:i/>
          <w:iCs/>
          <w:sz w:val="28"/>
          <w:szCs w:val="28"/>
          <w:cs/>
        </w:rPr>
        <w:t>และเงินให้กู้ยืมแก่กิจการที่เกี่ยวข้องกัน</w:t>
      </w:r>
    </w:p>
    <w:p w14:paraId="5BB46039" w14:textId="77777777" w:rsidR="00DF4684" w:rsidRPr="007B3F5E" w:rsidRDefault="00DF4684" w:rsidP="00E859C8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31DC4FA3" w14:textId="15AF2A5D" w:rsidR="00DF4684" w:rsidRPr="007B3F5E" w:rsidRDefault="00DF4684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7904F0CB" w14:textId="77777777" w:rsidR="00B53A2C" w:rsidRPr="007B3F5E" w:rsidRDefault="00B53A2C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3B8AF29D" w14:textId="7B7600AD" w:rsidR="00DF4684" w:rsidRPr="007B3F5E" w:rsidRDefault="00DF4684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การประมาณคิดลดกระแสเงินสดในอนาคตจำเป็นต้องใช้ข้อสมมติและดุลยพินิจของผู้บริหาร ซึ่งอยู่บนพื้นฐานของประสบการณ์ในอดีตและแผนการดำเนินธุรกิจ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14:paraId="5C8A506B" w14:textId="77777777" w:rsidR="00DF4684" w:rsidRPr="007B3F5E" w:rsidRDefault="00DF4684" w:rsidP="00E859C8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413BFB7A" w14:textId="0714DF42" w:rsidR="00DF4684" w:rsidRPr="007B3F5E" w:rsidRDefault="00DF4684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จากการทดสอบการด้อยค่าดังกล่าว หากการประมาณการมูลค่าที่จะได้รับคืนต่ำกว่ามูลค่าตามบัญชี 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ผลขาดทุนและการกลับรายการค่าเผื่อผลขาดทุนดังกล่าวจะถูกรับรู้ในกำไรหรือขาดทุน </w:t>
      </w:r>
    </w:p>
    <w:p w14:paraId="46C59D60" w14:textId="263340C5" w:rsidR="00263187" w:rsidRPr="007B3F5E" w:rsidRDefault="00263187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74897B1" w14:textId="0EFE4FA8" w:rsidR="00263187" w:rsidRPr="007B3F5E" w:rsidRDefault="00263187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7B3F5E">
        <w:rPr>
          <w:rFonts w:asciiTheme="majorBidi" w:hAnsiTheme="majorBidi" w:cstheme="majorBidi"/>
          <w:sz w:val="28"/>
          <w:szCs w:val="28"/>
        </w:rPr>
        <w:t xml:space="preserve">30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7B3F5E">
        <w:rPr>
          <w:rFonts w:asciiTheme="majorBidi" w:hAnsiTheme="majorBidi" w:cstheme="majorBidi"/>
          <w:sz w:val="28"/>
          <w:szCs w:val="28"/>
        </w:rPr>
        <w:t xml:space="preserve">2566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ที่เกิดขึ้นจริงของบริษัทย่อยทางตรงแห่งหนึ่งต่ำกว่าผลประกอบการที่ผู้บริหารคาดหวัง ผู้บริหารเชื่อว่ามีข้อบ่งชี้เรื่องการด้อยค่า จึงได้ประเมินมูลค่าในส่วนของผู้ถือหุ้นของเงินลงทุนในบริษัทย่อยดังกล่าว จากการประเมินบริษัทบันทึกขาดทุนจากการด้อยค่าเป็นจำนวน </w:t>
      </w:r>
      <w:r w:rsidRPr="007B3F5E">
        <w:rPr>
          <w:rFonts w:asciiTheme="majorBidi" w:hAnsiTheme="majorBidi" w:cstheme="majorBidi"/>
          <w:sz w:val="28"/>
          <w:szCs w:val="28"/>
        </w:rPr>
        <w:t xml:space="preserve">1.30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ในงบกำไรขาดทุนเฉพาะกิจการสำหรับปีสิ้นสุดวันที่ </w:t>
      </w:r>
      <w:r w:rsidRPr="007B3F5E">
        <w:rPr>
          <w:rFonts w:asciiTheme="majorBidi" w:hAnsiTheme="majorBidi" w:cstheme="majorBidi"/>
          <w:sz w:val="28"/>
          <w:szCs w:val="28"/>
        </w:rPr>
        <w:t xml:space="preserve">30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7B3F5E">
        <w:rPr>
          <w:rFonts w:asciiTheme="majorBidi" w:hAnsiTheme="majorBidi" w:cstheme="majorBidi"/>
          <w:sz w:val="28"/>
          <w:szCs w:val="28"/>
        </w:rPr>
        <w:t>2566</w:t>
      </w:r>
    </w:p>
    <w:p w14:paraId="26AD8001" w14:textId="3CCA95F6" w:rsidR="00490C65" w:rsidRPr="007B3F5E" w:rsidRDefault="00490C65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8E457AF" w14:textId="48CAA305" w:rsidR="00151DB5" w:rsidRPr="007B3F5E" w:rsidRDefault="000F5A4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ส่วนของผู้ถือหุ้นที่ไม่มีอำนาจควบคุม</w:t>
      </w:r>
    </w:p>
    <w:p w14:paraId="0B049B4F" w14:textId="77777777" w:rsidR="00984EDD" w:rsidRPr="007B3F5E" w:rsidRDefault="00984ED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020D085" w14:textId="49F7B7CA" w:rsidR="00212E7D" w:rsidRPr="007B3F5E" w:rsidRDefault="00EA702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ADB92E4" w14:textId="77777777" w:rsidR="00D92185" w:rsidRPr="007B3F5E" w:rsidRDefault="00D92185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1080"/>
        <w:gridCol w:w="185"/>
        <w:gridCol w:w="1164"/>
        <w:gridCol w:w="180"/>
        <w:gridCol w:w="1155"/>
        <w:gridCol w:w="14"/>
        <w:gridCol w:w="166"/>
        <w:gridCol w:w="12"/>
        <w:gridCol w:w="977"/>
        <w:gridCol w:w="180"/>
        <w:gridCol w:w="1188"/>
      </w:tblGrid>
      <w:tr w:rsidR="00F64522" w:rsidRPr="007B3F5E" w14:paraId="6AC74A27" w14:textId="712ADDD0" w:rsidTr="008E4CDF">
        <w:trPr>
          <w:cantSplit/>
          <w:trHeight w:val="20"/>
          <w:tblHeader/>
        </w:trPr>
        <w:tc>
          <w:tcPr>
            <w:tcW w:w="3149" w:type="dxa"/>
            <w:vAlign w:val="bottom"/>
          </w:tcPr>
          <w:p w14:paraId="33F7E08A" w14:textId="77777777" w:rsidR="00F64522" w:rsidRPr="007B3F5E" w:rsidRDefault="00F64522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78" w:type="dxa"/>
            <w:gridSpan w:val="6"/>
            <w:vAlign w:val="bottom"/>
          </w:tcPr>
          <w:p w14:paraId="32DF3B79" w14:textId="3898305F" w:rsidR="00F64522" w:rsidRPr="007B3F5E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30</w:t>
            </w:r>
            <w:r w:rsidR="00F64522" w:rsidRPr="007B3F5E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="00F64522"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78" w:type="dxa"/>
            <w:gridSpan w:val="2"/>
          </w:tcPr>
          <w:p w14:paraId="041D7486" w14:textId="790BD9A5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45" w:type="dxa"/>
            <w:gridSpan w:val="3"/>
          </w:tcPr>
          <w:p w14:paraId="398A0017" w14:textId="1203B4D0" w:rsidR="00F64522" w:rsidRPr="007B3F5E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30</w:t>
            </w:r>
            <w:r w:rsidR="00D360B3" w:rsidRPr="007B3F5E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="00D360B3" w:rsidRPr="007B3F5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2565</w:t>
            </w:r>
          </w:p>
        </w:tc>
      </w:tr>
      <w:tr w:rsidR="00F64522" w:rsidRPr="007B3F5E" w14:paraId="361E6091" w14:textId="66BC8ABF" w:rsidTr="008E4CDF">
        <w:trPr>
          <w:cantSplit/>
          <w:trHeight w:val="20"/>
          <w:tblHeader/>
        </w:trPr>
        <w:tc>
          <w:tcPr>
            <w:tcW w:w="3149" w:type="dxa"/>
            <w:vAlign w:val="bottom"/>
          </w:tcPr>
          <w:p w14:paraId="393C854B" w14:textId="77777777" w:rsidR="00F64522" w:rsidRPr="007B3F5E" w:rsidRDefault="00F64522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D260E4" w14:textId="2B3CB19A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5" w:type="dxa"/>
          </w:tcPr>
          <w:p w14:paraId="6BF2C21B" w14:textId="77777777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</w:tcPr>
          <w:p w14:paraId="673DFB43" w14:textId="6B705915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 ยูนิเวนเจอร์ บีจีพี จำกัด</w:t>
            </w: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5BB441C1" w14:textId="77777777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55" w:type="dxa"/>
          </w:tcPr>
          <w:p w14:paraId="51667E18" w14:textId="3F5CC6ED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7B3F5E">
              <w:rPr>
                <w:rFonts w:ascii="Angsana New" w:hAnsi="Angsana New"/>
                <w:sz w:val="24"/>
                <w:szCs w:val="24"/>
                <w:cs/>
              </w:rPr>
              <w:t xml:space="preserve">บริษัท สโตนเฮ้นจ์ อินเตอร์ จำกัด </w:t>
            </w:r>
            <w:r w:rsidRPr="007B3F5E">
              <w:rPr>
                <w:rFonts w:ascii="Angsana New" w:hAnsi="Angsana New"/>
                <w:sz w:val="24"/>
                <w:szCs w:val="24"/>
              </w:rPr>
              <w:t>(</w:t>
            </w:r>
            <w:r w:rsidRPr="007B3F5E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="00DA73B2" w:rsidRPr="007B3F5E">
              <w:rPr>
                <w:rFonts w:ascii="Angsana New" w:hAnsi="Angsana New"/>
                <w:sz w:val="24"/>
                <w:szCs w:val="24"/>
              </w:rPr>
              <w:t>)</w:t>
            </w:r>
            <w:r w:rsidR="0078575D" w:rsidRPr="007B3F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575D" w:rsidRPr="007B3F5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  <w:gridSpan w:val="2"/>
          </w:tcPr>
          <w:p w14:paraId="5EDBF214" w14:textId="38F95CB6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2F3C9E2" w14:textId="23618084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0" w:type="dxa"/>
          </w:tcPr>
          <w:p w14:paraId="36E2CEA5" w14:textId="4F0D93DC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24DF566E" w14:textId="1BD1238A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 ยูนิเวนเจอร์ บีจีพี จำกัด</w:t>
            </w: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</w:p>
          <w:p w14:paraId="2715B5F6" w14:textId="2703923A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</w:tr>
      <w:tr w:rsidR="00F64522" w:rsidRPr="007B3F5E" w14:paraId="4D4C1F08" w14:textId="77F4B8F7" w:rsidTr="008E4CDF">
        <w:trPr>
          <w:cantSplit/>
          <w:trHeight w:val="20"/>
          <w:tblHeader/>
        </w:trPr>
        <w:tc>
          <w:tcPr>
            <w:tcW w:w="3149" w:type="dxa"/>
            <w:vAlign w:val="bottom"/>
          </w:tcPr>
          <w:p w14:paraId="17432757" w14:textId="77777777" w:rsidR="00F64522" w:rsidRPr="007B3F5E" w:rsidRDefault="00F64522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1" w:type="dxa"/>
            <w:gridSpan w:val="11"/>
          </w:tcPr>
          <w:p w14:paraId="1EC3BD63" w14:textId="64003F99" w:rsidR="00F64522" w:rsidRPr="007B3F5E" w:rsidRDefault="00F64522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64522" w:rsidRPr="007B3F5E" w14:paraId="6A51A212" w14:textId="0AD01CC0" w:rsidTr="008E4CDF">
        <w:trPr>
          <w:cantSplit/>
          <w:trHeight w:val="20"/>
        </w:trPr>
        <w:tc>
          <w:tcPr>
            <w:tcW w:w="3149" w:type="dxa"/>
            <w:vAlign w:val="bottom"/>
          </w:tcPr>
          <w:p w14:paraId="3970A898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09DAB" w14:textId="02692ADE" w:rsidR="00F64522" w:rsidRPr="007B3F5E" w:rsidRDefault="00B17D5A" w:rsidP="00E9709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40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00</w:t>
            </w:r>
          </w:p>
        </w:tc>
        <w:tc>
          <w:tcPr>
            <w:tcW w:w="185" w:type="dxa"/>
            <w:shd w:val="clear" w:color="auto" w:fill="auto"/>
          </w:tcPr>
          <w:p w14:paraId="61CA23DA" w14:textId="77777777" w:rsidR="00F64522" w:rsidRPr="007B3F5E" w:rsidRDefault="00F64522" w:rsidP="00E859C8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65D860B7" w14:textId="350C0046" w:rsidR="00F64522" w:rsidRPr="007B3F5E" w:rsidRDefault="00B17D5A" w:rsidP="00E97093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45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00</w:t>
            </w:r>
          </w:p>
        </w:tc>
        <w:tc>
          <w:tcPr>
            <w:tcW w:w="180" w:type="dxa"/>
          </w:tcPr>
          <w:p w14:paraId="08A6B13F" w14:textId="77777777" w:rsidR="00F64522" w:rsidRPr="007B3F5E" w:rsidRDefault="00F64522" w:rsidP="00E859C8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5" w:type="dxa"/>
          </w:tcPr>
          <w:p w14:paraId="7E408186" w14:textId="1071E244" w:rsidR="00F64522" w:rsidRPr="007B3F5E" w:rsidRDefault="00B17D5A" w:rsidP="00E9709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61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AD89C7" w14:textId="7F4E69DF" w:rsidR="00F64522" w:rsidRPr="007B3F5E" w:rsidRDefault="00F64522" w:rsidP="00E859C8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71E7AB3" w14:textId="6F16E792" w:rsidR="00F64522" w:rsidRPr="007B3F5E" w:rsidRDefault="00B17D5A" w:rsidP="00E97093">
            <w:pPr>
              <w:pStyle w:val="acctmergecolhdg"/>
              <w:tabs>
                <w:tab w:val="decimal" w:pos="578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40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88B7D46" w14:textId="147B062E" w:rsidR="00F64522" w:rsidRPr="007B3F5E" w:rsidRDefault="00F64522" w:rsidP="00E859C8">
            <w:pPr>
              <w:pStyle w:val="acctmergecolhdg"/>
              <w:tabs>
                <w:tab w:val="decimal" w:pos="1445"/>
              </w:tabs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</w:tcPr>
          <w:p w14:paraId="37D808C9" w14:textId="67C03396" w:rsidR="00F64522" w:rsidRPr="007B3F5E" w:rsidRDefault="00B17D5A" w:rsidP="00E97093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45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00</w:t>
            </w:r>
          </w:p>
        </w:tc>
      </w:tr>
      <w:tr w:rsidR="00F64522" w:rsidRPr="007B3F5E" w14:paraId="0F284D97" w14:textId="291A149F" w:rsidTr="008E4CDF">
        <w:trPr>
          <w:cantSplit/>
          <w:trHeight w:val="20"/>
        </w:trPr>
        <w:tc>
          <w:tcPr>
            <w:tcW w:w="3149" w:type="dxa"/>
          </w:tcPr>
          <w:p w14:paraId="58C37CDB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99C21C" w14:textId="77777777" w:rsidR="00F64522" w:rsidRPr="007B3F5E" w:rsidRDefault="00F64522" w:rsidP="00E859C8">
            <w:pPr>
              <w:pStyle w:val="acctmergecolhdg"/>
              <w:spacing w:line="240" w:lineRule="auto"/>
              <w:ind w:right="286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5D9CCE89" w14:textId="77777777" w:rsidR="00F64522" w:rsidRPr="007B3F5E" w:rsidRDefault="00F64522" w:rsidP="00E859C8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64" w:type="dxa"/>
            <w:shd w:val="clear" w:color="auto" w:fill="auto"/>
          </w:tcPr>
          <w:p w14:paraId="4CE9DB08" w14:textId="22CE40E8" w:rsidR="00F64522" w:rsidRPr="007B3F5E" w:rsidRDefault="00F64522" w:rsidP="00E859C8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</w:tcPr>
          <w:p w14:paraId="24AFFE1C" w14:textId="77777777" w:rsidR="00F64522" w:rsidRPr="007B3F5E" w:rsidRDefault="00F64522" w:rsidP="00E859C8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5F21306E" w14:textId="77777777" w:rsidR="00F64522" w:rsidRPr="007B3F5E" w:rsidRDefault="00F64522" w:rsidP="00E859C8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BB8A33C" w14:textId="0BB5F914" w:rsidR="00F64522" w:rsidRPr="007B3F5E" w:rsidRDefault="00F64522" w:rsidP="00E859C8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989" w:type="dxa"/>
            <w:gridSpan w:val="2"/>
          </w:tcPr>
          <w:p w14:paraId="5E9CFD14" w14:textId="77777777" w:rsidR="00F64522" w:rsidRPr="007B3F5E" w:rsidRDefault="00F64522" w:rsidP="00E859C8">
            <w:pPr>
              <w:pStyle w:val="acctmergecolhdg"/>
              <w:tabs>
                <w:tab w:val="decimal" w:pos="1170"/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5B0054" w14:textId="17562382" w:rsidR="00F64522" w:rsidRPr="007B3F5E" w:rsidRDefault="00F64522" w:rsidP="00E859C8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258B32DA" w14:textId="77777777" w:rsidR="00F64522" w:rsidRPr="007B3F5E" w:rsidRDefault="00F64522" w:rsidP="00E859C8">
            <w:pPr>
              <w:pStyle w:val="acctmergecolhdg"/>
              <w:tabs>
                <w:tab w:val="decimal" w:pos="1170"/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  <w:tr w:rsidR="00F64522" w:rsidRPr="007B3F5E" w14:paraId="57CF88A9" w14:textId="5B513364" w:rsidTr="008E4CDF">
        <w:trPr>
          <w:cantSplit/>
          <w:trHeight w:val="20"/>
        </w:trPr>
        <w:tc>
          <w:tcPr>
            <w:tcW w:w="3149" w:type="dxa"/>
          </w:tcPr>
          <w:p w14:paraId="183560BE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</w:tcPr>
          <w:p w14:paraId="52CD060E" w14:textId="02F1ADB0" w:rsidR="00F64522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299</w:t>
            </w:r>
            <w:r w:rsidR="00E5771E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50</w:t>
            </w:r>
          </w:p>
        </w:tc>
        <w:tc>
          <w:tcPr>
            <w:tcW w:w="185" w:type="dxa"/>
            <w:shd w:val="clear" w:color="auto" w:fill="auto"/>
          </w:tcPr>
          <w:p w14:paraId="60E6CCF4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76C783FE" w14:textId="14837138" w:rsidR="00F64522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766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92</w:t>
            </w:r>
          </w:p>
        </w:tc>
        <w:tc>
          <w:tcPr>
            <w:tcW w:w="180" w:type="dxa"/>
          </w:tcPr>
          <w:p w14:paraId="30EA11C1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</w:tcPr>
          <w:p w14:paraId="55DE025F" w14:textId="1F361262" w:rsidR="00F64522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706</w:t>
            </w:r>
            <w:r w:rsidR="009E1420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6E274C" w14:textId="174BE6B2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3FB7D917" w14:textId="0A724460" w:rsidR="00F64522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390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02E64AC8" w14:textId="4EA8CD87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</w:tcPr>
          <w:p w14:paraId="44456F16" w14:textId="44B20559" w:rsidR="00F64522" w:rsidRPr="007B3F5E" w:rsidRDefault="00B17D5A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190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24</w:t>
            </w:r>
          </w:p>
        </w:tc>
      </w:tr>
      <w:tr w:rsidR="00F64522" w:rsidRPr="007B3F5E" w14:paraId="215A9C90" w14:textId="4BFF6264" w:rsidTr="008E4CDF">
        <w:trPr>
          <w:cantSplit/>
          <w:trHeight w:val="20"/>
        </w:trPr>
        <w:tc>
          <w:tcPr>
            <w:tcW w:w="3149" w:type="dxa"/>
          </w:tcPr>
          <w:p w14:paraId="4FBAA977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4704248E" w14:textId="725329F6" w:rsidR="00F64522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546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83</w:t>
            </w:r>
          </w:p>
        </w:tc>
        <w:tc>
          <w:tcPr>
            <w:tcW w:w="185" w:type="dxa"/>
            <w:shd w:val="clear" w:color="auto" w:fill="auto"/>
          </w:tcPr>
          <w:p w14:paraId="03752242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5A8E7A7B" w14:textId="1E6B1D28" w:rsidR="00F64522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746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55</w:t>
            </w:r>
          </w:p>
        </w:tc>
        <w:tc>
          <w:tcPr>
            <w:tcW w:w="180" w:type="dxa"/>
          </w:tcPr>
          <w:p w14:paraId="0FD3E4A1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</w:tcPr>
          <w:p w14:paraId="4904C99E" w14:textId="216FB6BC" w:rsidR="00F64522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488</w:t>
            </w:r>
            <w:r w:rsidR="009E1420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FB2BC3" w14:textId="410DC9D5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035DBDC8" w14:textId="6D02FF9D" w:rsidR="00F64522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569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32CA98F4" w14:textId="3CE1A470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</w:tcPr>
          <w:p w14:paraId="02E5A1BB" w14:textId="27569622" w:rsidR="00F64522" w:rsidRPr="007B3F5E" w:rsidRDefault="00B17D5A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998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19</w:t>
            </w:r>
          </w:p>
        </w:tc>
      </w:tr>
      <w:tr w:rsidR="00F64522" w:rsidRPr="007B3F5E" w14:paraId="20A20F45" w14:textId="6BE02722" w:rsidTr="008E4CDF">
        <w:trPr>
          <w:cantSplit/>
          <w:trHeight w:val="20"/>
        </w:trPr>
        <w:tc>
          <w:tcPr>
            <w:tcW w:w="3149" w:type="dxa"/>
          </w:tcPr>
          <w:p w14:paraId="2C350493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08FD4117" w14:textId="6FBF1CF4" w:rsidR="00F64522" w:rsidRPr="007B3F5E" w:rsidRDefault="00F64522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236</w:t>
            </w:r>
            <w:r w:rsidR="00E5771E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5DDCC925" w14:textId="77777777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6A8DF34E" w14:textId="0C0EACD8" w:rsidR="00F64522" w:rsidRPr="007B3F5E" w:rsidRDefault="00F64522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706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64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A4B43E" w14:textId="77777777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</w:tcPr>
          <w:p w14:paraId="39775BB8" w14:textId="66D08159" w:rsidR="00F64522" w:rsidRPr="007B3F5E" w:rsidRDefault="00F64522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873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50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B6BFFB" w14:textId="57B7990D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2B95E704" w14:textId="529857FC" w:rsidR="00F64522" w:rsidRPr="007B3F5E" w:rsidRDefault="00F64522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324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59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EFFBF7" w14:textId="376E21D9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</w:tcPr>
          <w:p w14:paraId="6EBD4BE4" w14:textId="4F0AE29C" w:rsidR="00F64522" w:rsidRPr="007B3F5E" w:rsidRDefault="00F64522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143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45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F64522" w:rsidRPr="007B3F5E" w14:paraId="603A38CD" w14:textId="686D7793" w:rsidTr="008E4CDF">
        <w:trPr>
          <w:cantSplit/>
          <w:trHeight w:val="20"/>
        </w:trPr>
        <w:tc>
          <w:tcPr>
            <w:tcW w:w="3149" w:type="dxa"/>
          </w:tcPr>
          <w:p w14:paraId="04308A0F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2D1992" w14:textId="3B9294E7" w:rsidR="00F64522" w:rsidRPr="007B3F5E" w:rsidRDefault="00F64522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142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91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5768E7F9" w14:textId="77777777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EEC2820" w14:textId="429FD501" w:rsidR="00F64522" w:rsidRPr="007B3F5E" w:rsidRDefault="00F64522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11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732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D1EE7C" w14:textId="77777777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8933378" w14:textId="21195D31" w:rsidR="00F64522" w:rsidRPr="007B3F5E" w:rsidRDefault="00F64522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307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3AD1C0" w14:textId="33066D13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9532B8D" w14:textId="56CE996E" w:rsidR="00F64522" w:rsidRPr="007B3F5E" w:rsidRDefault="00F64522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169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09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8D992D" w14:textId="17154E69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F2219AA" w14:textId="17F1750A" w:rsidR="00F64522" w:rsidRPr="007B3F5E" w:rsidRDefault="00F64522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14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321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80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F64522" w:rsidRPr="007B3F5E" w14:paraId="76333BAD" w14:textId="3D065BE9" w:rsidTr="008E4CDF">
        <w:trPr>
          <w:cantSplit/>
          <w:trHeight w:val="20"/>
        </w:trPr>
        <w:tc>
          <w:tcPr>
            <w:tcW w:w="3149" w:type="dxa"/>
          </w:tcPr>
          <w:p w14:paraId="34A1E837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6545B" w14:textId="05609049" w:rsidR="00F64522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467</w:t>
            </w:r>
            <w:r w:rsidR="00E5771E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</w:p>
        </w:tc>
        <w:tc>
          <w:tcPr>
            <w:tcW w:w="185" w:type="dxa"/>
            <w:shd w:val="clear" w:color="auto" w:fill="auto"/>
          </w:tcPr>
          <w:p w14:paraId="5A846125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69C69" w14:textId="26D2FE2E" w:rsidR="00F64522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073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</w:t>
            </w:r>
          </w:p>
        </w:tc>
        <w:tc>
          <w:tcPr>
            <w:tcW w:w="180" w:type="dxa"/>
          </w:tcPr>
          <w:p w14:paraId="117D69E2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80A467B" w14:textId="225475C6" w:rsidR="00F64522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014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EF00C0" w14:textId="622A3398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BD794" w14:textId="1F2ACF81" w:rsidR="00F64522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465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5FFC897C" w14:textId="276DDE0C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A49AD88" w14:textId="6711B8B6" w:rsidR="00F64522" w:rsidRPr="007B3F5E" w:rsidRDefault="00B17D5A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723</w:t>
            </w:r>
            <w:r w:rsidR="00F6452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</w:tr>
      <w:tr w:rsidR="00C4143B" w:rsidRPr="007B3F5E" w14:paraId="3C4B80D5" w14:textId="117EFC14" w:rsidTr="008E4CDF">
        <w:trPr>
          <w:cantSplit/>
          <w:trHeight w:val="20"/>
        </w:trPr>
        <w:tc>
          <w:tcPr>
            <w:tcW w:w="3149" w:type="dxa"/>
          </w:tcPr>
          <w:p w14:paraId="26854FB0" w14:textId="77777777" w:rsidR="00C4143B" w:rsidRPr="007B3F5E" w:rsidRDefault="00C4143B" w:rsidP="006112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02C85" w14:textId="77777777" w:rsidR="00C4143B" w:rsidRPr="007B3F5E" w:rsidRDefault="00C4143B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34EE5E2" w14:textId="3F7E1AB0" w:rsidR="00C4143B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186</w:t>
            </w:r>
            <w:r w:rsidR="00C02999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90</w:t>
            </w:r>
          </w:p>
        </w:tc>
        <w:tc>
          <w:tcPr>
            <w:tcW w:w="185" w:type="dxa"/>
            <w:shd w:val="clear" w:color="auto" w:fill="auto"/>
          </w:tcPr>
          <w:p w14:paraId="586874CB" w14:textId="77777777" w:rsidR="00C4143B" w:rsidRPr="007B3F5E" w:rsidRDefault="00C4143B" w:rsidP="00C4143B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63B11" w14:textId="77777777" w:rsidR="00C4143B" w:rsidRPr="007B3F5E" w:rsidRDefault="00C4143B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7D08C65" w14:textId="0B5FA424" w:rsidR="00C4143B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="00C4143B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511</w:t>
            </w:r>
            <w:r w:rsidR="00C4143B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57</w:t>
            </w:r>
          </w:p>
        </w:tc>
        <w:tc>
          <w:tcPr>
            <w:tcW w:w="180" w:type="dxa"/>
          </w:tcPr>
          <w:p w14:paraId="0C42AC71" w14:textId="77777777" w:rsidR="00C4143B" w:rsidRPr="007B3F5E" w:rsidRDefault="00C4143B" w:rsidP="00C4143B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0E1BC71" w14:textId="77777777" w:rsidR="00C4143B" w:rsidRPr="007B3F5E" w:rsidRDefault="00C4143B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73E0343" w14:textId="08FD17E8" w:rsidR="00C4143B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537</w:t>
            </w:r>
            <w:r w:rsidR="00C4143B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D5EBDC" w14:textId="0D3EA49E" w:rsidR="00C4143B" w:rsidRPr="007B3F5E" w:rsidRDefault="00C4143B" w:rsidP="00C4143B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6F2F3D" w14:textId="77777777" w:rsidR="00C4143B" w:rsidRPr="007B3F5E" w:rsidRDefault="00C4143B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3E377C2" w14:textId="1572D6FC" w:rsidR="00C4143B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186</w:t>
            </w:r>
            <w:r w:rsidR="00C4143B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7DC6522D" w14:textId="3CEC4C46" w:rsidR="00C4143B" w:rsidRPr="007B3F5E" w:rsidRDefault="00C4143B" w:rsidP="00C4143B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F384217" w14:textId="77777777" w:rsidR="00C4143B" w:rsidRPr="007B3F5E" w:rsidRDefault="00C4143B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505D24F" w14:textId="429C9FB5" w:rsidR="00C4143B" w:rsidRPr="007B3F5E" w:rsidRDefault="00B17D5A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="00C4143B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508</w:t>
            </w:r>
            <w:r w:rsidR="00C4143B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60</w:t>
            </w:r>
          </w:p>
        </w:tc>
      </w:tr>
      <w:tr w:rsidR="006A14FB" w:rsidRPr="007B3F5E" w14:paraId="133A9E54" w14:textId="77777777" w:rsidTr="006A14FB">
        <w:trPr>
          <w:cantSplit/>
          <w:trHeight w:val="20"/>
        </w:trPr>
        <w:tc>
          <w:tcPr>
            <w:tcW w:w="3149" w:type="dxa"/>
          </w:tcPr>
          <w:p w14:paraId="5F551404" w14:textId="77777777" w:rsidR="006A14FB" w:rsidRPr="007B3F5E" w:rsidRDefault="006A14FB" w:rsidP="00C414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EDC5C0" w14:textId="77777777" w:rsidR="006A14FB" w:rsidRPr="007B3F5E" w:rsidRDefault="006A14FB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05C850F6" w14:textId="77777777" w:rsidR="006A14FB" w:rsidRPr="007B3F5E" w:rsidRDefault="006A14FB" w:rsidP="00C4143B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70D6AAA8" w14:textId="77777777" w:rsidR="006A14FB" w:rsidRPr="007B3F5E" w:rsidRDefault="006A14FB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65DDF32" w14:textId="77777777" w:rsidR="006A14FB" w:rsidRPr="007B3F5E" w:rsidRDefault="006A14FB" w:rsidP="00C4143B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A487E39" w14:textId="77777777" w:rsidR="006A14FB" w:rsidRPr="007B3F5E" w:rsidRDefault="006A14FB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1F0A54" w14:textId="77777777" w:rsidR="006A14FB" w:rsidRPr="007B3F5E" w:rsidRDefault="006A14FB" w:rsidP="00C4143B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33DC0624" w14:textId="77777777" w:rsidR="006A14FB" w:rsidRPr="007B3F5E" w:rsidRDefault="006A14FB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E473D0" w14:textId="77777777" w:rsidR="006A14FB" w:rsidRPr="007B3F5E" w:rsidRDefault="006A14FB" w:rsidP="00C4143B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93BB925" w14:textId="77777777" w:rsidR="006A14FB" w:rsidRPr="007B3F5E" w:rsidRDefault="006A14FB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F64522" w:rsidRPr="007B3F5E" w14:paraId="3092E04D" w14:textId="44877684" w:rsidTr="006A14FB">
        <w:trPr>
          <w:cantSplit/>
          <w:trHeight w:val="20"/>
        </w:trPr>
        <w:tc>
          <w:tcPr>
            <w:tcW w:w="3149" w:type="dxa"/>
          </w:tcPr>
          <w:p w14:paraId="21E55448" w14:textId="77777777" w:rsidR="00F64522" w:rsidRPr="007B3F5E" w:rsidRDefault="00F64522" w:rsidP="00E859C8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75DF23DF" w14:textId="167F8846" w:rsidR="00F64522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746</w:t>
            </w:r>
            <w:r w:rsidR="00C02999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03</w:t>
            </w:r>
          </w:p>
        </w:tc>
        <w:tc>
          <w:tcPr>
            <w:tcW w:w="185" w:type="dxa"/>
            <w:shd w:val="clear" w:color="auto" w:fill="auto"/>
          </w:tcPr>
          <w:p w14:paraId="3A356A73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4325A7A5" w14:textId="5B8E2968" w:rsidR="00F64522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10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215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80" w:type="dxa"/>
          </w:tcPr>
          <w:p w14:paraId="0ADB14F9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</w:tcPr>
          <w:p w14:paraId="3B329BC2" w14:textId="20F5A6EB" w:rsidR="00F64522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102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01A6D" w14:textId="610FEE3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1E243A61" w14:textId="3139A06E" w:rsidR="00F64522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017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43B2772D" w14:textId="4DA06A8B" w:rsidR="00F64522" w:rsidRPr="007B3F5E" w:rsidRDefault="00F64522" w:rsidP="00E859C8">
            <w:pPr>
              <w:pStyle w:val="acctmergecolhdg"/>
              <w:tabs>
                <w:tab w:val="decimal" w:pos="908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</w:tcPr>
          <w:p w14:paraId="06978D89" w14:textId="33A3F61E" w:rsidR="00F64522" w:rsidRPr="007B3F5E" w:rsidRDefault="00B17D5A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449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46</w:t>
            </w:r>
          </w:p>
        </w:tc>
      </w:tr>
      <w:tr w:rsidR="00F64522" w:rsidRPr="007B3F5E" w14:paraId="60E87511" w14:textId="275FCC30" w:rsidTr="008E4CDF">
        <w:trPr>
          <w:cantSplit/>
          <w:trHeight w:val="20"/>
        </w:trPr>
        <w:tc>
          <w:tcPr>
            <w:tcW w:w="3149" w:type="dxa"/>
          </w:tcPr>
          <w:p w14:paraId="0DB3B37B" w14:textId="631EF5E4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 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</w:tcPr>
          <w:p w14:paraId="41F9306D" w14:textId="081A44ED" w:rsidR="00F64522" w:rsidRPr="007B3F5E" w:rsidRDefault="00F64522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25D834C5" w14:textId="77777777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2A9AE387" w14:textId="6AACF405" w:rsidR="00F64522" w:rsidRPr="007B3F5E" w:rsidRDefault="00F64522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325AE0" w14:textId="77777777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</w:tcPr>
          <w:p w14:paraId="2C10E06C" w14:textId="77777777" w:rsidR="00F64522" w:rsidRPr="007B3F5E" w:rsidRDefault="00F64522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C3AF06" w14:textId="1F8E2AE9" w:rsidR="00F64522" w:rsidRPr="007B3F5E" w:rsidRDefault="00F64522" w:rsidP="00E859C8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</w:tcPr>
          <w:p w14:paraId="2EF36BBF" w14:textId="77777777" w:rsidR="00F64522" w:rsidRPr="007B3F5E" w:rsidRDefault="00F64522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E4275" w14:textId="6EE05395" w:rsidR="00F64522" w:rsidRPr="007B3F5E" w:rsidRDefault="00F64522" w:rsidP="00E859C8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</w:tcPr>
          <w:p w14:paraId="277D2C82" w14:textId="77777777" w:rsidR="00F64522" w:rsidRPr="007B3F5E" w:rsidRDefault="00F64522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CF5393" w:rsidRPr="007B3F5E" w14:paraId="2B59C891" w14:textId="4178D01D" w:rsidTr="008E4CDF">
        <w:trPr>
          <w:cantSplit/>
          <w:trHeight w:val="20"/>
        </w:trPr>
        <w:tc>
          <w:tcPr>
            <w:tcW w:w="3149" w:type="dxa"/>
          </w:tcPr>
          <w:p w14:paraId="34379476" w14:textId="013B02F7" w:rsidR="00CF5393" w:rsidRPr="007B3F5E" w:rsidRDefault="00CF5393" w:rsidP="006A14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ส่วนที่เป็นของผู้ถือหุ้น</w:t>
            </w:r>
          </w:p>
        </w:tc>
        <w:tc>
          <w:tcPr>
            <w:tcW w:w="1080" w:type="dxa"/>
            <w:shd w:val="clear" w:color="auto" w:fill="auto"/>
          </w:tcPr>
          <w:p w14:paraId="53475326" w14:textId="61D2BF81" w:rsidR="00CF5393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67</w:t>
            </w:r>
          </w:p>
        </w:tc>
        <w:tc>
          <w:tcPr>
            <w:tcW w:w="185" w:type="dxa"/>
            <w:shd w:val="clear" w:color="auto" w:fill="auto"/>
          </w:tcPr>
          <w:p w14:paraId="724DC24D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C23FA96" w14:textId="24FEE2DB" w:rsidR="00CF5393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272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14</w:t>
            </w:r>
          </w:p>
        </w:tc>
        <w:tc>
          <w:tcPr>
            <w:tcW w:w="180" w:type="dxa"/>
          </w:tcPr>
          <w:p w14:paraId="400B7877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FC60FC6" w14:textId="384D7ABA" w:rsidR="00CF5393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66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B5114A5" w14:textId="1E7E566B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945FA3A" w14:textId="20C7E9CC" w:rsidR="00CF5393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130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7091FB12" w14:textId="4B795886" w:rsidR="00CF5393" w:rsidRPr="007B3F5E" w:rsidRDefault="00CF5393" w:rsidP="00CF5393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" w:type="dxa"/>
          </w:tcPr>
          <w:p w14:paraId="00C84F82" w14:textId="1576D51D" w:rsidR="00CF5393" w:rsidRPr="007B3F5E" w:rsidRDefault="00CF5393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347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CF5393" w:rsidRPr="007B3F5E" w14:paraId="2D2C479F" w14:textId="471D8F74" w:rsidTr="008E4CDF">
        <w:trPr>
          <w:cantSplit/>
          <w:trHeight w:val="61"/>
        </w:trPr>
        <w:tc>
          <w:tcPr>
            <w:tcW w:w="3149" w:type="dxa"/>
          </w:tcPr>
          <w:p w14:paraId="3DA697B1" w14:textId="16237368" w:rsidR="00CF5393" w:rsidRPr="007B3F5E" w:rsidRDefault="00CF5393" w:rsidP="006112DD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1D7599A0" w14:textId="77777777" w:rsidR="00CF5393" w:rsidRPr="007B3F5E" w:rsidRDefault="00CF5393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B164794" w14:textId="03E78CD2" w:rsidR="00CF5393" w:rsidRPr="007B3F5E" w:rsidRDefault="00CF5393" w:rsidP="00837FB3">
            <w:pPr>
              <w:pStyle w:val="acctmergecolhdg"/>
              <w:tabs>
                <w:tab w:val="decimal" w:pos="82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60C4D048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7C9A476E" w14:textId="77777777" w:rsidR="00CF5393" w:rsidRPr="007B3F5E" w:rsidRDefault="00CF5393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97739FD" w14:textId="7AAB85B4" w:rsidR="00CF5393" w:rsidRPr="007B3F5E" w:rsidRDefault="00CF5393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20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29B3CB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56C1DDF" w14:textId="77777777" w:rsidR="00CF5393" w:rsidRPr="007B3F5E" w:rsidRDefault="00CF5393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A2B1E7B" w14:textId="4F383FEE" w:rsidR="00CF5393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F884F6" w14:textId="1C581505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4BD4959" w14:textId="77777777" w:rsidR="00CF5393" w:rsidRPr="007B3F5E" w:rsidRDefault="00CF5393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978858C" w14:textId="56DE2EFB" w:rsidR="00CF5393" w:rsidRPr="007B3F5E" w:rsidRDefault="00CF5393" w:rsidP="0035040A">
            <w:pPr>
              <w:pStyle w:val="acctmergecolhdg"/>
              <w:tabs>
                <w:tab w:val="decimal" w:pos="66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11BA7D" w14:textId="5C9D4BF9" w:rsidR="00CF5393" w:rsidRPr="007B3F5E" w:rsidRDefault="00CF5393" w:rsidP="00CF5393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" w:type="dxa"/>
          </w:tcPr>
          <w:p w14:paraId="25189799" w14:textId="77777777" w:rsidR="00CF5393" w:rsidRPr="007B3F5E" w:rsidRDefault="00CF5393" w:rsidP="008E4CDF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C70D1A3" w14:textId="5AD9DD39" w:rsidR="00CF5393" w:rsidRPr="007B3F5E" w:rsidRDefault="00CF5393" w:rsidP="008E4CDF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00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CF5393" w:rsidRPr="007B3F5E" w14:paraId="7522C97C" w14:textId="4A39D60E" w:rsidTr="008E4CDF">
        <w:trPr>
          <w:cantSplit/>
          <w:trHeight w:val="20"/>
        </w:trPr>
        <w:tc>
          <w:tcPr>
            <w:tcW w:w="3149" w:type="dxa"/>
          </w:tcPr>
          <w:p w14:paraId="46F6AB3E" w14:textId="1D98B459" w:rsidR="00CF5393" w:rsidRPr="007B3F5E" w:rsidRDefault="00CF5393" w:rsidP="00CF539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01438BA" w14:textId="26C0783F" w:rsidR="00CF5393" w:rsidRPr="007B3F5E" w:rsidRDefault="00CF5393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39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22D0EAD3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43CD5D6C" w14:textId="150540C6" w:rsidR="00CF5393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43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08</w:t>
            </w:r>
          </w:p>
        </w:tc>
        <w:tc>
          <w:tcPr>
            <w:tcW w:w="180" w:type="dxa"/>
          </w:tcPr>
          <w:p w14:paraId="1C3A19F1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0001C0A" w14:textId="4CB4E51B" w:rsidR="00CF5393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85C543" w14:textId="633D4154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C824654" w14:textId="669AF7B3" w:rsidR="00CF5393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14:paraId="7EED6AAF" w14:textId="3FA80987" w:rsidR="00CF5393" w:rsidRPr="007B3F5E" w:rsidRDefault="00CF5393" w:rsidP="00CF5393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9A25143" w14:textId="171750AF" w:rsidR="00CF5393" w:rsidRPr="007B3F5E" w:rsidRDefault="00B17D5A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360</w:t>
            </w:r>
            <w:r w:rsidR="00CF5393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92</w:t>
            </w:r>
          </w:p>
        </w:tc>
      </w:tr>
      <w:tr w:rsidR="00CF5393" w:rsidRPr="007B3F5E" w14:paraId="678FC9F6" w14:textId="4D869389" w:rsidTr="008E4CDF">
        <w:trPr>
          <w:cantSplit/>
          <w:trHeight w:val="20"/>
        </w:trPr>
        <w:tc>
          <w:tcPr>
            <w:tcW w:w="3149" w:type="dxa"/>
          </w:tcPr>
          <w:p w14:paraId="2766E257" w14:textId="1E870DF2" w:rsidR="00CF5393" w:rsidRPr="007B3F5E" w:rsidRDefault="00CF5393" w:rsidP="00CF539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5F6B4" w14:textId="353E1B46" w:rsidR="00CF5393" w:rsidRPr="007B3F5E" w:rsidRDefault="00CF5393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4CD61BBA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7B39" w14:textId="46B32DE9" w:rsidR="00CF5393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298</w:t>
            </w:r>
            <w:r w:rsidR="00CF5393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</w:t>
            </w:r>
          </w:p>
        </w:tc>
        <w:tc>
          <w:tcPr>
            <w:tcW w:w="180" w:type="dxa"/>
          </w:tcPr>
          <w:p w14:paraId="70DF60D5" w14:textId="77777777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B894AE5" w14:textId="75C5CDB8" w:rsidR="00CF5393" w:rsidRPr="007B3F5E" w:rsidRDefault="00B17D5A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</w:t>
            </w:r>
            <w:r w:rsidR="00CF5393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6E0C95" w14:textId="5F409462" w:rsidR="00CF5393" w:rsidRPr="007B3F5E" w:rsidRDefault="00CF5393" w:rsidP="00CF5393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D03DC" w14:textId="320386B8" w:rsidR="00CF5393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137</w:t>
            </w:r>
            <w:r w:rsidR="00CF5393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</w:t>
            </w:r>
          </w:p>
        </w:tc>
        <w:tc>
          <w:tcPr>
            <w:tcW w:w="180" w:type="dxa"/>
            <w:shd w:val="clear" w:color="auto" w:fill="auto"/>
          </w:tcPr>
          <w:p w14:paraId="51E55F8F" w14:textId="1CD0C688" w:rsidR="00CF5393" w:rsidRPr="007B3F5E" w:rsidRDefault="00CF5393" w:rsidP="00CF5393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A3F48A1" w14:textId="12220A9A" w:rsidR="00CF5393" w:rsidRPr="007B3F5E" w:rsidRDefault="00CF5393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020CF" w:rsidRPr="007B3F5E" w14:paraId="70096EF4" w14:textId="4FF204D2" w:rsidTr="008E4CDF">
        <w:trPr>
          <w:cantSplit/>
          <w:trHeight w:val="20"/>
        </w:trPr>
        <w:tc>
          <w:tcPr>
            <w:tcW w:w="3149" w:type="dxa"/>
          </w:tcPr>
          <w:p w14:paraId="30033FD0" w14:textId="582E19A3" w:rsidR="003020CF" w:rsidRPr="007B3F5E" w:rsidRDefault="003020CF" w:rsidP="003020CF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7183" w14:textId="77777777" w:rsidR="003020CF" w:rsidRPr="007B3F5E" w:rsidRDefault="003020CF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7B3D141" w14:textId="50A7A7B9" w:rsidR="003020CF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27</w:t>
            </w:r>
          </w:p>
        </w:tc>
        <w:tc>
          <w:tcPr>
            <w:tcW w:w="185" w:type="dxa"/>
            <w:shd w:val="clear" w:color="auto" w:fill="auto"/>
          </w:tcPr>
          <w:p w14:paraId="1F34F151" w14:textId="77777777" w:rsidR="003020CF" w:rsidRPr="007B3F5E" w:rsidRDefault="003020CF" w:rsidP="003020CF">
            <w:pPr>
              <w:pStyle w:val="acctmergecolhdg"/>
              <w:spacing w:line="240" w:lineRule="auto"/>
              <w:ind w:right="12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DB95B" w14:textId="77777777" w:rsidR="003020CF" w:rsidRPr="007B3F5E" w:rsidRDefault="003020CF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A85D3E6" w14:textId="62D88991" w:rsidR="003020CF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105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26</w:t>
            </w:r>
          </w:p>
        </w:tc>
        <w:tc>
          <w:tcPr>
            <w:tcW w:w="180" w:type="dxa"/>
          </w:tcPr>
          <w:p w14:paraId="4BF28365" w14:textId="77777777" w:rsidR="003020CF" w:rsidRPr="007B3F5E" w:rsidRDefault="003020CF" w:rsidP="003020CF">
            <w:pPr>
              <w:pStyle w:val="acctmergecolhdg"/>
              <w:spacing w:line="240" w:lineRule="auto"/>
              <w:ind w:right="12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E9D6102" w14:textId="77777777" w:rsidR="003020CF" w:rsidRPr="007B3F5E" w:rsidRDefault="003020CF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9C3B750" w14:textId="6D6C388D" w:rsidR="003020CF" w:rsidRPr="007B3F5E" w:rsidRDefault="00B17D5A" w:rsidP="008E4CDF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42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6F510E" w14:textId="6D0AFE1E" w:rsidR="003020CF" w:rsidRPr="007B3F5E" w:rsidRDefault="003020CF" w:rsidP="003020CF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trike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00BB87" w14:textId="77777777" w:rsidR="003020CF" w:rsidRPr="007B3F5E" w:rsidRDefault="003020CF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42E0AE7" w14:textId="1DC61E07" w:rsidR="003020CF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52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01854089" w14:textId="5B69C817" w:rsidR="003020CF" w:rsidRPr="007B3F5E" w:rsidRDefault="003020CF" w:rsidP="003020CF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trike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10CB1F8" w14:textId="77777777" w:rsidR="003020CF" w:rsidRPr="007B3F5E" w:rsidRDefault="003020CF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00E9E1B" w14:textId="6E094AEF" w:rsidR="003020CF" w:rsidRPr="007B3F5E" w:rsidRDefault="003020CF" w:rsidP="008E4CDF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31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3020CF" w:rsidRPr="007B3F5E" w14:paraId="7755ED4C" w14:textId="7A87A638" w:rsidTr="008E4CDF">
        <w:trPr>
          <w:cantSplit/>
          <w:trHeight w:val="20"/>
        </w:trPr>
        <w:tc>
          <w:tcPr>
            <w:tcW w:w="3149" w:type="dxa"/>
          </w:tcPr>
          <w:p w14:paraId="52AF1CE0" w14:textId="07A7AD92" w:rsidR="00DA73B2" w:rsidRPr="007B3F5E" w:rsidRDefault="003020CF" w:rsidP="003020C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8E4CDF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8E4CDF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เบ็ดเสร็จอื่นที่แบ่งให้กับส่วนได้</w:t>
            </w:r>
            <w:r w:rsidR="00DA73B2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  <w:p w14:paraId="50B9151B" w14:textId="40D8434A" w:rsidR="003020CF" w:rsidRPr="007B3F5E" w:rsidRDefault="00DA73B2" w:rsidP="00AA191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3020CF"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B98479" w14:textId="77777777" w:rsidR="003020CF" w:rsidRPr="007B3F5E" w:rsidRDefault="003020CF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76B7C4E" w14:textId="49569893" w:rsidR="003020CF" w:rsidRPr="007B3F5E" w:rsidRDefault="003020CF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7E248A1D" w14:textId="3F60CAC1" w:rsidR="003020CF" w:rsidRPr="007B3F5E" w:rsidRDefault="003020CF" w:rsidP="003020CF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14:paraId="6EF827D6" w14:textId="77777777" w:rsidR="003020CF" w:rsidRPr="007B3F5E" w:rsidRDefault="003020CF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CB070AA" w14:textId="0ECD77AA" w:rsidR="003020CF" w:rsidRPr="007B3F5E" w:rsidRDefault="00B17D5A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26</w:t>
            </w:r>
          </w:p>
        </w:tc>
        <w:tc>
          <w:tcPr>
            <w:tcW w:w="180" w:type="dxa"/>
          </w:tcPr>
          <w:p w14:paraId="07D3178D" w14:textId="77777777" w:rsidR="003020CF" w:rsidRPr="007B3F5E" w:rsidRDefault="003020CF" w:rsidP="003020CF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407E0F08" w14:textId="77777777" w:rsidR="003020CF" w:rsidRPr="007B3F5E" w:rsidRDefault="003020CF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6DB4447" w14:textId="3DE07FAC" w:rsidR="003020CF" w:rsidRPr="007B3F5E" w:rsidRDefault="00B17D5A" w:rsidP="008E4CDF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8CB1D3" w14:textId="445C5FFD" w:rsidR="003020CF" w:rsidRPr="007B3F5E" w:rsidRDefault="003020CF" w:rsidP="003020CF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AE3B4A" w14:textId="77777777" w:rsidR="003020CF" w:rsidRPr="007B3F5E" w:rsidRDefault="003020CF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BD78701" w14:textId="2FC21898" w:rsidR="003020CF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582750DC" w14:textId="7564ECA6" w:rsidR="003020CF" w:rsidRPr="007B3F5E" w:rsidRDefault="003020CF" w:rsidP="003020CF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53A7B" w14:textId="77777777" w:rsidR="003020CF" w:rsidRPr="007B3F5E" w:rsidRDefault="003020CF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9729BF8" w14:textId="72E5D3C8" w:rsidR="003020CF" w:rsidRPr="007B3F5E" w:rsidRDefault="00B17D5A" w:rsidP="008E4CDF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182</w:t>
            </w:r>
            <w:r w:rsidR="003020CF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89</w:t>
            </w:r>
          </w:p>
        </w:tc>
      </w:tr>
      <w:tr w:rsidR="00F64522" w:rsidRPr="007B3F5E" w14:paraId="297DA203" w14:textId="53331227" w:rsidTr="008E4CDF">
        <w:trPr>
          <w:cantSplit/>
          <w:trHeight w:val="20"/>
        </w:trPr>
        <w:tc>
          <w:tcPr>
            <w:tcW w:w="3149" w:type="dxa"/>
          </w:tcPr>
          <w:p w14:paraId="3EAE8D44" w14:textId="77777777" w:rsidR="00F64522" w:rsidRPr="007B3F5E" w:rsidRDefault="00F64522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6E474A" w14:textId="77777777" w:rsidR="00F64522" w:rsidRPr="007B3F5E" w:rsidRDefault="00F64522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26B1B6B4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0ABAE28C" w14:textId="77777777" w:rsidR="00F64522" w:rsidRPr="007B3F5E" w:rsidRDefault="00F64522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3650366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0D67333C" w14:textId="77777777" w:rsidR="00F64522" w:rsidRPr="007B3F5E" w:rsidRDefault="00F64522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E91CF74" w14:textId="44D729B1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</w:tcBorders>
          </w:tcPr>
          <w:p w14:paraId="2EB7B253" w14:textId="77777777" w:rsidR="00F64522" w:rsidRPr="007B3F5E" w:rsidRDefault="00F64522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D070A0" w14:textId="5662FE04" w:rsidR="00F64522" w:rsidRPr="007B3F5E" w:rsidRDefault="00F64522" w:rsidP="00E859C8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55EAA47A" w14:textId="77777777" w:rsidR="00F64522" w:rsidRPr="007B3F5E" w:rsidRDefault="00F64522" w:rsidP="0035040A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F64522" w:rsidRPr="007B3F5E" w14:paraId="369C94C7" w14:textId="300DE337" w:rsidTr="008E4CDF">
        <w:trPr>
          <w:cantSplit/>
          <w:trHeight w:val="20"/>
        </w:trPr>
        <w:tc>
          <w:tcPr>
            <w:tcW w:w="3149" w:type="dxa"/>
            <w:vAlign w:val="bottom"/>
          </w:tcPr>
          <w:p w14:paraId="77DE1D15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EA1F2" w14:textId="29975AE5" w:rsidR="00F64522" w:rsidRPr="007B3F5E" w:rsidRDefault="00B17D5A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54</w:t>
            </w:r>
            <w:r w:rsidR="00C657E1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49</w:t>
            </w:r>
          </w:p>
        </w:tc>
        <w:tc>
          <w:tcPr>
            <w:tcW w:w="185" w:type="dxa"/>
            <w:shd w:val="clear" w:color="auto" w:fill="auto"/>
          </w:tcPr>
          <w:p w14:paraId="35079AAF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1FC67BB9" w14:textId="74680197" w:rsidR="00F64522" w:rsidRPr="007B3F5E" w:rsidRDefault="00B17D5A" w:rsidP="008E4CDF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</w:t>
            </w:r>
            <w:r w:rsidR="00C657E1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310</w:t>
            </w:r>
            <w:r w:rsidR="00C657E1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70</w:t>
            </w:r>
          </w:p>
        </w:tc>
        <w:tc>
          <w:tcPr>
            <w:tcW w:w="180" w:type="dxa"/>
          </w:tcPr>
          <w:p w14:paraId="36EF31EE" w14:textId="77777777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</w:tcPr>
          <w:p w14:paraId="70148E45" w14:textId="2576ADEA" w:rsidR="00F64522" w:rsidRPr="007B3F5E" w:rsidRDefault="006070CF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83.74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F67895F" w14:textId="4B2546A9" w:rsidR="00F64522" w:rsidRPr="007B3F5E" w:rsidRDefault="00F64522" w:rsidP="00E859C8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E41EFEE" w14:textId="06C90E5C" w:rsidR="00F64522" w:rsidRPr="007B3F5E" w:rsidRDefault="00B17D5A" w:rsidP="00CF0F79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169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DCDCB" w14:textId="5840EFF2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229FFED7" w14:textId="3712C61E" w:rsidR="00F64522" w:rsidRPr="007B3F5E" w:rsidRDefault="00B17D5A" w:rsidP="008E4CDF">
            <w:pPr>
              <w:pStyle w:val="acctmergecolhdg"/>
              <w:tabs>
                <w:tab w:val="decimal" w:pos="83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742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88</w:t>
            </w:r>
          </w:p>
        </w:tc>
      </w:tr>
      <w:tr w:rsidR="00F64522" w:rsidRPr="007B3F5E" w14:paraId="597CB814" w14:textId="6884E513" w:rsidTr="008E4CDF">
        <w:trPr>
          <w:cantSplit/>
          <w:trHeight w:val="20"/>
        </w:trPr>
        <w:tc>
          <w:tcPr>
            <w:tcW w:w="3149" w:type="dxa"/>
            <w:vAlign w:val="bottom"/>
          </w:tcPr>
          <w:p w14:paraId="30045A54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A1FA9" w14:textId="154BEB8B" w:rsidR="00F64522" w:rsidRPr="007B3F5E" w:rsidRDefault="00C657E1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98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67974A09" w14:textId="77777777" w:rsidR="00F64522" w:rsidRPr="007B3F5E" w:rsidRDefault="00F64522" w:rsidP="00E859C8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3A3BD1F8" w14:textId="73872B4B" w:rsidR="00F64522" w:rsidRPr="007B3F5E" w:rsidRDefault="00C657E1" w:rsidP="008E4CDF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245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9279E6" w14:textId="77777777" w:rsidR="00F64522" w:rsidRPr="007B3F5E" w:rsidRDefault="00F64522" w:rsidP="00E859C8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CC2BFA" w14:textId="0C3CB903" w:rsidR="00F64522" w:rsidRPr="007B3F5E" w:rsidRDefault="006070CF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40.57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96D5363" w14:textId="5FA2D4D7" w:rsidR="00F64522" w:rsidRPr="007B3F5E" w:rsidRDefault="00F64522" w:rsidP="00E859C8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E51849D" w14:textId="52D7B986" w:rsidR="00F64522" w:rsidRPr="007B3F5E" w:rsidRDefault="00F64522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254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89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24D143" w14:textId="529E4F35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</w:tcPr>
          <w:p w14:paraId="7AE47476" w14:textId="6985C0F1" w:rsidR="00F64522" w:rsidRPr="007B3F5E" w:rsidRDefault="00F64522" w:rsidP="008E4CDF">
            <w:pPr>
              <w:pStyle w:val="acctmergecolhdg"/>
              <w:tabs>
                <w:tab w:val="decimal" w:pos="839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337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F64522" w:rsidRPr="007B3F5E" w14:paraId="717E052E" w14:textId="51662B82" w:rsidTr="008E4CDF">
        <w:trPr>
          <w:cantSplit/>
          <w:trHeight w:val="20"/>
        </w:trPr>
        <w:tc>
          <w:tcPr>
            <w:tcW w:w="3149" w:type="dxa"/>
          </w:tcPr>
          <w:p w14:paraId="20AEAEB6" w14:textId="77777777" w:rsidR="00F64522" w:rsidRPr="007B3F5E" w:rsidRDefault="00F64522" w:rsidP="00E859C8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1459F" w14:textId="12638557" w:rsidR="00F64522" w:rsidRPr="007B3F5E" w:rsidRDefault="00C657E1" w:rsidP="00837FB3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68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33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4BB1BCC1" w14:textId="77777777" w:rsidR="00F64522" w:rsidRPr="007B3F5E" w:rsidRDefault="00F64522" w:rsidP="00E859C8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3AB88AFF" w14:textId="2F6636BB" w:rsidR="00F64522" w:rsidRPr="007B3F5E" w:rsidRDefault="00C657E1" w:rsidP="0035040A">
            <w:pPr>
              <w:pStyle w:val="acctmergecolhdg"/>
              <w:tabs>
                <w:tab w:val="decimal" w:pos="82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986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82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ECB14C" w14:textId="77777777" w:rsidR="00F64522" w:rsidRPr="007B3F5E" w:rsidRDefault="00F64522" w:rsidP="00E859C8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B10DBE" w14:textId="6368C864" w:rsidR="00F64522" w:rsidRPr="007B3F5E" w:rsidRDefault="006070CF" w:rsidP="0035040A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(155.41)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88C5DE" w14:textId="27BFD091" w:rsidR="00F64522" w:rsidRPr="007B3F5E" w:rsidRDefault="00F64522" w:rsidP="00E859C8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3BE4234" w14:textId="189BC8C4" w:rsidR="00F64522" w:rsidRPr="007B3F5E" w:rsidRDefault="00B17D5A" w:rsidP="0035040A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117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1BBF14" w14:textId="38594524" w:rsidR="00F64522" w:rsidRPr="007B3F5E" w:rsidRDefault="00F64522" w:rsidP="00E859C8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7689D52" w14:textId="46836654" w:rsidR="00F64522" w:rsidRPr="007B3F5E" w:rsidRDefault="00B17D5A" w:rsidP="00CF0F79">
            <w:pPr>
              <w:pStyle w:val="acctmergecolhdg"/>
              <w:tabs>
                <w:tab w:val="decimal" w:pos="83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715</w:t>
            </w:r>
            <w:r w:rsidR="00F64522"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79</w:t>
            </w:r>
          </w:p>
        </w:tc>
      </w:tr>
    </w:tbl>
    <w:p w14:paraId="67969E28" w14:textId="4C775F0E" w:rsidR="0074362F" w:rsidRPr="007B3F5E" w:rsidRDefault="0074362F" w:rsidP="00E859C8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1A867554" w14:textId="334FD7CE" w:rsidR="00892284" w:rsidRPr="007B3F5E" w:rsidRDefault="00892284" w:rsidP="00E859C8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br w:type="page"/>
      </w:r>
    </w:p>
    <w:p w14:paraId="62FD1FC8" w14:textId="11F4869C" w:rsidR="00A27316" w:rsidRPr="007B3F5E" w:rsidRDefault="00A27316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อสังหาริมทรัพย์เพื่อการลงทุน</w:t>
      </w:r>
    </w:p>
    <w:p w14:paraId="6CDCC3A5" w14:textId="6C4A7AE3" w:rsidR="00892284" w:rsidRPr="007B3F5E" w:rsidRDefault="00892284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270"/>
        <w:gridCol w:w="1080"/>
        <w:gridCol w:w="270"/>
        <w:gridCol w:w="900"/>
        <w:gridCol w:w="247"/>
        <w:gridCol w:w="923"/>
        <w:gridCol w:w="246"/>
        <w:gridCol w:w="1104"/>
      </w:tblGrid>
      <w:tr w:rsidR="000402B9" w:rsidRPr="007B3F5E" w14:paraId="44BB46B7" w14:textId="77777777" w:rsidTr="004A05DC">
        <w:trPr>
          <w:tblHeader/>
        </w:trPr>
        <w:tc>
          <w:tcPr>
            <w:tcW w:w="3420" w:type="dxa"/>
            <w:shd w:val="clear" w:color="auto" w:fill="auto"/>
          </w:tcPr>
          <w:p w14:paraId="791994D0" w14:textId="27709597" w:rsidR="000402B9" w:rsidRPr="007B3F5E" w:rsidRDefault="000402B9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6EDBD5" w14:textId="77777777" w:rsidR="000402B9" w:rsidRPr="007B3F5E" w:rsidRDefault="000402B9" w:rsidP="00E859C8">
            <w:pPr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F46659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03075AB9" w14:textId="4821F2F0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301E62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FFBB1DB" w14:textId="77777777" w:rsidR="004A05DC" w:rsidRPr="007B3F5E" w:rsidRDefault="000402B9" w:rsidP="004A05DC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2B224E49" w14:textId="3F4F4AF7" w:rsidR="000402B9" w:rsidRPr="007B3F5E" w:rsidRDefault="000402B9" w:rsidP="004A05DC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เฉพาะกิจการ </w:t>
            </w:r>
          </w:p>
        </w:tc>
      </w:tr>
      <w:tr w:rsidR="000402B9" w:rsidRPr="007B3F5E" w14:paraId="55967C7D" w14:textId="77777777" w:rsidTr="004A05DC">
        <w:trPr>
          <w:tblHeader/>
        </w:trPr>
        <w:tc>
          <w:tcPr>
            <w:tcW w:w="3420" w:type="dxa"/>
            <w:shd w:val="clear" w:color="auto" w:fill="auto"/>
          </w:tcPr>
          <w:p w14:paraId="594E03A3" w14:textId="252777CE" w:rsidR="000402B9" w:rsidRPr="007B3F5E" w:rsidRDefault="000402B9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EE7D00" w14:textId="77777777" w:rsidR="000402B9" w:rsidRPr="007B3F5E" w:rsidRDefault="000402B9" w:rsidP="00E859C8">
            <w:pPr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E3B58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C4200" w14:textId="77777777" w:rsidR="00CF0F79" w:rsidRPr="007B3F5E" w:rsidRDefault="000402B9" w:rsidP="00E859C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067790B7" w14:textId="38869D45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ของกิจการ </w:t>
            </w:r>
          </w:p>
        </w:tc>
        <w:tc>
          <w:tcPr>
            <w:tcW w:w="270" w:type="dxa"/>
            <w:vAlign w:val="bottom"/>
          </w:tcPr>
          <w:p w14:paraId="33F765C4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07ED44" w14:textId="4368D5F4" w:rsidR="000402B9" w:rsidRPr="007B3F5E" w:rsidRDefault="000402B9" w:rsidP="00E859C8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26141C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BDE37D0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FDE8A" w14:textId="77777777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944EC1" w14:textId="77777777" w:rsidR="004A05DC" w:rsidRPr="007B3F5E" w:rsidRDefault="000402B9" w:rsidP="00E859C8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06D8FB8D" w14:textId="5B42D939" w:rsidR="000402B9" w:rsidRPr="007B3F5E" w:rsidRDefault="000402B9" w:rsidP="00E859C8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ของกิจการ </w:t>
            </w:r>
          </w:p>
        </w:tc>
      </w:tr>
      <w:tr w:rsidR="009B136A" w:rsidRPr="007B3F5E" w14:paraId="5679C8E1" w14:textId="77777777" w:rsidTr="009B136A">
        <w:tc>
          <w:tcPr>
            <w:tcW w:w="3420" w:type="dxa"/>
            <w:shd w:val="clear" w:color="auto" w:fill="auto"/>
          </w:tcPr>
          <w:p w14:paraId="1A141376" w14:textId="0991FCDD" w:rsidR="009B136A" w:rsidRPr="007B3F5E" w:rsidRDefault="009B136A" w:rsidP="00E859C8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B4394" w14:textId="77777777" w:rsidR="009B136A" w:rsidRPr="007B3F5E" w:rsidRDefault="009B136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9C3099" w14:textId="77777777" w:rsidR="009B136A" w:rsidRPr="007B3F5E" w:rsidRDefault="009B136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F525E80" w14:textId="0FBF4613" w:rsidR="009B136A" w:rsidRPr="007B3F5E" w:rsidRDefault="009B136A" w:rsidP="009B1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402B9" w:rsidRPr="007B3F5E" w14:paraId="4CC5C2FB" w14:textId="77777777" w:rsidTr="004A05DC">
        <w:tc>
          <w:tcPr>
            <w:tcW w:w="3420" w:type="dxa"/>
            <w:shd w:val="clear" w:color="auto" w:fill="auto"/>
          </w:tcPr>
          <w:p w14:paraId="2617EF62" w14:textId="77777777" w:rsidR="000402B9" w:rsidRPr="007B3F5E" w:rsidRDefault="000402B9" w:rsidP="00E859C8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475B1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E6F0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71C90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FAE3B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1BF92F" w14:textId="77777777" w:rsidR="000402B9" w:rsidRPr="007B3F5E" w:rsidRDefault="000402B9" w:rsidP="00E859C8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left="-112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7333B3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372ACB5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58506D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4125A0A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02B9" w:rsidRPr="007B3F5E" w14:paraId="3D4B472C" w14:textId="77777777" w:rsidTr="004A05DC">
        <w:tc>
          <w:tcPr>
            <w:tcW w:w="3420" w:type="dxa"/>
            <w:shd w:val="clear" w:color="auto" w:fill="auto"/>
          </w:tcPr>
          <w:p w14:paraId="191C3E4D" w14:textId="54EBA4E8" w:rsidR="000402B9" w:rsidRPr="007B3F5E" w:rsidRDefault="000402B9" w:rsidP="00DF3356">
            <w:pPr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8ECC4A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01530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B845" w14:textId="006CBEAB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270" w:type="dxa"/>
            <w:vAlign w:val="bottom"/>
          </w:tcPr>
          <w:p w14:paraId="799EDCC5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886A20" w14:textId="2561EBC0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5C318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5E40093" w14:textId="51DDA197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6D1A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5D5F419" w14:textId="404F419D" w:rsidR="000402B9" w:rsidRPr="007B3F5E" w:rsidRDefault="00B17D5A" w:rsidP="00B364F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  <w:tr w:rsidR="000402B9" w:rsidRPr="007B3F5E" w14:paraId="59B1FC4E" w14:textId="77777777" w:rsidTr="004A05DC">
        <w:tc>
          <w:tcPr>
            <w:tcW w:w="3420" w:type="dxa"/>
            <w:shd w:val="clear" w:color="auto" w:fill="auto"/>
          </w:tcPr>
          <w:p w14:paraId="113DDF9E" w14:textId="72A2E738" w:rsidR="000402B9" w:rsidRPr="007B3F5E" w:rsidRDefault="000402B9" w:rsidP="00E859C8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B86646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855E8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44943F" w14:textId="4870E09E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vAlign w:val="bottom"/>
          </w:tcPr>
          <w:p w14:paraId="63F83589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AC440" w14:textId="7768C853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B7B24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1D3F1E45" w14:textId="3850ED40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78F3B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02990BC" w14:textId="28B7A665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520019D2" w14:textId="77777777" w:rsidTr="004A05DC">
        <w:tc>
          <w:tcPr>
            <w:tcW w:w="3420" w:type="dxa"/>
          </w:tcPr>
          <w:p w14:paraId="0BF6497E" w14:textId="0E38A9B7" w:rsidR="000402B9" w:rsidRPr="007B3F5E" w:rsidRDefault="000402B9" w:rsidP="00E859C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6E14D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2E43B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9AA0FF" w14:textId="34CFEAF4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70" w:type="dxa"/>
            <w:vAlign w:val="bottom"/>
          </w:tcPr>
          <w:p w14:paraId="1C1F4742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FD62AD" w14:textId="1E9F419F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BF6D6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57D5BBB3" w14:textId="5E23041D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8E986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7A2B45" w14:textId="7B1E8DCD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5099C460" w14:textId="77777777" w:rsidTr="004A05DC">
        <w:tc>
          <w:tcPr>
            <w:tcW w:w="3420" w:type="dxa"/>
          </w:tcPr>
          <w:p w14:paraId="6E00D373" w14:textId="18928D1F" w:rsidR="000402B9" w:rsidRPr="007B3F5E" w:rsidRDefault="000402B9" w:rsidP="00E859C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จากการปรับปรุงมูลค่ายุติธรรม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BCD857" w14:textId="316BBB65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C45B4B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F3659" w14:textId="0C7B5454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70" w:type="dxa"/>
            <w:vAlign w:val="bottom"/>
          </w:tcPr>
          <w:p w14:paraId="4E04AF9A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D1746C" w14:textId="68BF520E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C2609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9FBCFBB" w14:textId="3CA0BD76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5D1612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2481EA" w14:textId="5531F5C2" w:rsidR="000402B9" w:rsidRPr="007B3F5E" w:rsidRDefault="000402B9" w:rsidP="00B364F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02B9" w:rsidRPr="007B3F5E" w14:paraId="69F03116" w14:textId="77777777" w:rsidTr="004A05DC">
        <w:tc>
          <w:tcPr>
            <w:tcW w:w="3420" w:type="dxa"/>
            <w:shd w:val="clear" w:color="auto" w:fill="auto"/>
          </w:tcPr>
          <w:p w14:paraId="471F303B" w14:textId="60BD27F7" w:rsidR="000402B9" w:rsidRPr="007B3F5E" w:rsidRDefault="000402B9" w:rsidP="008F7F3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8A133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0EFB6B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0FB1" w14:textId="4D56DBD2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  <w:r w:rsidR="000402B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70" w:type="dxa"/>
          </w:tcPr>
          <w:p w14:paraId="23F6A848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A2A7B9" w14:textId="0D083BB6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094EAF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4752" w14:textId="4E97055F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  <w:r w:rsidR="000402B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E8F406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65ED9" w14:textId="69538407" w:rsidR="000402B9" w:rsidRPr="007B3F5E" w:rsidRDefault="00B17D5A" w:rsidP="00B364F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  <w:r w:rsidR="000402B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</w:tr>
      <w:tr w:rsidR="000402B9" w:rsidRPr="007B3F5E" w14:paraId="2A755A92" w14:textId="77777777" w:rsidTr="004A05DC">
        <w:tc>
          <w:tcPr>
            <w:tcW w:w="3420" w:type="dxa"/>
          </w:tcPr>
          <w:p w14:paraId="3E981214" w14:textId="77777777" w:rsidR="000402B9" w:rsidRPr="007B3F5E" w:rsidRDefault="000402B9" w:rsidP="00E859C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FA511F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6F385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90677" w14:textId="443072BC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A3311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70" w:type="dxa"/>
          </w:tcPr>
          <w:p w14:paraId="6639D234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41FFF6" w14:textId="5D131519" w:rsidR="000402B9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0E27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056FDD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9A12F8D" w14:textId="08BE5AE4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0E27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AA0BE3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196F13C" w14:textId="5E32FDD0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1C129FA7" w14:textId="77777777" w:rsidTr="004A05DC">
        <w:tc>
          <w:tcPr>
            <w:tcW w:w="3420" w:type="dxa"/>
          </w:tcPr>
          <w:p w14:paraId="79DBEEF8" w14:textId="77777777" w:rsidR="000402B9" w:rsidRPr="007B3F5E" w:rsidRDefault="000402B9" w:rsidP="00E859C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6BA253" w14:textId="4E5A6E5D" w:rsidR="000402B9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F1F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46F56" w14:textId="7D5B6219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70" w:type="dxa"/>
            <w:vAlign w:val="bottom"/>
          </w:tcPr>
          <w:p w14:paraId="6AC0065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C0181C" w14:textId="094C64E0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69E893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90C39A8" w14:textId="6D568610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0C84E0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C524A9C" w14:textId="653FF6A4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23F1B9A7" w14:textId="77777777" w:rsidTr="004A05DC">
        <w:tc>
          <w:tcPr>
            <w:tcW w:w="3420" w:type="dxa"/>
          </w:tcPr>
          <w:p w14:paraId="11839A25" w14:textId="70A9C04C" w:rsidR="000402B9" w:rsidRPr="007B3F5E" w:rsidRDefault="000402B9" w:rsidP="00E859C8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D3411" w14:textId="3CD2CF62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83339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FD3CB" w14:textId="68DDFADB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70" w:type="dxa"/>
            <w:vAlign w:val="bottom"/>
          </w:tcPr>
          <w:p w14:paraId="084CFC53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78AD02" w14:textId="52C68BE3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91E9B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4BED51C" w14:textId="031DFF22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027AA6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280639" w14:textId="61E5E8DD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406F1404" w14:textId="77777777" w:rsidTr="004A05DC">
        <w:tc>
          <w:tcPr>
            <w:tcW w:w="3420" w:type="dxa"/>
          </w:tcPr>
          <w:p w14:paraId="0B6BFBA9" w14:textId="1A5CED54" w:rsidR="000402B9" w:rsidRPr="007B3F5E" w:rsidRDefault="000402B9" w:rsidP="00E859C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23A84" w14:textId="0B7CB435" w:rsidR="000402B9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BB5AB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5212F" w14:textId="24CF0763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70" w:type="dxa"/>
            <w:vAlign w:val="bottom"/>
          </w:tcPr>
          <w:p w14:paraId="22B6ED8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32BA2" w14:textId="25F16B3E" w:rsidR="000402B9" w:rsidRPr="007B3F5E" w:rsidRDefault="000402B9" w:rsidP="00C50017">
            <w:pPr>
              <w:pStyle w:val="acctfourfigures"/>
              <w:tabs>
                <w:tab w:val="clear" w:pos="765"/>
                <w:tab w:val="center" w:pos="519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DCCA8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51049A" w14:textId="02B8DE64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2A4AEF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B8980A4" w14:textId="4C2346B8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4BA0" w:rsidRPr="007B3F5E" w14:paraId="7C8F73AC" w14:textId="77777777" w:rsidTr="004A05DC">
        <w:tc>
          <w:tcPr>
            <w:tcW w:w="3420" w:type="dxa"/>
          </w:tcPr>
          <w:p w14:paraId="44AA8DA7" w14:textId="26DEB775" w:rsidR="00AB4BA0" w:rsidRPr="007B3F5E" w:rsidRDefault="00AB4BA0" w:rsidP="00E859C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</w:t>
            </w:r>
            <w:r w:rsidR="0093171B"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0914DC" w14:textId="77777777" w:rsidR="00AB4BA0" w:rsidRPr="007B3F5E" w:rsidRDefault="00AB4BA0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229EB" w14:textId="77777777" w:rsidR="00AB4BA0" w:rsidRPr="007B3F5E" w:rsidRDefault="00AB4BA0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EE8B9" w14:textId="3589A19B" w:rsidR="00AB4BA0" w:rsidRPr="007B3F5E" w:rsidRDefault="0093171B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F2DE92" w14:textId="77777777" w:rsidR="00AB4BA0" w:rsidRPr="007B3F5E" w:rsidRDefault="00AB4BA0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5146F5" w14:textId="3FB6A5D6" w:rsidR="00AB4BA0" w:rsidRPr="007B3F5E" w:rsidRDefault="00B17D5A" w:rsidP="00C500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93171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1BD628" w14:textId="77777777" w:rsidR="00AB4BA0" w:rsidRPr="007B3F5E" w:rsidRDefault="00AB4BA0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8F39C5D" w14:textId="1F5E16E1" w:rsidR="00AB4BA0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93171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C281D6" w14:textId="77777777" w:rsidR="00AB4BA0" w:rsidRPr="007B3F5E" w:rsidRDefault="00AB4BA0" w:rsidP="005E05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FBD7B7" w14:textId="5697F33B" w:rsidR="00AB4BA0" w:rsidRPr="007B3F5E" w:rsidRDefault="0093171B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4DF879F9" w14:textId="77777777" w:rsidTr="004A05DC">
        <w:tc>
          <w:tcPr>
            <w:tcW w:w="3420" w:type="dxa"/>
          </w:tcPr>
          <w:p w14:paraId="005FBBDE" w14:textId="5746C380" w:rsidR="000402B9" w:rsidRPr="007B3F5E" w:rsidRDefault="000402B9" w:rsidP="00E859C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B6E20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0A1118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3E92D1" w14:textId="2DF0E68F" w:rsidR="000402B9" w:rsidRPr="007B3F5E" w:rsidRDefault="000402B9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E93589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BB15BE" w14:textId="39ABF2F4" w:rsidR="000402B9" w:rsidRPr="007B3F5E" w:rsidRDefault="000402B9" w:rsidP="00C50017">
            <w:pPr>
              <w:pStyle w:val="acctfourfigures"/>
              <w:tabs>
                <w:tab w:val="clear" w:pos="765"/>
                <w:tab w:val="center" w:pos="51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3DCEE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F3816B6" w14:textId="0F4A2407" w:rsidR="000402B9" w:rsidRPr="007B3F5E" w:rsidRDefault="000402B9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CC424C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1832F5" w14:textId="005CD1EC" w:rsidR="000402B9" w:rsidRPr="007B3F5E" w:rsidRDefault="000402B9" w:rsidP="00B364FF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2B9" w:rsidRPr="007B3F5E" w14:paraId="37D528C5" w14:textId="77777777" w:rsidTr="004A05DC">
        <w:tc>
          <w:tcPr>
            <w:tcW w:w="3420" w:type="dxa"/>
          </w:tcPr>
          <w:p w14:paraId="35CE1D5D" w14:textId="094611CE" w:rsidR="000402B9" w:rsidRPr="007B3F5E" w:rsidRDefault="000402B9" w:rsidP="00E859C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จากการปรับปรุงมูลค่ายุติธรรม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494417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5EEE2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A4DB5" w14:textId="637D433A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402B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75341176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8ECD9B" w14:textId="14CA0CC0" w:rsidR="000402B9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93171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2A953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8BDA" w14:textId="6B3707FA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="00F65BD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BFF49A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77996" w14:textId="2E63AB1E" w:rsidR="000402B9" w:rsidRPr="007B3F5E" w:rsidRDefault="000402B9" w:rsidP="00B364F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02B9" w:rsidRPr="007B3F5E" w14:paraId="2B4D6CD6" w14:textId="77777777" w:rsidTr="006A14FB">
        <w:tc>
          <w:tcPr>
            <w:tcW w:w="3420" w:type="dxa"/>
            <w:shd w:val="clear" w:color="auto" w:fill="auto"/>
          </w:tcPr>
          <w:p w14:paraId="506C297C" w14:textId="754242AC" w:rsidR="000402B9" w:rsidRPr="007B3F5E" w:rsidRDefault="000402B9" w:rsidP="00E859C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8066B1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07CAD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BD3A8" w14:textId="7D226353" w:rsidR="000402B9" w:rsidRPr="007B3F5E" w:rsidRDefault="00B17D5A" w:rsidP="00B364F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560</w:t>
            </w:r>
            <w:r w:rsidR="00C13AA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270" w:type="dxa"/>
          </w:tcPr>
          <w:p w14:paraId="7E23D9ED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C49B7" w14:textId="6885A4AD" w:rsidR="000402B9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402B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</w:t>
            </w:r>
            <w:r w:rsidR="00C13AA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554CB9F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459F1" w14:textId="60AEEC1D" w:rsidR="000402B9" w:rsidRPr="007B3F5E" w:rsidRDefault="00B17D5A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402B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="0048527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CB61D2" w14:textId="77777777" w:rsidR="000402B9" w:rsidRPr="007B3F5E" w:rsidRDefault="000402B9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48516" w14:textId="7FC815D8" w:rsidR="000402B9" w:rsidRPr="007B3F5E" w:rsidRDefault="00B17D5A" w:rsidP="00B364F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  <w:r w:rsidR="000402B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</w:p>
        </w:tc>
      </w:tr>
    </w:tbl>
    <w:p w14:paraId="005950AD" w14:textId="7D78BA36" w:rsidR="00892284" w:rsidRPr="007B3F5E" w:rsidRDefault="00892284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6"/>
        <w:gridCol w:w="994"/>
        <w:gridCol w:w="236"/>
        <w:gridCol w:w="1024"/>
        <w:gridCol w:w="269"/>
        <w:gridCol w:w="990"/>
        <w:gridCol w:w="269"/>
        <w:gridCol w:w="1001"/>
      </w:tblGrid>
      <w:tr w:rsidR="007B4835" w:rsidRPr="007B3F5E" w14:paraId="2780587A" w14:textId="77777777" w:rsidTr="007B4835">
        <w:tc>
          <w:tcPr>
            <w:tcW w:w="4406" w:type="dxa"/>
          </w:tcPr>
          <w:p w14:paraId="26BB92E1" w14:textId="2BA8AB65" w:rsidR="007B4835" w:rsidRPr="007B3F5E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4FE8AF2" w14:textId="77777777" w:rsidR="007B4835" w:rsidRPr="007B3F5E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4252B26" w14:textId="77777777" w:rsidR="007B4835" w:rsidRPr="007B3F5E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10F5245A" w14:textId="77777777" w:rsidR="007B4835" w:rsidRPr="007B3F5E" w:rsidRDefault="007B4835" w:rsidP="00E859C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835" w:rsidRPr="007B3F5E" w14:paraId="46B30976" w14:textId="77777777" w:rsidTr="007B4835">
        <w:tc>
          <w:tcPr>
            <w:tcW w:w="4406" w:type="dxa"/>
          </w:tcPr>
          <w:p w14:paraId="01CF1A9D" w14:textId="4CA8D9BE" w:rsidR="007B4835" w:rsidRPr="007B3F5E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14:paraId="013CA7CB" w14:textId="0639E4B6" w:rsidR="007B4835" w:rsidRPr="007B3F5E" w:rsidRDefault="00B17D5A" w:rsidP="00E859C8">
            <w:pPr>
              <w:spacing w:line="240" w:lineRule="auto"/>
              <w:ind w:left="-115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EFDD76A" w14:textId="77777777" w:rsidR="007B4835" w:rsidRPr="007B3F5E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3B3DBE9E" w14:textId="22D783DE" w:rsidR="007B4835" w:rsidRPr="007B3F5E" w:rsidRDefault="00B17D5A" w:rsidP="00E859C8">
            <w:pPr>
              <w:spacing w:line="240" w:lineRule="auto"/>
              <w:ind w:left="-126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69" w:type="dxa"/>
          </w:tcPr>
          <w:p w14:paraId="4AC67431" w14:textId="77777777" w:rsidR="007B4835" w:rsidRPr="007B3F5E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646214" w14:textId="66A6E6EE" w:rsidR="007B4835" w:rsidRPr="007B3F5E" w:rsidRDefault="00B17D5A" w:rsidP="00E859C8">
            <w:pPr>
              <w:spacing w:line="240" w:lineRule="auto"/>
              <w:ind w:left="-9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69" w:type="dxa"/>
          </w:tcPr>
          <w:p w14:paraId="381370C8" w14:textId="77777777" w:rsidR="007B4835" w:rsidRPr="007B3F5E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5CDA887D" w14:textId="1BE95179" w:rsidR="007B4835" w:rsidRPr="007B3F5E" w:rsidRDefault="00B17D5A" w:rsidP="00E859C8">
            <w:pPr>
              <w:spacing w:line="240" w:lineRule="auto"/>
              <w:ind w:left="-94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7B4835" w:rsidRPr="007B3F5E" w14:paraId="62DD3EE6" w14:textId="77777777" w:rsidTr="00037C5B">
        <w:tc>
          <w:tcPr>
            <w:tcW w:w="4406" w:type="dxa"/>
          </w:tcPr>
          <w:p w14:paraId="5D7EDCD7" w14:textId="77777777" w:rsidR="007B4835" w:rsidRPr="007B3F5E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66EB104D" w14:textId="77777777" w:rsidR="007B4835" w:rsidRPr="007B3F5E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4835" w:rsidRPr="007B3F5E" w14:paraId="72872EF7" w14:textId="77777777" w:rsidTr="007B4835">
        <w:tc>
          <w:tcPr>
            <w:tcW w:w="4406" w:type="dxa"/>
          </w:tcPr>
          <w:p w14:paraId="5CC2F118" w14:textId="76FE12BE" w:rsidR="007B4835" w:rsidRPr="007B3F5E" w:rsidRDefault="007B4835" w:rsidP="00E859C8">
            <w:pPr>
              <w:spacing w:line="240" w:lineRule="auto"/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94" w:type="dxa"/>
          </w:tcPr>
          <w:p w14:paraId="3DA80301" w14:textId="77777777" w:rsidR="007B4835" w:rsidRPr="007B3F5E" w:rsidRDefault="007B4835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81CAB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C0CE20" w14:textId="77777777" w:rsidR="007B4835" w:rsidRPr="007B3F5E" w:rsidRDefault="007B4835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05ACC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80E49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468FFFA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14:paraId="0B310486" w14:textId="77777777" w:rsidR="007B4835" w:rsidRPr="007B3F5E" w:rsidRDefault="007B4835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835" w:rsidRPr="007B3F5E" w14:paraId="038DA771" w14:textId="77777777" w:rsidTr="007B4835">
        <w:tc>
          <w:tcPr>
            <w:tcW w:w="4406" w:type="dxa"/>
          </w:tcPr>
          <w:p w14:paraId="4721B2F7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4" w:type="dxa"/>
          </w:tcPr>
          <w:p w14:paraId="72DB83AC" w14:textId="331D7BF9" w:rsidR="007B4835" w:rsidRPr="007B3F5E" w:rsidRDefault="00B17D5A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FD1E6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</w:t>
            </w:r>
          </w:p>
        </w:tc>
        <w:tc>
          <w:tcPr>
            <w:tcW w:w="236" w:type="dxa"/>
          </w:tcPr>
          <w:p w14:paraId="6A57446F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E94658" w14:textId="29A038DE" w:rsidR="007B4835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D1E6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  <w:tc>
          <w:tcPr>
            <w:tcW w:w="269" w:type="dxa"/>
          </w:tcPr>
          <w:p w14:paraId="003C66A7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ACF7D" w14:textId="614237B1" w:rsidR="007B4835" w:rsidRPr="007B3F5E" w:rsidRDefault="00B17D5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9D564B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269" w:type="dxa"/>
          </w:tcPr>
          <w:p w14:paraId="7336B870" w14:textId="77777777" w:rsidR="007B4835" w:rsidRPr="007B3F5E" w:rsidRDefault="007B4835" w:rsidP="00E859C8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54E9A99" w14:textId="1DD2D0BB" w:rsidR="007B4835" w:rsidRPr="007B3F5E" w:rsidRDefault="00B17D5A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7B4835" w:rsidRPr="007B3F5E" w14:paraId="02130C78" w14:textId="77777777" w:rsidTr="007B4835">
        <w:tc>
          <w:tcPr>
            <w:tcW w:w="4406" w:type="dxa"/>
          </w:tcPr>
          <w:p w14:paraId="6C5D54F1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994" w:type="dxa"/>
          </w:tcPr>
          <w:p w14:paraId="539098E9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470A1E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5C1B2E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D8B9E56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0460EED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AB77118" w14:textId="77777777" w:rsidR="007B4835" w:rsidRPr="007B3F5E" w:rsidRDefault="007B4835" w:rsidP="00E859C8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7A54C6" w14:textId="77777777" w:rsidR="007B4835" w:rsidRPr="007B3F5E" w:rsidRDefault="007B4835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B4835" w:rsidRPr="007B3F5E" w14:paraId="3CC1B989" w14:textId="77777777" w:rsidTr="007B4835">
        <w:tc>
          <w:tcPr>
            <w:tcW w:w="4406" w:type="dxa"/>
          </w:tcPr>
          <w:p w14:paraId="2FD21795" w14:textId="77777777" w:rsidR="007B4835" w:rsidRPr="007B3F5E" w:rsidRDefault="007B4835" w:rsidP="00E859C8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94" w:type="dxa"/>
          </w:tcPr>
          <w:p w14:paraId="29DF8D9E" w14:textId="62291FF2" w:rsidR="007B4835" w:rsidRPr="007B3F5E" w:rsidRDefault="00B17D5A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FA095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1F536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36" w:type="dxa"/>
          </w:tcPr>
          <w:p w14:paraId="0048B2C1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FE4D1B" w14:textId="4A53A06B" w:rsidR="007B4835" w:rsidRPr="007B3F5E" w:rsidRDefault="000754C9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0.51</w:t>
            </w:r>
          </w:p>
        </w:tc>
        <w:tc>
          <w:tcPr>
            <w:tcW w:w="269" w:type="dxa"/>
          </w:tcPr>
          <w:p w14:paraId="59E11173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A674EC2" w14:textId="09FB4EDE" w:rsidR="007B4835" w:rsidRPr="007B3F5E" w:rsidRDefault="009D564B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845241E" w14:textId="77777777" w:rsidR="007B4835" w:rsidRPr="007B3F5E" w:rsidRDefault="007B4835" w:rsidP="00E859C8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878337" w14:textId="50426376" w:rsidR="007B4835" w:rsidRPr="007B3F5E" w:rsidRDefault="007B4835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B4835" w:rsidRPr="007B3F5E" w14:paraId="76F273C9" w14:textId="77777777" w:rsidTr="007B4835">
        <w:tc>
          <w:tcPr>
            <w:tcW w:w="4406" w:type="dxa"/>
          </w:tcPr>
          <w:p w14:paraId="6EF78D9D" w14:textId="77777777" w:rsidR="007B4835" w:rsidRPr="007B3F5E" w:rsidRDefault="007B4835" w:rsidP="00E859C8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994" w:type="dxa"/>
          </w:tcPr>
          <w:p w14:paraId="2A00BFDD" w14:textId="6F0C6760" w:rsidR="007B4835" w:rsidRPr="007B3F5E" w:rsidRDefault="00B17D5A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FA095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36" w:type="dxa"/>
          </w:tcPr>
          <w:p w14:paraId="79CD56A0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81340E" w14:textId="6FFDB5D4" w:rsidR="007B4835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  <w:tc>
          <w:tcPr>
            <w:tcW w:w="269" w:type="dxa"/>
          </w:tcPr>
          <w:p w14:paraId="58B6E7B5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F6CC" w14:textId="090D3F4B" w:rsidR="007B4835" w:rsidRPr="007B3F5E" w:rsidRDefault="009D564B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37FED76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C5C3BA" w14:textId="4CE05522" w:rsidR="007B4835" w:rsidRPr="007B3F5E" w:rsidRDefault="007B4835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B4835" w:rsidRPr="007B3F5E" w14:paraId="2A95126A" w14:textId="77777777" w:rsidTr="007B4835">
        <w:tc>
          <w:tcPr>
            <w:tcW w:w="4406" w:type="dxa"/>
          </w:tcPr>
          <w:p w14:paraId="4E50CF38" w14:textId="4C033B33" w:rsidR="007B4835" w:rsidRPr="007B3F5E" w:rsidRDefault="007B4835" w:rsidP="00E859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994" w:type="dxa"/>
          </w:tcPr>
          <w:p w14:paraId="0D2A7216" w14:textId="3B3CB227" w:rsidR="007B4835" w:rsidRPr="007B3F5E" w:rsidRDefault="00B17D5A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9947C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36" w:type="dxa"/>
          </w:tcPr>
          <w:p w14:paraId="30676832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151478" w14:textId="66626FFD" w:rsidR="007B4835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7B4835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269" w:type="dxa"/>
          </w:tcPr>
          <w:p w14:paraId="65BEEBF3" w14:textId="77777777" w:rsidR="007B4835" w:rsidRPr="007B3F5E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86EB77F" w14:textId="7EB2D3AC" w:rsidR="007B4835" w:rsidRPr="007B3F5E" w:rsidRDefault="009D564B" w:rsidP="00B364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7A826464" w14:textId="77777777" w:rsidR="007B4835" w:rsidRPr="007B3F5E" w:rsidRDefault="007B4835" w:rsidP="00E859C8">
            <w:pPr>
              <w:tabs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75247B0" w14:textId="6ACA4394" w:rsidR="007B4835" w:rsidRPr="007B3F5E" w:rsidRDefault="007B4835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E3B5F15" w14:textId="1C23A074" w:rsidR="00FF6BDE" w:rsidRPr="007B3F5E" w:rsidRDefault="00FF6BDE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</w:rPr>
      </w:pPr>
    </w:p>
    <w:p w14:paraId="456567F5" w14:textId="7632A2C0" w:rsidR="005C78AB" w:rsidRPr="007B3F5E" w:rsidRDefault="00B9189A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</w:t>
      </w:r>
      <w:r w:rsidR="00FA095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FA0955" w:rsidRPr="007B3F5E">
        <w:rPr>
          <w:rFonts w:asciiTheme="majorBidi" w:hAnsiTheme="majorBidi" w:cstheme="majorBidi" w:hint="cs"/>
          <w:sz w:val="28"/>
          <w:szCs w:val="28"/>
          <w:cs/>
        </w:rPr>
        <w:t>ที่ดินพร้อมสิ่งปลูกสร้าง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อาคารสำนักงานที่ให้เช่าแก่บุคคลภายนอกและกิจการที่เกี่ยวข้องกัน และที่ดินที่ไม่มีการพัฒนา สัญญาเช่าแต่ละสัญญานี้ไม่สามารถยกเลิกได้เป็นระยะเวลา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 - </w:t>
      </w:r>
      <w:r w:rsidR="00C15E76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ปี การต่ออายุสัญญาจะเป็นไปตามการต่อรองกับผู้เช่า</w:t>
      </w:r>
      <w:r w:rsidR="00CE28A5" w:rsidRPr="007B3F5E">
        <w:rPr>
          <w:rFonts w:asciiTheme="majorBidi" w:hAnsiTheme="majorBidi" w:cstheme="majorBidi"/>
          <w:sz w:val="28"/>
          <w:szCs w:val="28"/>
          <w:cs/>
        </w:rPr>
        <w:t xml:space="preserve"> ทั้งนี้ไม่มีค่าเช่าที่อาจเกิดขึ้น</w:t>
      </w:r>
    </w:p>
    <w:p w14:paraId="550E82C6" w14:textId="28BBCC5C" w:rsidR="00351A0C" w:rsidRPr="007B3F5E" w:rsidRDefault="00351A0C" w:rsidP="00E859C8">
      <w:pPr>
        <w:spacing w:line="240" w:lineRule="auto"/>
        <w:ind w:left="630"/>
        <w:rPr>
          <w:rFonts w:asciiTheme="majorBidi" w:hAnsiTheme="majorBidi" w:cstheme="majorBidi"/>
          <w:sz w:val="22"/>
          <w:szCs w:val="22"/>
        </w:rPr>
      </w:pPr>
    </w:p>
    <w:p w14:paraId="222578CF" w14:textId="58614A67" w:rsidR="004A3682" w:rsidRPr="007B3F5E" w:rsidRDefault="001701C9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</w:t>
      </w:r>
      <w:r w:rsidR="00B81694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3682" w:rsidRPr="007B3F5E">
        <w:rPr>
          <w:rFonts w:asciiTheme="majorBidi" w:hAnsiTheme="majorBidi" w:cstheme="majorBidi"/>
          <w:sz w:val="28"/>
          <w:szCs w:val="28"/>
          <w:cs/>
        </w:rPr>
        <w:t>มูลค่าต้นทุนทดแทนหักด้วยค่าเสื่อมราคาตามสภาพ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26BD0" w:rsidRPr="007B3F5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C0BC4" w:rsidRPr="007B3F5E">
        <w:rPr>
          <w:rFonts w:asciiTheme="majorBidi" w:hAnsiTheme="majorBidi" w:cstheme="majorBidi"/>
          <w:sz w:val="28"/>
          <w:szCs w:val="28"/>
        </w:rPr>
        <w:t xml:space="preserve"> </w:t>
      </w:r>
      <w:bookmarkStart w:id="20" w:name="_Hlk151545125"/>
      <w:r w:rsidR="006C0BC4" w:rsidRPr="007B3F5E">
        <w:rPr>
          <w:rFonts w:asciiTheme="majorBidi" w:hAnsiTheme="majorBidi" w:cstheme="majorBidi" w:hint="cs"/>
          <w:sz w:val="28"/>
          <w:szCs w:val="28"/>
          <w:cs/>
        </w:rPr>
        <w:t>คิดลดกระแสเงินสดโดยใช้อัตราคิดลดที่ปรับค่าความเสี่ยง</w:t>
      </w:r>
      <w:bookmarkEnd w:id="20"/>
      <w:r w:rsidR="004867C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</w:p>
    <w:p w14:paraId="70413A40" w14:textId="76CE386B" w:rsidR="00603CA9" w:rsidRPr="007B3F5E" w:rsidRDefault="00603CA9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976B0D4" w14:textId="196A972D" w:rsidR="00527B5D" w:rsidRPr="007B3F5E" w:rsidRDefault="00527B5D" w:rsidP="00E859C8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3690"/>
        <w:gridCol w:w="2970"/>
      </w:tblGrid>
      <w:tr w:rsidR="0025404C" w:rsidRPr="007B3F5E" w14:paraId="65B851BA" w14:textId="77777777" w:rsidTr="0072749D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7B7AEC7" w14:textId="77777777" w:rsidR="0025404C" w:rsidRPr="007B3F5E" w:rsidRDefault="0025404C" w:rsidP="00E859C8">
            <w:pPr>
              <w:spacing w:line="240" w:lineRule="auto"/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67FC6FBC" w14:textId="7EF1D36C" w:rsidR="0025404C" w:rsidRPr="007B3F5E" w:rsidRDefault="0025404C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A576486" w14:textId="77777777" w:rsidR="0025404C" w:rsidRPr="007B3F5E" w:rsidRDefault="0025404C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5404C" w:rsidRPr="007B3F5E" w14:paraId="5376E11B" w14:textId="77777777" w:rsidTr="0072749D">
        <w:tc>
          <w:tcPr>
            <w:tcW w:w="2610" w:type="dxa"/>
            <w:shd w:val="clear" w:color="auto" w:fill="auto"/>
          </w:tcPr>
          <w:p w14:paraId="728CAB81" w14:textId="77777777" w:rsidR="0025404C" w:rsidRPr="007B3F5E" w:rsidRDefault="0025404C" w:rsidP="00E859C8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395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39765706" w14:textId="21C405E9" w:rsidR="0025404C" w:rsidRPr="007B3F5E" w:rsidRDefault="0025404C" w:rsidP="00E859C8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F0FC5DC" w14:textId="77777777" w:rsidR="0025404C" w:rsidRPr="007B3F5E" w:rsidRDefault="0025404C" w:rsidP="00E859C8">
            <w:pPr>
              <w:pStyle w:val="ListParagraph"/>
              <w:numPr>
                <w:ilvl w:val="0"/>
                <w:numId w:val="33"/>
              </w:numPr>
              <w:tabs>
                <w:tab w:val="left" w:pos="18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การเปรียบเทียบราคาตลาด</w:t>
            </w:r>
          </w:p>
        </w:tc>
        <w:tc>
          <w:tcPr>
            <w:tcW w:w="3690" w:type="dxa"/>
            <w:shd w:val="clear" w:color="auto" w:fill="auto"/>
          </w:tcPr>
          <w:p w14:paraId="0C742C61" w14:textId="25BACF90" w:rsidR="0025404C" w:rsidRPr="007B3F5E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200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ถึง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="003468C3" w:rsidRPr="007B3F5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20D56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,500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200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ถึง </w:t>
            </w:r>
            <w:r w:rsidR="003468C3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500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5FD7490C" w14:textId="55A93DAB" w:rsidR="0025404C" w:rsidRPr="007B3F5E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ราคาตลาดของที่ดินอยู่ระหว่าง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  <w:r w:rsidR="00FA5BFB" w:rsidRPr="007B3F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500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ถึง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000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บาทต่อตาราง</w:t>
            </w:r>
            <w:r w:rsidR="005D0F8D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วา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: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38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63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</w:t>
            </w:r>
            <w:r w:rsidR="009677E9" w:rsidRPr="007B3F5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วา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  <w:p w14:paraId="2F14F9D3" w14:textId="0EE100C0" w:rsidR="0025404C" w:rsidRPr="007B3F5E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ราคาตลาดของห้องชุดเพื่อการพาณิชย์อยู่ระหว่าง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91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000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ถึง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180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000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 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: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95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174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700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  <w:p w14:paraId="611A39F5" w14:textId="4CA8A216" w:rsidR="0025404C" w:rsidRPr="007B3F5E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1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ราคาตลาดของอาคารพาณิชย์เท่ากับ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406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250</w:t>
            </w:r>
            <w:r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บาทต่อตารางวา </w:t>
            </w:r>
            <w:r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(</w:t>
            </w:r>
            <w:r w:rsidR="00B17D5A"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 xml:space="preserve">: </w:t>
            </w:r>
            <w:r w:rsidR="00B17D5A"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406</w:t>
            </w:r>
            <w:r w:rsidR="009E0966"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,</w:t>
            </w:r>
            <w:r w:rsidR="00B17D5A"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250</w:t>
            </w:r>
            <w:r w:rsidR="009E0966"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บาทต่อ</w:t>
            </w:r>
            <w:r w:rsidRPr="007B3F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ตารางวา)</w:t>
            </w:r>
          </w:p>
        </w:tc>
        <w:tc>
          <w:tcPr>
            <w:tcW w:w="2970" w:type="dxa"/>
            <w:shd w:val="clear" w:color="auto" w:fill="auto"/>
          </w:tcPr>
          <w:p w14:paraId="7DAF01F4" w14:textId="0F071E81" w:rsidR="0025404C" w:rsidRPr="007B3F5E" w:rsidRDefault="0025404C" w:rsidP="00E859C8">
            <w:pPr>
              <w:tabs>
                <w:tab w:val="left" w:pos="540"/>
              </w:tabs>
              <w:spacing w:line="240" w:lineRule="auto"/>
              <w:ind w:left="6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0ADC3AA" w14:textId="7274EEBB" w:rsidR="0025404C" w:rsidRPr="007B3F5E" w:rsidRDefault="007B0542" w:rsidP="00E859C8">
            <w:pPr>
              <w:pStyle w:val="ListParagraph"/>
              <w:numPr>
                <w:ilvl w:val="0"/>
                <w:numId w:val="18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5404C"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ราคาต้นทุนค่าก่อสร้างสูงขึ้น </w:t>
            </w:r>
            <w:r w:rsidR="0025404C" w:rsidRPr="007B3F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404C" w:rsidRPr="007B3F5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25404C" w:rsidRPr="007B3F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A3B932B" w14:textId="77777777" w:rsidR="0025404C" w:rsidRPr="007B3F5E" w:rsidRDefault="007B0542" w:rsidP="00E859C8">
            <w:pPr>
              <w:pStyle w:val="ListParagraph"/>
              <w:numPr>
                <w:ilvl w:val="0"/>
                <w:numId w:val="22"/>
              </w:numPr>
              <w:tabs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3F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5404C" w:rsidRPr="007B3F5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ราคาต่อพื้นที่สูงขึ้น (ลดลง)</w:t>
            </w:r>
          </w:p>
          <w:p w14:paraId="7A898D98" w14:textId="77777777" w:rsidR="00B364FF" w:rsidRPr="007B3F5E" w:rsidRDefault="00B364FF" w:rsidP="00B364FF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อัตราการเพิ่มขึ้นของค่าเช่าที่ประมาณการไว้สูงขึ้น</w:t>
            </w:r>
            <w:r w:rsidRPr="007B3F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(ลดลง)</w:t>
            </w:r>
          </w:p>
          <w:p w14:paraId="677D7824" w14:textId="57237750" w:rsidR="00B364FF" w:rsidRPr="007B3F5E" w:rsidRDefault="00B364FF" w:rsidP="00B364FF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อัตราคิด</w:t>
            </w:r>
            <w:r w:rsidR="006C0BC4"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ลดที่ปรับค่าความเสี่ยงแล้วต่ำ</w:t>
            </w:r>
            <w:r w:rsidR="00B507DA"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ลง</w:t>
            </w:r>
            <w:r w:rsidRPr="007B3F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="006C0BC4"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สูง</w:t>
            </w:r>
            <w:r w:rsidRPr="007B3F5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ขึ้น)</w:t>
            </w:r>
          </w:p>
        </w:tc>
      </w:tr>
      <w:tr w:rsidR="00EE3D8E" w:rsidRPr="007B3F5E" w14:paraId="6E9BF02E" w14:textId="77777777" w:rsidTr="0072749D">
        <w:tc>
          <w:tcPr>
            <w:tcW w:w="2610" w:type="dxa"/>
            <w:shd w:val="clear" w:color="auto" w:fill="auto"/>
          </w:tcPr>
          <w:p w14:paraId="6434FCBE" w14:textId="6CBD1D8E" w:rsidR="00EE3D8E" w:rsidRPr="007B3F5E" w:rsidRDefault="00EE3D8E" w:rsidP="008E54D0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046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25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การคิดลดกระแสเงินสด </w:t>
            </w:r>
            <w:r w:rsidR="00B07CC5" w:rsidRPr="007B3F5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623A0D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รูปแบบการประเมินมูลค่า</w:t>
            </w:r>
            <w:r w:rsidR="009C1A48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พิจารณาถึงมูลค่าปัจจุบันของกระแสเงินสดที่ได้</w:t>
            </w:r>
            <w:r w:rsidR="00B07CC5" w:rsidRPr="007B3F5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9C1A48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จากทรัพย์สิน</w:t>
            </w:r>
          </w:p>
        </w:tc>
        <w:tc>
          <w:tcPr>
            <w:tcW w:w="3690" w:type="dxa"/>
            <w:shd w:val="clear" w:color="auto" w:fill="auto"/>
          </w:tcPr>
          <w:p w14:paraId="47042C19" w14:textId="6BF56538" w:rsidR="00EE3D8E" w:rsidRPr="007B3F5E" w:rsidRDefault="000A613C" w:rsidP="00B364FF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2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</w:t>
            </w:r>
            <w:r w:rsidR="006C0BC4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พิ่มขึ้นของค่าเช่าที่ประมาณการไว้</w:t>
            </w:r>
            <w:r w:rsidR="00B07CC5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ร้อยละ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="00B07CC5" w:rsidRPr="007B3F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</w:t>
            </w:r>
            <w:r w:rsidR="00B07CC5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ถึงร้อยละ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B07CC5" w:rsidRPr="007B3F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</w:t>
            </w:r>
          </w:p>
          <w:p w14:paraId="5FD0ED66" w14:textId="66AF2831" w:rsidR="0034715A" w:rsidRPr="007B3F5E" w:rsidRDefault="0034715A" w:rsidP="00B07CC5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336" w:hanging="18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อัตราคิดลดร้อยละ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  <w:r w:rsidRPr="007B3F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</w:t>
            </w:r>
            <w:r w:rsidR="006C0BC4" w:rsidRPr="007B3F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ถึงร้อยละ 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  <w:r w:rsidR="006C0BC4" w:rsidRPr="007B3F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970" w:type="dxa"/>
            <w:shd w:val="clear" w:color="auto" w:fill="auto"/>
          </w:tcPr>
          <w:p w14:paraId="6D303CDE" w14:textId="3FBD50BB" w:rsidR="006D7A58" w:rsidRPr="007B3F5E" w:rsidRDefault="006D7A58" w:rsidP="00B364FF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409AA311" w14:textId="77777777" w:rsidR="00D027B2" w:rsidRPr="007B3F5E" w:rsidRDefault="00D027B2" w:rsidP="00E859C8">
      <w:pPr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2B566EBD" w14:textId="77777777" w:rsidR="00B172A9" w:rsidRPr="007B3F5E" w:rsidRDefault="00B172A9" w:rsidP="00E859C8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DD2F59" w14:textId="6D608836" w:rsidR="00D027B2" w:rsidRPr="007B3F5E" w:rsidRDefault="00D027B2" w:rsidP="00E859C8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D027B2" w:rsidRPr="007B3F5E" w:rsidSect="00584F28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AB2B355" w14:textId="6E14CE31" w:rsidR="002D321B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ที่ดิน อาคารและอุปกรณ์</w:t>
      </w:r>
      <w:r w:rsidR="00F70B7C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 xml:space="preserve"> </w:t>
      </w:r>
    </w:p>
    <w:p w14:paraId="2F372F5A" w14:textId="6EB5AB11" w:rsidR="00854735" w:rsidRPr="007B3F5E" w:rsidRDefault="00854735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6"/>
        <w:gridCol w:w="691"/>
        <w:gridCol w:w="1193"/>
        <w:gridCol w:w="266"/>
        <w:gridCol w:w="994"/>
        <w:gridCol w:w="244"/>
        <w:gridCol w:w="934"/>
        <w:gridCol w:w="236"/>
        <w:gridCol w:w="1114"/>
        <w:gridCol w:w="240"/>
        <w:gridCol w:w="930"/>
        <w:gridCol w:w="270"/>
        <w:gridCol w:w="843"/>
        <w:gridCol w:w="239"/>
        <w:gridCol w:w="1078"/>
        <w:gridCol w:w="236"/>
        <w:gridCol w:w="934"/>
        <w:gridCol w:w="304"/>
        <w:gridCol w:w="1090"/>
      </w:tblGrid>
      <w:tr w:rsidR="0058308B" w:rsidRPr="007B3F5E" w14:paraId="412DA604" w14:textId="77777777" w:rsidTr="0058308B">
        <w:tc>
          <w:tcPr>
            <w:tcW w:w="2436" w:type="dxa"/>
          </w:tcPr>
          <w:p w14:paraId="39D561E3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51DE8AF0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5" w:type="dxa"/>
            <w:gridSpan w:val="17"/>
          </w:tcPr>
          <w:p w14:paraId="4A1921AC" w14:textId="1F887ADF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308B" w:rsidRPr="007B3F5E" w14:paraId="15D94F12" w14:textId="77777777" w:rsidTr="001F062F">
        <w:tc>
          <w:tcPr>
            <w:tcW w:w="2436" w:type="dxa"/>
          </w:tcPr>
          <w:p w14:paraId="0F46BBD3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2A7F8AFA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27A0555C" w14:textId="09DE26B4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CF77DB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D9FBB4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03DFDFFF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EA0E745" w14:textId="77777777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D50D4B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16BDE2C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1237155B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63AEF97" w14:textId="77777777" w:rsidR="0058308B" w:rsidRPr="007B3F5E" w:rsidRDefault="0058308B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66225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5F03407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B08E3DB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F1A374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BC870CB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39C043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7359D3F1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5824C65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7B3F5E" w14:paraId="756588F2" w14:textId="77777777" w:rsidTr="001F062F">
        <w:tc>
          <w:tcPr>
            <w:tcW w:w="2436" w:type="dxa"/>
          </w:tcPr>
          <w:p w14:paraId="4CBB351D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70243306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44F16FA1" w14:textId="0264CD4A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D54420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47554B8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443FD269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F77EF7E" w14:textId="77777777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9D7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F441519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1EA557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45DEB4E4" w14:textId="77777777" w:rsidR="0058308B" w:rsidRPr="007B3F5E" w:rsidRDefault="0058308B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CE5AE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6815198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A23DE41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D1239A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7F39C368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60A5887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4" w:type="dxa"/>
          </w:tcPr>
          <w:p w14:paraId="35F314AD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496CFE5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7B3F5E" w14:paraId="16E8B257" w14:textId="77777777" w:rsidTr="001F062F">
        <w:tc>
          <w:tcPr>
            <w:tcW w:w="2436" w:type="dxa"/>
          </w:tcPr>
          <w:p w14:paraId="5343A11A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0EBBD836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64883F94" w14:textId="45A96606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59FC0880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4DEFA61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4" w:type="dxa"/>
          </w:tcPr>
          <w:p w14:paraId="693839F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13E988" w14:textId="77777777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F2E078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39A422B" w14:textId="77777777" w:rsidR="0058308B" w:rsidRPr="007B3F5E" w:rsidRDefault="0058308B" w:rsidP="00E859C8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FE95F15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16F1A550" w14:textId="77777777" w:rsidR="0058308B" w:rsidRPr="007B3F5E" w:rsidRDefault="0058308B" w:rsidP="00E859C8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5FAB21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2434EC41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D58363C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254D40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1E116599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734DCA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4" w:type="dxa"/>
          </w:tcPr>
          <w:p w14:paraId="0E7C027F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467879E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7B3F5E" w14:paraId="6D0DE26F" w14:textId="77777777" w:rsidTr="001F062F">
        <w:tc>
          <w:tcPr>
            <w:tcW w:w="2436" w:type="dxa"/>
          </w:tcPr>
          <w:p w14:paraId="780E61E8" w14:textId="77777777" w:rsidR="0058308B" w:rsidRPr="007B3F5E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1B2D4BE4" w14:textId="77777777" w:rsidR="0058308B" w:rsidRPr="007B3F5E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5ACF0B39" w14:textId="2F3EE6E9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</w:tcPr>
          <w:p w14:paraId="53EE72FB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DBDE8E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44" w:type="dxa"/>
          </w:tcPr>
          <w:p w14:paraId="799C4745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67172D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F115F4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07E40E2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40" w:type="dxa"/>
          </w:tcPr>
          <w:p w14:paraId="5300BAB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5E074383" w14:textId="77777777" w:rsidR="0058308B" w:rsidRPr="007B3F5E" w:rsidRDefault="0058308B" w:rsidP="00E859C8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7B5D44D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59E7466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AE4528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43E1CF9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5DEA2478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A85E948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4" w:type="dxa"/>
          </w:tcPr>
          <w:p w14:paraId="7E535940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5E93F43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7B3F5E" w14:paraId="1C183B09" w14:textId="77777777" w:rsidTr="001F062F">
        <w:tc>
          <w:tcPr>
            <w:tcW w:w="2436" w:type="dxa"/>
          </w:tcPr>
          <w:p w14:paraId="48B4BC74" w14:textId="00CB087A" w:rsidR="0058308B" w:rsidRPr="007B3F5E" w:rsidRDefault="0058308B" w:rsidP="00E859C8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0191A8B6" w14:textId="67EA0245" w:rsidR="0058308B" w:rsidRPr="007B3F5E" w:rsidRDefault="0058308B" w:rsidP="00E859C8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93" w:type="dxa"/>
          </w:tcPr>
          <w:p w14:paraId="58AE78FE" w14:textId="7805621B" w:rsidR="0058308B" w:rsidRPr="007B3F5E" w:rsidRDefault="0058308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6" w:type="dxa"/>
          </w:tcPr>
          <w:p w14:paraId="386493B9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583E5D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4" w:type="dxa"/>
          </w:tcPr>
          <w:p w14:paraId="301452F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6BF0DD2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A81E717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48B20D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40" w:type="dxa"/>
          </w:tcPr>
          <w:p w14:paraId="0878B161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193989B7" w14:textId="77777777" w:rsidR="0058308B" w:rsidRPr="007B3F5E" w:rsidRDefault="0058308B" w:rsidP="00E859C8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F650327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136C88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</w:tcPr>
          <w:p w14:paraId="5DB8E42C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165E1A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0A24D76D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2692B1E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4" w:type="dxa"/>
          </w:tcPr>
          <w:p w14:paraId="57A7F26B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610BC883" w14:textId="77777777" w:rsidR="0058308B" w:rsidRPr="007B3F5E" w:rsidRDefault="0058308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308B" w:rsidRPr="007B3F5E" w14:paraId="28E48C9F" w14:textId="77777777" w:rsidTr="0058308B">
        <w:tc>
          <w:tcPr>
            <w:tcW w:w="2436" w:type="dxa"/>
          </w:tcPr>
          <w:p w14:paraId="689D7BE5" w14:textId="77777777" w:rsidR="0058308B" w:rsidRPr="007B3F5E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5D6AE607" w14:textId="77777777" w:rsidR="0058308B" w:rsidRPr="007B3F5E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20" w:type="dxa"/>
            <w:gridSpan w:val="17"/>
          </w:tcPr>
          <w:p w14:paraId="7CA6DFCC" w14:textId="7D3E630D" w:rsidR="0058308B" w:rsidRPr="007B3F5E" w:rsidRDefault="0058308B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8308B" w:rsidRPr="007B3F5E" w14:paraId="5072318F" w14:textId="77777777" w:rsidTr="001F062F">
        <w:tc>
          <w:tcPr>
            <w:tcW w:w="2436" w:type="dxa"/>
          </w:tcPr>
          <w:p w14:paraId="62F37ECF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1" w:type="dxa"/>
          </w:tcPr>
          <w:p w14:paraId="55A4AB57" w14:textId="77777777" w:rsidR="0058308B" w:rsidRPr="007B3F5E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254BD3E" w14:textId="5B11D1A6" w:rsidR="0058308B" w:rsidRPr="007B3F5E" w:rsidRDefault="0058308B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7ECB888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F701E69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1B4B764B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905CE0C" w14:textId="77777777" w:rsidR="0058308B" w:rsidRPr="007B3F5E" w:rsidRDefault="0058308B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BE820B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D8FB81C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D96FB63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5436F069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1D844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3C286A9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8B4F90F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1C36B13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EF7B56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E5B7E5D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770B93BE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122FD7B0" w14:textId="77777777" w:rsidR="0058308B" w:rsidRPr="007B3F5E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42096" w:rsidRPr="007B3F5E" w14:paraId="453BDCFA" w14:textId="77777777" w:rsidTr="001F062F">
        <w:tc>
          <w:tcPr>
            <w:tcW w:w="2436" w:type="dxa"/>
          </w:tcPr>
          <w:p w14:paraId="47E424BF" w14:textId="631F04D6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691" w:type="dxa"/>
          </w:tcPr>
          <w:p w14:paraId="0F787383" w14:textId="77777777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16629F83" w14:textId="423213FC" w:rsidR="00F42096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</w:t>
            </w:r>
          </w:p>
        </w:tc>
        <w:tc>
          <w:tcPr>
            <w:tcW w:w="266" w:type="dxa"/>
          </w:tcPr>
          <w:p w14:paraId="608E1C2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DC2EBC" w14:textId="1C898E22" w:rsidR="00F42096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364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</w:p>
        </w:tc>
        <w:tc>
          <w:tcPr>
            <w:tcW w:w="244" w:type="dxa"/>
          </w:tcPr>
          <w:p w14:paraId="07F9BF3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3293716" w14:textId="3BD4D654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3310D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51B1899" w14:textId="6F2F30F9" w:rsidR="00F42096" w:rsidRPr="007B3F5E" w:rsidRDefault="00F42096" w:rsidP="007A7946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B8B7A68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0E38C93" w14:textId="5CCE5A94" w:rsidR="00F42096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203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270" w:type="dxa"/>
          </w:tcPr>
          <w:p w14:paraId="34949DF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47E1B20" w14:textId="555029A1" w:rsidR="00F42096" w:rsidRPr="007B3F5E" w:rsidRDefault="00B17D5A" w:rsidP="00E859C8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</w:t>
            </w:r>
          </w:p>
        </w:tc>
        <w:tc>
          <w:tcPr>
            <w:tcW w:w="239" w:type="dxa"/>
          </w:tcPr>
          <w:p w14:paraId="34E377A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571F55F" w14:textId="674AD909" w:rsidR="00F42096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199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  <w:tc>
          <w:tcPr>
            <w:tcW w:w="236" w:type="dxa"/>
          </w:tcPr>
          <w:p w14:paraId="4FDEFDBA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B89599" w14:textId="4EECFE86" w:rsidR="00F42096" w:rsidRPr="007B3F5E" w:rsidRDefault="00B17D5A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119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</w:t>
            </w:r>
          </w:p>
        </w:tc>
        <w:tc>
          <w:tcPr>
            <w:tcW w:w="304" w:type="dxa"/>
          </w:tcPr>
          <w:p w14:paraId="1C4FDDE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3F01DB03" w14:textId="17C8A9CD" w:rsidR="00F42096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016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</w:t>
            </w:r>
          </w:p>
        </w:tc>
      </w:tr>
      <w:tr w:rsidR="00F42096" w:rsidRPr="007B3F5E" w14:paraId="1BAC0DAA" w14:textId="77777777" w:rsidTr="001F062F">
        <w:tc>
          <w:tcPr>
            <w:tcW w:w="2436" w:type="dxa"/>
          </w:tcPr>
          <w:p w14:paraId="24994953" w14:textId="70B0DB58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91" w:type="dxa"/>
          </w:tcPr>
          <w:p w14:paraId="62DF982A" w14:textId="77777777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279EBB36" w14:textId="0792CB96" w:rsidR="00F42096" w:rsidRPr="007B3F5E" w:rsidRDefault="00B17D5A" w:rsidP="008402BF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266" w:type="dxa"/>
          </w:tcPr>
          <w:p w14:paraId="0F80DA17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D3B652B" w14:textId="4A948908" w:rsidR="00F42096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</w:p>
        </w:tc>
        <w:tc>
          <w:tcPr>
            <w:tcW w:w="244" w:type="dxa"/>
          </w:tcPr>
          <w:p w14:paraId="4AA50108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72564A7" w14:textId="29CE4F08" w:rsidR="00F42096" w:rsidRPr="007B3F5E" w:rsidRDefault="00B17D5A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</w:t>
            </w:r>
          </w:p>
        </w:tc>
        <w:tc>
          <w:tcPr>
            <w:tcW w:w="236" w:type="dxa"/>
          </w:tcPr>
          <w:p w14:paraId="30931EDB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7137647" w14:textId="549E7123" w:rsidR="00F42096" w:rsidRPr="007B3F5E" w:rsidRDefault="00F42096" w:rsidP="007A7946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AD368A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0124789" w14:textId="7494511C" w:rsidR="00F42096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270" w:type="dxa"/>
          </w:tcPr>
          <w:p w14:paraId="084F5932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71D818B" w14:textId="71D4507D" w:rsidR="00F42096" w:rsidRPr="007B3F5E" w:rsidRDefault="00F42096" w:rsidP="00E859C8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239" w:type="dxa"/>
          </w:tcPr>
          <w:p w14:paraId="71FF9C0B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6123712" w14:textId="7D8F07BA" w:rsidR="00F42096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236" w:type="dxa"/>
          </w:tcPr>
          <w:p w14:paraId="33D7AF17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4E171" w14:textId="6DC3800F" w:rsidR="00F42096" w:rsidRPr="007B3F5E" w:rsidRDefault="00B17D5A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</w:t>
            </w:r>
          </w:p>
        </w:tc>
        <w:tc>
          <w:tcPr>
            <w:tcW w:w="304" w:type="dxa"/>
          </w:tcPr>
          <w:p w14:paraId="5D298EF4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1E5E1DDB" w14:textId="76136485" w:rsidR="00F42096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370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</w:t>
            </w:r>
          </w:p>
        </w:tc>
      </w:tr>
      <w:tr w:rsidR="00F42096" w:rsidRPr="007B3F5E" w14:paraId="0C93D88F" w14:textId="77777777" w:rsidTr="001F062F">
        <w:tc>
          <w:tcPr>
            <w:tcW w:w="2436" w:type="dxa"/>
          </w:tcPr>
          <w:p w14:paraId="3294E197" w14:textId="3BC14536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691" w:type="dxa"/>
          </w:tcPr>
          <w:p w14:paraId="6D040F81" w14:textId="77777777" w:rsidR="00F42096" w:rsidRPr="007B3F5E" w:rsidRDefault="00F42096" w:rsidP="00E859C8">
            <w:pPr>
              <w:spacing w:line="240" w:lineRule="auto"/>
              <w:ind w:left="83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49F257D" w14:textId="53A3B207" w:rsidR="00F42096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266" w:type="dxa"/>
          </w:tcPr>
          <w:p w14:paraId="386DF8C3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DED2E33" w14:textId="53736ED1" w:rsidR="00F42096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285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</w:t>
            </w:r>
          </w:p>
        </w:tc>
        <w:tc>
          <w:tcPr>
            <w:tcW w:w="244" w:type="dxa"/>
          </w:tcPr>
          <w:p w14:paraId="3F1240CE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4CF66E" w14:textId="1C398EF5" w:rsidR="00F42096" w:rsidRPr="007B3F5E" w:rsidRDefault="00B17D5A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781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</w:t>
            </w:r>
          </w:p>
        </w:tc>
        <w:tc>
          <w:tcPr>
            <w:tcW w:w="236" w:type="dxa"/>
          </w:tcPr>
          <w:p w14:paraId="35969A6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DAE1CFC" w14:textId="2FD231B6" w:rsidR="00F42096" w:rsidRPr="007B3F5E" w:rsidRDefault="00B17D5A" w:rsidP="007A7946">
            <w:pPr>
              <w:tabs>
                <w:tab w:val="decimal" w:pos="54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428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</w:t>
            </w:r>
          </w:p>
        </w:tc>
        <w:tc>
          <w:tcPr>
            <w:tcW w:w="240" w:type="dxa"/>
          </w:tcPr>
          <w:p w14:paraId="4B9AD8E5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E7FB205" w14:textId="74D8D228" w:rsidR="00F42096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823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</w:t>
            </w:r>
          </w:p>
        </w:tc>
        <w:tc>
          <w:tcPr>
            <w:tcW w:w="270" w:type="dxa"/>
          </w:tcPr>
          <w:p w14:paraId="53DD21B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5633049" w14:textId="54CF5249" w:rsidR="00F42096" w:rsidRPr="007B3F5E" w:rsidRDefault="00B17D5A" w:rsidP="00E859C8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239" w:type="dxa"/>
          </w:tcPr>
          <w:p w14:paraId="29405350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C8E208" w14:textId="56457F1F" w:rsidR="00F42096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236" w:type="dxa"/>
          </w:tcPr>
          <w:p w14:paraId="6C9408B2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1E92EC" w14:textId="42A55F0F" w:rsidR="00F42096" w:rsidRPr="007B3F5E" w:rsidRDefault="00B17D5A" w:rsidP="00D107E0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304" w:type="dxa"/>
          </w:tcPr>
          <w:p w14:paraId="5DF71DC2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6C3D73E4" w14:textId="7B63DC1C" w:rsidR="00F42096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479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</w:tr>
      <w:tr w:rsidR="00F42096" w:rsidRPr="007B3F5E" w14:paraId="1713851C" w14:textId="77777777" w:rsidTr="001F062F">
        <w:tc>
          <w:tcPr>
            <w:tcW w:w="2436" w:type="dxa"/>
          </w:tcPr>
          <w:p w14:paraId="1EE79AA0" w14:textId="1BEB1CDF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91" w:type="dxa"/>
          </w:tcPr>
          <w:p w14:paraId="77620642" w14:textId="77777777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623BA34" w14:textId="41C8B531" w:rsidR="00F42096" w:rsidRPr="007B3F5E" w:rsidRDefault="00F42096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3AB1AB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62C65FA" w14:textId="4BDBEED1" w:rsidR="00F42096" w:rsidRPr="007B3F5E" w:rsidRDefault="00F42096" w:rsidP="007A7946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050E198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9EB396C" w14:textId="4F65B5D8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06965D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7C3351E" w14:textId="0BFE0B38" w:rsidR="00F42096" w:rsidRPr="007B3F5E" w:rsidRDefault="00F42096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D996BD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478BE81" w14:textId="3ACB4F85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313FA4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7635C42" w14:textId="0597369D" w:rsidR="00F42096" w:rsidRPr="007B3F5E" w:rsidRDefault="00F42096" w:rsidP="0040365A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59D7161C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B780A9D" w14:textId="77D767E5" w:rsidR="00F42096" w:rsidRPr="007B3F5E" w:rsidRDefault="00F42096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73BE5BA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E8EF5C" w14:textId="0384B263" w:rsidR="00F42096" w:rsidRPr="007B3F5E" w:rsidRDefault="00F42096" w:rsidP="00D107E0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76334747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28426B1A" w14:textId="09A00AF9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42096" w:rsidRPr="007B3F5E" w14:paraId="35E7EA82" w14:textId="77777777" w:rsidTr="001F062F">
        <w:tc>
          <w:tcPr>
            <w:tcW w:w="2436" w:type="dxa"/>
          </w:tcPr>
          <w:p w14:paraId="62E653A5" w14:textId="6250B037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91" w:type="dxa"/>
          </w:tcPr>
          <w:p w14:paraId="1AFA94FC" w14:textId="77777777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923BDEE" w14:textId="149AF5E1" w:rsidR="00F42096" w:rsidRPr="007B3F5E" w:rsidRDefault="00F42096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B3A16E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E8D3B4F" w14:textId="38380FB4" w:rsidR="00F42096" w:rsidRPr="007B3F5E" w:rsidRDefault="00F42096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</w:tcPr>
          <w:p w14:paraId="3B294A0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0999A1" w14:textId="3F50C0CA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5779FA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FEF200C" w14:textId="1800DDE0" w:rsidR="00F42096" w:rsidRPr="007B3F5E" w:rsidRDefault="00F42096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3AD36FD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235E74" w14:textId="00667079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EB5A1C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9ECD96E" w14:textId="3AE47399" w:rsidR="00F42096" w:rsidRPr="007B3F5E" w:rsidRDefault="00F42096" w:rsidP="001A3D98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E5E5B6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E65836" w14:textId="4D3EF142" w:rsidR="00F42096" w:rsidRPr="007B3F5E" w:rsidRDefault="00F42096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D2F3E0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E28D32" w14:textId="772E3675" w:rsidR="00F42096" w:rsidRPr="007B3F5E" w:rsidRDefault="00F42096" w:rsidP="00D107E0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44FB98B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18DBF13" w14:textId="16D45C9C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42096" w:rsidRPr="007B3F5E" w14:paraId="09F51157" w14:textId="77777777" w:rsidTr="001F062F">
        <w:tc>
          <w:tcPr>
            <w:tcW w:w="2436" w:type="dxa"/>
          </w:tcPr>
          <w:p w14:paraId="1D1C5652" w14:textId="6897CE65" w:rsidR="00F42096" w:rsidRPr="007B3F5E" w:rsidRDefault="00F42096" w:rsidP="00E859C8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ประมาณการค่ารื้อถอนโรงงานไฟฟ้า</w:t>
            </w:r>
          </w:p>
        </w:tc>
        <w:tc>
          <w:tcPr>
            <w:tcW w:w="691" w:type="dxa"/>
          </w:tcPr>
          <w:p w14:paraId="53AA6A44" w14:textId="09746BDB" w:rsidR="00F42096" w:rsidRPr="007B3F5E" w:rsidRDefault="00B17D5A" w:rsidP="00E859C8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21</w:t>
            </w:r>
          </w:p>
        </w:tc>
        <w:tc>
          <w:tcPr>
            <w:tcW w:w="1193" w:type="dxa"/>
          </w:tcPr>
          <w:p w14:paraId="6328459A" w14:textId="79BAF24E" w:rsidR="00F42096" w:rsidRPr="007B3F5E" w:rsidRDefault="00F42096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B031F88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1DD5E2D" w14:textId="13EEA2B5" w:rsidR="00F42096" w:rsidRPr="007B3F5E" w:rsidRDefault="00F42096" w:rsidP="007A7946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472BFEA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1392623" w14:textId="2AA8A529" w:rsidR="00F42096" w:rsidRPr="007B3F5E" w:rsidRDefault="00F42096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878D40C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E6BA733" w14:textId="1734DB4F" w:rsidR="00F42096" w:rsidRPr="007B3F5E" w:rsidRDefault="00F42096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FA3D5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5114A4B" w14:textId="61CE3665" w:rsidR="00F42096" w:rsidRPr="007B3F5E" w:rsidRDefault="00F42096" w:rsidP="00F02A7D">
            <w:pPr>
              <w:tabs>
                <w:tab w:val="decimal" w:pos="63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5BDE7C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732094" w14:textId="3F09B295" w:rsidR="00F42096" w:rsidRPr="007B3F5E" w:rsidRDefault="00F42096" w:rsidP="001A3D98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9B5860A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E3F0EB" w14:textId="7214DB90" w:rsidR="00F42096" w:rsidRPr="007B3F5E" w:rsidRDefault="00F42096" w:rsidP="001A3D98">
            <w:pPr>
              <w:tabs>
                <w:tab w:val="decimal" w:pos="78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9E458E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DF3ECA" w14:textId="2538108F" w:rsidR="00F42096" w:rsidRPr="007B3F5E" w:rsidRDefault="00F42096" w:rsidP="00D107E0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73789BEE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502DD6A" w14:textId="5A773993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42096" w:rsidRPr="007B3F5E" w14:paraId="77337827" w14:textId="77777777" w:rsidTr="001F062F">
        <w:tc>
          <w:tcPr>
            <w:tcW w:w="2436" w:type="dxa"/>
          </w:tcPr>
          <w:p w14:paraId="19A6E464" w14:textId="42F2075A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691" w:type="dxa"/>
          </w:tcPr>
          <w:p w14:paraId="73ED70E7" w14:textId="77777777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2948321" w14:textId="190BFCEC" w:rsidR="00F42096" w:rsidRPr="007B3F5E" w:rsidRDefault="00F42096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67768AD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F7669A" w14:textId="11A8C225" w:rsidR="00F42096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244" w:type="dxa"/>
          </w:tcPr>
          <w:p w14:paraId="0727ECCD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1B4398F" w14:textId="259CF142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10E88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5B685FA" w14:textId="10E0298D" w:rsidR="00F42096" w:rsidRPr="007B3F5E" w:rsidRDefault="00F42096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63E7B00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60164CC" w14:textId="6ECBDAC7" w:rsidR="00F42096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270" w:type="dxa"/>
          </w:tcPr>
          <w:p w14:paraId="2E84CFFC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82BC359" w14:textId="51FAF084" w:rsidR="00F42096" w:rsidRPr="007B3F5E" w:rsidRDefault="00F42096" w:rsidP="001A3D98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1F20E25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E1548A1" w14:textId="52749DEF" w:rsidR="00F42096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F4209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236" w:type="dxa"/>
          </w:tcPr>
          <w:p w14:paraId="51902241" w14:textId="77777777" w:rsidR="00F42096" w:rsidRPr="007B3F5E" w:rsidRDefault="00F42096" w:rsidP="00E859C8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17EF952" w14:textId="22A5F2FC" w:rsidR="00F42096" w:rsidRPr="007B3F5E" w:rsidRDefault="00F42096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1F2F933C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F303378" w14:textId="11172255" w:rsidR="00F42096" w:rsidRPr="007B3F5E" w:rsidRDefault="00F42096" w:rsidP="00D107E0">
            <w:pPr>
              <w:tabs>
                <w:tab w:val="decimal" w:pos="66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2096" w:rsidRPr="007B3F5E" w14:paraId="13A89D41" w14:textId="77777777" w:rsidTr="001F062F">
        <w:tc>
          <w:tcPr>
            <w:tcW w:w="2436" w:type="dxa"/>
          </w:tcPr>
          <w:p w14:paraId="5F00D912" w14:textId="4B3B6DE4" w:rsidR="00F42096" w:rsidRPr="007B3F5E" w:rsidRDefault="00F4209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91" w:type="dxa"/>
          </w:tcPr>
          <w:p w14:paraId="210C3F29" w14:textId="77777777" w:rsidR="00F42096" w:rsidRPr="007B3F5E" w:rsidRDefault="00F42096" w:rsidP="00E859C8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E947708" w14:textId="715A6FF4" w:rsidR="00F42096" w:rsidRPr="007B3F5E" w:rsidRDefault="00F42096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0A75289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E162970" w14:textId="6EC0B130" w:rsidR="00F42096" w:rsidRPr="007B3F5E" w:rsidRDefault="00F42096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3407519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AD8F787" w14:textId="5CDEE9EB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CDFC5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D415E5C" w14:textId="38602E59" w:rsidR="00F42096" w:rsidRPr="007B3F5E" w:rsidRDefault="00F42096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CDC870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48F426F" w14:textId="4402BED8" w:rsidR="00F42096" w:rsidRPr="007B3F5E" w:rsidRDefault="00F42096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F47CAF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C600FAE" w14:textId="49DD25DF" w:rsidR="00F42096" w:rsidRPr="007B3F5E" w:rsidRDefault="00F42096" w:rsidP="001A3D98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C465256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D19C10" w14:textId="7E88316D" w:rsidR="00F42096" w:rsidRPr="007B3F5E" w:rsidRDefault="00F42096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CDE17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C0EEC0" w14:textId="3AF25A8A" w:rsidR="00F42096" w:rsidRPr="007B3F5E" w:rsidRDefault="00F42096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3993FFC9" w14:textId="77777777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DC89928" w14:textId="7A160CB4" w:rsidR="00F42096" w:rsidRPr="007B3F5E" w:rsidRDefault="00F4209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062F" w:rsidRPr="007B3F5E" w14:paraId="2D62D77C" w14:textId="77777777" w:rsidTr="001F062F">
        <w:tc>
          <w:tcPr>
            <w:tcW w:w="2436" w:type="dxa"/>
          </w:tcPr>
          <w:p w14:paraId="46A574B2" w14:textId="6105EFE6" w:rsidR="001F062F" w:rsidRPr="007B3F5E" w:rsidRDefault="001F062F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691" w:type="dxa"/>
          </w:tcPr>
          <w:p w14:paraId="05D976EB" w14:textId="77777777" w:rsidR="001F062F" w:rsidRPr="007B3F5E" w:rsidRDefault="001F062F" w:rsidP="00E859C8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547A9F56" w14:textId="546425FF" w:rsidR="001F062F" w:rsidRPr="007B3F5E" w:rsidRDefault="001F062F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3F9BCD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490773" w14:textId="5EE3ECA5" w:rsidR="001F062F" w:rsidRPr="007B3F5E" w:rsidRDefault="001F062F" w:rsidP="007A7946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AAFA9E7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0160F09" w14:textId="68182334" w:rsidR="001F062F" w:rsidRPr="007B3F5E" w:rsidRDefault="001F062F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4B9986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44D6792" w14:textId="2D745377" w:rsidR="001F062F" w:rsidRPr="007B3F5E" w:rsidRDefault="001F062F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88B273A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6CB815" w14:textId="4B7C9469" w:rsidR="001F062F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1F062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</w:t>
            </w:r>
          </w:p>
        </w:tc>
        <w:tc>
          <w:tcPr>
            <w:tcW w:w="270" w:type="dxa"/>
          </w:tcPr>
          <w:p w14:paraId="5EDED990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4D64A5" w14:textId="7AACF18F" w:rsidR="001F062F" w:rsidRPr="007B3F5E" w:rsidRDefault="001F062F" w:rsidP="001A3D98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21AE709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1DF69F" w14:textId="61FAD4C6" w:rsidR="001F062F" w:rsidRPr="007B3F5E" w:rsidRDefault="001F062F" w:rsidP="001A3D98">
            <w:pPr>
              <w:tabs>
                <w:tab w:val="decimal" w:pos="78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8B0E00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A4F77C" w14:textId="16050BBE" w:rsidR="001F062F" w:rsidRPr="007B3F5E" w:rsidRDefault="001F062F" w:rsidP="00D107E0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9B70F97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EDDC888" w14:textId="5B067E64" w:rsidR="001F062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1F062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</w:t>
            </w:r>
          </w:p>
        </w:tc>
      </w:tr>
      <w:tr w:rsidR="001F062F" w:rsidRPr="007B3F5E" w14:paraId="4D094FC0" w14:textId="77777777" w:rsidTr="001F062F">
        <w:tc>
          <w:tcPr>
            <w:tcW w:w="2436" w:type="dxa"/>
          </w:tcPr>
          <w:p w14:paraId="43F16DDD" w14:textId="6505DEFA" w:rsidR="001F062F" w:rsidRPr="007B3F5E" w:rsidRDefault="001F062F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อสังหาริมทรัพย์พัฒนาเพื่อขาย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91" w:type="dxa"/>
          </w:tcPr>
          <w:p w14:paraId="780D0612" w14:textId="77777777" w:rsidR="001F062F" w:rsidRPr="007B3F5E" w:rsidRDefault="001F062F" w:rsidP="00E859C8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20108B82" w14:textId="41B37E80" w:rsidR="001F062F" w:rsidRPr="007B3F5E" w:rsidRDefault="001F062F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5C4B3FF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63A1933" w14:textId="3BFA6A9B" w:rsidR="001F062F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="001F062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244" w:type="dxa"/>
          </w:tcPr>
          <w:p w14:paraId="0DE59205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B1F9126" w14:textId="1AAAC512" w:rsidR="001F062F" w:rsidRPr="007B3F5E" w:rsidRDefault="001F062F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1035A6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9E6E8CA" w14:textId="3B76B646" w:rsidR="001F062F" w:rsidRPr="007B3F5E" w:rsidRDefault="001F062F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A7D4BCC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3D1B6B6" w14:textId="097319B5" w:rsidR="001F062F" w:rsidRPr="007B3F5E" w:rsidRDefault="001F062F" w:rsidP="00F02A7D">
            <w:pPr>
              <w:tabs>
                <w:tab w:val="decimal" w:pos="63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5B49A5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251D80" w14:textId="6BCA4717" w:rsidR="001F062F" w:rsidRPr="007B3F5E" w:rsidRDefault="001F062F" w:rsidP="001A3D98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6E99A2E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CCB905" w14:textId="4DF49A5B" w:rsidR="001F062F" w:rsidRPr="007B3F5E" w:rsidRDefault="001F062F" w:rsidP="001A3D98">
            <w:pPr>
              <w:tabs>
                <w:tab w:val="decimal" w:pos="78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E2B447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2B023B" w14:textId="71E0B9FD" w:rsidR="001F062F" w:rsidRPr="007B3F5E" w:rsidRDefault="001F062F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0B013D6C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99DFD40" w14:textId="54BBC321" w:rsidR="001F062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="001F062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</w:tr>
      <w:tr w:rsidR="001F062F" w:rsidRPr="007B3F5E" w14:paraId="71FFE397" w14:textId="77777777" w:rsidTr="001F062F">
        <w:tc>
          <w:tcPr>
            <w:tcW w:w="2436" w:type="dxa"/>
          </w:tcPr>
          <w:p w14:paraId="7522DED1" w14:textId="21B590F8" w:rsidR="001F062F" w:rsidRPr="007B3F5E" w:rsidRDefault="001F062F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91" w:type="dxa"/>
          </w:tcPr>
          <w:p w14:paraId="3B3F07D0" w14:textId="2EE08D72" w:rsidR="001F062F" w:rsidRPr="007B3F5E" w:rsidRDefault="001F062F" w:rsidP="00E859C8">
            <w:pPr>
              <w:spacing w:line="240" w:lineRule="auto"/>
              <w:ind w:left="-12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5CAE864" w14:textId="5CD3CFD2" w:rsidR="001F062F" w:rsidRPr="007B3F5E" w:rsidRDefault="001F062F" w:rsidP="008402BF">
            <w:pPr>
              <w:tabs>
                <w:tab w:val="decimal" w:pos="81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44236E4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B40BE9D" w14:textId="4407772D" w:rsidR="001F062F" w:rsidRPr="007B3F5E" w:rsidRDefault="001F062F" w:rsidP="007A7946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5DDD7B8E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D9CD5B" w14:textId="0C940B7B" w:rsidR="001F062F" w:rsidRPr="007B3F5E" w:rsidRDefault="001F062F" w:rsidP="00E859C8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7DC93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C5B5EF" w14:textId="74150739" w:rsidR="001F062F" w:rsidRPr="007B3F5E" w:rsidRDefault="001F062F" w:rsidP="00CB6D42">
            <w:pPr>
              <w:tabs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7E19D6B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560EB90" w14:textId="043E4AA9" w:rsidR="001F062F" w:rsidRPr="007B3F5E" w:rsidRDefault="001F062F" w:rsidP="00F02A7D">
            <w:pPr>
              <w:tabs>
                <w:tab w:val="decimal" w:pos="63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39B70C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5B3028FD" w14:textId="5CE5E56D" w:rsidR="001F062F" w:rsidRPr="007B3F5E" w:rsidRDefault="001F062F" w:rsidP="00E859C8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61A165BF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C9498D" w14:textId="6F3DB7D3" w:rsidR="001F062F" w:rsidRPr="007B3F5E" w:rsidRDefault="001F062F" w:rsidP="001A3D98">
            <w:pPr>
              <w:tabs>
                <w:tab w:val="decimal" w:pos="78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174EAF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9326CB6" w14:textId="07DA3597" w:rsidR="001F062F" w:rsidRPr="007B3F5E" w:rsidRDefault="001F062F" w:rsidP="001A3D98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E81537E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26CC64B" w14:textId="5428C1F9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F062F" w:rsidRPr="007B3F5E" w14:paraId="320B9EB4" w14:textId="77777777" w:rsidTr="001F062F">
        <w:tc>
          <w:tcPr>
            <w:tcW w:w="2436" w:type="dxa"/>
          </w:tcPr>
          <w:p w14:paraId="6A4F4318" w14:textId="696E39F4" w:rsidR="00900F93" w:rsidRPr="007B3F5E" w:rsidRDefault="001F062F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94547DF" w14:textId="181C39C4" w:rsidR="001F062F" w:rsidRPr="007B3F5E" w:rsidRDefault="00900F9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(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91" w:type="dxa"/>
          </w:tcPr>
          <w:p w14:paraId="0314AF6A" w14:textId="77777777" w:rsidR="001F062F" w:rsidRPr="007B3F5E" w:rsidRDefault="001F062F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7BFFD31" w14:textId="77777777" w:rsidR="00900F93" w:rsidRPr="007B3F5E" w:rsidRDefault="00900F93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1E32F05" w14:textId="3A24BEE2" w:rsidR="001F062F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318</w:t>
            </w:r>
            <w:r w:rsidR="001F062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266" w:type="dxa"/>
          </w:tcPr>
          <w:p w14:paraId="338FBA25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00D5E17D" w14:textId="77777777" w:rsidR="00900F93" w:rsidRPr="007B3F5E" w:rsidRDefault="00900F93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E4E380" w14:textId="3AF9F03A" w:rsidR="001F062F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710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244" w:type="dxa"/>
          </w:tcPr>
          <w:p w14:paraId="06F878F9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03E51C7" w14:textId="77777777" w:rsidR="00900F93" w:rsidRPr="007B3F5E" w:rsidRDefault="00900F93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45A946" w14:textId="71EE89AE" w:rsidR="001F062F" w:rsidRPr="007B3F5E" w:rsidRDefault="00B17D5A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746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</w:t>
            </w:r>
          </w:p>
        </w:tc>
        <w:tc>
          <w:tcPr>
            <w:tcW w:w="236" w:type="dxa"/>
          </w:tcPr>
          <w:p w14:paraId="5C7B9A7A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C2F194A" w14:textId="77777777" w:rsidR="00900F93" w:rsidRPr="007B3F5E" w:rsidRDefault="00900F93" w:rsidP="00E859C8">
            <w:pPr>
              <w:tabs>
                <w:tab w:val="decimal" w:pos="54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CE20F11" w14:textId="7A155487" w:rsidR="001F062F" w:rsidRPr="007B3F5E" w:rsidRDefault="00B17D5A" w:rsidP="00E859C8">
            <w:pPr>
              <w:tabs>
                <w:tab w:val="decimal" w:pos="54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428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68</w:t>
            </w:r>
          </w:p>
        </w:tc>
        <w:tc>
          <w:tcPr>
            <w:tcW w:w="240" w:type="dxa"/>
          </w:tcPr>
          <w:p w14:paraId="5768C35C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B741BB6" w14:textId="77777777" w:rsidR="00900F93" w:rsidRPr="007B3F5E" w:rsidRDefault="00900F93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91B857F" w14:textId="18EFF5F0" w:rsidR="001F062F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176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270" w:type="dxa"/>
          </w:tcPr>
          <w:p w14:paraId="5FDD5A9C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0FEFF7E3" w14:textId="77777777" w:rsidR="00900F93" w:rsidRPr="007B3F5E" w:rsidRDefault="00900F93" w:rsidP="00E859C8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9EA0E14" w14:textId="3E9D104E" w:rsidR="001F062F" w:rsidRPr="007B3F5E" w:rsidRDefault="00B17D5A" w:rsidP="00E859C8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50</w:t>
            </w:r>
            <w:r w:rsidR="001F062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89</w:t>
            </w:r>
          </w:p>
        </w:tc>
        <w:tc>
          <w:tcPr>
            <w:tcW w:w="239" w:type="dxa"/>
          </w:tcPr>
          <w:p w14:paraId="332AF553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63367545" w14:textId="77777777" w:rsidR="00900F93" w:rsidRPr="007B3F5E" w:rsidRDefault="00900F93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21245C0" w14:textId="06F62653" w:rsidR="001F062F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225</w:t>
            </w:r>
            <w:r w:rsidR="001F062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61</w:t>
            </w:r>
          </w:p>
        </w:tc>
        <w:tc>
          <w:tcPr>
            <w:tcW w:w="236" w:type="dxa"/>
          </w:tcPr>
          <w:p w14:paraId="620A8CFF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996DAAD" w14:textId="77777777" w:rsidR="00900F93" w:rsidRPr="007B3F5E" w:rsidRDefault="00900F93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9CFFFF5" w14:textId="407A847D" w:rsidR="001F062F" w:rsidRPr="007B3F5E" w:rsidRDefault="00B17D5A" w:rsidP="00E859C8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139</w:t>
            </w:r>
            <w:r w:rsidR="001F062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94</w:t>
            </w:r>
          </w:p>
        </w:tc>
        <w:tc>
          <w:tcPr>
            <w:tcW w:w="304" w:type="dxa"/>
          </w:tcPr>
          <w:p w14:paraId="4B9B345E" w14:textId="77777777" w:rsidR="001F062F" w:rsidRPr="007B3F5E" w:rsidRDefault="001F062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6AB021D" w14:textId="77777777" w:rsidR="00900F93" w:rsidRPr="007B3F5E" w:rsidRDefault="00900F93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34D63D" w14:textId="4C6E6EB7" w:rsidR="001F062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795</w:t>
            </w:r>
            <w:r w:rsidR="00900F9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</w:t>
            </w:r>
          </w:p>
        </w:tc>
      </w:tr>
    </w:tbl>
    <w:p w14:paraId="4A709DE4" w14:textId="4E077D94" w:rsidR="00F42096" w:rsidRPr="007B3F5E" w:rsidRDefault="00F42096" w:rsidP="00E859C8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14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7"/>
        <w:gridCol w:w="1193"/>
        <w:gridCol w:w="266"/>
        <w:gridCol w:w="1002"/>
        <w:gridCol w:w="236"/>
        <w:gridCol w:w="934"/>
        <w:gridCol w:w="236"/>
        <w:gridCol w:w="1114"/>
        <w:gridCol w:w="240"/>
        <w:gridCol w:w="930"/>
        <w:gridCol w:w="270"/>
        <w:gridCol w:w="843"/>
        <w:gridCol w:w="239"/>
        <w:gridCol w:w="1078"/>
        <w:gridCol w:w="236"/>
        <w:gridCol w:w="934"/>
        <w:gridCol w:w="304"/>
        <w:gridCol w:w="1090"/>
      </w:tblGrid>
      <w:tr w:rsidR="006D4C46" w:rsidRPr="007B3F5E" w14:paraId="0314AFC8" w14:textId="77777777" w:rsidTr="00114DB0">
        <w:trPr>
          <w:trHeight w:val="288"/>
        </w:trPr>
        <w:tc>
          <w:tcPr>
            <w:tcW w:w="3127" w:type="dxa"/>
          </w:tcPr>
          <w:p w14:paraId="18C4D8E0" w14:textId="548903E3" w:rsidR="006D4C46" w:rsidRPr="007B3F5E" w:rsidRDefault="006D4C4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5" w:type="dxa"/>
            <w:gridSpan w:val="17"/>
          </w:tcPr>
          <w:p w14:paraId="65E0FB47" w14:textId="5FC9687C" w:rsidR="006D4C46" w:rsidRPr="007B3F5E" w:rsidRDefault="006D4C46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612B" w:rsidRPr="007B3F5E" w14:paraId="33FA1C0A" w14:textId="77777777" w:rsidTr="00900F93">
        <w:trPr>
          <w:trHeight w:val="288"/>
        </w:trPr>
        <w:tc>
          <w:tcPr>
            <w:tcW w:w="3127" w:type="dxa"/>
          </w:tcPr>
          <w:p w14:paraId="6F4A46F8" w14:textId="2766EEB6" w:rsidR="0090612B" w:rsidRPr="007B3F5E" w:rsidRDefault="0090612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0F9186FE" w14:textId="77777777" w:rsidR="0090612B" w:rsidRPr="007B3F5E" w:rsidRDefault="0090612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CF46B27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7BFAFCE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C8363E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ED5E282" w14:textId="77777777" w:rsidR="0090612B" w:rsidRPr="007B3F5E" w:rsidRDefault="0090612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5F63FA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C8B43FE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25BC1668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3BB450EC" w14:textId="6A2DB65A" w:rsidR="0090612B" w:rsidRPr="007B3F5E" w:rsidRDefault="0090612B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5877CA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32F868C2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ED7B549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452B76B" w14:textId="76B98DC8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F914FF8" w14:textId="18F01B6A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4B59597" w14:textId="0E14D11E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55389A0C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77A902E" w14:textId="77777777" w:rsidR="0090612B" w:rsidRPr="007B3F5E" w:rsidRDefault="0090612B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7B3F5E" w14:paraId="487B186A" w14:textId="77777777" w:rsidTr="00900F93">
        <w:trPr>
          <w:trHeight w:val="288"/>
        </w:trPr>
        <w:tc>
          <w:tcPr>
            <w:tcW w:w="3127" w:type="dxa"/>
          </w:tcPr>
          <w:p w14:paraId="085DF568" w14:textId="32E08E64" w:rsidR="00592719" w:rsidRPr="007B3F5E" w:rsidRDefault="00592719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179C4876" w14:textId="50CF4D82" w:rsidR="00592719" w:rsidRPr="007B3F5E" w:rsidRDefault="00592719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1949AC0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01A752" w14:textId="344832BD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7CBA05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2F94BBA" w14:textId="77777777" w:rsidR="00592719" w:rsidRPr="007B3F5E" w:rsidRDefault="00592719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DAE659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8C3E4FD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2E346CBE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2C3C7CA8" w14:textId="478131DC" w:rsidR="00592719" w:rsidRPr="007B3F5E" w:rsidRDefault="00592719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8FBB0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70C7585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405160F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2BED67" w14:textId="426296AB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27870563" w14:textId="64534E20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1E65DF7" w14:textId="43F4B515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4" w:type="dxa"/>
          </w:tcPr>
          <w:p w14:paraId="7DAF8CA4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52B36D76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7B3F5E" w14:paraId="40D7F06B" w14:textId="77777777" w:rsidTr="00900F93">
        <w:trPr>
          <w:trHeight w:val="288"/>
        </w:trPr>
        <w:tc>
          <w:tcPr>
            <w:tcW w:w="3127" w:type="dxa"/>
          </w:tcPr>
          <w:p w14:paraId="06B25178" w14:textId="6BC356BC" w:rsidR="00592719" w:rsidRPr="007B3F5E" w:rsidRDefault="00592719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01EC110F" w14:textId="75671EFB" w:rsidR="00592719" w:rsidRPr="007B3F5E" w:rsidRDefault="00592719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645C6F"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58572338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1EF1315" w14:textId="6F56788A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BBBE125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1B94473" w14:textId="622D5CEC" w:rsidR="00592719" w:rsidRPr="007B3F5E" w:rsidRDefault="00592719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3BAEE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7A71D6B" w14:textId="635B2FB4" w:rsidR="00592719" w:rsidRPr="007B3F5E" w:rsidRDefault="00592719" w:rsidP="00E859C8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206D5D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41033F2" w14:textId="3C420A0C" w:rsidR="00592719" w:rsidRPr="007B3F5E" w:rsidRDefault="00592719" w:rsidP="00E859C8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193F18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9965ED9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8C190A8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4D77777" w14:textId="190D9D9F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1CA5965F" w14:textId="7A3F6BD8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7866A9E" w14:textId="5CD3EC90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4" w:type="dxa"/>
          </w:tcPr>
          <w:p w14:paraId="1AB4FA67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BF71471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7B3F5E" w14:paraId="09D070AD" w14:textId="77777777" w:rsidTr="00900F93">
        <w:trPr>
          <w:trHeight w:val="299"/>
        </w:trPr>
        <w:tc>
          <w:tcPr>
            <w:tcW w:w="3127" w:type="dxa"/>
          </w:tcPr>
          <w:p w14:paraId="0A71384D" w14:textId="434B8ACF" w:rsidR="00592719" w:rsidRPr="007B3F5E" w:rsidRDefault="00592719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489A0B0" w14:textId="247855AE" w:rsidR="00592719" w:rsidRPr="007B3F5E" w:rsidRDefault="00114DB0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</w:tcPr>
          <w:p w14:paraId="1EE65B0D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63FD6C5" w14:textId="22F5243F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5A1EFD43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1E6C7EE" w14:textId="317C5AE8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D90F870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D97A7A4" w14:textId="5535BCF3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40" w:type="dxa"/>
          </w:tcPr>
          <w:p w14:paraId="3E073F4E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37146F93" w14:textId="632F92BB" w:rsidR="00592719" w:rsidRPr="007B3F5E" w:rsidRDefault="00592719" w:rsidP="00E859C8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B171324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1F4641F1" w14:textId="331CEAF9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55C89AC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1A847F" w14:textId="5E54487F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260924E2" w14:textId="490EE294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7D8BAB5" w14:textId="7E71ECDF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4" w:type="dxa"/>
          </w:tcPr>
          <w:p w14:paraId="607F8BF7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829773F" w14:textId="04EA4EA5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7B3F5E" w14:paraId="6182A1CB" w14:textId="77777777" w:rsidTr="00900F93">
        <w:trPr>
          <w:trHeight w:val="288"/>
        </w:trPr>
        <w:tc>
          <w:tcPr>
            <w:tcW w:w="3127" w:type="dxa"/>
          </w:tcPr>
          <w:p w14:paraId="5FF952DF" w14:textId="797A3657" w:rsidR="00592719" w:rsidRPr="007B3F5E" w:rsidRDefault="00793A30" w:rsidP="00E859C8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93" w:type="dxa"/>
          </w:tcPr>
          <w:p w14:paraId="7AED14FE" w14:textId="50B71532" w:rsidR="00592719" w:rsidRPr="007B3F5E" w:rsidRDefault="00645C6F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6" w:type="dxa"/>
          </w:tcPr>
          <w:p w14:paraId="744B4842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7201313" w14:textId="7D3FE595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7488868F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49F00CE" w14:textId="17577FCA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52EEA531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8443825" w14:textId="12CE2933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40" w:type="dxa"/>
          </w:tcPr>
          <w:p w14:paraId="5C2ABA22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E338A42" w14:textId="0A0F4194" w:rsidR="00592719" w:rsidRPr="007B3F5E" w:rsidRDefault="00592719" w:rsidP="00E859C8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4BF2FF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EB60590" w14:textId="06537926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</w:tcPr>
          <w:p w14:paraId="080058DB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5D807C" w14:textId="780A4DC5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6E16CDFD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E964E8" w14:textId="7399215E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4" w:type="dxa"/>
          </w:tcPr>
          <w:p w14:paraId="43D11E2E" w14:textId="77777777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87F94F7" w14:textId="2BD7D181" w:rsidR="00592719" w:rsidRPr="007B3F5E" w:rsidRDefault="00592719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92719" w:rsidRPr="007B3F5E" w14:paraId="17E41F8D" w14:textId="77777777" w:rsidTr="00900F93">
        <w:trPr>
          <w:trHeight w:val="288"/>
        </w:trPr>
        <w:tc>
          <w:tcPr>
            <w:tcW w:w="3127" w:type="dxa"/>
          </w:tcPr>
          <w:p w14:paraId="4C25E4D4" w14:textId="77777777" w:rsidR="00592719" w:rsidRPr="007B3F5E" w:rsidRDefault="00592719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45" w:type="dxa"/>
            <w:gridSpan w:val="17"/>
          </w:tcPr>
          <w:p w14:paraId="0644C91D" w14:textId="3733A986" w:rsidR="00592719" w:rsidRPr="007B3F5E" w:rsidRDefault="00592719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92719" w:rsidRPr="007B3F5E" w14:paraId="7CBC18DA" w14:textId="77777777" w:rsidTr="00900F93">
        <w:trPr>
          <w:trHeight w:val="288"/>
        </w:trPr>
        <w:tc>
          <w:tcPr>
            <w:tcW w:w="3127" w:type="dxa"/>
          </w:tcPr>
          <w:p w14:paraId="132374BD" w14:textId="3DE8DC12" w:rsidR="00592719" w:rsidRPr="007B3F5E" w:rsidRDefault="00592719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3" w:type="dxa"/>
          </w:tcPr>
          <w:p w14:paraId="524231A1" w14:textId="77777777" w:rsidR="00592719" w:rsidRPr="007B3F5E" w:rsidRDefault="00592719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076C574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781D66B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BBA8F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00EB2D" w14:textId="77777777" w:rsidR="00592719" w:rsidRPr="007B3F5E" w:rsidRDefault="00592719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ACE0C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2CFA51C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2FDFB97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4A99038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B5748F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B456293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FE365F5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1CB6FEC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E8F4F" w14:textId="5659BD06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19CA7CF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31DE8F6F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23169FE" w14:textId="77777777" w:rsidR="00592719" w:rsidRPr="007B3F5E" w:rsidRDefault="005927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C7E19" w:rsidRPr="007B3F5E" w14:paraId="141A92F7" w14:textId="77777777" w:rsidTr="00900F93">
        <w:trPr>
          <w:trHeight w:val="288"/>
        </w:trPr>
        <w:tc>
          <w:tcPr>
            <w:tcW w:w="3127" w:type="dxa"/>
          </w:tcPr>
          <w:p w14:paraId="4BA84F17" w14:textId="3B76CBE4" w:rsidR="009C7E19" w:rsidRPr="007B3F5E" w:rsidRDefault="009C7E19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00F93" w:rsidRPr="007B3F5E">
              <w:rPr>
                <w:rFonts w:asciiTheme="majorBidi" w:hAnsiTheme="majorBidi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1193" w:type="dxa"/>
          </w:tcPr>
          <w:p w14:paraId="12EF117B" w14:textId="2C8CE2E1" w:rsidR="009C7E19" w:rsidRPr="007B3F5E" w:rsidRDefault="00B17D5A" w:rsidP="0089555B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318</w:t>
            </w:r>
            <w:r w:rsidR="009C7E1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266" w:type="dxa"/>
          </w:tcPr>
          <w:p w14:paraId="787E6A48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4C03AC1" w14:textId="7B5D529F" w:rsidR="009C7E19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710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236" w:type="dxa"/>
          </w:tcPr>
          <w:p w14:paraId="7D9AB57B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33138CE" w14:textId="7C1A2BD4" w:rsidR="009C7E19" w:rsidRPr="007B3F5E" w:rsidRDefault="00B17D5A" w:rsidP="00613F32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746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236" w:type="dxa"/>
          </w:tcPr>
          <w:p w14:paraId="025CF9E7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43EBB5D6" w14:textId="14B294CB" w:rsidR="009C7E19" w:rsidRPr="007B3F5E" w:rsidRDefault="00B17D5A" w:rsidP="00E42D35">
            <w:pPr>
              <w:tabs>
                <w:tab w:val="decimal" w:pos="63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428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</w:t>
            </w:r>
          </w:p>
        </w:tc>
        <w:tc>
          <w:tcPr>
            <w:tcW w:w="240" w:type="dxa"/>
          </w:tcPr>
          <w:p w14:paraId="44AB9EF2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6FD9058" w14:textId="11814B03" w:rsidR="009C7E19" w:rsidRPr="007B3F5E" w:rsidRDefault="00B17D5A" w:rsidP="00C57885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176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270" w:type="dxa"/>
          </w:tcPr>
          <w:p w14:paraId="615DD9F7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87FC54D" w14:textId="0C7B65D0" w:rsidR="009C7E19" w:rsidRPr="007B3F5E" w:rsidRDefault="00B17D5A" w:rsidP="00C57885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</w:t>
            </w:r>
            <w:r w:rsidR="009C7E1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</w:t>
            </w:r>
          </w:p>
        </w:tc>
        <w:tc>
          <w:tcPr>
            <w:tcW w:w="239" w:type="dxa"/>
          </w:tcPr>
          <w:p w14:paraId="08C0FC62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9EF42B" w14:textId="602CEB20" w:rsidR="009C7E19" w:rsidRPr="007B3F5E" w:rsidRDefault="00B17D5A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</w:t>
            </w:r>
            <w:r w:rsidR="009C7E1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236" w:type="dxa"/>
          </w:tcPr>
          <w:p w14:paraId="48973F0F" w14:textId="04919DC2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5AFA0A" w14:textId="4AB2C8F5" w:rsidR="009C7E19" w:rsidRPr="007B3F5E" w:rsidRDefault="00B17D5A" w:rsidP="00E160A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139</w:t>
            </w:r>
            <w:r w:rsidR="009C7E1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</w:t>
            </w:r>
          </w:p>
        </w:tc>
        <w:tc>
          <w:tcPr>
            <w:tcW w:w="304" w:type="dxa"/>
          </w:tcPr>
          <w:p w14:paraId="5637386F" w14:textId="77777777" w:rsidR="009C7E19" w:rsidRPr="007B3F5E" w:rsidRDefault="009C7E1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1F7CDC42" w14:textId="0FB3E8D1" w:rsidR="009C7E19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795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</w:tr>
      <w:tr w:rsidR="00194781" w:rsidRPr="007B3F5E" w14:paraId="7A8CD50B" w14:textId="77777777" w:rsidTr="00900F93">
        <w:trPr>
          <w:trHeight w:val="288"/>
        </w:trPr>
        <w:tc>
          <w:tcPr>
            <w:tcW w:w="3127" w:type="dxa"/>
          </w:tcPr>
          <w:p w14:paraId="5A84D00A" w14:textId="77777777" w:rsidR="00194781" w:rsidRPr="007B3F5E" w:rsidRDefault="0019478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3" w:type="dxa"/>
          </w:tcPr>
          <w:p w14:paraId="342E0652" w14:textId="4D8D149B" w:rsidR="00194781" w:rsidRPr="007B3F5E" w:rsidRDefault="00194781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4B546D6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96B71C9" w14:textId="43D3DDE6" w:rsidR="00194781" w:rsidRPr="007B3F5E" w:rsidRDefault="00B17D5A" w:rsidP="00E42D35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  <w:tc>
          <w:tcPr>
            <w:tcW w:w="236" w:type="dxa"/>
          </w:tcPr>
          <w:p w14:paraId="49F8F107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E437E8B" w14:textId="4B01036D" w:rsidR="00194781" w:rsidRPr="007B3F5E" w:rsidRDefault="00B17D5A" w:rsidP="00E859C8">
            <w:pPr>
              <w:tabs>
                <w:tab w:val="decimal" w:pos="4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</w:t>
            </w:r>
          </w:p>
        </w:tc>
        <w:tc>
          <w:tcPr>
            <w:tcW w:w="236" w:type="dxa"/>
          </w:tcPr>
          <w:p w14:paraId="2E5A9501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413209A" w14:textId="763463AF" w:rsidR="00194781" w:rsidRPr="007B3F5E" w:rsidRDefault="00194781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CD69A99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FF5B393" w14:textId="0D5B82D1" w:rsidR="00194781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</w:t>
            </w:r>
            <w:r w:rsidR="005F707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270" w:type="dxa"/>
          </w:tcPr>
          <w:p w14:paraId="15C0284B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07D69486" w14:textId="2D4A2894" w:rsidR="00194781" w:rsidRPr="007B3F5E" w:rsidRDefault="00194781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E0C92E6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6C6090" w14:textId="02CA1EF3" w:rsidR="00194781" w:rsidRPr="007B3F5E" w:rsidRDefault="00B17D5A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</w:t>
            </w:r>
          </w:p>
        </w:tc>
        <w:tc>
          <w:tcPr>
            <w:tcW w:w="236" w:type="dxa"/>
          </w:tcPr>
          <w:p w14:paraId="6FF6FFFE" w14:textId="630A1B24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1C79B32" w14:textId="0CAC0BC7" w:rsidR="00194781" w:rsidRPr="007B3F5E" w:rsidRDefault="00B17D5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132</w:t>
            </w:r>
            <w:r w:rsidR="005F707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</w:t>
            </w:r>
          </w:p>
        </w:tc>
        <w:tc>
          <w:tcPr>
            <w:tcW w:w="304" w:type="dxa"/>
          </w:tcPr>
          <w:p w14:paraId="1199CAF9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540C6508" w14:textId="31623804" w:rsidR="00194781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231</w:t>
            </w:r>
            <w:r w:rsidR="005F707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</w:p>
        </w:tc>
      </w:tr>
      <w:tr w:rsidR="00194781" w:rsidRPr="007B3F5E" w14:paraId="54AB9E78" w14:textId="77777777" w:rsidTr="00900F93">
        <w:trPr>
          <w:trHeight w:val="288"/>
        </w:trPr>
        <w:tc>
          <w:tcPr>
            <w:tcW w:w="3127" w:type="dxa"/>
          </w:tcPr>
          <w:p w14:paraId="2A0F5842" w14:textId="683C254D" w:rsidR="00194781" w:rsidRPr="007B3F5E" w:rsidRDefault="0019478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93" w:type="dxa"/>
          </w:tcPr>
          <w:p w14:paraId="29B99BD1" w14:textId="5DBA6C5D" w:rsidR="00194781" w:rsidRPr="007B3F5E" w:rsidRDefault="00194781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09B7179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65D12E9" w14:textId="1BF59118" w:rsidR="00194781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319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</w:t>
            </w:r>
          </w:p>
        </w:tc>
        <w:tc>
          <w:tcPr>
            <w:tcW w:w="236" w:type="dxa"/>
          </w:tcPr>
          <w:p w14:paraId="6BAB5A52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7B4E85D" w14:textId="4A5CA597" w:rsidR="00194781" w:rsidRPr="007B3F5E" w:rsidRDefault="00194781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42F2E7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D6D6DD2" w14:textId="5DE06A00" w:rsidR="00194781" w:rsidRPr="007B3F5E" w:rsidRDefault="00194781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40" w:type="dxa"/>
          </w:tcPr>
          <w:p w14:paraId="2A1AEC54" w14:textId="77777777" w:rsidR="00194781" w:rsidRPr="007B3F5E" w:rsidRDefault="00194781" w:rsidP="00E859C8">
            <w:pPr>
              <w:tabs>
                <w:tab w:val="decimal" w:pos="612"/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5E92097" w14:textId="1732D842" w:rsidR="00194781" w:rsidRPr="007B3F5E" w:rsidRDefault="00B17D5A" w:rsidP="00C57885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270" w:type="dxa"/>
          </w:tcPr>
          <w:p w14:paraId="3B942509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D5D9E7D" w14:textId="744C59B8" w:rsidR="00194781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239" w:type="dxa"/>
          </w:tcPr>
          <w:p w14:paraId="4B96018B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C60D0F" w14:textId="1361A4D1" w:rsidR="00194781" w:rsidRPr="007B3F5E" w:rsidRDefault="00B17D5A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236" w:type="dxa"/>
          </w:tcPr>
          <w:p w14:paraId="4CEFD0F0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72F74E2" w14:textId="0300935C" w:rsidR="00194781" w:rsidRPr="007B3F5E" w:rsidRDefault="00B17D5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  <w:tc>
          <w:tcPr>
            <w:tcW w:w="304" w:type="dxa"/>
          </w:tcPr>
          <w:p w14:paraId="62A3D8F1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2C68365" w14:textId="47750C8C" w:rsidR="00194781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382</w:t>
            </w:r>
            <w:r w:rsidR="0019478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</w:p>
        </w:tc>
      </w:tr>
      <w:tr w:rsidR="005B426B" w:rsidRPr="007B3F5E" w14:paraId="41D75CB3" w14:textId="77777777" w:rsidTr="00900F93">
        <w:trPr>
          <w:trHeight w:val="288"/>
        </w:trPr>
        <w:tc>
          <w:tcPr>
            <w:tcW w:w="3127" w:type="dxa"/>
          </w:tcPr>
          <w:p w14:paraId="1B363E9F" w14:textId="32DD7A68" w:rsidR="005B426B" w:rsidRPr="007B3F5E" w:rsidRDefault="005B426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193" w:type="dxa"/>
          </w:tcPr>
          <w:p w14:paraId="0B0D207F" w14:textId="16EB37F3" w:rsidR="005B426B" w:rsidRPr="007B3F5E" w:rsidRDefault="005B426B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1A46D99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0D48AB" w14:textId="721E04B3" w:rsidR="005B426B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="00D9481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236" w:type="dxa"/>
          </w:tcPr>
          <w:p w14:paraId="54A9A9E7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BE7DE69" w14:textId="74AFA042" w:rsidR="005B426B" w:rsidRPr="007B3F5E" w:rsidRDefault="005B426B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4C0D4D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5A734CA" w14:textId="10A3F845" w:rsidR="005B426B" w:rsidRPr="007B3F5E" w:rsidRDefault="005B426B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40" w:type="dxa"/>
          </w:tcPr>
          <w:p w14:paraId="0AA0FFDB" w14:textId="77777777" w:rsidR="005B426B" w:rsidRPr="007B3F5E" w:rsidRDefault="005B426B" w:rsidP="00E859C8">
            <w:pPr>
              <w:tabs>
                <w:tab w:val="decimal" w:pos="612"/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D841932" w14:textId="23812698" w:rsidR="005B426B" w:rsidRPr="007B3F5E" w:rsidRDefault="005B426B" w:rsidP="00C57885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C78C8D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567BA98" w14:textId="53642F3E" w:rsidR="005B426B" w:rsidRPr="007B3F5E" w:rsidRDefault="005B426B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76E03A1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28E09FC" w14:textId="1ACBAEA6" w:rsidR="005B426B" w:rsidRPr="007B3F5E" w:rsidRDefault="001C766D" w:rsidP="006864DF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21E1DC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E2A28A" w14:textId="12F7C836" w:rsidR="005B426B" w:rsidRPr="007B3F5E" w:rsidRDefault="001C766D" w:rsidP="00E160AC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35827E72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6A39AE0F" w14:textId="1D95D484" w:rsidR="005B426B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="00D94816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</w:tr>
      <w:tr w:rsidR="002E5B0A" w:rsidRPr="007B3F5E" w14:paraId="3581E7D4" w14:textId="77777777" w:rsidTr="00900F93">
        <w:trPr>
          <w:trHeight w:val="288"/>
        </w:trPr>
        <w:tc>
          <w:tcPr>
            <w:tcW w:w="3127" w:type="dxa"/>
          </w:tcPr>
          <w:p w14:paraId="63BFF98C" w14:textId="06449D92" w:rsidR="002E5B0A" w:rsidRPr="007B3F5E" w:rsidRDefault="002E5B0A" w:rsidP="002E5B0A">
            <w:pPr>
              <w:spacing w:line="240" w:lineRule="auto"/>
              <w:ind w:right="-115"/>
              <w:rPr>
                <w:rFonts w:asciiTheme="majorBidi" w:hAnsi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3" w:type="dxa"/>
          </w:tcPr>
          <w:p w14:paraId="56D54D38" w14:textId="115D9AD2" w:rsidR="002E5B0A" w:rsidRPr="007B3F5E" w:rsidRDefault="002E5B0A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000439F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52F0247" w14:textId="4DDC4941" w:rsidR="002E5B0A" w:rsidRPr="007B3F5E" w:rsidRDefault="002E5B0A" w:rsidP="002E5B0A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7773DA0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484092D" w14:textId="2D34C974" w:rsidR="002E5B0A" w:rsidRPr="007B3F5E" w:rsidRDefault="002E5B0A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60EC53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956F1FB" w14:textId="1D444980" w:rsidR="002E5B0A" w:rsidRPr="007B3F5E" w:rsidRDefault="002E5B0A" w:rsidP="002E5B0A">
            <w:pPr>
              <w:tabs>
                <w:tab w:val="decimal" w:pos="63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14:paraId="178E357A" w14:textId="77777777" w:rsidR="002E5B0A" w:rsidRPr="007B3F5E" w:rsidRDefault="002E5B0A" w:rsidP="002E5B0A">
            <w:pPr>
              <w:tabs>
                <w:tab w:val="decimal" w:pos="612"/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5A65692" w14:textId="4CAD679C" w:rsidR="002E5B0A" w:rsidRPr="007B3F5E" w:rsidRDefault="002E5B0A" w:rsidP="002E5B0A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54034C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70F2F6F" w14:textId="686CF766" w:rsidR="002E5B0A" w:rsidRPr="007B3F5E" w:rsidRDefault="002E5B0A" w:rsidP="002E5B0A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2C9B9156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7236C2D" w14:textId="5F757126" w:rsidR="002E5B0A" w:rsidRPr="007B3F5E" w:rsidRDefault="002E5B0A" w:rsidP="002E5B0A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4F9F5AE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452ED4E" w14:textId="02058402" w:rsidR="002E5B0A" w:rsidRPr="007B3F5E" w:rsidRDefault="002E5B0A" w:rsidP="00E160AC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4C667BB0" w14:textId="77777777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12A3EB2D" w14:textId="6EF06AF5" w:rsidR="002E5B0A" w:rsidRPr="007B3F5E" w:rsidRDefault="002E5B0A" w:rsidP="002E5B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1A7B" w:rsidRPr="007B3F5E" w14:paraId="1AE14C3F" w14:textId="77777777" w:rsidTr="00900F93">
        <w:trPr>
          <w:trHeight w:val="288"/>
        </w:trPr>
        <w:tc>
          <w:tcPr>
            <w:tcW w:w="3127" w:type="dxa"/>
          </w:tcPr>
          <w:p w14:paraId="07D611D8" w14:textId="47FE1660" w:rsidR="004A1A7B" w:rsidRPr="007B3F5E" w:rsidRDefault="002E5B0A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ตัด</w:t>
            </w:r>
            <w:r w:rsidR="004A1A7B"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3" w:type="dxa"/>
          </w:tcPr>
          <w:p w14:paraId="3A772EE9" w14:textId="3FCF292D" w:rsidR="004A1A7B" w:rsidRPr="007B3F5E" w:rsidRDefault="004A1A7B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94F7744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89F1E48" w14:textId="2968B521" w:rsidR="004A1A7B" w:rsidRPr="007B3F5E" w:rsidRDefault="004A1A7B" w:rsidP="00E859C8">
            <w:pPr>
              <w:tabs>
                <w:tab w:val="decimal" w:pos="5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B597AF0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2CE074D" w14:textId="7AF39483" w:rsidR="004A1A7B" w:rsidRPr="007B3F5E" w:rsidRDefault="004A1A7B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B0511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CFE2CD2" w14:textId="6D9564AA" w:rsidR="004A1A7B" w:rsidRPr="007B3F5E" w:rsidRDefault="004A1A7B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E0A77B6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29F7209" w14:textId="373BE191" w:rsidR="004A1A7B" w:rsidRPr="007B3F5E" w:rsidRDefault="004A1A7B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B76AA2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2828AB7" w14:textId="705D3588" w:rsidR="004A1A7B" w:rsidRPr="007B3F5E" w:rsidRDefault="004A1A7B" w:rsidP="00E859C8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35105B5C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F8D99D5" w14:textId="0A6D0AC4" w:rsidR="004A1A7B" w:rsidRPr="007B3F5E" w:rsidRDefault="004A1A7B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E692EB" w14:textId="7FC15A70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D9F1E6E" w14:textId="3963AF5F" w:rsidR="004A1A7B" w:rsidRPr="007B3F5E" w:rsidRDefault="004A1A7B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5C5F52BA" w14:textId="77777777" w:rsidR="004A1A7B" w:rsidRPr="007B3F5E" w:rsidRDefault="004A1A7B" w:rsidP="00E859C8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FF591A5" w14:textId="75726BC6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4781" w:rsidRPr="007B3F5E" w14:paraId="48DCD33F" w14:textId="77777777" w:rsidTr="00900F93">
        <w:trPr>
          <w:trHeight w:val="288"/>
        </w:trPr>
        <w:tc>
          <w:tcPr>
            <w:tcW w:w="3127" w:type="dxa"/>
          </w:tcPr>
          <w:p w14:paraId="7B700B4B" w14:textId="6AAF958B" w:rsidR="00194781" w:rsidRPr="007B3F5E" w:rsidRDefault="00194781" w:rsidP="00E859C8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รื้อถอนโรงไฟฟ้า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21</w:t>
            </w:r>
          </w:p>
        </w:tc>
        <w:tc>
          <w:tcPr>
            <w:tcW w:w="1193" w:type="dxa"/>
          </w:tcPr>
          <w:p w14:paraId="146E370E" w14:textId="3D98F7F5" w:rsidR="00194781" w:rsidRPr="007B3F5E" w:rsidRDefault="00194781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342E2D5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80501EA" w14:textId="306D46C0" w:rsidR="00194781" w:rsidRPr="007B3F5E" w:rsidRDefault="00194781" w:rsidP="00E42D35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271D24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E95AB38" w14:textId="2EB2F5A4" w:rsidR="00194781" w:rsidRPr="007B3F5E" w:rsidRDefault="00194781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5B426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D66593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2039742" w14:textId="101770E8" w:rsidR="00194781" w:rsidRPr="007B3F5E" w:rsidRDefault="00194781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ECEBD89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49DC4E" w14:textId="6E53291A" w:rsidR="00194781" w:rsidRPr="007B3F5E" w:rsidRDefault="00194781" w:rsidP="00C57885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62AEDC" w14:textId="77777777" w:rsidR="00194781" w:rsidRPr="007B3F5E" w:rsidRDefault="00194781" w:rsidP="00E859C8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7DB16AD" w14:textId="075CCCD3" w:rsidR="00194781" w:rsidRPr="007B3F5E" w:rsidRDefault="00194781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B019BC7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7C1EC39" w14:textId="0E2A703B" w:rsidR="00194781" w:rsidRPr="007B3F5E" w:rsidRDefault="00194781" w:rsidP="006864DF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956445" w14:textId="55E50E4E" w:rsidR="00194781" w:rsidRPr="007B3F5E" w:rsidRDefault="0019478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346CEF" w14:textId="0D20360B" w:rsidR="00194781" w:rsidRPr="007B3F5E" w:rsidRDefault="00194781" w:rsidP="00E160AC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2443B357" w14:textId="77777777" w:rsidR="00194781" w:rsidRPr="007B3F5E" w:rsidRDefault="00194781" w:rsidP="00E859C8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5443D204" w14:textId="1724D4A1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5B426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B426B" w:rsidRPr="007B3F5E" w14:paraId="50D67B3B" w14:textId="77777777" w:rsidTr="00900F93">
        <w:trPr>
          <w:trHeight w:val="288"/>
        </w:trPr>
        <w:tc>
          <w:tcPr>
            <w:tcW w:w="3127" w:type="dxa"/>
          </w:tcPr>
          <w:p w14:paraId="6934C6AF" w14:textId="77777777" w:rsidR="005B426B" w:rsidRPr="007B3F5E" w:rsidRDefault="005B426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193" w:type="dxa"/>
          </w:tcPr>
          <w:p w14:paraId="28B728E7" w14:textId="4368A2F2" w:rsidR="005B426B" w:rsidRPr="007B3F5E" w:rsidRDefault="005B426B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5A8ED07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C99E77C" w14:textId="3B08FF34" w:rsidR="005B426B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="005B426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6" w:type="dxa"/>
          </w:tcPr>
          <w:p w14:paraId="07522D88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6A977B2" w14:textId="51828508" w:rsidR="005B426B" w:rsidRPr="007B3F5E" w:rsidRDefault="00B17D5A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5B426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</w:t>
            </w:r>
          </w:p>
        </w:tc>
        <w:tc>
          <w:tcPr>
            <w:tcW w:w="236" w:type="dxa"/>
          </w:tcPr>
          <w:p w14:paraId="5E61D7D5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AA1DD12" w14:textId="34C5FB6B" w:rsidR="005B426B" w:rsidRPr="007B3F5E" w:rsidRDefault="005B426B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EAADB72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BB1916F" w14:textId="7716931D" w:rsidR="005B426B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</w:t>
            </w:r>
            <w:r w:rsidR="005F707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270" w:type="dxa"/>
          </w:tcPr>
          <w:p w14:paraId="119AD5EF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C0DF149" w14:textId="1A7DC11D" w:rsidR="005B426B" w:rsidRPr="007B3F5E" w:rsidRDefault="005B426B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DEE8374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35DA07" w14:textId="31A5E960" w:rsidR="005B426B" w:rsidRPr="007B3F5E" w:rsidRDefault="00B17D5A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2E5B0A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</w:t>
            </w:r>
          </w:p>
        </w:tc>
        <w:tc>
          <w:tcPr>
            <w:tcW w:w="236" w:type="dxa"/>
          </w:tcPr>
          <w:p w14:paraId="4625342D" w14:textId="00CB4821" w:rsidR="005B426B" w:rsidRPr="007B3F5E" w:rsidRDefault="005B426B" w:rsidP="00E859C8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4F8EEC" w14:textId="270785BC" w:rsidR="005B426B" w:rsidRPr="007B3F5E" w:rsidRDefault="002E5B0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129</w:t>
            </w:r>
            <w:r w:rsidR="005F707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332AAEC7" w14:textId="77777777" w:rsidR="005B426B" w:rsidRPr="007B3F5E" w:rsidRDefault="005B426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077FE73B" w14:textId="10295433" w:rsidR="005B426B" w:rsidRPr="007B3F5E" w:rsidRDefault="005B426B" w:rsidP="00E859C8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4781" w:rsidRPr="007B3F5E" w14:paraId="053C12B9" w14:textId="77777777" w:rsidTr="00900F93">
        <w:trPr>
          <w:trHeight w:val="288"/>
        </w:trPr>
        <w:tc>
          <w:tcPr>
            <w:tcW w:w="3127" w:type="dxa"/>
          </w:tcPr>
          <w:p w14:paraId="72317225" w14:textId="77777777" w:rsidR="00194781" w:rsidRPr="007B3F5E" w:rsidRDefault="0019478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14:paraId="6DF4DC3E" w14:textId="77777777" w:rsidR="00194781" w:rsidRPr="007B3F5E" w:rsidRDefault="00194781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5B21874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C610390" w14:textId="77777777" w:rsidR="00194781" w:rsidRPr="007B3F5E" w:rsidRDefault="00194781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29AF5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A8F755C" w14:textId="77777777" w:rsidR="00194781" w:rsidRPr="007B3F5E" w:rsidRDefault="00194781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96016C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1C14C25" w14:textId="77777777" w:rsidR="00194781" w:rsidRPr="007B3F5E" w:rsidRDefault="00194781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F932553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B0B9A9F" w14:textId="77777777" w:rsidR="00194781" w:rsidRPr="007B3F5E" w:rsidRDefault="00194781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C95EB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D304372" w14:textId="77777777" w:rsidR="00194781" w:rsidRPr="007B3F5E" w:rsidRDefault="00194781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F98358C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4AFA1F" w14:textId="77777777" w:rsidR="00194781" w:rsidRPr="007B3F5E" w:rsidRDefault="00194781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7ABD1" w14:textId="650A4F99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C733AF" w14:textId="77777777" w:rsidR="00194781" w:rsidRPr="007B3F5E" w:rsidRDefault="00194781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0E16BAB6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19058E98" w14:textId="77777777" w:rsidR="00194781" w:rsidRPr="007B3F5E" w:rsidRDefault="0019478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7072" w:rsidRPr="007B3F5E" w14:paraId="4553C90B" w14:textId="77777777" w:rsidTr="00900F93">
        <w:trPr>
          <w:trHeight w:val="288"/>
        </w:trPr>
        <w:tc>
          <w:tcPr>
            <w:tcW w:w="3127" w:type="dxa"/>
          </w:tcPr>
          <w:p w14:paraId="5E0D6924" w14:textId="763EF811" w:rsidR="005F7072" w:rsidRPr="007B3F5E" w:rsidRDefault="00FC5993" w:rsidP="00FC5993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635E6"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193" w:type="dxa"/>
          </w:tcPr>
          <w:p w14:paraId="43876891" w14:textId="297BB761" w:rsidR="005F7072" w:rsidRPr="007B3F5E" w:rsidRDefault="005F7072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CC34F07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BBB9CE8" w14:textId="29DCB513" w:rsidR="005F7072" w:rsidRPr="007B3F5E" w:rsidRDefault="005F7072" w:rsidP="005F7072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7F3032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568C5AE" w14:textId="37A52924" w:rsidR="005F7072" w:rsidRPr="007B3F5E" w:rsidRDefault="005F7072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74840B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3FA800D" w14:textId="68BED67B" w:rsidR="005F7072" w:rsidRPr="007B3F5E" w:rsidRDefault="005F7072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C0F3556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E7DEA13" w14:textId="77A6088E" w:rsidR="005F7072" w:rsidRPr="007B3F5E" w:rsidRDefault="005F7072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F89BFD4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2911B8E" w14:textId="62A36F2E" w:rsidR="005F7072" w:rsidRPr="007B3F5E" w:rsidRDefault="005F7072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3DAF405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1D05110" w14:textId="3C4F9A9F" w:rsidR="005F7072" w:rsidRPr="007B3F5E" w:rsidRDefault="005F7072" w:rsidP="005F7072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C2A65C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974DF35" w14:textId="78A6E675" w:rsidR="005F7072" w:rsidRPr="007B3F5E" w:rsidRDefault="005F7072" w:rsidP="005F7072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63A3A82D" w14:textId="77777777" w:rsidR="005F7072" w:rsidRPr="007B3F5E" w:rsidRDefault="005F707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1877C1D5" w14:textId="09451761" w:rsidR="005F7072" w:rsidRPr="007B3F5E" w:rsidRDefault="0015642D" w:rsidP="0015642D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0CB1" w:rsidRPr="007B3F5E" w14:paraId="6ACCA5A6" w14:textId="77777777" w:rsidTr="00900F93">
        <w:trPr>
          <w:trHeight w:val="288"/>
        </w:trPr>
        <w:tc>
          <w:tcPr>
            <w:tcW w:w="3127" w:type="dxa"/>
          </w:tcPr>
          <w:p w14:paraId="6CA6EAD7" w14:textId="7AD5F532" w:rsidR="00710CB1" w:rsidRPr="007B3F5E" w:rsidRDefault="00710CB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         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93" w:type="dxa"/>
          </w:tcPr>
          <w:p w14:paraId="5A8C3DAE" w14:textId="66A95A61" w:rsidR="00710CB1" w:rsidRPr="007B3F5E" w:rsidRDefault="00710CB1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27148D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34C44FB" w14:textId="09FD33F4" w:rsidR="00710CB1" w:rsidRPr="007B3F5E" w:rsidRDefault="00710CB1" w:rsidP="00E42D35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FF3044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EB8DCC" w14:textId="51BEBCA8" w:rsidR="00710CB1" w:rsidRPr="007B3F5E" w:rsidRDefault="00710CB1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ABB6EF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495B0FC" w14:textId="1D584888" w:rsidR="00710CB1" w:rsidRPr="007B3F5E" w:rsidRDefault="00710CB1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DB39C4D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E7FE6E7" w14:textId="3F25FBB2" w:rsidR="00710CB1" w:rsidRPr="007B3F5E" w:rsidRDefault="00710CB1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2285CD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A73F537" w14:textId="52C82C0D" w:rsidR="00710CB1" w:rsidRPr="007B3F5E" w:rsidRDefault="00710CB1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D9346D3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610F2A2" w14:textId="644ED5F9" w:rsidR="00710CB1" w:rsidRPr="007B3F5E" w:rsidRDefault="00710CB1" w:rsidP="006864DF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C9F6D9" w14:textId="406A754B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0FAEE3" w14:textId="116F1DE7" w:rsidR="00710CB1" w:rsidRPr="007B3F5E" w:rsidRDefault="00710CB1" w:rsidP="00E160AC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5AB4FBF3" w14:textId="77777777" w:rsidR="00710CB1" w:rsidRPr="007B3F5E" w:rsidRDefault="00710CB1" w:rsidP="00E859C8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6C329009" w14:textId="3983F2EB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1A7B" w:rsidRPr="007B3F5E" w14:paraId="6195AF24" w14:textId="77777777" w:rsidTr="00900F93">
        <w:trPr>
          <w:trHeight w:val="288"/>
        </w:trPr>
        <w:tc>
          <w:tcPr>
            <w:tcW w:w="3127" w:type="dxa"/>
          </w:tcPr>
          <w:p w14:paraId="47FBBF39" w14:textId="51240B7F" w:rsidR="004A1A7B" w:rsidRPr="007B3F5E" w:rsidRDefault="004A1A7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อสังหาริมทรัพย์พัฒนาเพื่อขาย               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93" w:type="dxa"/>
          </w:tcPr>
          <w:p w14:paraId="1FE3D988" w14:textId="00DEF023" w:rsidR="004A1A7B" w:rsidRPr="007B3F5E" w:rsidRDefault="004A1A7B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31CF87F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975DB8F" w14:textId="2DE709ED" w:rsidR="004A1A7B" w:rsidRPr="007B3F5E" w:rsidRDefault="004A1A7B" w:rsidP="00E42D35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74B201" w14:textId="77777777" w:rsidR="004A1A7B" w:rsidRPr="007B3F5E" w:rsidRDefault="004A1A7B" w:rsidP="00E859C8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CDD8B8C" w14:textId="7129DEB0" w:rsidR="004A1A7B" w:rsidRPr="007B3F5E" w:rsidRDefault="004A1A7B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3F5779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B0B9932" w14:textId="6E50EBCC" w:rsidR="004A1A7B" w:rsidRPr="007B3F5E" w:rsidRDefault="004A1A7B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700DDA4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743CB8B" w14:textId="3172D43E" w:rsidR="004A1A7B" w:rsidRPr="007B3F5E" w:rsidRDefault="004A1A7B" w:rsidP="00C57885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D58E17" w14:textId="77777777" w:rsidR="004A1A7B" w:rsidRPr="007B3F5E" w:rsidRDefault="004A1A7B" w:rsidP="00E859C8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0B8ECFC" w14:textId="1D450DFD" w:rsidR="004A1A7B" w:rsidRPr="007B3F5E" w:rsidRDefault="004A1A7B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1685737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E6A063" w14:textId="7D3676FA" w:rsidR="004A1A7B" w:rsidRPr="007B3F5E" w:rsidRDefault="004A1A7B" w:rsidP="006864DF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E49425" w14:textId="7338EC7E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144B00" w14:textId="71D71F0E" w:rsidR="004A1A7B" w:rsidRPr="007B3F5E" w:rsidRDefault="00B17D5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="004A1A7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304" w:type="dxa"/>
          </w:tcPr>
          <w:p w14:paraId="7F8E06B4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06A42114" w14:textId="5C12A72B" w:rsidR="004A1A7B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="004A1A7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</w:tr>
      <w:tr w:rsidR="004A1A7B" w:rsidRPr="007B3F5E" w14:paraId="12F28034" w14:textId="77777777" w:rsidTr="00900F93">
        <w:trPr>
          <w:trHeight w:val="288"/>
        </w:trPr>
        <w:tc>
          <w:tcPr>
            <w:tcW w:w="3127" w:type="dxa"/>
          </w:tcPr>
          <w:p w14:paraId="4AC7CEEA" w14:textId="49975E09" w:rsidR="004A1A7B" w:rsidRPr="007B3F5E" w:rsidRDefault="004A1A7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="00230D3B" w:rsidRPr="007B3F5E">
              <w:rPr>
                <w:rFonts w:asciiTheme="majorBidi" w:hAnsiTheme="majorBidi"/>
                <w:sz w:val="24"/>
                <w:szCs w:val="24"/>
              </w:rPr>
              <w:t xml:space="preserve">           </w:t>
            </w:r>
            <w:r w:rsidR="00230D3B" w:rsidRPr="007B3F5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B17D5A" w:rsidRPr="007B3F5E">
              <w:rPr>
                <w:rFonts w:asciiTheme="majorBidi" w:hAnsiTheme="majorBidi"/>
                <w:i/>
                <w:iCs/>
                <w:sz w:val="24"/>
                <w:szCs w:val="24"/>
                <w:lang w:val="en-GB"/>
              </w:rPr>
              <w:t>15</w:t>
            </w:r>
          </w:p>
        </w:tc>
        <w:tc>
          <w:tcPr>
            <w:tcW w:w="1193" w:type="dxa"/>
          </w:tcPr>
          <w:p w14:paraId="6E59C7AA" w14:textId="1F54ADF7" w:rsidR="004A1A7B" w:rsidRPr="007B3F5E" w:rsidRDefault="004A1A7B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54DAABD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F9BD062" w14:textId="33CB4733" w:rsidR="004A1A7B" w:rsidRPr="007B3F5E" w:rsidRDefault="004A1A7B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795EA29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D450753" w14:textId="35BBA483" w:rsidR="004A1A7B" w:rsidRPr="007B3F5E" w:rsidRDefault="004A1A7B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36F296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43055303" w14:textId="2388A3F7" w:rsidR="004A1A7B" w:rsidRPr="007B3F5E" w:rsidRDefault="004A1A7B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E4E70DB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24C686F" w14:textId="5B7A0D4E" w:rsidR="004A1A7B" w:rsidRPr="007B3F5E" w:rsidRDefault="004A1A7B" w:rsidP="00C57885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4F533A" w14:textId="77777777" w:rsidR="004A1A7B" w:rsidRPr="007B3F5E" w:rsidRDefault="004A1A7B" w:rsidP="00E859C8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063896F0" w14:textId="4168D35D" w:rsidR="004A1A7B" w:rsidRPr="007B3F5E" w:rsidRDefault="004A1A7B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40337E0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A83592D" w14:textId="3BDDC4E1" w:rsidR="004A1A7B" w:rsidRPr="007B3F5E" w:rsidRDefault="004A1A7B" w:rsidP="006864DF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00F428" w14:textId="77777777" w:rsidR="004A1A7B" w:rsidRPr="007B3F5E" w:rsidRDefault="004A1A7B" w:rsidP="00E859C8">
            <w:pPr>
              <w:tabs>
                <w:tab w:val="decimal" w:pos="612"/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BA37015" w14:textId="31172F63" w:rsidR="004A1A7B" w:rsidRPr="007B3F5E" w:rsidRDefault="004A1A7B" w:rsidP="00E160AC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80FAF66" w14:textId="77777777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5CC88065" w14:textId="32C512A4" w:rsidR="004A1A7B" w:rsidRPr="007B3F5E" w:rsidRDefault="004A1A7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47C7" w:rsidRPr="007B3F5E" w14:paraId="527A2360" w14:textId="77777777" w:rsidTr="00900F93">
        <w:trPr>
          <w:trHeight w:val="288"/>
        </w:trPr>
        <w:tc>
          <w:tcPr>
            <w:tcW w:w="3127" w:type="dxa"/>
          </w:tcPr>
          <w:p w14:paraId="1A567E9D" w14:textId="0A253D6A" w:rsidR="009947C7" w:rsidRPr="007B3F5E" w:rsidRDefault="009947C7" w:rsidP="009947C7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03441EDC" w14:textId="4EDAB76D" w:rsidR="009947C7" w:rsidRPr="007B3F5E" w:rsidRDefault="009947C7" w:rsidP="0089555B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7609EE2" w14:textId="77777777" w:rsidR="009947C7" w:rsidRPr="007B3F5E" w:rsidRDefault="009947C7" w:rsidP="009947C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00BC3074" w14:textId="37BBB84D" w:rsidR="009947C7" w:rsidRPr="007B3F5E" w:rsidRDefault="009947C7" w:rsidP="00E42D35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9B8F48" w14:textId="77777777" w:rsidR="009947C7" w:rsidRPr="007B3F5E" w:rsidRDefault="009947C7" w:rsidP="009947C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0D49F64" w14:textId="379A246F" w:rsidR="009947C7" w:rsidRPr="007B3F5E" w:rsidRDefault="009947C7" w:rsidP="00613F32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F3834A" w14:textId="77777777" w:rsidR="009947C7" w:rsidRPr="007B3F5E" w:rsidRDefault="009947C7" w:rsidP="009947C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007E0F" w14:textId="2F749496" w:rsidR="009947C7" w:rsidRPr="007B3F5E" w:rsidRDefault="009947C7" w:rsidP="00E42D3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F0C68F" w14:textId="77777777" w:rsidR="009947C7" w:rsidRPr="007B3F5E" w:rsidRDefault="009947C7" w:rsidP="009947C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CFE563C" w14:textId="2675054D" w:rsidR="009947C7" w:rsidRPr="007B3F5E" w:rsidRDefault="009947C7" w:rsidP="00C57885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FB7B8D" w14:textId="77777777" w:rsidR="009947C7" w:rsidRPr="007B3F5E" w:rsidRDefault="009947C7" w:rsidP="009947C7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FBF983A" w14:textId="72592766" w:rsidR="009947C7" w:rsidRPr="007B3F5E" w:rsidRDefault="009947C7" w:rsidP="00C57885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43FD843" w14:textId="77777777" w:rsidR="009947C7" w:rsidRPr="007B3F5E" w:rsidRDefault="009947C7" w:rsidP="009947C7">
            <w:pPr>
              <w:tabs>
                <w:tab w:val="decimal" w:pos="435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587175" w14:textId="3B1DFD47" w:rsidR="009947C7" w:rsidRPr="007B3F5E" w:rsidRDefault="00B17D5A" w:rsidP="009947C7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9947C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</w:t>
            </w:r>
          </w:p>
        </w:tc>
        <w:tc>
          <w:tcPr>
            <w:tcW w:w="236" w:type="dxa"/>
          </w:tcPr>
          <w:p w14:paraId="043F000F" w14:textId="06CE78C3" w:rsidR="009947C7" w:rsidRPr="007B3F5E" w:rsidRDefault="009947C7" w:rsidP="009947C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F20521" w14:textId="6281A468" w:rsidR="009947C7" w:rsidRPr="007B3F5E" w:rsidRDefault="009947C7" w:rsidP="00E160AC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2BBC059" w14:textId="77777777" w:rsidR="009947C7" w:rsidRPr="007B3F5E" w:rsidRDefault="009947C7" w:rsidP="009947C7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7CEC575" w14:textId="3EE6B9AA" w:rsidR="009947C7" w:rsidRPr="007B3F5E" w:rsidRDefault="00B17D5A" w:rsidP="009947C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9947C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</w:t>
            </w:r>
          </w:p>
        </w:tc>
      </w:tr>
      <w:tr w:rsidR="00710CB1" w:rsidRPr="007B3F5E" w14:paraId="1FDB1EF7" w14:textId="77777777" w:rsidTr="00900F93">
        <w:trPr>
          <w:trHeight w:val="288"/>
        </w:trPr>
        <w:tc>
          <w:tcPr>
            <w:tcW w:w="3127" w:type="dxa"/>
          </w:tcPr>
          <w:p w14:paraId="32ABECD2" w14:textId="71D942D3" w:rsidR="00710CB1" w:rsidRPr="007B3F5E" w:rsidRDefault="00710CB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8A9110E" w14:textId="7A3AB72F" w:rsidR="00710CB1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318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266" w:type="dxa"/>
          </w:tcPr>
          <w:p w14:paraId="58FFF49D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6E582384" w14:textId="717CB5A8" w:rsidR="00710CB1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006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</w:t>
            </w:r>
          </w:p>
        </w:tc>
        <w:tc>
          <w:tcPr>
            <w:tcW w:w="236" w:type="dxa"/>
          </w:tcPr>
          <w:p w14:paraId="46578227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628EE1B" w14:textId="09AD0809" w:rsidR="00710CB1" w:rsidRPr="007B3F5E" w:rsidRDefault="00B17D5A" w:rsidP="00E859C8">
            <w:pPr>
              <w:tabs>
                <w:tab w:val="decimal" w:pos="4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745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236" w:type="dxa"/>
          </w:tcPr>
          <w:p w14:paraId="0B4356C8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164E962" w14:textId="41D4062E" w:rsidR="00710CB1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425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45</w:t>
            </w:r>
          </w:p>
        </w:tc>
        <w:tc>
          <w:tcPr>
            <w:tcW w:w="240" w:type="dxa"/>
          </w:tcPr>
          <w:p w14:paraId="075A2D52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98958AA" w14:textId="5AAE9FA6" w:rsidR="00710CB1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296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</w:t>
            </w:r>
          </w:p>
        </w:tc>
        <w:tc>
          <w:tcPr>
            <w:tcW w:w="270" w:type="dxa"/>
          </w:tcPr>
          <w:p w14:paraId="29B53BD0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28C45C20" w14:textId="54A9B6BD" w:rsidR="00710CB1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56</w:t>
            </w:r>
            <w:r w:rsidR="00710CB1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239" w:type="dxa"/>
          </w:tcPr>
          <w:p w14:paraId="100F0EFF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CBEF82C" w14:textId="7FF3E3FF" w:rsidR="00710CB1" w:rsidRPr="007B3F5E" w:rsidRDefault="00B17D5A" w:rsidP="00E859C8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282</w:t>
            </w:r>
            <w:r w:rsidR="002E5B0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52</w:t>
            </w:r>
          </w:p>
        </w:tc>
        <w:tc>
          <w:tcPr>
            <w:tcW w:w="236" w:type="dxa"/>
          </w:tcPr>
          <w:p w14:paraId="151B3C3D" w14:textId="6C057DBA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0E2B8C4" w14:textId="080A8CD8" w:rsidR="00710CB1" w:rsidRPr="007B3F5E" w:rsidRDefault="00B17D5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</w:t>
            </w:r>
            <w:r w:rsidR="002E5B0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0F067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</w:t>
            </w:r>
          </w:p>
        </w:tc>
        <w:tc>
          <w:tcPr>
            <w:tcW w:w="304" w:type="dxa"/>
          </w:tcPr>
          <w:p w14:paraId="24D7116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69C40405" w14:textId="2EEE3537" w:rsidR="00710CB1" w:rsidRPr="007B3F5E" w:rsidRDefault="00B17D5A" w:rsidP="00FC5993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  <w:r w:rsidR="00D94816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198</w:t>
            </w:r>
            <w:r w:rsidR="00D94816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73</w:t>
            </w:r>
          </w:p>
        </w:tc>
      </w:tr>
    </w:tbl>
    <w:p w14:paraId="2250D448" w14:textId="11EC9D35" w:rsidR="006D4C46" w:rsidRPr="007B3F5E" w:rsidRDefault="006D4C46" w:rsidP="00E859C8">
      <w:pPr>
        <w:spacing w:line="240" w:lineRule="auto"/>
        <w:rPr>
          <w:rFonts w:asciiTheme="majorBidi" w:hAnsiTheme="majorBidi" w:cstheme="majorBidi"/>
        </w:rPr>
      </w:pPr>
    </w:p>
    <w:p w14:paraId="170E7500" w14:textId="4F5E82A2" w:rsidR="00900F93" w:rsidRPr="007B3F5E" w:rsidRDefault="00900F93" w:rsidP="00E859C8">
      <w:pPr>
        <w:spacing w:line="240" w:lineRule="auto"/>
        <w:rPr>
          <w:rFonts w:asciiTheme="majorBidi" w:hAnsiTheme="majorBidi" w:cstheme="majorBidi"/>
        </w:rPr>
      </w:pPr>
    </w:p>
    <w:p w14:paraId="77C65511" w14:textId="77777777" w:rsidR="00CE7104" w:rsidRPr="007B3F5E" w:rsidRDefault="00CE7104" w:rsidP="00E859C8">
      <w:pPr>
        <w:spacing w:line="240" w:lineRule="auto"/>
        <w:rPr>
          <w:rFonts w:asciiTheme="majorBidi" w:hAnsiTheme="majorBidi" w:cstheme="majorBidi"/>
        </w:rPr>
      </w:pPr>
    </w:p>
    <w:tbl>
      <w:tblPr>
        <w:tblW w:w="14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3"/>
        <w:gridCol w:w="1161"/>
        <w:gridCol w:w="268"/>
        <w:gridCol w:w="985"/>
        <w:gridCol w:w="236"/>
        <w:gridCol w:w="836"/>
        <w:gridCol w:w="236"/>
        <w:gridCol w:w="1106"/>
        <w:gridCol w:w="238"/>
        <w:gridCol w:w="1013"/>
        <w:gridCol w:w="268"/>
        <w:gridCol w:w="837"/>
        <w:gridCol w:w="237"/>
        <w:gridCol w:w="1159"/>
        <w:gridCol w:w="236"/>
        <w:gridCol w:w="928"/>
        <w:gridCol w:w="302"/>
        <w:gridCol w:w="1137"/>
      </w:tblGrid>
      <w:tr w:rsidR="00B274B2" w:rsidRPr="007B3F5E" w14:paraId="234AA782" w14:textId="77777777" w:rsidTr="003353DE">
        <w:trPr>
          <w:trHeight w:val="329"/>
        </w:trPr>
        <w:tc>
          <w:tcPr>
            <w:tcW w:w="3113" w:type="dxa"/>
          </w:tcPr>
          <w:p w14:paraId="1DD4AE2F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032AFD7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74B2" w:rsidRPr="007B3F5E" w14:paraId="54D4C543" w14:textId="77777777" w:rsidTr="003353DE">
        <w:trPr>
          <w:trHeight w:val="329"/>
        </w:trPr>
        <w:tc>
          <w:tcPr>
            <w:tcW w:w="3113" w:type="dxa"/>
          </w:tcPr>
          <w:p w14:paraId="0208E194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29C2897D" w14:textId="77777777" w:rsidR="00B274B2" w:rsidRPr="007B3F5E" w:rsidRDefault="00B274B2" w:rsidP="00E859C8">
            <w:pPr>
              <w:tabs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7214606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28814D8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9472F0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F0A6489" w14:textId="77777777" w:rsidR="00B274B2" w:rsidRPr="007B3F5E" w:rsidRDefault="00B274B2" w:rsidP="00E859C8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BFC5A4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40E17AB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BAED4F5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D2CB30A" w14:textId="77777777" w:rsidR="00B274B2" w:rsidRPr="007B3F5E" w:rsidRDefault="00B274B2" w:rsidP="00E859C8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DD602D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15BF5426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80BF950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2E686527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5FD6301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14CC1567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745DC397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257A61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74B2" w:rsidRPr="007B3F5E" w14:paraId="666A8129" w14:textId="77777777" w:rsidTr="003353DE">
        <w:trPr>
          <w:trHeight w:val="329"/>
        </w:trPr>
        <w:tc>
          <w:tcPr>
            <w:tcW w:w="3113" w:type="dxa"/>
          </w:tcPr>
          <w:p w14:paraId="01A07602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03DBD5F7" w14:textId="77777777" w:rsidR="00B274B2" w:rsidRPr="007B3F5E" w:rsidRDefault="00B274B2" w:rsidP="00E859C8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3AC10CB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B0CF33A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DBCA74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CF2A62F" w14:textId="77777777" w:rsidR="00B274B2" w:rsidRPr="007B3F5E" w:rsidRDefault="00B274B2" w:rsidP="00E859C8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E39BB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3F59A0E9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C7EECA6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498C9F" w14:textId="77777777" w:rsidR="00B274B2" w:rsidRPr="007B3F5E" w:rsidRDefault="00B274B2" w:rsidP="00E859C8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CA49465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0DD97F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01CD90A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1DBF58CF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50BEC08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0EE131A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2" w:type="dxa"/>
          </w:tcPr>
          <w:p w14:paraId="085FAE88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59B741F7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74B2" w:rsidRPr="007B3F5E" w14:paraId="6C0ACEC4" w14:textId="77777777" w:rsidTr="003353DE">
        <w:trPr>
          <w:trHeight w:val="329"/>
        </w:trPr>
        <w:tc>
          <w:tcPr>
            <w:tcW w:w="3113" w:type="dxa"/>
          </w:tcPr>
          <w:p w14:paraId="1EE9F955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110EF9E3" w14:textId="77777777" w:rsidR="00B274B2" w:rsidRPr="007B3F5E" w:rsidRDefault="00B274B2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8" w:type="dxa"/>
          </w:tcPr>
          <w:p w14:paraId="0695424D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271D265E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2455A5F0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4CBAE19" w14:textId="77777777" w:rsidR="00B274B2" w:rsidRPr="007B3F5E" w:rsidRDefault="00B274B2" w:rsidP="00E859C8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2BA9E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91E0874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03727CC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EFEBF43" w14:textId="77777777" w:rsidR="00B274B2" w:rsidRPr="007B3F5E" w:rsidRDefault="00B274B2" w:rsidP="00E859C8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DFC3472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F74E1B7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203FD54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5E1A3CCE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2F9B9B01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7F964BFA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2" w:type="dxa"/>
          </w:tcPr>
          <w:p w14:paraId="43EDB520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4A577B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74B2" w:rsidRPr="007B3F5E" w14:paraId="5DBD8FA8" w14:textId="77777777" w:rsidTr="003353DE">
        <w:trPr>
          <w:trHeight w:val="329"/>
        </w:trPr>
        <w:tc>
          <w:tcPr>
            <w:tcW w:w="3113" w:type="dxa"/>
          </w:tcPr>
          <w:p w14:paraId="75AB212C" w14:textId="77777777" w:rsidR="00B274B2" w:rsidRPr="007B3F5E" w:rsidRDefault="00B274B2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41248B72" w14:textId="77777777" w:rsidR="00B274B2" w:rsidRPr="007B3F5E" w:rsidRDefault="00B274B2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320674F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CC339A5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28875512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AD75D1E" w14:textId="77777777" w:rsidR="00B274B2" w:rsidRPr="007B3F5E" w:rsidRDefault="00B274B2" w:rsidP="00E859C8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31C2FF9" w14:textId="77777777" w:rsidR="00B274B2" w:rsidRPr="007B3F5E" w:rsidRDefault="00B274B2" w:rsidP="00E859C8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B6948D6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38" w:type="dxa"/>
          </w:tcPr>
          <w:p w14:paraId="211C0A5E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BC67CB5" w14:textId="77777777" w:rsidR="00B274B2" w:rsidRPr="007B3F5E" w:rsidRDefault="00B274B2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8" w:type="dxa"/>
          </w:tcPr>
          <w:p w14:paraId="18AB0D50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52A7C91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9F9C3F4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7DDF5C73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7CEAAED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2438E08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2" w:type="dxa"/>
          </w:tcPr>
          <w:p w14:paraId="04ACADD7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95B7EA" w14:textId="77777777" w:rsidR="00B274B2" w:rsidRPr="007B3F5E" w:rsidRDefault="00B274B2" w:rsidP="00E859C8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74B2" w:rsidRPr="007B3F5E" w14:paraId="761EB7BE" w14:textId="77777777" w:rsidTr="003353DE">
        <w:trPr>
          <w:trHeight w:val="329"/>
        </w:trPr>
        <w:tc>
          <w:tcPr>
            <w:tcW w:w="3113" w:type="dxa"/>
          </w:tcPr>
          <w:p w14:paraId="4C3CFF6A" w14:textId="77777777" w:rsidR="00B274B2" w:rsidRPr="007B3F5E" w:rsidRDefault="00B274B2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5B1F681D" w14:textId="77777777" w:rsidR="00B274B2" w:rsidRPr="007B3F5E" w:rsidRDefault="00B274B2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</w:tcPr>
          <w:p w14:paraId="5EE9FBD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17083F6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6483480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B706388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41A72A74" w14:textId="77777777" w:rsidR="00B274B2" w:rsidRPr="007B3F5E" w:rsidRDefault="00B274B2" w:rsidP="00E859C8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5147A02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38" w:type="dxa"/>
          </w:tcPr>
          <w:p w14:paraId="3D997EB6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9ED9BE" w14:textId="77777777" w:rsidR="00B274B2" w:rsidRPr="007B3F5E" w:rsidRDefault="00B274B2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1D142EC2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A528F10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3C471056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0D4A7D93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7DC02B11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04133FF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2" w:type="dxa"/>
          </w:tcPr>
          <w:p w14:paraId="70748B2F" w14:textId="77777777" w:rsidR="00B274B2" w:rsidRPr="007B3F5E" w:rsidRDefault="00B274B2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0C8A34" w14:textId="77777777" w:rsidR="00B274B2" w:rsidRPr="007B3F5E" w:rsidRDefault="00B274B2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74B2" w:rsidRPr="007B3F5E" w14:paraId="2C914C71" w14:textId="77777777" w:rsidTr="003353DE">
        <w:trPr>
          <w:trHeight w:val="329"/>
        </w:trPr>
        <w:tc>
          <w:tcPr>
            <w:tcW w:w="3113" w:type="dxa"/>
          </w:tcPr>
          <w:p w14:paraId="137BDF79" w14:textId="77777777" w:rsidR="00B274B2" w:rsidRPr="007B3F5E" w:rsidRDefault="00B274B2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1238EAB8" w14:textId="77777777" w:rsidR="00B274B2" w:rsidRPr="007B3F5E" w:rsidRDefault="00B274B2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274B2" w:rsidRPr="007B3F5E" w14:paraId="5CDE8329" w14:textId="77777777" w:rsidTr="003353DE">
        <w:trPr>
          <w:trHeight w:val="329"/>
        </w:trPr>
        <w:tc>
          <w:tcPr>
            <w:tcW w:w="3113" w:type="dxa"/>
          </w:tcPr>
          <w:p w14:paraId="5D2E5C59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61" w:type="dxa"/>
          </w:tcPr>
          <w:p w14:paraId="56999F3E" w14:textId="77777777" w:rsidR="00B274B2" w:rsidRPr="007B3F5E" w:rsidRDefault="00B274B2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E7EF05A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6D79CF0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C80C6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CD500BF" w14:textId="77777777" w:rsidR="00B274B2" w:rsidRPr="007B3F5E" w:rsidRDefault="00B274B2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A90E7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8E5CEF3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34122B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DE53B2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03DC5DC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CDC4C95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A72CAC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0DA9F5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FC564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3E45FA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2B373B3A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00E7EF93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74B2" w:rsidRPr="007B3F5E" w14:paraId="04176590" w14:textId="77777777" w:rsidTr="003353DE">
        <w:trPr>
          <w:trHeight w:val="329"/>
        </w:trPr>
        <w:tc>
          <w:tcPr>
            <w:tcW w:w="3113" w:type="dxa"/>
          </w:tcPr>
          <w:p w14:paraId="5F5AB4E7" w14:textId="7195A6CF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61" w:type="dxa"/>
          </w:tcPr>
          <w:p w14:paraId="35DAF4A2" w14:textId="503AF212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268" w:type="dxa"/>
          </w:tcPr>
          <w:p w14:paraId="2BE7C837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5F8A5E4" w14:textId="074C991D" w:rsidR="00B274B2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254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</w:t>
            </w:r>
          </w:p>
        </w:tc>
        <w:tc>
          <w:tcPr>
            <w:tcW w:w="236" w:type="dxa"/>
          </w:tcPr>
          <w:p w14:paraId="5F0119B5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8441496" w14:textId="5F97CF28" w:rsidR="00B274B2" w:rsidRPr="007B3F5E" w:rsidRDefault="00B274B2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D6A48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3735179" w14:textId="4FEE2E59" w:rsidR="00B274B2" w:rsidRPr="007B3F5E" w:rsidRDefault="00B274B2" w:rsidP="00E859C8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A0954DE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098E2E" w14:textId="16032600" w:rsidR="00B274B2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167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268" w:type="dxa"/>
          </w:tcPr>
          <w:p w14:paraId="50A06A2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51451B9" w14:textId="1A29A2CC" w:rsidR="00B274B2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237" w:type="dxa"/>
          </w:tcPr>
          <w:p w14:paraId="679008F6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BB4AEA5" w14:textId="6B4C6A12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157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236" w:type="dxa"/>
          </w:tcPr>
          <w:p w14:paraId="7D9CAB4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63E3F6" w14:textId="0D8C5CB2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592D497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68C9ED" w14:textId="3150A73E" w:rsidR="00B274B2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604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</w:t>
            </w:r>
          </w:p>
        </w:tc>
      </w:tr>
      <w:tr w:rsidR="00B274B2" w:rsidRPr="007B3F5E" w14:paraId="7461CE9A" w14:textId="77777777" w:rsidTr="003353DE">
        <w:trPr>
          <w:trHeight w:val="329"/>
        </w:trPr>
        <w:tc>
          <w:tcPr>
            <w:tcW w:w="3113" w:type="dxa"/>
          </w:tcPr>
          <w:p w14:paraId="109FFE56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</w:tcPr>
          <w:p w14:paraId="64ECE57C" w14:textId="24F6CC0A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</w:t>
            </w:r>
          </w:p>
        </w:tc>
        <w:tc>
          <w:tcPr>
            <w:tcW w:w="268" w:type="dxa"/>
          </w:tcPr>
          <w:p w14:paraId="6F2CA162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E38168D" w14:textId="4F307C46" w:rsidR="00B274B2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236" w:type="dxa"/>
          </w:tcPr>
          <w:p w14:paraId="68C5F31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D0AB6D5" w14:textId="15B095DC" w:rsidR="00B274B2" w:rsidRPr="007B3F5E" w:rsidRDefault="00B17D5A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110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236" w:type="dxa"/>
          </w:tcPr>
          <w:p w14:paraId="6F14D32E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CF688B2" w14:textId="27835850" w:rsidR="00B274B2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52</w:t>
            </w:r>
          </w:p>
        </w:tc>
        <w:tc>
          <w:tcPr>
            <w:tcW w:w="238" w:type="dxa"/>
          </w:tcPr>
          <w:p w14:paraId="68E6C73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76604C" w14:textId="43AABACC" w:rsidR="00B274B2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452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268" w:type="dxa"/>
          </w:tcPr>
          <w:p w14:paraId="70594E73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D2381F2" w14:textId="64D73C9B" w:rsidR="00B274B2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</w:t>
            </w:r>
          </w:p>
        </w:tc>
        <w:tc>
          <w:tcPr>
            <w:tcW w:w="237" w:type="dxa"/>
          </w:tcPr>
          <w:p w14:paraId="463CF79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BF3D538" w14:textId="166CC7DC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="00B274B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</w:p>
        </w:tc>
        <w:tc>
          <w:tcPr>
            <w:tcW w:w="236" w:type="dxa"/>
          </w:tcPr>
          <w:p w14:paraId="44478C00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7D2C0DB" w14:textId="59B9A93A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3B3D57C4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5CDB9C" w14:textId="2F94683F" w:rsidR="00B274B2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636</w:t>
            </w:r>
            <w:r w:rsidR="00900F9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</w:t>
            </w:r>
          </w:p>
        </w:tc>
      </w:tr>
      <w:tr w:rsidR="00B274B2" w:rsidRPr="007B3F5E" w14:paraId="7FDC2FB0" w14:textId="77777777" w:rsidTr="003353DE">
        <w:trPr>
          <w:trHeight w:val="329"/>
        </w:trPr>
        <w:tc>
          <w:tcPr>
            <w:tcW w:w="3113" w:type="dxa"/>
          </w:tcPr>
          <w:p w14:paraId="673FEF77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161" w:type="dxa"/>
          </w:tcPr>
          <w:p w14:paraId="1AD29C72" w14:textId="3092F033" w:rsidR="00B274B2" w:rsidRPr="007B3F5E" w:rsidRDefault="00B17D5A" w:rsidP="002512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268" w:type="dxa"/>
          </w:tcPr>
          <w:p w14:paraId="1CC890B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5639085" w14:textId="25FDF201" w:rsidR="00B274B2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236" w:type="dxa"/>
          </w:tcPr>
          <w:p w14:paraId="67AC1D53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0EDDF47" w14:textId="4454C936" w:rsidR="00B274B2" w:rsidRPr="007B3F5E" w:rsidRDefault="00B17D5A" w:rsidP="00251260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937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</w:t>
            </w:r>
          </w:p>
        </w:tc>
        <w:tc>
          <w:tcPr>
            <w:tcW w:w="236" w:type="dxa"/>
          </w:tcPr>
          <w:p w14:paraId="509B96BC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BF2925E" w14:textId="376B0623" w:rsidR="00B274B2" w:rsidRPr="007B3F5E" w:rsidRDefault="00B17D5A" w:rsidP="00251260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238" w:type="dxa"/>
          </w:tcPr>
          <w:p w14:paraId="23E62BD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02BBA94" w14:textId="1FEB9092" w:rsidR="00B274B2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587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</w:t>
            </w:r>
          </w:p>
        </w:tc>
        <w:tc>
          <w:tcPr>
            <w:tcW w:w="268" w:type="dxa"/>
          </w:tcPr>
          <w:p w14:paraId="38A1AECF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DBC1C62" w14:textId="4120D313" w:rsidR="00B274B2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237" w:type="dxa"/>
          </w:tcPr>
          <w:p w14:paraId="2499A5A2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573FD03" w14:textId="1539BD34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</w:t>
            </w:r>
          </w:p>
        </w:tc>
        <w:tc>
          <w:tcPr>
            <w:tcW w:w="236" w:type="dxa"/>
          </w:tcPr>
          <w:p w14:paraId="3DBE28A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432AF406" w14:textId="52FBC563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1E0641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86CC55B" w14:textId="4DF62697" w:rsidR="00B274B2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705</w:t>
            </w:r>
            <w:r w:rsidR="0025126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</w:p>
        </w:tc>
      </w:tr>
      <w:tr w:rsidR="00B274B2" w:rsidRPr="007B3F5E" w14:paraId="459133DB" w14:textId="77777777" w:rsidTr="003353DE">
        <w:trPr>
          <w:trHeight w:val="329"/>
        </w:trPr>
        <w:tc>
          <w:tcPr>
            <w:tcW w:w="3113" w:type="dxa"/>
          </w:tcPr>
          <w:p w14:paraId="3D1E680D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1" w:type="dxa"/>
          </w:tcPr>
          <w:p w14:paraId="528A90F7" w14:textId="5480F07D" w:rsidR="00B274B2" w:rsidRPr="007B3F5E" w:rsidRDefault="00B274B2" w:rsidP="00E859C8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8E83032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E8DA72F" w14:textId="4308382B" w:rsidR="00B274B2" w:rsidRPr="007B3F5E" w:rsidRDefault="00B274B2" w:rsidP="00E859C8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5398AE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115268C" w14:textId="48C9BAA5" w:rsidR="00B274B2" w:rsidRPr="007B3F5E" w:rsidRDefault="00B274B2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74B2D0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EFC82E5" w14:textId="63DA1809" w:rsidR="00B274B2" w:rsidRPr="007B3F5E" w:rsidRDefault="00B274B2" w:rsidP="00E859C8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3660E9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309CB1" w14:textId="06E895C9" w:rsidR="00B274B2" w:rsidRPr="007B3F5E" w:rsidRDefault="00B274B2" w:rsidP="00E859C8">
            <w:pPr>
              <w:tabs>
                <w:tab w:val="decimal" w:pos="5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08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8F8082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E5E399C" w14:textId="11BE49B7" w:rsidR="00B274B2" w:rsidRPr="007B3F5E" w:rsidRDefault="00B274B2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4FD4BCEF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F60FD8F" w14:textId="23B06BCE" w:rsidR="00B274B2" w:rsidRPr="007B3F5E" w:rsidRDefault="00B274B2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6EC1D8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1B35C84B" w14:textId="2483F589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951AF92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C97B6F" w14:textId="4D18AEC8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74B2" w:rsidRPr="007B3F5E" w14:paraId="0AB82DD0" w14:textId="77777777" w:rsidTr="003353DE">
        <w:trPr>
          <w:trHeight w:val="329"/>
        </w:trPr>
        <w:tc>
          <w:tcPr>
            <w:tcW w:w="3113" w:type="dxa"/>
          </w:tcPr>
          <w:p w14:paraId="6E7F2CED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</w:tcPr>
          <w:p w14:paraId="1FEB6E2B" w14:textId="64E7FC25" w:rsidR="00B274B2" w:rsidRPr="007B3F5E" w:rsidRDefault="00B274B2" w:rsidP="00E859C8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5EE3B05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F5AE8A9" w14:textId="67D8FFFF" w:rsidR="00B274B2" w:rsidRPr="007B3F5E" w:rsidRDefault="00B274B2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D9C7DE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797C178" w14:textId="7DE09355" w:rsidR="00B274B2" w:rsidRPr="007B3F5E" w:rsidRDefault="00B274B2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E5E04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4DABD4C" w14:textId="11D9A7D5" w:rsidR="00B274B2" w:rsidRPr="007B3F5E" w:rsidRDefault="00B274B2" w:rsidP="00E859C8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69CBF7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6ADEB2" w14:textId="65E3D54A" w:rsidR="00B274B2" w:rsidRPr="007B3F5E" w:rsidRDefault="00B274B2" w:rsidP="00E859C8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CEE4D06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D0DAA68" w14:textId="246F2066" w:rsidR="00B274B2" w:rsidRPr="007B3F5E" w:rsidRDefault="00B274B2" w:rsidP="00E859C8">
            <w:pPr>
              <w:tabs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04F3FB6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B4BDA1F" w14:textId="1379DF88" w:rsidR="00B274B2" w:rsidRPr="007B3F5E" w:rsidRDefault="00B274B2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7FBA92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1C9551D4" w14:textId="2E05E857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2770F3E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48CB9E" w14:textId="68116E1B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74B2" w:rsidRPr="007B3F5E" w14:paraId="16851407" w14:textId="77777777" w:rsidTr="003353DE">
        <w:trPr>
          <w:trHeight w:val="329"/>
        </w:trPr>
        <w:tc>
          <w:tcPr>
            <w:tcW w:w="3113" w:type="dxa"/>
          </w:tcPr>
          <w:p w14:paraId="56C24DFE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โอนออกไปที่ 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61" w:type="dxa"/>
          </w:tcPr>
          <w:p w14:paraId="7736E369" w14:textId="77777777" w:rsidR="00B274B2" w:rsidRPr="007B3F5E" w:rsidRDefault="00B274B2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FBF20B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255EF5B" w14:textId="77777777" w:rsidR="00B274B2" w:rsidRPr="007B3F5E" w:rsidRDefault="00B274B2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C53B9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AB495A2" w14:textId="77777777" w:rsidR="00B274B2" w:rsidRPr="007B3F5E" w:rsidRDefault="00B274B2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DD2EE2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C5C756E" w14:textId="77777777" w:rsidR="00B274B2" w:rsidRPr="007B3F5E" w:rsidRDefault="00B274B2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211FB5E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6E5091D" w14:textId="77777777" w:rsidR="00B274B2" w:rsidRPr="007B3F5E" w:rsidRDefault="00B274B2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B9B475A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F0CF971" w14:textId="77777777" w:rsidR="00B274B2" w:rsidRPr="007B3F5E" w:rsidRDefault="00B274B2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FCA1FA9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82D49AF" w14:textId="77777777" w:rsidR="00B274B2" w:rsidRPr="007B3F5E" w:rsidRDefault="00B274B2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0920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59E273D" w14:textId="77777777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0F541C90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D88C24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74B2" w:rsidRPr="007B3F5E" w14:paraId="64999454" w14:textId="77777777" w:rsidTr="003353DE">
        <w:trPr>
          <w:trHeight w:val="329"/>
        </w:trPr>
        <w:tc>
          <w:tcPr>
            <w:tcW w:w="3113" w:type="dxa"/>
          </w:tcPr>
          <w:p w14:paraId="0A5E06F2" w14:textId="77777777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43D2072" w14:textId="1B7668E2" w:rsidR="00B274B2" w:rsidRPr="007B3F5E" w:rsidRDefault="00B274B2" w:rsidP="00E859C8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8128789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9E66F9C" w14:textId="7BE81FAB" w:rsidR="00B274B2" w:rsidRPr="007B3F5E" w:rsidRDefault="00B274B2" w:rsidP="00E859C8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54692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09538AFD" w14:textId="7DF06E4A" w:rsidR="00B274B2" w:rsidRPr="007B3F5E" w:rsidRDefault="00B274B2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07C2C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C764D0" w14:textId="7D4A9EBC" w:rsidR="00B274B2" w:rsidRPr="007B3F5E" w:rsidRDefault="00B274B2" w:rsidP="00E859C8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D7385AE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3DC69CF" w14:textId="6E82A2B0" w:rsidR="00B274B2" w:rsidRPr="007B3F5E" w:rsidRDefault="00B274B2" w:rsidP="00E859C8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9D3FEF1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4E84E19" w14:textId="037E364A" w:rsidR="00B274B2" w:rsidRPr="007B3F5E" w:rsidRDefault="00B274B2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3F08FA29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671D202" w14:textId="0A318382" w:rsidR="00B274B2" w:rsidRPr="007B3F5E" w:rsidRDefault="00B274B2" w:rsidP="00E859C8">
            <w:pPr>
              <w:tabs>
                <w:tab w:val="decimal" w:pos="7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926BC5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73D449F" w14:textId="0851BB6B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047E82B9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469A989" w14:textId="2E1960F8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74B2" w:rsidRPr="007B3F5E" w14:paraId="53DE8FE2" w14:textId="77777777" w:rsidTr="003353DE">
        <w:trPr>
          <w:trHeight w:val="329"/>
        </w:trPr>
        <w:tc>
          <w:tcPr>
            <w:tcW w:w="3113" w:type="dxa"/>
          </w:tcPr>
          <w:p w14:paraId="72DC571E" w14:textId="7577C68E" w:rsidR="00B274B2" w:rsidRPr="007B3F5E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B902BC"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A071CBA" w14:textId="446C681A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B274B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</w:t>
            </w:r>
          </w:p>
        </w:tc>
        <w:tc>
          <w:tcPr>
            <w:tcW w:w="268" w:type="dxa"/>
          </w:tcPr>
          <w:p w14:paraId="4DE5C4B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2B97735" w14:textId="6E72C2C9" w:rsidR="00B274B2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316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36" w:type="dxa"/>
          </w:tcPr>
          <w:p w14:paraId="201ED8FD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5A77263F" w14:textId="127800EC" w:rsidR="00B274B2" w:rsidRPr="007B3F5E" w:rsidRDefault="00B17D5A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B274B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047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</w:t>
            </w:r>
          </w:p>
        </w:tc>
        <w:tc>
          <w:tcPr>
            <w:tcW w:w="236" w:type="dxa"/>
          </w:tcPr>
          <w:p w14:paraId="2803228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B50F84E" w14:textId="3848BF45" w:rsidR="00B274B2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238" w:type="dxa"/>
          </w:tcPr>
          <w:p w14:paraId="0C527898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52E911CB" w14:textId="4A1985BF" w:rsidR="00B274B2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206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</w:t>
            </w:r>
          </w:p>
        </w:tc>
        <w:tc>
          <w:tcPr>
            <w:tcW w:w="268" w:type="dxa"/>
          </w:tcPr>
          <w:p w14:paraId="525C89E3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4322ADF2" w14:textId="63061157" w:rsidR="00B274B2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</w:t>
            </w:r>
            <w:r w:rsidR="00B274B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</w:t>
            </w:r>
          </w:p>
        </w:tc>
        <w:tc>
          <w:tcPr>
            <w:tcW w:w="237" w:type="dxa"/>
          </w:tcPr>
          <w:p w14:paraId="2477E6A5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6D81798" w14:textId="0202ACA4" w:rsidR="00B274B2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188</w:t>
            </w:r>
            <w:r w:rsidR="00B274B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236" w:type="dxa"/>
          </w:tcPr>
          <w:p w14:paraId="4B0DD8EB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6D4779C6" w14:textId="77777777" w:rsidR="00B274B2" w:rsidRPr="007B3F5E" w:rsidRDefault="00B274B2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A1788EE" w14:textId="77777777" w:rsidR="00B274B2" w:rsidRPr="007B3F5E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3ECF0CC" w14:textId="14B2B869" w:rsidR="00B274B2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911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09</w:t>
            </w:r>
          </w:p>
        </w:tc>
      </w:tr>
    </w:tbl>
    <w:p w14:paraId="1E94EAE0" w14:textId="77777777" w:rsidR="00C15B6A" w:rsidRPr="007B3F5E" w:rsidRDefault="00C15B6A" w:rsidP="00E859C8"/>
    <w:p w14:paraId="666820D6" w14:textId="77777777" w:rsidR="00C15B6A" w:rsidRPr="007B3F5E" w:rsidRDefault="00C15B6A" w:rsidP="00E859C8"/>
    <w:p w14:paraId="1E6B956C" w14:textId="77777777" w:rsidR="00C15B6A" w:rsidRPr="007B3F5E" w:rsidRDefault="00C15B6A" w:rsidP="00E859C8"/>
    <w:p w14:paraId="6AB1F3A1" w14:textId="77777777" w:rsidR="00C15B6A" w:rsidRPr="007B3F5E" w:rsidRDefault="00C15B6A" w:rsidP="00E859C8"/>
    <w:p w14:paraId="1D4CE243" w14:textId="77777777" w:rsidR="00C15B6A" w:rsidRPr="007B3F5E" w:rsidRDefault="00C15B6A" w:rsidP="00E859C8"/>
    <w:p w14:paraId="7F00D238" w14:textId="77777777" w:rsidR="00C15B6A" w:rsidRPr="007B3F5E" w:rsidRDefault="00C15B6A" w:rsidP="00E859C8"/>
    <w:p w14:paraId="5A37CBB7" w14:textId="77777777" w:rsidR="00C15B6A" w:rsidRPr="007B3F5E" w:rsidRDefault="00C15B6A" w:rsidP="00E859C8"/>
    <w:p w14:paraId="5084C05C" w14:textId="77777777" w:rsidR="00C15B6A" w:rsidRPr="007B3F5E" w:rsidRDefault="00C15B6A" w:rsidP="00E859C8"/>
    <w:p w14:paraId="42EB26CE" w14:textId="77777777" w:rsidR="00C15B6A" w:rsidRPr="007B3F5E" w:rsidRDefault="00C15B6A" w:rsidP="00E859C8"/>
    <w:p w14:paraId="25DC8A9A" w14:textId="77777777" w:rsidR="00C15B6A" w:rsidRPr="007B3F5E" w:rsidRDefault="00C15B6A" w:rsidP="00E859C8"/>
    <w:p w14:paraId="0D76BFE0" w14:textId="77777777" w:rsidR="00C15B6A" w:rsidRPr="007B3F5E" w:rsidRDefault="00C15B6A" w:rsidP="00E859C8"/>
    <w:tbl>
      <w:tblPr>
        <w:tblW w:w="14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3"/>
        <w:gridCol w:w="1161"/>
        <w:gridCol w:w="268"/>
        <w:gridCol w:w="985"/>
        <w:gridCol w:w="236"/>
        <w:gridCol w:w="836"/>
        <w:gridCol w:w="236"/>
        <w:gridCol w:w="1106"/>
        <w:gridCol w:w="238"/>
        <w:gridCol w:w="1013"/>
        <w:gridCol w:w="268"/>
        <w:gridCol w:w="837"/>
        <w:gridCol w:w="237"/>
        <w:gridCol w:w="1159"/>
        <w:gridCol w:w="236"/>
        <w:gridCol w:w="928"/>
        <w:gridCol w:w="302"/>
        <w:gridCol w:w="1137"/>
      </w:tblGrid>
      <w:tr w:rsidR="00B23684" w:rsidRPr="007B3F5E" w14:paraId="7FA30B2C" w14:textId="77777777" w:rsidTr="00854735">
        <w:trPr>
          <w:trHeight w:val="329"/>
        </w:trPr>
        <w:tc>
          <w:tcPr>
            <w:tcW w:w="3113" w:type="dxa"/>
          </w:tcPr>
          <w:p w14:paraId="4E5A7E7E" w14:textId="77777777" w:rsidR="00B23684" w:rsidRPr="007B3F5E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21" w:name="_Hlk139930636"/>
          </w:p>
        </w:tc>
        <w:tc>
          <w:tcPr>
            <w:tcW w:w="11183" w:type="dxa"/>
            <w:gridSpan w:val="17"/>
          </w:tcPr>
          <w:p w14:paraId="00B3752E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3684" w:rsidRPr="007B3F5E" w14:paraId="25A7F3A9" w14:textId="77777777" w:rsidTr="00854735">
        <w:trPr>
          <w:trHeight w:val="329"/>
        </w:trPr>
        <w:tc>
          <w:tcPr>
            <w:tcW w:w="3113" w:type="dxa"/>
          </w:tcPr>
          <w:p w14:paraId="2CF0904C" w14:textId="77777777" w:rsidR="00B23684" w:rsidRPr="007B3F5E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23DC75A0" w14:textId="77777777" w:rsidR="00B23684" w:rsidRPr="007B3F5E" w:rsidRDefault="00B23684" w:rsidP="00E859C8">
            <w:pPr>
              <w:tabs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B992F93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EC2F9F0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FB365E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861873F" w14:textId="77777777" w:rsidR="00B23684" w:rsidRPr="007B3F5E" w:rsidRDefault="00B23684" w:rsidP="00E859C8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E4038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C42975C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41B5775E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B12DE8" w14:textId="77777777" w:rsidR="00B23684" w:rsidRPr="007B3F5E" w:rsidRDefault="00B23684" w:rsidP="00E859C8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D3B188A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F293840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B5FF274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AE501B7" w14:textId="77777777" w:rsidR="00B23684" w:rsidRPr="007B3F5E" w:rsidRDefault="00B23684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E7F9E73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10EE7ADF" w14:textId="6CA0DE4A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27EC6F5E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791F06" w14:textId="77777777" w:rsidR="00B23684" w:rsidRPr="007B3F5E" w:rsidRDefault="00B23684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7B3F5E" w14:paraId="0DC1D14F" w14:textId="77777777" w:rsidTr="00854735">
        <w:trPr>
          <w:trHeight w:val="329"/>
        </w:trPr>
        <w:tc>
          <w:tcPr>
            <w:tcW w:w="3113" w:type="dxa"/>
          </w:tcPr>
          <w:p w14:paraId="373B6300" w14:textId="77777777" w:rsidR="00966021" w:rsidRPr="007B3F5E" w:rsidRDefault="0096602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C51D136" w14:textId="582F05EA" w:rsidR="00966021" w:rsidRPr="007B3F5E" w:rsidRDefault="00966021" w:rsidP="00E859C8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9D3F921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04095237" w14:textId="6A40EF73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3B8AE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7F0EDF6" w14:textId="77777777" w:rsidR="00966021" w:rsidRPr="007B3F5E" w:rsidRDefault="00966021" w:rsidP="00E859C8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5CEDD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3D9542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493B575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A51C7D" w14:textId="77777777" w:rsidR="00966021" w:rsidRPr="007B3F5E" w:rsidRDefault="00966021" w:rsidP="00E859C8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642B46F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810FC09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EA1CCE5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03E4F1F" w14:textId="77777777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516E419C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DD7E65A" w14:textId="7FA19F04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2" w:type="dxa"/>
          </w:tcPr>
          <w:p w14:paraId="2EACB4A8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9B6015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7B3F5E" w14:paraId="1628DB03" w14:textId="77777777" w:rsidTr="00854735">
        <w:trPr>
          <w:trHeight w:val="329"/>
        </w:trPr>
        <w:tc>
          <w:tcPr>
            <w:tcW w:w="3113" w:type="dxa"/>
          </w:tcPr>
          <w:p w14:paraId="5F8788B5" w14:textId="77777777" w:rsidR="00966021" w:rsidRPr="007B3F5E" w:rsidRDefault="0096602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6D946CC1" w14:textId="6622B14B" w:rsidR="00966021" w:rsidRPr="007B3F5E" w:rsidRDefault="00966021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782D44"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8" w:type="dxa"/>
          </w:tcPr>
          <w:p w14:paraId="721D229E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2C60700" w14:textId="5C3636D2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20771BA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2A2C788" w14:textId="77777777" w:rsidR="00966021" w:rsidRPr="007B3F5E" w:rsidRDefault="00966021" w:rsidP="00E859C8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CD99E0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950EAC" w14:textId="26E203C3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60D6B1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192808" w14:textId="47B711C7" w:rsidR="00966021" w:rsidRPr="007B3F5E" w:rsidRDefault="00966021" w:rsidP="00E859C8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A218BAE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3F864B5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B3C4D11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36572CB" w14:textId="53E436A3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45F1CBFC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682B4E26" w14:textId="19F36ECA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2" w:type="dxa"/>
          </w:tcPr>
          <w:p w14:paraId="6061EC35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AF9661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7B3F5E" w14:paraId="2BD3E4DB" w14:textId="77777777" w:rsidTr="00854735">
        <w:trPr>
          <w:trHeight w:val="329"/>
        </w:trPr>
        <w:tc>
          <w:tcPr>
            <w:tcW w:w="3113" w:type="dxa"/>
          </w:tcPr>
          <w:p w14:paraId="3866B86A" w14:textId="345DDE89" w:rsidR="00966021" w:rsidRPr="007B3F5E" w:rsidRDefault="00966021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57BD886F" w14:textId="6A2E262F" w:rsidR="00966021" w:rsidRPr="007B3F5E" w:rsidRDefault="00114DB0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1D27E092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DDEF724" w14:textId="78F5F91D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0DBBD91A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A8476AF" w14:textId="0F62D3CF" w:rsidR="00966021" w:rsidRPr="007B3F5E" w:rsidRDefault="00966021" w:rsidP="00E859C8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CA1946" w14:textId="77777777" w:rsidR="00966021" w:rsidRPr="007B3F5E" w:rsidRDefault="00966021" w:rsidP="00E859C8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2387C74" w14:textId="0F1FBDE8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38" w:type="dxa"/>
          </w:tcPr>
          <w:p w14:paraId="5C0B48CD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F4D86F" w14:textId="57C975F6" w:rsidR="00966021" w:rsidRPr="007B3F5E" w:rsidRDefault="00966021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8" w:type="dxa"/>
          </w:tcPr>
          <w:p w14:paraId="471FECBF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ECA2DBC" w14:textId="66BF4445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D4950AD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20A8CC59" w14:textId="50313D1F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06B44176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C3FF826" w14:textId="04B7C22F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2" w:type="dxa"/>
          </w:tcPr>
          <w:p w14:paraId="4D1FB10E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53D84B77" w14:textId="18A13DCC" w:rsidR="00966021" w:rsidRPr="007B3F5E" w:rsidRDefault="00966021" w:rsidP="00E859C8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7B3F5E" w14:paraId="3CA563BE" w14:textId="77777777" w:rsidTr="00854735">
        <w:trPr>
          <w:trHeight w:val="329"/>
        </w:trPr>
        <w:tc>
          <w:tcPr>
            <w:tcW w:w="3113" w:type="dxa"/>
          </w:tcPr>
          <w:p w14:paraId="3FDA97BA" w14:textId="038D0FAE" w:rsidR="00966021" w:rsidRPr="007B3F5E" w:rsidRDefault="00966021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3FFB8E44" w14:textId="52AAE61A" w:rsidR="00966021" w:rsidRPr="007B3F5E" w:rsidRDefault="00966021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</w:tcPr>
          <w:p w14:paraId="308D9C6C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3B6AD48" w14:textId="014A67E3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52227906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F89BB2B" w14:textId="1E802D48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1DE07E2" w14:textId="77777777" w:rsidR="00966021" w:rsidRPr="007B3F5E" w:rsidRDefault="00966021" w:rsidP="00E859C8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DE149D6" w14:textId="3655F761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38" w:type="dxa"/>
          </w:tcPr>
          <w:p w14:paraId="36DA5D53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3B1709" w14:textId="1B000983" w:rsidR="00966021" w:rsidRPr="007B3F5E" w:rsidRDefault="00966021" w:rsidP="00E859C8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5FEFA4F6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7985267" w14:textId="6B79AA79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799DF582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3BE06FFE" w14:textId="561D2445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2C352F2D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F5FAB44" w14:textId="7CCC81D7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2" w:type="dxa"/>
          </w:tcPr>
          <w:p w14:paraId="643A01FA" w14:textId="77777777" w:rsidR="00966021" w:rsidRPr="007B3F5E" w:rsidRDefault="00966021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206ACF74" w14:textId="4C9E00ED" w:rsidR="00966021" w:rsidRPr="007B3F5E" w:rsidRDefault="00966021" w:rsidP="00E859C8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3684" w:rsidRPr="007B3F5E" w14:paraId="3E7A6929" w14:textId="77777777" w:rsidTr="00854735">
        <w:trPr>
          <w:trHeight w:val="329"/>
        </w:trPr>
        <w:tc>
          <w:tcPr>
            <w:tcW w:w="3113" w:type="dxa"/>
          </w:tcPr>
          <w:p w14:paraId="7AFF6A1D" w14:textId="77777777" w:rsidR="00B23684" w:rsidRPr="007B3F5E" w:rsidRDefault="00B23684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3396E275" w14:textId="77777777" w:rsidR="00B23684" w:rsidRPr="007B3F5E" w:rsidRDefault="00B23684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23684" w:rsidRPr="007B3F5E" w14:paraId="3CE4CA7B" w14:textId="77777777" w:rsidTr="00854735">
        <w:trPr>
          <w:trHeight w:val="329"/>
        </w:trPr>
        <w:tc>
          <w:tcPr>
            <w:tcW w:w="3113" w:type="dxa"/>
          </w:tcPr>
          <w:p w14:paraId="79212EBF" w14:textId="22B9F2FF" w:rsidR="00B23684" w:rsidRPr="007B3F5E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  <w:r w:rsidR="00271E31"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161" w:type="dxa"/>
          </w:tcPr>
          <w:p w14:paraId="090B41F6" w14:textId="77777777" w:rsidR="00B23684" w:rsidRPr="007B3F5E" w:rsidRDefault="00B23684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FEE357D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86BBF3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E53452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314D580" w14:textId="77777777" w:rsidR="00B23684" w:rsidRPr="007B3F5E" w:rsidRDefault="00B23684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4F73AF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015AE81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AD471F7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4F3A4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3BA38510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B349048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A8FDFFC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90D1D6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F25B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0347163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06EEC520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0D0E28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0CB1" w:rsidRPr="007B3F5E" w14:paraId="5FDC9D64" w14:textId="77777777" w:rsidTr="00854735">
        <w:trPr>
          <w:trHeight w:val="329"/>
        </w:trPr>
        <w:tc>
          <w:tcPr>
            <w:tcW w:w="3113" w:type="dxa"/>
          </w:tcPr>
          <w:p w14:paraId="3038A222" w14:textId="63778B18" w:rsidR="00710CB1" w:rsidRPr="007B3F5E" w:rsidRDefault="00710CB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902BC"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1161" w:type="dxa"/>
          </w:tcPr>
          <w:p w14:paraId="07B0B6D7" w14:textId="139555B7" w:rsidR="00710CB1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268" w:type="dxa"/>
          </w:tcPr>
          <w:p w14:paraId="21630A55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902981" w14:textId="74A1BD28" w:rsidR="00710CB1" w:rsidRPr="007B3F5E" w:rsidRDefault="00B17D5A" w:rsidP="004663E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316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236" w:type="dxa"/>
          </w:tcPr>
          <w:p w14:paraId="089536C6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5F62F59C" w14:textId="28CC9D09" w:rsidR="00710CB1" w:rsidRPr="007B3F5E" w:rsidRDefault="00B17D5A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047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</w:p>
        </w:tc>
        <w:tc>
          <w:tcPr>
            <w:tcW w:w="236" w:type="dxa"/>
          </w:tcPr>
          <w:p w14:paraId="72755DE6" w14:textId="77777777" w:rsidR="00710CB1" w:rsidRPr="007B3F5E" w:rsidRDefault="00710CB1" w:rsidP="00E859C8">
            <w:pPr>
              <w:tabs>
                <w:tab w:val="decimal" w:pos="372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BA046E7" w14:textId="45A3D81F" w:rsidR="00710CB1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238" w:type="dxa"/>
          </w:tcPr>
          <w:p w14:paraId="6ECCD99E" w14:textId="77777777" w:rsidR="00710CB1" w:rsidRPr="007B3F5E" w:rsidRDefault="00710CB1" w:rsidP="00E859C8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3C56A19" w14:textId="54993B2B" w:rsidR="00710CB1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206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  <w:tc>
          <w:tcPr>
            <w:tcW w:w="268" w:type="dxa"/>
          </w:tcPr>
          <w:p w14:paraId="078429E9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448878A" w14:textId="630C70EA" w:rsidR="00710CB1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237" w:type="dxa"/>
          </w:tcPr>
          <w:p w14:paraId="1D84A64E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4ECCAD7" w14:textId="68C6D65A" w:rsidR="00710CB1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188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236" w:type="dxa"/>
          </w:tcPr>
          <w:p w14:paraId="0B2E5F0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D00E0AC" w14:textId="7272AD7B" w:rsidR="00710CB1" w:rsidRPr="007B3F5E" w:rsidRDefault="00710CB1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5B7D862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F526C2" w14:textId="4B9A2FEC" w:rsidR="00710CB1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911</w:t>
            </w:r>
            <w:r w:rsidR="00B902B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</w:t>
            </w:r>
          </w:p>
        </w:tc>
      </w:tr>
      <w:tr w:rsidR="00710CB1" w:rsidRPr="007B3F5E" w14:paraId="7F9695A9" w14:textId="77777777" w:rsidTr="00854735">
        <w:trPr>
          <w:trHeight w:val="329"/>
        </w:trPr>
        <w:tc>
          <w:tcPr>
            <w:tcW w:w="3113" w:type="dxa"/>
          </w:tcPr>
          <w:p w14:paraId="2D8EF905" w14:textId="10214D00" w:rsidR="00710CB1" w:rsidRPr="007B3F5E" w:rsidRDefault="00710CB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</w:tcPr>
          <w:p w14:paraId="60F3F9AC" w14:textId="45F78032" w:rsidR="00710CB1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</w:t>
            </w:r>
          </w:p>
        </w:tc>
        <w:tc>
          <w:tcPr>
            <w:tcW w:w="268" w:type="dxa"/>
          </w:tcPr>
          <w:p w14:paraId="0ABE38E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E9A4565" w14:textId="64E08317" w:rsidR="00710CB1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</w:t>
            </w:r>
          </w:p>
        </w:tc>
        <w:tc>
          <w:tcPr>
            <w:tcW w:w="236" w:type="dxa"/>
          </w:tcPr>
          <w:p w14:paraId="3F650C1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28E4E8A" w14:textId="65B4F7CD" w:rsidR="00710CB1" w:rsidRPr="007B3F5E" w:rsidRDefault="00B17D5A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140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236" w:type="dxa"/>
          </w:tcPr>
          <w:p w14:paraId="4867B8B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E26CB67" w14:textId="6F1F8576" w:rsidR="00710CB1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238" w:type="dxa"/>
          </w:tcPr>
          <w:p w14:paraId="415616B8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EB264B1" w14:textId="015BF018" w:rsidR="00710CB1" w:rsidRPr="007B3F5E" w:rsidRDefault="00B17D5A" w:rsidP="00CC1D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572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268" w:type="dxa"/>
          </w:tcPr>
          <w:p w14:paraId="3CCD9798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63D6C06" w14:textId="311BD68B" w:rsidR="00710CB1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0F067D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237" w:type="dxa"/>
          </w:tcPr>
          <w:p w14:paraId="6D65F8C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06830C" w14:textId="40887671" w:rsidR="00710CB1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236" w:type="dxa"/>
          </w:tcPr>
          <w:p w14:paraId="20DE5494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C5F76EE" w14:textId="573D9790" w:rsidR="00710CB1" w:rsidRPr="007B3F5E" w:rsidRDefault="00907189" w:rsidP="00907189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45622EAD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2A56EC0" w14:textId="3DB334EE" w:rsidR="00710CB1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808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</w:t>
            </w:r>
          </w:p>
        </w:tc>
      </w:tr>
      <w:tr w:rsidR="00710CB1" w:rsidRPr="007B3F5E" w14:paraId="10064EDB" w14:textId="77777777" w:rsidTr="00854735">
        <w:trPr>
          <w:trHeight w:val="329"/>
        </w:trPr>
        <w:tc>
          <w:tcPr>
            <w:tcW w:w="3113" w:type="dxa"/>
          </w:tcPr>
          <w:p w14:paraId="4EF87366" w14:textId="77777777" w:rsidR="00710CB1" w:rsidRPr="007B3F5E" w:rsidRDefault="00710CB1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161" w:type="dxa"/>
          </w:tcPr>
          <w:p w14:paraId="2C6FE566" w14:textId="7A03A415" w:rsidR="00710CB1" w:rsidRPr="007B3F5E" w:rsidRDefault="00710CB1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BC04F9F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BBB713B" w14:textId="3942F0D6" w:rsidR="00710CB1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236" w:type="dxa"/>
          </w:tcPr>
          <w:p w14:paraId="60F3E8E8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83AEB85" w14:textId="6C7BEADF" w:rsidR="00710CB1" w:rsidRPr="007B3F5E" w:rsidRDefault="00710CB1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69FB9F" w14:textId="77777777" w:rsidR="00710CB1" w:rsidRPr="007B3F5E" w:rsidRDefault="00710CB1" w:rsidP="00E859C8">
            <w:pPr>
              <w:tabs>
                <w:tab w:val="decimal" w:pos="461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7E6E658" w14:textId="1934DE88" w:rsidR="00710CB1" w:rsidRPr="007B3F5E" w:rsidRDefault="00710CB1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01F80CF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9D3993" w14:textId="52749DEF" w:rsidR="00710CB1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268" w:type="dxa"/>
          </w:tcPr>
          <w:p w14:paraId="61B694F7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47DBC65" w14:textId="15C4786D" w:rsidR="00710CB1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237" w:type="dxa"/>
          </w:tcPr>
          <w:p w14:paraId="56B14169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927475D" w14:textId="1A8361A7" w:rsidR="00710CB1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</w:t>
            </w:r>
          </w:p>
        </w:tc>
        <w:tc>
          <w:tcPr>
            <w:tcW w:w="236" w:type="dxa"/>
          </w:tcPr>
          <w:p w14:paraId="22E99C0B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71422FE" w14:textId="2832D081" w:rsidR="00710CB1" w:rsidRPr="007B3F5E" w:rsidRDefault="00710CB1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5A8F51AC" w14:textId="77777777" w:rsidR="00710CB1" w:rsidRPr="007B3F5E" w:rsidRDefault="00710CB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3D26CD" w14:textId="6FC667D5" w:rsidR="00710CB1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128</w:t>
            </w:r>
            <w:r w:rsidR="00710CB1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71</w:t>
            </w:r>
          </w:p>
        </w:tc>
      </w:tr>
      <w:tr w:rsidR="00D42C17" w:rsidRPr="007B3F5E" w14:paraId="658EB623" w14:textId="77777777" w:rsidTr="00854735">
        <w:trPr>
          <w:trHeight w:val="329"/>
        </w:trPr>
        <w:tc>
          <w:tcPr>
            <w:tcW w:w="3113" w:type="dxa"/>
          </w:tcPr>
          <w:p w14:paraId="5D0BECDE" w14:textId="77777777" w:rsidR="00D42C17" w:rsidRPr="007B3F5E" w:rsidRDefault="00D42C17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1" w:type="dxa"/>
          </w:tcPr>
          <w:p w14:paraId="2D8ADB2A" w14:textId="479C7655" w:rsidR="00D42C17" w:rsidRPr="007B3F5E" w:rsidRDefault="00D42C17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3069DEB" w14:textId="77777777" w:rsidR="00D42C17" w:rsidRPr="007B3F5E" w:rsidRDefault="00D42C17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E51B08" w14:textId="2C20438E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34AF9DE" w14:textId="77777777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2E608C25" w14:textId="630C92A4" w:rsidR="00D42C17" w:rsidRPr="007B3F5E" w:rsidRDefault="00D42C17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ED40C1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0DA19BC" w14:textId="70FB477B" w:rsidR="00D42C17" w:rsidRPr="007B3F5E" w:rsidRDefault="00D42C17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A1A112B" w14:textId="77777777" w:rsidR="00D42C17" w:rsidRPr="007B3F5E" w:rsidRDefault="00D42C17" w:rsidP="00E859C8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119097" w14:textId="369398A4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DE4AEE5" w14:textId="77777777" w:rsidR="00D42C17" w:rsidRPr="007B3F5E" w:rsidRDefault="00D42C17" w:rsidP="00E859C8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9167051" w14:textId="38541B55" w:rsidR="00D42C17" w:rsidRPr="007B3F5E" w:rsidRDefault="00D42C17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  <w:r w:rsidR="000F067D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7CDFA744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B20E5B9" w14:textId="508CB7D5" w:rsidR="00D42C17" w:rsidRPr="007B3F5E" w:rsidRDefault="00D42C17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19B42A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D216D72" w14:textId="617A2A66" w:rsidR="00D42C17" w:rsidRPr="007B3F5E" w:rsidRDefault="00D42C17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0670A57B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A8904ED" w14:textId="3EFAEBAC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="00602FA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42C17" w:rsidRPr="007B3F5E" w14:paraId="6FF74F14" w14:textId="77777777" w:rsidTr="00854735">
        <w:trPr>
          <w:trHeight w:val="329"/>
        </w:trPr>
        <w:tc>
          <w:tcPr>
            <w:tcW w:w="3113" w:type="dxa"/>
          </w:tcPr>
          <w:p w14:paraId="2EEE45D7" w14:textId="77777777" w:rsidR="00D42C17" w:rsidRPr="007B3F5E" w:rsidRDefault="00D42C17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</w:tcPr>
          <w:p w14:paraId="05FA1CE1" w14:textId="7845C635" w:rsidR="00D42C17" w:rsidRPr="007B3F5E" w:rsidRDefault="00D42C17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7329A0F" w14:textId="77777777" w:rsidR="00D42C17" w:rsidRPr="007B3F5E" w:rsidRDefault="00D42C17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1B4D25BE" w14:textId="77DE40B7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9AD99E6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3F60F62" w14:textId="741E4F3C" w:rsidR="00D42C17" w:rsidRPr="007B3F5E" w:rsidRDefault="00D42C17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B8DBC5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D4051D" w14:textId="30B257C8" w:rsidR="00D42C17" w:rsidRPr="007B3F5E" w:rsidRDefault="00D42C17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D4D644" w14:textId="77777777" w:rsidR="00D42C17" w:rsidRPr="007B3F5E" w:rsidRDefault="00D42C17" w:rsidP="00E859C8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CD968" w14:textId="35D6D242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A9D1111" w14:textId="77777777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6A4B26A" w14:textId="6C0BC267" w:rsidR="00D42C17" w:rsidRPr="007B3F5E" w:rsidRDefault="00D42C17" w:rsidP="00E25505">
            <w:pPr>
              <w:tabs>
                <w:tab w:val="decimal" w:pos="32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175D52F1" w14:textId="77777777" w:rsidR="00D42C17" w:rsidRPr="007B3F5E" w:rsidRDefault="00D42C17" w:rsidP="00E859C8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243B77F" w14:textId="6EE9A49D" w:rsidR="00D42C17" w:rsidRPr="007B3F5E" w:rsidRDefault="00D42C17" w:rsidP="00891C3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E37C13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41B9EF8" w14:textId="561B6584" w:rsidR="00D42C17" w:rsidRPr="007B3F5E" w:rsidRDefault="00D42C17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2AE8787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923490" w14:textId="4E0E1CFB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94816" w:rsidRPr="007B3F5E" w14:paraId="56AA4DAD" w14:textId="77777777" w:rsidTr="00854735">
        <w:trPr>
          <w:trHeight w:val="329"/>
        </w:trPr>
        <w:tc>
          <w:tcPr>
            <w:tcW w:w="3113" w:type="dxa"/>
          </w:tcPr>
          <w:p w14:paraId="355F7C46" w14:textId="77777777" w:rsidR="00D94816" w:rsidRPr="007B3F5E" w:rsidRDefault="00D9481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หักค่าเสื่อมราคาสะสมของอาคารที่โอนไป</w:t>
            </w:r>
          </w:p>
          <w:p w14:paraId="7A35FF86" w14:textId="3693D972" w:rsidR="00D94816" w:rsidRPr="007B3F5E" w:rsidRDefault="00D9481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161" w:type="dxa"/>
          </w:tcPr>
          <w:p w14:paraId="64716C38" w14:textId="77777777" w:rsidR="00D94816" w:rsidRPr="007B3F5E" w:rsidRDefault="00D94816" w:rsidP="00570629">
            <w:pPr>
              <w:tabs>
                <w:tab w:val="decimal" w:pos="786"/>
                <w:tab w:val="decimal" w:pos="8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8BF74" w14:textId="6E518E90" w:rsidR="00D94816" w:rsidRPr="007B3F5E" w:rsidRDefault="00D94816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F57DB5" w14:textId="77777777" w:rsidR="00D94816" w:rsidRPr="007B3F5E" w:rsidRDefault="00D94816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59E3B12F" w14:textId="77777777" w:rsidR="00D94816" w:rsidRPr="007B3F5E" w:rsidRDefault="00D94816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48E47" w14:textId="48E00504" w:rsidR="00D94816" w:rsidRPr="007B3F5E" w:rsidRDefault="00D94816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13307A5" w14:textId="77777777" w:rsidR="00D94816" w:rsidRPr="007B3F5E" w:rsidRDefault="00D9481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2B64D79" w14:textId="77777777" w:rsidR="00D94816" w:rsidRPr="007B3F5E" w:rsidRDefault="00D94816" w:rsidP="00E859C8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91438" w14:textId="66C6FF95" w:rsidR="00D94816" w:rsidRPr="007B3F5E" w:rsidRDefault="00D94816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496291" w14:textId="77777777" w:rsidR="00D94816" w:rsidRPr="007B3F5E" w:rsidRDefault="00D9481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294ED4E" w14:textId="77777777" w:rsidR="00D94816" w:rsidRPr="007B3F5E" w:rsidRDefault="00D94816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70D52" w14:textId="766080DB" w:rsidR="00D94816" w:rsidRPr="007B3F5E" w:rsidRDefault="00D94816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A6E8EB" w14:textId="77777777" w:rsidR="00D94816" w:rsidRPr="007B3F5E" w:rsidRDefault="00D94816" w:rsidP="00E859C8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5C67247" w14:textId="77777777" w:rsidR="00D94816" w:rsidRPr="007B3F5E" w:rsidRDefault="00D94816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4248F4" w14:textId="591B16B0" w:rsidR="00D94816" w:rsidRPr="007B3F5E" w:rsidRDefault="00D94816" w:rsidP="00CC1DE2">
            <w:pPr>
              <w:tabs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7F57A5A" w14:textId="77777777" w:rsidR="00D94816" w:rsidRPr="007B3F5E" w:rsidRDefault="00D94816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993A847" w14:textId="77777777" w:rsidR="00D94816" w:rsidRPr="007B3F5E" w:rsidRDefault="00D94816" w:rsidP="00E859C8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3B3FF" w14:textId="20AB7B25" w:rsidR="00D94816" w:rsidRPr="007B3F5E" w:rsidRDefault="00D94816" w:rsidP="00E25505">
            <w:pPr>
              <w:tabs>
                <w:tab w:val="decimal" w:pos="4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EFD2DA8" w14:textId="77777777" w:rsidR="00D94816" w:rsidRPr="007B3F5E" w:rsidRDefault="00D94816" w:rsidP="00E859C8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D852A61" w14:textId="77777777" w:rsidR="00D94816" w:rsidRPr="007B3F5E" w:rsidRDefault="00D94816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D4EC9" w14:textId="68B78B73" w:rsidR="00D94816" w:rsidRPr="007B3F5E" w:rsidRDefault="00D94816" w:rsidP="00891C38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545D2B" w14:textId="77777777" w:rsidR="00D94816" w:rsidRPr="007B3F5E" w:rsidRDefault="00D9481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5EBF76F8" w14:textId="77777777" w:rsidR="00D94816" w:rsidRPr="007B3F5E" w:rsidRDefault="00D94816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726E4" w14:textId="7243EFA4" w:rsidR="00D94816" w:rsidRPr="007B3F5E" w:rsidRDefault="00D94816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1AEBE4CD" w14:textId="77777777" w:rsidR="00D94816" w:rsidRPr="007B3F5E" w:rsidRDefault="00D9481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951698" w14:textId="77777777" w:rsidR="00D94816" w:rsidRPr="007B3F5E" w:rsidRDefault="00D9481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55C7E" w14:textId="4736E52C" w:rsidR="00D94816" w:rsidRPr="007B3F5E" w:rsidRDefault="00D94816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3684" w:rsidRPr="007B3F5E" w14:paraId="10ADA40B" w14:textId="77777777" w:rsidTr="00854735">
        <w:trPr>
          <w:trHeight w:val="329"/>
        </w:trPr>
        <w:tc>
          <w:tcPr>
            <w:tcW w:w="3113" w:type="dxa"/>
          </w:tcPr>
          <w:p w14:paraId="6675B039" w14:textId="79F31F93" w:rsidR="00B23684" w:rsidRPr="007B3F5E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โอนออกไปที่ 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61" w:type="dxa"/>
          </w:tcPr>
          <w:p w14:paraId="4BF657EB" w14:textId="77777777" w:rsidR="00B23684" w:rsidRPr="007B3F5E" w:rsidRDefault="00B23684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497AAB6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97CE7E1" w14:textId="77777777" w:rsidR="00B23684" w:rsidRPr="007B3F5E" w:rsidRDefault="00B23684" w:rsidP="004663EF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D85B76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2398499" w14:textId="77777777" w:rsidR="00B23684" w:rsidRPr="007B3F5E" w:rsidRDefault="00B23684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A0CD67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AF4D0DE" w14:textId="77777777" w:rsidR="00B23684" w:rsidRPr="007B3F5E" w:rsidRDefault="00B23684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CFDB66D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4C7560" w14:textId="77777777" w:rsidR="00B23684" w:rsidRPr="007B3F5E" w:rsidRDefault="00B23684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C3FAE6F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13818A" w14:textId="77777777" w:rsidR="00B23684" w:rsidRPr="007B3F5E" w:rsidRDefault="00B23684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15D3ADD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0A7FED0" w14:textId="77777777" w:rsidR="00B23684" w:rsidRPr="007B3F5E" w:rsidRDefault="00B23684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749D4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F0822CE" w14:textId="77777777" w:rsidR="00B23684" w:rsidRPr="007B3F5E" w:rsidRDefault="00B23684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362C1C0B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3C985A" w14:textId="77777777" w:rsidR="00B23684" w:rsidRPr="007B3F5E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2C17" w:rsidRPr="007B3F5E" w14:paraId="05D96105" w14:textId="77777777" w:rsidTr="00854735">
        <w:trPr>
          <w:trHeight w:val="329"/>
        </w:trPr>
        <w:tc>
          <w:tcPr>
            <w:tcW w:w="3113" w:type="dxa"/>
          </w:tcPr>
          <w:p w14:paraId="13492628" w14:textId="7F060269" w:rsidR="00D42C17" w:rsidRPr="007B3F5E" w:rsidRDefault="00D42C17" w:rsidP="00E859C8">
            <w:pPr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1" w:type="dxa"/>
          </w:tcPr>
          <w:p w14:paraId="78499283" w14:textId="03F7C75A" w:rsidR="00D42C17" w:rsidRPr="007B3F5E" w:rsidRDefault="00D42C17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9869E75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C79B382" w14:textId="5B556DD7" w:rsidR="00D42C17" w:rsidRPr="007B3F5E" w:rsidRDefault="00D42C17" w:rsidP="004663EF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E88D97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B8CD45C" w14:textId="44C4818B" w:rsidR="00D42C17" w:rsidRPr="007B3F5E" w:rsidRDefault="00D42C17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BBCCF4" w14:textId="77777777" w:rsidR="00D42C17" w:rsidRPr="007B3F5E" w:rsidRDefault="00D42C17" w:rsidP="00E859C8">
            <w:pPr>
              <w:tabs>
                <w:tab w:val="decimal" w:pos="461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3B2661D" w14:textId="48316296" w:rsidR="00D42C17" w:rsidRPr="007B3F5E" w:rsidRDefault="00D42C17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E042639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03B41AF" w14:textId="3BEFBE7D" w:rsidR="00D42C17" w:rsidRPr="007B3F5E" w:rsidRDefault="00D42C17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C539C7B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EA70694" w14:textId="568D2129" w:rsidR="00D42C17" w:rsidRPr="007B3F5E" w:rsidRDefault="00D42C17" w:rsidP="00E25505">
            <w:pPr>
              <w:tabs>
                <w:tab w:val="decimal" w:pos="4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8B44B2F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7B527BC" w14:textId="076AF2EC" w:rsidR="00D42C17" w:rsidRPr="007B3F5E" w:rsidRDefault="00D42C17" w:rsidP="00891C38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C23316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2E9A06" w14:textId="734B9CF1" w:rsidR="00D42C17" w:rsidRPr="007B3F5E" w:rsidRDefault="00D42C17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AD7B982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0F4AE8E" w14:textId="749A6A2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42C17" w:rsidRPr="007B3F5E" w14:paraId="26F3DCEE" w14:textId="77777777" w:rsidTr="00854735">
        <w:trPr>
          <w:trHeight w:val="329"/>
        </w:trPr>
        <w:tc>
          <w:tcPr>
            <w:tcW w:w="3113" w:type="dxa"/>
          </w:tcPr>
          <w:p w14:paraId="282A2FF0" w14:textId="39196857" w:rsidR="00D42C17" w:rsidRPr="007B3F5E" w:rsidRDefault="00D42C17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57DD5A3" w14:textId="562A2F42" w:rsidR="00D42C17" w:rsidRPr="007B3F5E" w:rsidRDefault="00D42C17" w:rsidP="00570629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779CB0B" w14:textId="77777777" w:rsidR="00D42C17" w:rsidRPr="007B3F5E" w:rsidRDefault="00D42C17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66F5684" w14:textId="2F827145" w:rsidR="00D42C17" w:rsidRPr="007B3F5E" w:rsidRDefault="00D42C17" w:rsidP="004663EF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6C09F" w14:textId="77777777" w:rsidR="00D42C17" w:rsidRPr="007B3F5E" w:rsidRDefault="00D42C17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3287638" w14:textId="4DE43B55" w:rsidR="00D42C17" w:rsidRPr="007B3F5E" w:rsidRDefault="00D42C17" w:rsidP="00E859C8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4C0FC0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04DE37" w14:textId="6C5C76CE" w:rsidR="00D42C17" w:rsidRPr="007B3F5E" w:rsidRDefault="00D42C17" w:rsidP="006F7686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CDB6EE" w14:textId="77777777" w:rsidR="00D42C17" w:rsidRPr="007B3F5E" w:rsidRDefault="00D42C17" w:rsidP="00E859C8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2EF95DD" w14:textId="5F2AF63D" w:rsidR="00D42C17" w:rsidRPr="007B3F5E" w:rsidRDefault="00D42C17" w:rsidP="00CC1DE2">
            <w:pPr>
              <w:tabs>
                <w:tab w:val="decimal" w:pos="6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C550B1C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5982A7B" w14:textId="344D2D2D" w:rsidR="00D42C17" w:rsidRPr="007B3F5E" w:rsidRDefault="00D42C17" w:rsidP="00E25505">
            <w:pPr>
              <w:tabs>
                <w:tab w:val="decimal" w:pos="4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9A28D71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C19234E" w14:textId="4AE94E9F" w:rsidR="00D42C17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D42C1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  <w:tc>
          <w:tcPr>
            <w:tcW w:w="236" w:type="dxa"/>
          </w:tcPr>
          <w:p w14:paraId="1B6C5FE6" w14:textId="77777777" w:rsidR="00D42C17" w:rsidRPr="007B3F5E" w:rsidRDefault="00D42C17" w:rsidP="00E859C8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7A7B813" w14:textId="4A1E2312" w:rsidR="00D42C17" w:rsidRPr="007B3F5E" w:rsidRDefault="00D42C17" w:rsidP="00E859C8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84D693F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CCB8680" w14:textId="2B2B19A5" w:rsidR="00D42C1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D42C1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</w:tr>
      <w:tr w:rsidR="00D42C17" w:rsidRPr="007B3F5E" w14:paraId="5390444E" w14:textId="77777777" w:rsidTr="00854735">
        <w:trPr>
          <w:trHeight w:val="329"/>
        </w:trPr>
        <w:tc>
          <w:tcPr>
            <w:tcW w:w="3113" w:type="dxa"/>
          </w:tcPr>
          <w:p w14:paraId="746F56D2" w14:textId="3F598DE6" w:rsidR="00D42C17" w:rsidRPr="007B3F5E" w:rsidRDefault="00D42C17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62B79D" w14:textId="21CB37B4" w:rsidR="00D42C17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</w:t>
            </w:r>
          </w:p>
        </w:tc>
        <w:tc>
          <w:tcPr>
            <w:tcW w:w="268" w:type="dxa"/>
          </w:tcPr>
          <w:p w14:paraId="5C2AEFA7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638CFFA" w14:textId="78455EEB" w:rsidR="00D42C17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435</w:t>
            </w:r>
            <w:r w:rsidR="00D94816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236" w:type="dxa"/>
          </w:tcPr>
          <w:p w14:paraId="7C8FA2C0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2D63A68C" w14:textId="48BD8F8A" w:rsidR="00D42C17" w:rsidRPr="007B3F5E" w:rsidRDefault="00B17D5A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188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236" w:type="dxa"/>
          </w:tcPr>
          <w:p w14:paraId="62F91A01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9678DB4" w14:textId="674F48F2" w:rsidR="00D42C17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114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</w:t>
            </w:r>
          </w:p>
        </w:tc>
        <w:tc>
          <w:tcPr>
            <w:tcW w:w="238" w:type="dxa"/>
          </w:tcPr>
          <w:p w14:paraId="64B3F719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71B6993" w14:textId="2AA9F988" w:rsidR="00D42C17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776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46</w:t>
            </w:r>
          </w:p>
        </w:tc>
        <w:tc>
          <w:tcPr>
            <w:tcW w:w="268" w:type="dxa"/>
          </w:tcPr>
          <w:p w14:paraId="21AE1109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2DD03793" w14:textId="110697C7" w:rsidR="00D42C17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</w:t>
            </w:r>
          </w:p>
        </w:tc>
        <w:tc>
          <w:tcPr>
            <w:tcW w:w="237" w:type="dxa"/>
          </w:tcPr>
          <w:p w14:paraId="27F0C9D0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B7AE802" w14:textId="2A373B48" w:rsidR="00D42C17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226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40</w:t>
            </w:r>
          </w:p>
        </w:tc>
        <w:tc>
          <w:tcPr>
            <w:tcW w:w="236" w:type="dxa"/>
          </w:tcPr>
          <w:p w14:paraId="15237E74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0DB6E6EF" w14:textId="18AE18F2" w:rsidR="00D42C17" w:rsidRPr="007B3F5E" w:rsidRDefault="00954B47" w:rsidP="00954B47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3CC61A8B" w14:textId="77777777" w:rsidR="00D42C17" w:rsidRPr="007B3F5E" w:rsidRDefault="00D42C1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6F5176C" w14:textId="0D89AC24" w:rsidR="00D42C1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D42C1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801</w:t>
            </w:r>
            <w:r w:rsidR="00D94816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80</w:t>
            </w:r>
          </w:p>
        </w:tc>
      </w:tr>
      <w:tr w:rsidR="00CE7104" w:rsidRPr="007B3F5E" w14:paraId="2F629D09" w14:textId="77777777" w:rsidTr="00CE7104">
        <w:trPr>
          <w:trHeight w:val="329"/>
        </w:trPr>
        <w:tc>
          <w:tcPr>
            <w:tcW w:w="3113" w:type="dxa"/>
          </w:tcPr>
          <w:p w14:paraId="3AC5ECAC" w14:textId="77777777" w:rsidR="00CE7104" w:rsidRPr="007B3F5E" w:rsidRDefault="00CE7104" w:rsidP="00CE71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61544CB" w14:textId="77777777" w:rsidR="00CE7104" w:rsidRPr="007B3F5E" w:rsidRDefault="00CE7104" w:rsidP="00CE71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08FD1670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0526F5F" w14:textId="77777777" w:rsidR="00CE7104" w:rsidRPr="007B3F5E" w:rsidRDefault="00CE7104" w:rsidP="00CE7104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587818E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A81E9BE" w14:textId="77777777" w:rsidR="00CE7104" w:rsidRPr="007B3F5E" w:rsidRDefault="00CE7104" w:rsidP="00CE7104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4F110F7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F249FA1" w14:textId="77777777" w:rsidR="00CE7104" w:rsidRPr="007B3F5E" w:rsidRDefault="00CE7104" w:rsidP="00CE7104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6B0CE3C3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88AAED7" w14:textId="77777777" w:rsidR="00CE7104" w:rsidRPr="007B3F5E" w:rsidRDefault="00CE7104" w:rsidP="00CE710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2B6269D0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79822621" w14:textId="77777777" w:rsidR="00CE7104" w:rsidRPr="007B3F5E" w:rsidRDefault="00CE7104" w:rsidP="00CE7104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10FDAA77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E814F0D" w14:textId="77777777" w:rsidR="00CE7104" w:rsidRPr="007B3F5E" w:rsidRDefault="00CE7104" w:rsidP="00CE7104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1C28BEC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4F7ED3A5" w14:textId="77777777" w:rsidR="00CE7104" w:rsidRPr="007B3F5E" w:rsidRDefault="00CE7104" w:rsidP="00CE7104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2" w:type="dxa"/>
          </w:tcPr>
          <w:p w14:paraId="4F8A44F8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0684CABE" w14:textId="77777777" w:rsidR="00CE7104" w:rsidRPr="007B3F5E" w:rsidRDefault="00CE7104" w:rsidP="00CE71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87FC9" w:rsidRPr="007B3F5E" w14:paraId="0856EE7C" w14:textId="77777777" w:rsidTr="00854735">
        <w:trPr>
          <w:trHeight w:val="329"/>
        </w:trPr>
        <w:tc>
          <w:tcPr>
            <w:tcW w:w="3113" w:type="dxa"/>
          </w:tcPr>
          <w:p w14:paraId="78DE016D" w14:textId="74E62ADF" w:rsidR="00A42D32" w:rsidRPr="007B3F5E" w:rsidRDefault="00A42D3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61" w:type="dxa"/>
          </w:tcPr>
          <w:p w14:paraId="77E9BDBD" w14:textId="77777777" w:rsidR="00A42D32" w:rsidRPr="007B3F5E" w:rsidRDefault="00A42D32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D20E156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1718CD0" w14:textId="77777777" w:rsidR="00A42D32" w:rsidRPr="007B3F5E" w:rsidRDefault="00A42D32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3E8F9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E7D5107" w14:textId="77777777" w:rsidR="00A42D32" w:rsidRPr="007B3F5E" w:rsidRDefault="00A42D32" w:rsidP="00E859C8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A58B3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449BF18" w14:textId="77777777" w:rsidR="00A42D32" w:rsidRPr="007B3F5E" w:rsidRDefault="00A42D32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C34BD0F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45AAE9" w14:textId="77777777" w:rsidR="00A42D32" w:rsidRPr="007B3F5E" w:rsidRDefault="00A42D32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1BA8AE8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C6FAD17" w14:textId="77777777" w:rsidR="00A42D32" w:rsidRPr="007B3F5E" w:rsidRDefault="00A42D32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35017C8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2AD37FC" w14:textId="77777777" w:rsidR="00A42D32" w:rsidRPr="007B3F5E" w:rsidRDefault="00A42D32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9A0B5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5A6F148" w14:textId="77777777" w:rsidR="00A42D32" w:rsidRPr="007B3F5E" w:rsidRDefault="00A42D32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30833378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5A540B" w14:textId="77777777" w:rsidR="00A42D32" w:rsidRPr="007B3F5E" w:rsidRDefault="00A42D32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513F" w:rsidRPr="007B3F5E" w14:paraId="61DDF0C1" w14:textId="77777777" w:rsidTr="00854735">
        <w:trPr>
          <w:trHeight w:val="329"/>
        </w:trPr>
        <w:tc>
          <w:tcPr>
            <w:tcW w:w="3113" w:type="dxa"/>
          </w:tcPr>
          <w:p w14:paraId="62288DDF" w14:textId="6221BDC3" w:rsidR="0047513F" w:rsidRPr="007B3F5E" w:rsidRDefault="0047513F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B902BC" w:rsidRPr="007B3F5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8D78EEF" w14:textId="3CD1154C" w:rsidR="0047513F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  <w:r w:rsidR="0047513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85</w:t>
            </w:r>
          </w:p>
        </w:tc>
        <w:tc>
          <w:tcPr>
            <w:tcW w:w="268" w:type="dxa"/>
          </w:tcPr>
          <w:p w14:paraId="10934862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7D4C9E1B" w14:textId="304F7CBA" w:rsidR="0047513F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394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236" w:type="dxa"/>
          </w:tcPr>
          <w:p w14:paraId="7F5A6F16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4B6493CE" w14:textId="25214104" w:rsidR="0047513F" w:rsidRPr="007B3F5E" w:rsidRDefault="00B17D5A" w:rsidP="00E859C8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698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</w:t>
            </w:r>
          </w:p>
        </w:tc>
        <w:tc>
          <w:tcPr>
            <w:tcW w:w="236" w:type="dxa"/>
          </w:tcPr>
          <w:p w14:paraId="6C872691" w14:textId="77777777" w:rsidR="0047513F" w:rsidRPr="007B3F5E" w:rsidRDefault="0047513F" w:rsidP="00E859C8">
            <w:pPr>
              <w:tabs>
                <w:tab w:val="decimal" w:pos="370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17DF75A0" w14:textId="16B3DE40" w:rsidR="0047513F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330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44</w:t>
            </w:r>
          </w:p>
        </w:tc>
        <w:tc>
          <w:tcPr>
            <w:tcW w:w="238" w:type="dxa"/>
          </w:tcPr>
          <w:p w14:paraId="72B032CB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6C99945F" w14:textId="059BB202" w:rsidR="0047513F" w:rsidRPr="007B3F5E" w:rsidRDefault="00B17D5A" w:rsidP="00E859C8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969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268" w:type="dxa"/>
          </w:tcPr>
          <w:p w14:paraId="5ADDFFD0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1ABBFC8" w14:textId="59ED7729" w:rsidR="0047513F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47513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61</w:t>
            </w:r>
          </w:p>
        </w:tc>
        <w:tc>
          <w:tcPr>
            <w:tcW w:w="237" w:type="dxa"/>
          </w:tcPr>
          <w:p w14:paraId="04E920BE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7E99DEA1" w14:textId="283152B1" w:rsidR="0047513F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</w:t>
            </w:r>
            <w:r w:rsidR="0047513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41</w:t>
            </w:r>
          </w:p>
        </w:tc>
        <w:tc>
          <w:tcPr>
            <w:tcW w:w="236" w:type="dxa"/>
          </w:tcPr>
          <w:p w14:paraId="6FFEBCDF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1AA0B6EB" w14:textId="531F29C9" w:rsidR="0047513F" w:rsidRPr="007B3F5E" w:rsidRDefault="00B17D5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139</w:t>
            </w:r>
            <w:r w:rsidR="0047513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94</w:t>
            </w:r>
          </w:p>
        </w:tc>
        <w:tc>
          <w:tcPr>
            <w:tcW w:w="302" w:type="dxa"/>
          </w:tcPr>
          <w:p w14:paraId="22960B3F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713A3A5D" w14:textId="383EBC9C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884</w:t>
            </w:r>
            <w:r w:rsidR="00B902B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89</w:t>
            </w:r>
          </w:p>
        </w:tc>
      </w:tr>
      <w:tr w:rsidR="00FA19FD" w:rsidRPr="007B3F5E" w14:paraId="665BEA57" w14:textId="77777777" w:rsidTr="00854735">
        <w:trPr>
          <w:trHeight w:val="329"/>
        </w:trPr>
        <w:tc>
          <w:tcPr>
            <w:tcW w:w="3113" w:type="dxa"/>
          </w:tcPr>
          <w:p w14:paraId="32B2F4EC" w14:textId="5B07D4AD" w:rsidR="00FA19FD" w:rsidRPr="007B3F5E" w:rsidRDefault="00FA19FD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166ADFEC" w14:textId="763B4A0C" w:rsidR="00FA19FD" w:rsidRPr="007B3F5E" w:rsidRDefault="00B17D5A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81</w:t>
            </w:r>
          </w:p>
        </w:tc>
        <w:tc>
          <w:tcPr>
            <w:tcW w:w="268" w:type="dxa"/>
          </w:tcPr>
          <w:p w14:paraId="1D1D2093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bottom w:val="double" w:sz="4" w:space="0" w:color="auto"/>
            </w:tcBorders>
          </w:tcPr>
          <w:p w14:paraId="017777F4" w14:textId="71FC7BDA" w:rsidR="00FA19FD" w:rsidRPr="007B3F5E" w:rsidRDefault="00B17D5A" w:rsidP="00E859C8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571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236" w:type="dxa"/>
          </w:tcPr>
          <w:p w14:paraId="5F41893B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</w:tcPr>
          <w:p w14:paraId="703A821C" w14:textId="1460B35F" w:rsidR="00FA19FD" w:rsidRPr="007B3F5E" w:rsidRDefault="00B17D5A" w:rsidP="00E859C8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557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</w:tcPr>
          <w:p w14:paraId="0F9E6423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4A743ED9" w14:textId="6CED3A94" w:rsidR="00FA19FD" w:rsidRPr="007B3F5E" w:rsidRDefault="00B17D5A" w:rsidP="00E859C8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310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71</w:t>
            </w:r>
          </w:p>
        </w:tc>
        <w:tc>
          <w:tcPr>
            <w:tcW w:w="238" w:type="dxa"/>
          </w:tcPr>
          <w:p w14:paraId="689BE425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3F8C4D10" w14:textId="64B157C5" w:rsidR="00FA19FD" w:rsidRPr="007B3F5E" w:rsidRDefault="00B17D5A" w:rsidP="00E859C8">
            <w:pPr>
              <w:tabs>
                <w:tab w:val="decimal" w:pos="55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519</w:t>
            </w:r>
            <w:r w:rsidR="0015642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82</w:t>
            </w:r>
          </w:p>
        </w:tc>
        <w:tc>
          <w:tcPr>
            <w:tcW w:w="268" w:type="dxa"/>
          </w:tcPr>
          <w:p w14:paraId="04752EB1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1E8CE18B" w14:textId="1F7F81A2" w:rsidR="00FA19FD" w:rsidRPr="007B3F5E" w:rsidRDefault="00B17D5A" w:rsidP="00E859C8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</w:t>
            </w:r>
          </w:p>
        </w:tc>
        <w:tc>
          <w:tcPr>
            <w:tcW w:w="237" w:type="dxa"/>
          </w:tcPr>
          <w:p w14:paraId="1DB54F8A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</w:tcPr>
          <w:p w14:paraId="4FB923E5" w14:textId="2AE23EB7" w:rsidR="00FA19FD" w:rsidRPr="007B3F5E" w:rsidRDefault="00B17D5A" w:rsidP="00E859C8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56</w:t>
            </w:r>
            <w:r w:rsidR="0090718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236" w:type="dxa"/>
          </w:tcPr>
          <w:p w14:paraId="0CA2DBF7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</w:tcPr>
          <w:p w14:paraId="5EDD490D" w14:textId="2BDC1962" w:rsidR="00FA19FD" w:rsidRPr="007B3F5E" w:rsidRDefault="00B17D5A" w:rsidP="00E859C8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</w:t>
            </w:r>
            <w:r w:rsidR="0090718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</w:t>
            </w:r>
          </w:p>
        </w:tc>
        <w:tc>
          <w:tcPr>
            <w:tcW w:w="302" w:type="dxa"/>
          </w:tcPr>
          <w:p w14:paraId="6A486C02" w14:textId="77777777" w:rsidR="00FA19FD" w:rsidRPr="007B3F5E" w:rsidRDefault="00FA19FD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</w:tcPr>
          <w:p w14:paraId="77648554" w14:textId="62D9F484" w:rsidR="00FA19FD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396</w:t>
            </w:r>
            <w:r w:rsidR="00FA19F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93</w:t>
            </w:r>
          </w:p>
        </w:tc>
      </w:tr>
      <w:bookmarkEnd w:id="21"/>
    </w:tbl>
    <w:p w14:paraId="70A7D0BF" w14:textId="710021BA" w:rsidR="00B23684" w:rsidRPr="007B3F5E" w:rsidRDefault="00B23684" w:rsidP="00E859C8">
      <w:pPr>
        <w:spacing w:line="240" w:lineRule="auto"/>
        <w:rPr>
          <w:rFonts w:asciiTheme="majorBidi" w:hAnsiTheme="majorBidi" w:cstheme="majorBidi"/>
        </w:rPr>
      </w:pPr>
    </w:p>
    <w:p w14:paraId="799B0EEF" w14:textId="62EE9978" w:rsidR="00836E3A" w:rsidRPr="007B3F5E" w:rsidRDefault="00836E3A" w:rsidP="00E859C8">
      <w:pPr>
        <w:spacing w:line="240" w:lineRule="auto"/>
        <w:rPr>
          <w:rFonts w:asciiTheme="majorBidi" w:hAnsiTheme="majorBidi" w:cstheme="majorBidi"/>
        </w:rPr>
        <w:sectPr w:rsidR="00836E3A" w:rsidRPr="007B3F5E" w:rsidSect="00584F28">
          <w:headerReference w:type="default" r:id="rId23"/>
          <w:footerReference w:type="default" r:id="rId2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7758C44" w14:textId="5120FD1C" w:rsidR="005E6F11" w:rsidRPr="007B3F5E" w:rsidRDefault="005E6F11" w:rsidP="00E859C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26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845"/>
        <w:gridCol w:w="1091"/>
        <w:gridCol w:w="236"/>
        <w:gridCol w:w="1242"/>
        <w:gridCol w:w="240"/>
        <w:gridCol w:w="34"/>
        <w:gridCol w:w="1047"/>
        <w:gridCol w:w="270"/>
        <w:gridCol w:w="1121"/>
      </w:tblGrid>
      <w:tr w:rsidR="00037C5B" w:rsidRPr="007B3F5E" w14:paraId="030BE85E" w14:textId="77777777" w:rsidTr="00037C5B">
        <w:tc>
          <w:tcPr>
            <w:tcW w:w="3845" w:type="dxa"/>
          </w:tcPr>
          <w:p w14:paraId="7FB640A9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8"/>
          </w:tcPr>
          <w:p w14:paraId="10ED84CA" w14:textId="3EE58B2B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7B3F5E" w14:paraId="5C77B0E4" w14:textId="77777777" w:rsidTr="00001941">
        <w:tc>
          <w:tcPr>
            <w:tcW w:w="3845" w:type="dxa"/>
          </w:tcPr>
          <w:p w14:paraId="04289735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29593F5D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08EF3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D8FB03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532269CC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A418A6D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87733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6069F8B9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7B3F5E" w14:paraId="0F8106CD" w14:textId="77777777" w:rsidTr="00001941">
        <w:tc>
          <w:tcPr>
            <w:tcW w:w="3845" w:type="dxa"/>
          </w:tcPr>
          <w:p w14:paraId="76C9F2F1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05D4625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558EBB6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F5758AB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34F170C3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D7FBE1C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06C6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1562EF3F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7B3F5E" w14:paraId="54A364FD" w14:textId="77777777" w:rsidTr="00001941">
        <w:tc>
          <w:tcPr>
            <w:tcW w:w="3845" w:type="dxa"/>
          </w:tcPr>
          <w:p w14:paraId="63EEA1D0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3B1FAA3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DE918D4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6A6026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40" w:type="dxa"/>
          </w:tcPr>
          <w:p w14:paraId="65F75144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5BF59822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A48E8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01C9B0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7C5B" w:rsidRPr="007B3F5E" w14:paraId="1B6351F0" w14:textId="77777777" w:rsidTr="00001941">
        <w:tc>
          <w:tcPr>
            <w:tcW w:w="3845" w:type="dxa"/>
          </w:tcPr>
          <w:p w14:paraId="1B662816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03F5FE8F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F3358E4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E5EB5C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0" w:type="dxa"/>
          </w:tcPr>
          <w:p w14:paraId="7282FBAA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5FDA165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E256441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649E1AC" w14:textId="77777777" w:rsidR="00037C5B" w:rsidRPr="007B3F5E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7C5B" w:rsidRPr="007B3F5E" w14:paraId="5A204766" w14:textId="77777777" w:rsidTr="00830CA7">
        <w:trPr>
          <w:trHeight w:val="164"/>
        </w:trPr>
        <w:tc>
          <w:tcPr>
            <w:tcW w:w="3845" w:type="dxa"/>
          </w:tcPr>
          <w:p w14:paraId="4C4B1E7B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8"/>
          </w:tcPr>
          <w:p w14:paraId="78DD3AA8" w14:textId="51F7A535" w:rsidR="00037C5B" w:rsidRPr="007B3F5E" w:rsidRDefault="00037C5B" w:rsidP="00E859C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7C5B" w:rsidRPr="007B3F5E" w14:paraId="6D365CEE" w14:textId="77777777" w:rsidTr="00001941">
        <w:tc>
          <w:tcPr>
            <w:tcW w:w="3845" w:type="dxa"/>
          </w:tcPr>
          <w:p w14:paraId="23600460" w14:textId="77777777" w:rsidR="00037C5B" w:rsidRPr="007B3F5E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91" w:type="dxa"/>
          </w:tcPr>
          <w:p w14:paraId="2614C5E8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90C5B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5BC5F1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1C581F2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117011F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2E4CC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25489985" w14:textId="77777777" w:rsidR="00037C5B" w:rsidRPr="007B3F5E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513F" w:rsidRPr="007B3F5E" w14:paraId="6C923835" w14:textId="77777777" w:rsidTr="00001941">
        <w:tc>
          <w:tcPr>
            <w:tcW w:w="3845" w:type="dxa"/>
          </w:tcPr>
          <w:p w14:paraId="5997F997" w14:textId="4F63598D" w:rsidR="0047513F" w:rsidRPr="007B3F5E" w:rsidRDefault="0047513F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1" w:type="dxa"/>
          </w:tcPr>
          <w:p w14:paraId="7C955822" w14:textId="147B7AF8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</w:p>
        </w:tc>
        <w:tc>
          <w:tcPr>
            <w:tcW w:w="236" w:type="dxa"/>
          </w:tcPr>
          <w:p w14:paraId="08631A86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FD380E" w14:textId="23CB7E4F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240" w:type="dxa"/>
          </w:tcPr>
          <w:p w14:paraId="795C65D2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8BB2957" w14:textId="4658E02C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</w:p>
        </w:tc>
        <w:tc>
          <w:tcPr>
            <w:tcW w:w="270" w:type="dxa"/>
          </w:tcPr>
          <w:p w14:paraId="6F2DD8C7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39D8208" w14:textId="60E504F9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  <w:tr w:rsidR="0047513F" w:rsidRPr="007B3F5E" w14:paraId="17149B14" w14:textId="77777777" w:rsidTr="00001941">
        <w:tc>
          <w:tcPr>
            <w:tcW w:w="3845" w:type="dxa"/>
          </w:tcPr>
          <w:p w14:paraId="40833826" w14:textId="29D05929" w:rsidR="0047513F" w:rsidRPr="007B3F5E" w:rsidRDefault="0047513F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37B3B40C" w14:textId="57BFFAF9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</w:p>
        </w:tc>
        <w:tc>
          <w:tcPr>
            <w:tcW w:w="236" w:type="dxa"/>
          </w:tcPr>
          <w:p w14:paraId="040F040F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F1B62CE" w14:textId="72BE0391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</w:p>
        </w:tc>
        <w:tc>
          <w:tcPr>
            <w:tcW w:w="240" w:type="dxa"/>
          </w:tcPr>
          <w:p w14:paraId="68AA4AE1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80795F8" w14:textId="7119E51A" w:rsidR="0047513F" w:rsidRPr="007B3F5E" w:rsidRDefault="0047513F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112B15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CCC5CE6" w14:textId="055C2E4F" w:rsidR="0047513F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7513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</w:t>
            </w:r>
          </w:p>
        </w:tc>
      </w:tr>
      <w:tr w:rsidR="0047513F" w:rsidRPr="007B3F5E" w14:paraId="7E413AC8" w14:textId="77777777" w:rsidTr="00001941">
        <w:tc>
          <w:tcPr>
            <w:tcW w:w="3845" w:type="dxa"/>
          </w:tcPr>
          <w:p w14:paraId="59D57FC8" w14:textId="38F94666" w:rsidR="0047513F" w:rsidRPr="007B3F5E" w:rsidRDefault="0047513F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41B8C735" w14:textId="370EC2AD" w:rsidR="0047513F" w:rsidRPr="007B3F5E" w:rsidRDefault="0047513F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BF1B09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67D1FDC" w14:textId="2F1FF561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93BEA81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5AA01773" w14:textId="155DA98A" w:rsidR="0047513F" w:rsidRPr="007B3F5E" w:rsidRDefault="0047513F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B086A5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12A490C" w14:textId="66DE2E3F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513F" w:rsidRPr="007B3F5E" w14:paraId="04E928E5" w14:textId="77777777" w:rsidTr="00001941">
        <w:tc>
          <w:tcPr>
            <w:tcW w:w="3845" w:type="dxa"/>
          </w:tcPr>
          <w:p w14:paraId="03E15388" w14:textId="1CB776F3" w:rsidR="0047513F" w:rsidRPr="007B3F5E" w:rsidRDefault="0047513F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91" w:type="dxa"/>
          </w:tcPr>
          <w:p w14:paraId="03047F24" w14:textId="6D2D0986" w:rsidR="0047513F" w:rsidRPr="007B3F5E" w:rsidRDefault="0047513F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8E28BF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BE08B9" w14:textId="7B130402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B6169D0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53252AC6" w14:textId="0BF5BE67" w:rsidR="0047513F" w:rsidRPr="007B3F5E" w:rsidRDefault="0047513F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E6E271" w14:textId="77777777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3F3F92A2" w14:textId="74E63B5A" w:rsidR="0047513F" w:rsidRPr="007B3F5E" w:rsidRDefault="0047513F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0CA7" w:rsidRPr="007B3F5E" w14:paraId="47448B51" w14:textId="77777777" w:rsidTr="00001941">
        <w:tc>
          <w:tcPr>
            <w:tcW w:w="3845" w:type="dxa"/>
          </w:tcPr>
          <w:p w14:paraId="60B2A836" w14:textId="22DB1C0E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โอนออกไปที่สินทรัพย์สิทธิการใช้</w:t>
            </w:r>
          </w:p>
        </w:tc>
        <w:tc>
          <w:tcPr>
            <w:tcW w:w="1091" w:type="dxa"/>
          </w:tcPr>
          <w:p w14:paraId="40EC08BE" w14:textId="41E0A712" w:rsidR="00830CA7" w:rsidRPr="007B3F5E" w:rsidRDefault="00830CA7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1834CB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DAE2C6F" w14:textId="62764444" w:rsidR="00830CA7" w:rsidRPr="007B3F5E" w:rsidRDefault="00830CA7" w:rsidP="00E859C8">
            <w:pPr>
              <w:tabs>
                <w:tab w:val="decimal" w:pos="7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EB6C40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3BA4A97E" w14:textId="61DC9B26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07233C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7DF942F" w14:textId="0B0EDEC8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0CA7" w:rsidRPr="007B3F5E" w14:paraId="7B7726D3" w14:textId="77777777" w:rsidTr="00CE7104">
        <w:tc>
          <w:tcPr>
            <w:tcW w:w="3845" w:type="dxa"/>
          </w:tcPr>
          <w:p w14:paraId="7FD29D13" w14:textId="021BDA68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A6C0F38" w14:textId="50B7D907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71</w:t>
            </w:r>
          </w:p>
        </w:tc>
        <w:tc>
          <w:tcPr>
            <w:tcW w:w="236" w:type="dxa"/>
          </w:tcPr>
          <w:p w14:paraId="3E909B01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C975007" w14:textId="04D70DE0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51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</w:t>
            </w:r>
          </w:p>
        </w:tc>
        <w:tc>
          <w:tcPr>
            <w:tcW w:w="240" w:type="dxa"/>
          </w:tcPr>
          <w:p w14:paraId="63E5EE23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06EDAD81" w14:textId="069012CF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6725D9D8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6DC4605" w14:textId="1299780D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64</w:t>
            </w:r>
          </w:p>
        </w:tc>
      </w:tr>
      <w:tr w:rsidR="00830CA7" w:rsidRPr="007B3F5E" w14:paraId="538CE075" w14:textId="77777777" w:rsidTr="00CE7104">
        <w:tc>
          <w:tcPr>
            <w:tcW w:w="3845" w:type="dxa"/>
          </w:tcPr>
          <w:p w14:paraId="251953FB" w14:textId="77777777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1086DA74" w14:textId="35331928" w:rsidR="00830CA7" w:rsidRPr="007B3F5E" w:rsidRDefault="005F2589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774C30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B2A22F" w14:textId="5C28A3CD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5F258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240" w:type="dxa"/>
          </w:tcPr>
          <w:p w14:paraId="2F04A943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0DE2E0E" w14:textId="6B9AEB54" w:rsidR="00830CA7" w:rsidRPr="007B3F5E" w:rsidRDefault="00001941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9AA33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28F03AD" w14:textId="6AAF958B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019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</w:tr>
      <w:tr w:rsidR="00830CA7" w:rsidRPr="007B3F5E" w14:paraId="4FCEAE3A" w14:textId="77777777" w:rsidTr="00001941">
        <w:tc>
          <w:tcPr>
            <w:tcW w:w="3845" w:type="dxa"/>
          </w:tcPr>
          <w:p w14:paraId="1366D3F7" w14:textId="5A4FCC50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5E300AD2" w14:textId="0458F039" w:rsidR="00830CA7" w:rsidRPr="007B3F5E" w:rsidRDefault="005F2589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1C15B1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4792DB8" w14:textId="196A9700" w:rsidR="00830CA7" w:rsidRPr="007B3F5E" w:rsidRDefault="005F2589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7DBE6F3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A37E2E6" w14:textId="3142DDAB" w:rsidR="00830CA7" w:rsidRPr="007B3F5E" w:rsidRDefault="00001941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87D9A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97A31A1" w14:textId="231D319A" w:rsidR="00830CA7" w:rsidRPr="007B3F5E" w:rsidRDefault="0000194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0CA7" w:rsidRPr="007B3F5E" w14:paraId="78FD706B" w14:textId="77777777" w:rsidTr="00001941">
        <w:tc>
          <w:tcPr>
            <w:tcW w:w="3845" w:type="dxa"/>
          </w:tcPr>
          <w:p w14:paraId="5846AF0D" w14:textId="045B2B1F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F94A15C" w14:textId="508BEBD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="005F2589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71</w:t>
            </w:r>
          </w:p>
        </w:tc>
        <w:tc>
          <w:tcPr>
            <w:tcW w:w="236" w:type="dxa"/>
          </w:tcPr>
          <w:p w14:paraId="53FF02D0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1BCED5" w14:textId="7905F3A1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</w:t>
            </w:r>
            <w:r w:rsidR="005F2589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</w:t>
            </w:r>
          </w:p>
        </w:tc>
        <w:tc>
          <w:tcPr>
            <w:tcW w:w="240" w:type="dxa"/>
          </w:tcPr>
          <w:p w14:paraId="3ADAC973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F1538" w14:textId="547D8C73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8F259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1E8DFA62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6CEDCE7" w14:textId="31CFDF1D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</w:t>
            </w:r>
            <w:r w:rsidR="0000194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</w:tr>
      <w:tr w:rsidR="00830CA7" w:rsidRPr="007B3F5E" w14:paraId="39028620" w14:textId="77777777" w:rsidTr="00001941">
        <w:tc>
          <w:tcPr>
            <w:tcW w:w="3845" w:type="dxa"/>
          </w:tcPr>
          <w:p w14:paraId="3EBDAADD" w14:textId="77777777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A43CEDA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6362AD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DCD6CBF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7CD1DCC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1A0FFF8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2CAEFA0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E57CA8D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30CA7" w:rsidRPr="007B3F5E" w14:paraId="5AC7C16C" w14:textId="77777777" w:rsidTr="00001941">
        <w:tc>
          <w:tcPr>
            <w:tcW w:w="3845" w:type="dxa"/>
          </w:tcPr>
          <w:p w14:paraId="3795F25E" w14:textId="77777777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91" w:type="dxa"/>
          </w:tcPr>
          <w:p w14:paraId="2728CEFD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97B67" w14:textId="77777777" w:rsidR="00830CA7" w:rsidRPr="007B3F5E" w:rsidRDefault="00830CA7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122000CD" w14:textId="77777777" w:rsidR="00830CA7" w:rsidRPr="007B3F5E" w:rsidRDefault="00830CA7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0CB7EE7" w14:textId="77777777" w:rsidR="00830CA7" w:rsidRPr="007B3F5E" w:rsidRDefault="00830CA7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9D05A3B" w14:textId="77777777" w:rsidR="00830CA7" w:rsidRPr="007B3F5E" w:rsidRDefault="00830CA7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25C14" w14:textId="77777777" w:rsidR="00830CA7" w:rsidRPr="007B3F5E" w:rsidRDefault="00830CA7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F7BC880" w14:textId="77777777" w:rsidR="00830CA7" w:rsidRPr="007B3F5E" w:rsidRDefault="00830CA7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0CA7" w:rsidRPr="007B3F5E" w14:paraId="6BB4736E" w14:textId="77777777" w:rsidTr="00001941">
        <w:tc>
          <w:tcPr>
            <w:tcW w:w="3845" w:type="dxa"/>
          </w:tcPr>
          <w:p w14:paraId="3C542DCB" w14:textId="183B0310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1" w:type="dxa"/>
          </w:tcPr>
          <w:p w14:paraId="5AEE16DB" w14:textId="5F2D79FC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</w:p>
        </w:tc>
        <w:tc>
          <w:tcPr>
            <w:tcW w:w="236" w:type="dxa"/>
          </w:tcPr>
          <w:p w14:paraId="7AEFB04A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84AF3D4" w14:textId="0DDF882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</w:p>
        </w:tc>
        <w:tc>
          <w:tcPr>
            <w:tcW w:w="240" w:type="dxa"/>
          </w:tcPr>
          <w:p w14:paraId="4E78EA0D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FB7CCFE" w14:textId="0266121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</w:p>
        </w:tc>
        <w:tc>
          <w:tcPr>
            <w:tcW w:w="270" w:type="dxa"/>
          </w:tcPr>
          <w:p w14:paraId="193FDEB4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84E3782" w14:textId="17060CE9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  <w:tr w:rsidR="00830CA7" w:rsidRPr="007B3F5E" w14:paraId="696D05E2" w14:textId="77777777" w:rsidTr="00001941">
        <w:tc>
          <w:tcPr>
            <w:tcW w:w="3845" w:type="dxa"/>
          </w:tcPr>
          <w:p w14:paraId="04BD30E2" w14:textId="5ABA5F0B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78053D6" w14:textId="1D1EDA07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</w:p>
        </w:tc>
        <w:tc>
          <w:tcPr>
            <w:tcW w:w="236" w:type="dxa"/>
          </w:tcPr>
          <w:p w14:paraId="411D1428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39B0D17" w14:textId="72C1F3FE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</w:t>
            </w:r>
          </w:p>
        </w:tc>
        <w:tc>
          <w:tcPr>
            <w:tcW w:w="240" w:type="dxa"/>
          </w:tcPr>
          <w:p w14:paraId="3E51D491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45494C4" w14:textId="22028672" w:rsidR="00830CA7" w:rsidRPr="007B3F5E" w:rsidRDefault="00830CA7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DC1818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D7DE03" w14:textId="460A80B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830CA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</w:tr>
      <w:tr w:rsidR="00830CA7" w:rsidRPr="007B3F5E" w14:paraId="190D5BD8" w14:textId="77777777" w:rsidTr="00001941">
        <w:tc>
          <w:tcPr>
            <w:tcW w:w="3845" w:type="dxa"/>
          </w:tcPr>
          <w:p w14:paraId="59D08B61" w14:textId="3ADCFE31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5EB611C" w14:textId="6FCA0A42" w:rsidR="00830CA7" w:rsidRPr="007B3F5E" w:rsidRDefault="00830CA7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F94245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701566" w14:textId="270008FC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0F1DD12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9BACE7C" w14:textId="3CCA89D6" w:rsidR="00830CA7" w:rsidRPr="007B3F5E" w:rsidRDefault="00830CA7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047CF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01FA518" w14:textId="1B146BA6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0CA7" w:rsidRPr="007B3F5E" w14:paraId="63B72EBA" w14:textId="77777777" w:rsidTr="00001941">
        <w:tc>
          <w:tcPr>
            <w:tcW w:w="3845" w:type="dxa"/>
          </w:tcPr>
          <w:p w14:paraId="1687A56B" w14:textId="4B10656F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379540925"/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91" w:type="dxa"/>
          </w:tcPr>
          <w:p w14:paraId="39B93D6F" w14:textId="1D19C5F8" w:rsidR="00830CA7" w:rsidRPr="007B3F5E" w:rsidRDefault="00830CA7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76A28B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C467274" w14:textId="4F2D2C9A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5A1C2AD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9B64E7A" w14:textId="401EED2A" w:rsidR="00830CA7" w:rsidRPr="007B3F5E" w:rsidRDefault="00830CA7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ED59D1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3C0BA49" w14:textId="275E996F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0CA7" w:rsidRPr="007B3F5E" w14:paraId="68838E45" w14:textId="77777777" w:rsidTr="00001941">
        <w:tc>
          <w:tcPr>
            <w:tcW w:w="3845" w:type="dxa"/>
          </w:tcPr>
          <w:p w14:paraId="151E7E8E" w14:textId="0624A402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โอนออกไปที่สินทรัพย์สิทธิการใช้</w:t>
            </w:r>
          </w:p>
        </w:tc>
        <w:tc>
          <w:tcPr>
            <w:tcW w:w="1091" w:type="dxa"/>
          </w:tcPr>
          <w:p w14:paraId="4DE9D40E" w14:textId="49623B1B" w:rsidR="00830CA7" w:rsidRPr="007B3F5E" w:rsidRDefault="00830CA7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7903B4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38FCDAF" w14:textId="58824FDA" w:rsidR="00830CA7" w:rsidRPr="007B3F5E" w:rsidRDefault="00830CA7" w:rsidP="00E859C8">
            <w:pPr>
              <w:tabs>
                <w:tab w:val="decimal" w:pos="7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D27C61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BFA6BDB" w14:textId="6A33EDE1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08897F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F8FBE48" w14:textId="763F7D2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22"/>
      <w:tr w:rsidR="00830CA7" w:rsidRPr="007B3F5E" w14:paraId="3F4B1FB3" w14:textId="77777777" w:rsidTr="00CE7104">
        <w:tc>
          <w:tcPr>
            <w:tcW w:w="3845" w:type="dxa"/>
          </w:tcPr>
          <w:p w14:paraId="058875DB" w14:textId="32CED862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40F6216" w14:textId="0E3628DD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</w:t>
            </w:r>
          </w:p>
        </w:tc>
        <w:tc>
          <w:tcPr>
            <w:tcW w:w="236" w:type="dxa"/>
          </w:tcPr>
          <w:p w14:paraId="3D32DC28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334AF2A" w14:textId="362FB7AC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48</w:t>
            </w:r>
          </w:p>
        </w:tc>
        <w:tc>
          <w:tcPr>
            <w:tcW w:w="240" w:type="dxa"/>
          </w:tcPr>
          <w:p w14:paraId="7730C6C8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2546CF68" w14:textId="4B90A684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288FA03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B8A9A37" w14:textId="3B2520BA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</w:t>
            </w:r>
          </w:p>
        </w:tc>
      </w:tr>
      <w:tr w:rsidR="00830CA7" w:rsidRPr="007B3F5E" w14:paraId="418A0630" w14:textId="77777777" w:rsidTr="00001941">
        <w:tc>
          <w:tcPr>
            <w:tcW w:w="3845" w:type="dxa"/>
          </w:tcPr>
          <w:p w14:paraId="400BE946" w14:textId="77777777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38CC917" w14:textId="1A46B6D9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5F258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</w:t>
            </w:r>
          </w:p>
        </w:tc>
        <w:tc>
          <w:tcPr>
            <w:tcW w:w="236" w:type="dxa"/>
          </w:tcPr>
          <w:p w14:paraId="2B0B6C78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4D0DC2" w14:textId="326ED40D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0019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</w:p>
        </w:tc>
        <w:tc>
          <w:tcPr>
            <w:tcW w:w="240" w:type="dxa"/>
          </w:tcPr>
          <w:p w14:paraId="5715C755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98CEB75" w14:textId="1E72F727" w:rsidR="00830CA7" w:rsidRPr="007B3F5E" w:rsidRDefault="009D77A1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1D0B4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3BD6FBE3" w14:textId="34D249D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9D77A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</w:tr>
      <w:tr w:rsidR="00830CA7" w:rsidRPr="007B3F5E" w14:paraId="53DC20E1" w14:textId="77777777" w:rsidTr="00001941">
        <w:tc>
          <w:tcPr>
            <w:tcW w:w="3845" w:type="dxa"/>
          </w:tcPr>
          <w:p w14:paraId="481C3B13" w14:textId="0F12D380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21224D6" w14:textId="5089B89F" w:rsidR="00830CA7" w:rsidRPr="007B3F5E" w:rsidRDefault="005F2589" w:rsidP="00E859C8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1BF4B7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487FB8E" w14:textId="54B56F76" w:rsidR="00830CA7" w:rsidRPr="007B3F5E" w:rsidRDefault="009D77A1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FCA3FCA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CFE13FA" w14:textId="03726193" w:rsidR="00830CA7" w:rsidRPr="007B3F5E" w:rsidRDefault="009D77A1" w:rsidP="00E859C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157BA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B66DA94" w14:textId="4762D78F" w:rsidR="00830CA7" w:rsidRPr="007B3F5E" w:rsidRDefault="009D77A1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0CA7" w:rsidRPr="007B3F5E" w14:paraId="16443887" w14:textId="77777777" w:rsidTr="00001941">
        <w:tc>
          <w:tcPr>
            <w:tcW w:w="3845" w:type="dxa"/>
          </w:tcPr>
          <w:p w14:paraId="3162ECEE" w14:textId="4D2080FB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4F2A133" w14:textId="06483BE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</w:t>
            </w:r>
            <w:r w:rsidR="005F2589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  <w:tc>
          <w:tcPr>
            <w:tcW w:w="236" w:type="dxa"/>
          </w:tcPr>
          <w:p w14:paraId="4B1F0987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0BD5E62" w14:textId="3DE19A4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</w:t>
            </w:r>
            <w:r w:rsidR="009D77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98</w:t>
            </w:r>
          </w:p>
        </w:tc>
        <w:tc>
          <w:tcPr>
            <w:tcW w:w="240" w:type="dxa"/>
          </w:tcPr>
          <w:p w14:paraId="7BDA7D03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ACAC4" w14:textId="5142D086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9D77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3B4164CB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9D40803" w14:textId="7F39B008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</w:t>
            </w:r>
            <w:r w:rsidR="009D77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</w:t>
            </w:r>
          </w:p>
        </w:tc>
      </w:tr>
      <w:tr w:rsidR="00CE7104" w:rsidRPr="007B3F5E" w14:paraId="7908DA84" w14:textId="77777777" w:rsidTr="00CE7104">
        <w:tc>
          <w:tcPr>
            <w:tcW w:w="3845" w:type="dxa"/>
          </w:tcPr>
          <w:p w14:paraId="2D1B6024" w14:textId="77777777" w:rsidR="00CE7104" w:rsidRPr="007B3F5E" w:rsidRDefault="00CE7104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E440AB1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35AD1F6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E35A3E8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5ADDD771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0B9EF3EE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C0097D2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DCD537D" w14:textId="77777777" w:rsidR="00CE7104" w:rsidRPr="007B3F5E" w:rsidRDefault="00CE710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30CA7" w:rsidRPr="007B3F5E" w14:paraId="6764C045" w14:textId="77777777" w:rsidTr="00037C5B">
        <w:tc>
          <w:tcPr>
            <w:tcW w:w="3845" w:type="dxa"/>
          </w:tcPr>
          <w:p w14:paraId="221E80A4" w14:textId="6C51A668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91" w:type="dxa"/>
          </w:tcPr>
          <w:p w14:paraId="5358373D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C0FC6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3061F5B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CEDCCC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9D615FC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62BA7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076C78D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0CA7" w:rsidRPr="007B3F5E" w14:paraId="192247CD" w14:textId="77777777" w:rsidTr="00037C5B">
        <w:tc>
          <w:tcPr>
            <w:tcW w:w="3845" w:type="dxa"/>
          </w:tcPr>
          <w:p w14:paraId="1F31140D" w14:textId="07F60249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85E1F3B" w14:textId="5394171C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96</w:t>
            </w:r>
          </w:p>
        </w:tc>
        <w:tc>
          <w:tcPr>
            <w:tcW w:w="236" w:type="dxa"/>
          </w:tcPr>
          <w:p w14:paraId="3DE0E42A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79DEEE7" w14:textId="18A8E8D6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</w:p>
        </w:tc>
        <w:tc>
          <w:tcPr>
            <w:tcW w:w="274" w:type="dxa"/>
            <w:gridSpan w:val="2"/>
          </w:tcPr>
          <w:p w14:paraId="00E3175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23035586" w14:textId="7C71A7FA" w:rsidR="00830CA7" w:rsidRPr="007B3F5E" w:rsidRDefault="00830CA7" w:rsidP="00596A6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4C541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4173392" w14:textId="6B26C0FE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</w:t>
            </w:r>
            <w:r w:rsidR="00830CA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05</w:t>
            </w:r>
          </w:p>
        </w:tc>
      </w:tr>
      <w:tr w:rsidR="00830CA7" w:rsidRPr="007B3F5E" w14:paraId="67B25CEE" w14:textId="77777777" w:rsidTr="00037C5B">
        <w:tc>
          <w:tcPr>
            <w:tcW w:w="3845" w:type="dxa"/>
          </w:tcPr>
          <w:p w14:paraId="6737BBFF" w14:textId="2EE209E2" w:rsidR="00830CA7" w:rsidRPr="007B3F5E" w:rsidRDefault="00830CA7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4B9570F0" w14:textId="5F83EBFE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  <w:r w:rsidR="009D77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08</w:t>
            </w:r>
          </w:p>
        </w:tc>
        <w:tc>
          <w:tcPr>
            <w:tcW w:w="236" w:type="dxa"/>
          </w:tcPr>
          <w:p w14:paraId="3F1A91F6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795E5DFC" w14:textId="610A1880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9D77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</w:t>
            </w:r>
          </w:p>
        </w:tc>
        <w:tc>
          <w:tcPr>
            <w:tcW w:w="274" w:type="dxa"/>
            <w:gridSpan w:val="2"/>
          </w:tcPr>
          <w:p w14:paraId="344881A9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5CA306A3" w14:textId="7DBE6380" w:rsidR="00830CA7" w:rsidRPr="007B3F5E" w:rsidRDefault="008F2591" w:rsidP="00596A68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277AC" w14:textId="77777777" w:rsidR="00830CA7" w:rsidRPr="007B3F5E" w:rsidRDefault="00830CA7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</w:tcPr>
          <w:p w14:paraId="21E84BD8" w14:textId="4B42C390" w:rsidR="00830CA7" w:rsidRPr="007B3F5E" w:rsidRDefault="00B17D5A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</w:t>
            </w:r>
            <w:r w:rsidR="009D77A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</w:t>
            </w:r>
          </w:p>
        </w:tc>
      </w:tr>
    </w:tbl>
    <w:p w14:paraId="7C8D4A38" w14:textId="53653DEE" w:rsidR="00037C5B" w:rsidRPr="007B3F5E" w:rsidRDefault="00037C5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841917" w14:textId="77777777" w:rsidR="00FA0955" w:rsidRPr="007B3F5E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FB669D9" w14:textId="77777777" w:rsidR="00FA0955" w:rsidRPr="007B3F5E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A84E683" w14:textId="77777777" w:rsidR="00FA0955" w:rsidRPr="007B3F5E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4"/>
        <w:gridCol w:w="812"/>
        <w:gridCol w:w="994"/>
        <w:gridCol w:w="269"/>
        <w:gridCol w:w="991"/>
        <w:gridCol w:w="269"/>
        <w:gridCol w:w="990"/>
        <w:gridCol w:w="241"/>
        <w:gridCol w:w="1029"/>
      </w:tblGrid>
      <w:tr w:rsidR="00037C5B" w:rsidRPr="007B3F5E" w14:paraId="7FE58CD1" w14:textId="77777777" w:rsidTr="003353DE">
        <w:tc>
          <w:tcPr>
            <w:tcW w:w="3594" w:type="dxa"/>
            <w:vAlign w:val="bottom"/>
          </w:tcPr>
          <w:p w14:paraId="32AA3B4D" w14:textId="404DDFAE" w:rsidR="00037C5B" w:rsidRPr="007B3F5E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7B1DA28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D0AFA90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93B2B78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6DFF8D88" w14:textId="77777777" w:rsidR="00037C5B" w:rsidRPr="007B3F5E" w:rsidRDefault="00037C5B" w:rsidP="00E859C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7B3F5E" w14:paraId="238281F7" w14:textId="77777777" w:rsidTr="003353DE">
        <w:tc>
          <w:tcPr>
            <w:tcW w:w="3594" w:type="dxa"/>
            <w:vAlign w:val="bottom"/>
          </w:tcPr>
          <w:p w14:paraId="24583C37" w14:textId="0D885796" w:rsidR="00037C5B" w:rsidRPr="007B3F5E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812" w:type="dxa"/>
          </w:tcPr>
          <w:p w14:paraId="680AE16B" w14:textId="1D69BA67" w:rsidR="00037C5B" w:rsidRPr="007B3F5E" w:rsidRDefault="00037C5B" w:rsidP="00E859C8">
            <w:pPr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0476C51A" w14:textId="0CCF1CB7" w:rsidR="00037C5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69" w:type="dxa"/>
            <w:vAlign w:val="center"/>
          </w:tcPr>
          <w:p w14:paraId="5B743A41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EBB837" w14:textId="49513489" w:rsidR="00037C5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69" w:type="dxa"/>
          </w:tcPr>
          <w:p w14:paraId="3206DF56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B2B96A" w14:textId="3CAD2A3F" w:rsidR="00037C5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1" w:type="dxa"/>
            <w:vAlign w:val="center"/>
          </w:tcPr>
          <w:p w14:paraId="7F7FE2CF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14:paraId="682D0E17" w14:textId="12A8B395" w:rsidR="00037C5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037C5B" w:rsidRPr="007B3F5E" w14:paraId="1CED4BFA" w14:textId="77777777" w:rsidTr="003353DE">
        <w:trPr>
          <w:trHeight w:val="65"/>
        </w:trPr>
        <w:tc>
          <w:tcPr>
            <w:tcW w:w="3594" w:type="dxa"/>
          </w:tcPr>
          <w:p w14:paraId="60C0B300" w14:textId="77777777" w:rsidR="00037C5B" w:rsidRPr="007B3F5E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5B9FF1C5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220B0C8D" w14:textId="77777777" w:rsidR="00037C5B" w:rsidRPr="007B3F5E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274B2" w:rsidRPr="007B3F5E" w14:paraId="5CA94473" w14:textId="77777777" w:rsidTr="003353DE">
        <w:tc>
          <w:tcPr>
            <w:tcW w:w="3594" w:type="dxa"/>
          </w:tcPr>
          <w:p w14:paraId="4680CB75" w14:textId="436CEF67" w:rsidR="00B274B2" w:rsidRPr="007B3F5E" w:rsidRDefault="0068324F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12" w:type="dxa"/>
          </w:tcPr>
          <w:p w14:paraId="560A2F94" w14:textId="7B4ED061" w:rsidR="00B274B2" w:rsidRPr="007B3F5E" w:rsidRDefault="00B274B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FD02611" w14:textId="5DEA227C" w:rsidR="00B274B2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394</w:t>
            </w:r>
            <w:r w:rsidR="0068324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</w:p>
        </w:tc>
        <w:tc>
          <w:tcPr>
            <w:tcW w:w="269" w:type="dxa"/>
          </w:tcPr>
          <w:p w14:paraId="4F514A31" w14:textId="77777777" w:rsidR="00B274B2" w:rsidRPr="007B3F5E" w:rsidRDefault="00B274B2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828D7" w14:textId="0E8282AA" w:rsidR="00B274B2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417</w:t>
            </w:r>
            <w:r w:rsidR="0068324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  <w:tc>
          <w:tcPr>
            <w:tcW w:w="269" w:type="dxa"/>
          </w:tcPr>
          <w:p w14:paraId="7463C7A6" w14:textId="77777777" w:rsidR="00B274B2" w:rsidRPr="007B3F5E" w:rsidRDefault="00B274B2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F1BC6" w14:textId="09852D22" w:rsidR="00B274B2" w:rsidRPr="007B3F5E" w:rsidRDefault="0068324F" w:rsidP="0067386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A094722" w14:textId="77777777" w:rsidR="00B274B2" w:rsidRPr="007B3F5E" w:rsidRDefault="00B274B2" w:rsidP="00E859C8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0FAB2C6" w14:textId="71B73FE5" w:rsidR="00B274B2" w:rsidRPr="007B3F5E" w:rsidRDefault="0068324F" w:rsidP="003464F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8324F" w:rsidRPr="007B3F5E" w14:paraId="536B06B9" w14:textId="77777777" w:rsidTr="003353DE">
        <w:tc>
          <w:tcPr>
            <w:tcW w:w="3594" w:type="dxa"/>
          </w:tcPr>
          <w:p w14:paraId="6D3D9AEF" w14:textId="356A2C9F" w:rsidR="0068324F" w:rsidRPr="007B3F5E" w:rsidRDefault="0068324F" w:rsidP="0068324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812" w:type="dxa"/>
          </w:tcPr>
          <w:p w14:paraId="6F6DAD98" w14:textId="77777777" w:rsidR="0068324F" w:rsidRPr="007B3F5E" w:rsidRDefault="0068324F" w:rsidP="006832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DA99A47" w14:textId="2C1B2000" w:rsidR="0068324F" w:rsidRPr="007B3F5E" w:rsidRDefault="00B17D5A" w:rsidP="0068324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68324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269" w:type="dxa"/>
          </w:tcPr>
          <w:p w14:paraId="4E906B96" w14:textId="77777777" w:rsidR="0068324F" w:rsidRPr="007B3F5E" w:rsidRDefault="0068324F" w:rsidP="0068324F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57C3283" w14:textId="46E24DF2" w:rsidR="0068324F" w:rsidRPr="007B3F5E" w:rsidRDefault="00B17D5A" w:rsidP="0068324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8324F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69" w:type="dxa"/>
          </w:tcPr>
          <w:p w14:paraId="58AA76F9" w14:textId="77777777" w:rsidR="0068324F" w:rsidRPr="007B3F5E" w:rsidRDefault="0068324F" w:rsidP="0068324F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A30ED1" w14:textId="237531CD" w:rsidR="0068324F" w:rsidRPr="007B3F5E" w:rsidRDefault="00B17D5A" w:rsidP="0067386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68324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241" w:type="dxa"/>
          </w:tcPr>
          <w:p w14:paraId="707C3207" w14:textId="77777777" w:rsidR="0068324F" w:rsidRPr="007B3F5E" w:rsidRDefault="0068324F" w:rsidP="0068324F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7982908" w14:textId="767A3D64" w:rsidR="0068324F" w:rsidRPr="007B3F5E" w:rsidRDefault="00B17D5A" w:rsidP="003464F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324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B274B2" w:rsidRPr="007B3F5E" w14:paraId="026EB9A6" w14:textId="77777777" w:rsidTr="003353DE">
        <w:tc>
          <w:tcPr>
            <w:tcW w:w="3594" w:type="dxa"/>
          </w:tcPr>
          <w:p w14:paraId="64B3C69E" w14:textId="4AB739AD" w:rsidR="00B274B2" w:rsidRPr="007B3F5E" w:rsidRDefault="00B274B2" w:rsidP="00E859C8">
            <w:pPr>
              <w:spacing w:line="240" w:lineRule="auto"/>
              <w:ind w:left="156" w:right="-19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12" w:type="dxa"/>
            <w:tcBorders>
              <w:left w:val="nil"/>
            </w:tcBorders>
          </w:tcPr>
          <w:p w14:paraId="5FD7893E" w14:textId="199D1E63" w:rsidR="00B274B2" w:rsidRPr="007B3F5E" w:rsidRDefault="00B274B2" w:rsidP="00E859C8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AB8F44D" w14:textId="779AEFC4" w:rsidR="00B274B2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 w:rsidR="006F471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69" w:type="dxa"/>
          </w:tcPr>
          <w:p w14:paraId="54811393" w14:textId="77777777" w:rsidR="00B274B2" w:rsidRPr="007B3F5E" w:rsidRDefault="00B274B2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6D8D3ED" w14:textId="5AC12F67" w:rsidR="00B274B2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274B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69" w:type="dxa"/>
          </w:tcPr>
          <w:p w14:paraId="77473004" w14:textId="77777777" w:rsidR="00B274B2" w:rsidRPr="007B3F5E" w:rsidRDefault="00B274B2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A12A7" w14:textId="1BC1C890" w:rsidR="00B274B2" w:rsidRPr="007B3F5E" w:rsidRDefault="00B17D5A" w:rsidP="00E859C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8F259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  <w:tc>
          <w:tcPr>
            <w:tcW w:w="241" w:type="dxa"/>
          </w:tcPr>
          <w:p w14:paraId="7A7A3441" w14:textId="77777777" w:rsidR="00B274B2" w:rsidRPr="007B3F5E" w:rsidRDefault="00B274B2" w:rsidP="00E859C8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D33AC88" w14:textId="6240F4F7" w:rsidR="00B274B2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74B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B274B2" w:rsidRPr="007B3F5E" w14:paraId="09988547" w14:textId="77777777" w:rsidTr="003353DE">
        <w:tc>
          <w:tcPr>
            <w:tcW w:w="3594" w:type="dxa"/>
          </w:tcPr>
          <w:p w14:paraId="6CD4B96B" w14:textId="3038991C" w:rsidR="00B274B2" w:rsidRPr="007B3F5E" w:rsidRDefault="00B274B2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2" w:type="dxa"/>
            <w:tcBorders>
              <w:left w:val="nil"/>
            </w:tcBorders>
          </w:tcPr>
          <w:p w14:paraId="4ED6FAF9" w14:textId="77777777" w:rsidR="00B274B2" w:rsidRPr="007B3F5E" w:rsidRDefault="00B274B2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2CD8" w14:textId="21D1603A" w:rsidR="00B274B2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489</w:t>
            </w:r>
            <w:r w:rsidR="00902F0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269" w:type="dxa"/>
          </w:tcPr>
          <w:p w14:paraId="47F72552" w14:textId="77777777" w:rsidR="00B274B2" w:rsidRPr="007B3F5E" w:rsidRDefault="00B274B2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FA63C" w14:textId="0CC09F66" w:rsidR="00B274B2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  <w:r w:rsidR="00B274B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69" w:type="dxa"/>
          </w:tcPr>
          <w:p w14:paraId="437937C5" w14:textId="77777777" w:rsidR="00B274B2" w:rsidRPr="007B3F5E" w:rsidRDefault="00B274B2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D50AB" w14:textId="06240849" w:rsidR="00B274B2" w:rsidRPr="007B3F5E" w:rsidRDefault="00B17D5A" w:rsidP="00E859C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</w:t>
            </w:r>
            <w:r w:rsidR="008F259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41" w:type="dxa"/>
          </w:tcPr>
          <w:p w14:paraId="42EC6A44" w14:textId="77777777" w:rsidR="00B274B2" w:rsidRPr="007B3F5E" w:rsidRDefault="00B274B2" w:rsidP="00E859C8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58ABF" w14:textId="64C649B2" w:rsidR="00B274B2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B274B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</w:tr>
    </w:tbl>
    <w:p w14:paraId="5060F52A" w14:textId="77777777" w:rsidR="00037C5B" w:rsidRPr="007B3F5E" w:rsidRDefault="00037C5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DB7915" w14:textId="5383880C" w:rsidR="002C3BBD" w:rsidRPr="007B3F5E" w:rsidRDefault="00005626" w:rsidP="00E859C8">
      <w:pPr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3F010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56</w:t>
      </w:r>
      <w:r w:rsidR="0087649D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83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FA095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22</w:t>
      </w:r>
      <w:r w:rsidR="0087649D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94</w:t>
      </w:r>
      <w:r w:rsidR="00FA095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33</w:t>
      </w:r>
      <w:r w:rsidR="00B274B2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61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73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A5695" w:rsidRPr="007B3F5E">
        <w:rPr>
          <w:rFonts w:asciiTheme="majorBidi" w:hAnsiTheme="majorBidi" w:cstheme="majorBidi"/>
          <w:sz w:val="28"/>
          <w:szCs w:val="28"/>
          <w:cs/>
        </w:rPr>
        <w:t>และเพิ่มขึ้นจาก</w:t>
      </w:r>
      <w:r w:rsidR="00946FFA" w:rsidRPr="007B3F5E">
        <w:rPr>
          <w:rFonts w:asciiTheme="majorBidi" w:hAnsiTheme="majorBidi"/>
          <w:sz w:val="28"/>
          <w:szCs w:val="28"/>
          <w:cs/>
        </w:rPr>
        <w:t>การซื้อบริษัทย่อย</w:t>
      </w:r>
      <w:r w:rsidR="005A5695" w:rsidRPr="007B3F5E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65</w:t>
      </w:r>
      <w:r w:rsidR="00FA0955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23</w:t>
      </w:r>
      <w:r w:rsidR="005A569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A5695" w:rsidRPr="007B3F5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4BBB9AD" w14:textId="77777777" w:rsidR="00005626" w:rsidRPr="007B3F5E" w:rsidRDefault="00005626" w:rsidP="00E859C8">
      <w:pPr>
        <w:spacing w:line="240" w:lineRule="auto"/>
        <w:ind w:left="540" w:right="562"/>
        <w:rPr>
          <w:rFonts w:asciiTheme="majorBidi" w:hAnsiTheme="majorBidi" w:cstheme="majorBidi"/>
          <w:i/>
          <w:iCs/>
          <w:sz w:val="22"/>
          <w:szCs w:val="22"/>
        </w:rPr>
      </w:pPr>
    </w:p>
    <w:p w14:paraId="70F92025" w14:textId="1CA2ADD2" w:rsidR="0087649D" w:rsidRPr="007B3F5E" w:rsidRDefault="0087649D" w:rsidP="00E859C8">
      <w:pPr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bookmarkStart w:id="23" w:name="_Hlk151538056"/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กลุ่มบริษัทเช่าที่ดินหลายแห่งเป็นระยะเวลา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1F536F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</w:rPr>
        <w:t>-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ค่าเช่ากำหนดชำระเป็นรายปีตามอัตราที่ระบุไว้ในสัญญา</w:t>
      </w:r>
    </w:p>
    <w:bookmarkEnd w:id="23"/>
    <w:p w14:paraId="30D2754B" w14:textId="77777777" w:rsidR="0087649D" w:rsidRPr="007B3F5E" w:rsidRDefault="0087649D" w:rsidP="00E859C8">
      <w:pPr>
        <w:spacing w:line="240" w:lineRule="auto"/>
        <w:ind w:left="540" w:right="-115"/>
        <w:rPr>
          <w:rFonts w:asciiTheme="majorBidi" w:hAnsiTheme="majorBidi" w:cstheme="majorBidi"/>
          <w:sz w:val="22"/>
          <w:szCs w:val="22"/>
        </w:rPr>
      </w:pPr>
    </w:p>
    <w:p w14:paraId="4BC2484D" w14:textId="1AC93269" w:rsidR="00F4233F" w:rsidRPr="007B3F5E" w:rsidRDefault="00F4233F" w:rsidP="00E859C8">
      <w:pPr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EE1E31" w:rsidRPr="007B3F5E">
        <w:rPr>
          <w:rFonts w:asciiTheme="majorBidi" w:hAnsiTheme="majorBidi" w:cstheme="majorBidi"/>
          <w:sz w:val="28"/>
          <w:szCs w:val="28"/>
          <w:cs/>
        </w:rPr>
        <w:t>อาคารสำนักงาน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74797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747971" w:rsidRPr="007B3F5E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</w:t>
      </w:r>
      <w:r w:rsidR="0074797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747971" w:rsidRPr="007B3F5E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="00747971" w:rsidRPr="007B3F5E">
        <w:rPr>
          <w:rFonts w:asciiTheme="majorBidi" w:hAnsiTheme="majorBidi" w:cstheme="majorBidi"/>
          <w:sz w:val="28"/>
          <w:szCs w:val="28"/>
        </w:rPr>
        <w:t xml:space="preserve">-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EE1E3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75C7FD2" w14:textId="77777777" w:rsidR="00F4233F" w:rsidRPr="007B3F5E" w:rsidRDefault="00F4233F" w:rsidP="00E859C8">
      <w:pPr>
        <w:pStyle w:val="block"/>
        <w:spacing w:after="0" w:line="240" w:lineRule="auto"/>
        <w:ind w:left="547" w:right="43"/>
        <w:rPr>
          <w:rFonts w:asciiTheme="majorBidi" w:hAnsiTheme="majorBidi" w:cstheme="majorBidi"/>
          <w:szCs w:val="22"/>
          <w:lang w:val="en-US" w:bidi="th-TH"/>
        </w:rPr>
      </w:pPr>
    </w:p>
    <w:p w14:paraId="64FA15F6" w14:textId="493D422D" w:rsidR="00F4233F" w:rsidRPr="007B3F5E" w:rsidRDefault="00F4233F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77337A2" w14:textId="77777777" w:rsidR="002C3BBD" w:rsidRPr="007B3F5E" w:rsidRDefault="002C3BBD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9295C40" w14:textId="54D6452D" w:rsidR="00F4233F" w:rsidRPr="007B3F5E" w:rsidRDefault="00F4233F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กลุ่มบริษัทมีสิทธิเลือกขยายอายุสัญญาเช่าอสังหาริมทรัพย์ภายใน</w:t>
      </w:r>
      <w:r w:rsidR="004212A9" w:rsidRPr="007B3F5E">
        <w:rPr>
          <w:rFonts w:asciiTheme="majorBidi" w:hAnsiTheme="majorBidi" w:cstheme="majorBidi" w:hint="cs"/>
          <w:sz w:val="28"/>
          <w:szCs w:val="28"/>
          <w:cs/>
        </w:rPr>
        <w:t>หกเดือนหรือภายใน</w:t>
      </w:r>
      <w:r w:rsidRPr="007B3F5E">
        <w:rPr>
          <w:rFonts w:asciiTheme="majorBidi" w:hAnsiTheme="majorBidi" w:cstheme="majorBidi"/>
          <w:sz w:val="28"/>
          <w:szCs w:val="28"/>
          <w:cs/>
        </w:rPr>
        <w:t>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2C3BBD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และจะทบทวนการประเมินดังกล่าวอย่างสม่ำเสมอ </w:t>
      </w:r>
    </w:p>
    <w:p w14:paraId="25339984" w14:textId="77777777" w:rsidR="00AB7D10" w:rsidRPr="007B3F5E" w:rsidRDefault="00AB7D10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87"/>
        <w:gridCol w:w="273"/>
        <w:gridCol w:w="1080"/>
      </w:tblGrid>
      <w:tr w:rsidR="003E7716" w:rsidRPr="007B3F5E" w14:paraId="614AC763" w14:textId="77777777" w:rsidTr="00037C5B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3A564854" w14:textId="77777777" w:rsidR="003E7716" w:rsidRPr="007B3F5E" w:rsidRDefault="003E7716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B2192AA" w14:textId="77777777" w:rsidR="003E7716" w:rsidRPr="007B3F5E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044205" w14:textId="77777777" w:rsidR="003E7716" w:rsidRPr="007B3F5E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865B7D9" w14:textId="77777777" w:rsidR="003E7716" w:rsidRPr="007B3F5E" w:rsidRDefault="003E7716" w:rsidP="00E859C8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7716" w:rsidRPr="007B3F5E" w14:paraId="5ACDD9A9" w14:textId="77777777" w:rsidTr="00037C5B">
        <w:trPr>
          <w:cantSplit/>
          <w:tblHeader/>
        </w:trPr>
        <w:tc>
          <w:tcPr>
            <w:tcW w:w="4410" w:type="dxa"/>
          </w:tcPr>
          <w:p w14:paraId="0CD00CB7" w14:textId="78F05DD8" w:rsidR="003E7716" w:rsidRPr="007B3F5E" w:rsidRDefault="003E7716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90" w:type="dxa"/>
          </w:tcPr>
          <w:p w14:paraId="2484839A" w14:textId="2D2B0E0B" w:rsidR="003E7716" w:rsidRPr="007B3F5E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AB96A7D" w14:textId="77777777" w:rsidR="003E7716" w:rsidRPr="007B3F5E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6F217" w14:textId="486664CD" w:rsidR="003E7716" w:rsidRPr="007B3F5E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F20412" w14:textId="77777777" w:rsidR="003E7716" w:rsidRPr="007B3F5E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392E45B" w14:textId="1A7F0B68" w:rsidR="003E7716" w:rsidRPr="007B3F5E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3" w:type="dxa"/>
          </w:tcPr>
          <w:p w14:paraId="454F4B47" w14:textId="77777777" w:rsidR="003E7716" w:rsidRPr="007B3F5E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7C2EE" w14:textId="75487B30" w:rsidR="003E7716" w:rsidRPr="007B3F5E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3E7716" w:rsidRPr="007B3F5E" w14:paraId="739127F3" w14:textId="77777777" w:rsidTr="00037C5B">
        <w:trPr>
          <w:cantSplit/>
          <w:tblHeader/>
        </w:trPr>
        <w:tc>
          <w:tcPr>
            <w:tcW w:w="4410" w:type="dxa"/>
          </w:tcPr>
          <w:p w14:paraId="262400E3" w14:textId="77777777" w:rsidR="003E7716" w:rsidRPr="007B3F5E" w:rsidRDefault="003E771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E42CBCC" w14:textId="77777777" w:rsidR="003E7716" w:rsidRPr="007B3F5E" w:rsidRDefault="003E7716" w:rsidP="00E859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7716" w:rsidRPr="007B3F5E" w14:paraId="72F8FC28" w14:textId="77777777" w:rsidTr="00037C5B">
        <w:trPr>
          <w:cantSplit/>
        </w:trPr>
        <w:tc>
          <w:tcPr>
            <w:tcW w:w="4410" w:type="dxa"/>
          </w:tcPr>
          <w:p w14:paraId="22B68320" w14:textId="77777777" w:rsidR="003E7716" w:rsidRPr="007B3F5E" w:rsidRDefault="003E771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4ED12131" w14:textId="77777777" w:rsidR="003E7716" w:rsidRPr="007B3F5E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321FA" w14:textId="77777777" w:rsidR="003E7716" w:rsidRPr="007B3F5E" w:rsidRDefault="003E7716" w:rsidP="00E859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511B" w14:textId="77777777" w:rsidR="003E7716" w:rsidRPr="007B3F5E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3581F" w14:textId="77777777" w:rsidR="003E7716" w:rsidRPr="007B3F5E" w:rsidRDefault="003E7716" w:rsidP="00E859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E28528A" w14:textId="77777777" w:rsidR="003E7716" w:rsidRPr="007B3F5E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5BF3313A" w14:textId="77777777" w:rsidR="003E7716" w:rsidRPr="007B3F5E" w:rsidRDefault="003E7716" w:rsidP="00E859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467A6" w14:textId="77777777" w:rsidR="003E7716" w:rsidRPr="007B3F5E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4E8" w:rsidRPr="007B3F5E" w14:paraId="1D94349E" w14:textId="77777777" w:rsidTr="003353DE">
        <w:trPr>
          <w:cantSplit/>
        </w:trPr>
        <w:tc>
          <w:tcPr>
            <w:tcW w:w="4410" w:type="dxa"/>
          </w:tcPr>
          <w:p w14:paraId="54EE74DB" w14:textId="77777777" w:rsidR="004514E8" w:rsidRPr="007B3F5E" w:rsidRDefault="004514E8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5C5CE" w14:textId="02713469" w:rsidR="004514E8" w:rsidRPr="007B3F5E" w:rsidRDefault="00B17D5A" w:rsidP="007A423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FD1E6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25E49" w14:textId="77777777" w:rsidR="004514E8" w:rsidRPr="007B3F5E" w:rsidRDefault="004514E8" w:rsidP="00E859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7BFF5" w14:textId="4492AB5A" w:rsidR="004514E8" w:rsidRPr="007B3F5E" w:rsidRDefault="00B17D5A" w:rsidP="00E859C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12A9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BDEA4" w14:textId="77777777" w:rsidR="004514E8" w:rsidRPr="007B3F5E" w:rsidRDefault="004514E8" w:rsidP="00E859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5D8FBBE" w14:textId="43C7CD70" w:rsidR="004514E8" w:rsidRPr="007B3F5E" w:rsidRDefault="004514E8" w:rsidP="0067386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03E6A6A" w14:textId="77777777" w:rsidR="004514E8" w:rsidRPr="007B3F5E" w:rsidRDefault="004514E8" w:rsidP="00E859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51570" w14:textId="34A36E54" w:rsidR="004514E8" w:rsidRPr="007B3F5E" w:rsidRDefault="004514E8" w:rsidP="00BF4E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4E8" w:rsidRPr="007B3F5E" w14:paraId="7DBD0423" w14:textId="77777777" w:rsidTr="003353DE">
        <w:trPr>
          <w:cantSplit/>
        </w:trPr>
        <w:tc>
          <w:tcPr>
            <w:tcW w:w="4410" w:type="dxa"/>
          </w:tcPr>
          <w:p w14:paraId="56822A95" w14:textId="163BC9B4" w:rsidR="004514E8" w:rsidRPr="007B3F5E" w:rsidRDefault="004514E8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87F2D" w14:textId="77777777" w:rsidR="004514E8" w:rsidRPr="007B3F5E" w:rsidRDefault="004514E8" w:rsidP="007A423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23D484" w14:textId="77777777" w:rsidR="004514E8" w:rsidRPr="007B3F5E" w:rsidRDefault="004514E8" w:rsidP="00E859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9C8666" w14:textId="77777777" w:rsidR="004514E8" w:rsidRPr="007B3F5E" w:rsidRDefault="004514E8" w:rsidP="007A423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CC49B" w14:textId="77777777" w:rsidR="004514E8" w:rsidRPr="007B3F5E" w:rsidRDefault="004514E8" w:rsidP="00E859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56F4812" w14:textId="77777777" w:rsidR="004514E8" w:rsidRPr="007B3F5E" w:rsidRDefault="004514E8" w:rsidP="00E859C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92CCB9A" w14:textId="77777777" w:rsidR="004514E8" w:rsidRPr="007B3F5E" w:rsidRDefault="004514E8" w:rsidP="00E859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8BD6D2" w14:textId="77777777" w:rsidR="004514E8" w:rsidRPr="007B3F5E" w:rsidRDefault="004514E8" w:rsidP="00E859C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57DF" w:rsidRPr="007B3F5E" w14:paraId="630004D6" w14:textId="77777777" w:rsidTr="00BF3E2C">
        <w:trPr>
          <w:cantSplit/>
        </w:trPr>
        <w:tc>
          <w:tcPr>
            <w:tcW w:w="4410" w:type="dxa"/>
          </w:tcPr>
          <w:p w14:paraId="74B701D9" w14:textId="5FDA4B84" w:rsidR="001057DF" w:rsidRPr="007B3F5E" w:rsidRDefault="001057DF" w:rsidP="001057DF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CEE1D0" w14:textId="682F8197" w:rsidR="001057DF" w:rsidRPr="007B3F5E" w:rsidRDefault="0009123D" w:rsidP="007A423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9A554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086D44" w14:textId="56CEA0AA" w:rsidR="001057DF" w:rsidRPr="007B3F5E" w:rsidRDefault="00BF3F43" w:rsidP="007A423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17.58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4BD2C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AE9F104" w14:textId="62BB86B1" w:rsidR="001057DF" w:rsidRPr="007B3F5E" w:rsidRDefault="001057DF" w:rsidP="001057D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BCFEA7D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63A00E" w14:textId="4F2B0E4A" w:rsidR="001057DF" w:rsidRPr="007B3F5E" w:rsidRDefault="001057DF" w:rsidP="001057D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123D" w:rsidRPr="007B3F5E" w14:paraId="790BD493" w14:textId="77777777" w:rsidTr="003353DE">
        <w:trPr>
          <w:cantSplit/>
        </w:trPr>
        <w:tc>
          <w:tcPr>
            <w:tcW w:w="4410" w:type="dxa"/>
          </w:tcPr>
          <w:p w14:paraId="29334361" w14:textId="575E5D8D" w:rsidR="0009123D" w:rsidRPr="007B3F5E" w:rsidRDefault="0009123D" w:rsidP="0009123D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ACB8BB" w14:textId="4B270CB7" w:rsidR="0009123D" w:rsidRPr="007B3F5E" w:rsidRDefault="00BF3F43" w:rsidP="0009123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7A544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BF88B" w14:textId="66F79456" w:rsidR="0009123D" w:rsidRPr="007B3F5E" w:rsidRDefault="00BF3F43" w:rsidP="0009123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ADA57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F672088" w14:textId="6F063CD7" w:rsidR="0009123D" w:rsidRPr="007B3F5E" w:rsidRDefault="0009123D" w:rsidP="0009123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3" w:type="dxa"/>
            <w:vAlign w:val="bottom"/>
          </w:tcPr>
          <w:p w14:paraId="6257F4F2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CC559" w14:textId="5AC8B285" w:rsidR="0009123D" w:rsidRPr="007B3F5E" w:rsidRDefault="0009123D" w:rsidP="0009123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09123D" w:rsidRPr="007B3F5E" w14:paraId="477D5259" w14:textId="77777777" w:rsidTr="003353DE">
        <w:trPr>
          <w:cantSplit/>
        </w:trPr>
        <w:tc>
          <w:tcPr>
            <w:tcW w:w="4410" w:type="dxa"/>
          </w:tcPr>
          <w:p w14:paraId="4FD3AD2A" w14:textId="63F50F4D" w:rsidR="0009123D" w:rsidRPr="007B3F5E" w:rsidRDefault="0009123D" w:rsidP="0009123D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6F436" w14:textId="6812C0BA" w:rsidR="0009123D" w:rsidRPr="007B3F5E" w:rsidRDefault="00BF3F43" w:rsidP="0009123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367D3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2E9F0" w14:textId="640EAD7A" w:rsidR="0009123D" w:rsidRPr="007B3F5E" w:rsidRDefault="0009123D" w:rsidP="0009123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10.77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55F53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7B96C366" w14:textId="22A43988" w:rsidR="0009123D" w:rsidRPr="007B3F5E" w:rsidRDefault="0009123D" w:rsidP="0009123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3" w:type="dxa"/>
            <w:vAlign w:val="bottom"/>
          </w:tcPr>
          <w:p w14:paraId="61D30E7F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E01472" w14:textId="1DF3A70F" w:rsidR="0009123D" w:rsidRPr="007B3F5E" w:rsidRDefault="0009123D" w:rsidP="0009123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09123D" w:rsidRPr="007B3F5E" w14:paraId="171D2A17" w14:textId="77777777" w:rsidTr="0077671B">
        <w:trPr>
          <w:cantSplit/>
        </w:trPr>
        <w:tc>
          <w:tcPr>
            <w:tcW w:w="4410" w:type="dxa"/>
          </w:tcPr>
          <w:p w14:paraId="67D5C836" w14:textId="77777777" w:rsidR="0009123D" w:rsidRPr="007B3F5E" w:rsidRDefault="0009123D" w:rsidP="0009123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EAFCA" w14:textId="6B06166E" w:rsidR="0009123D" w:rsidRPr="007B3F5E" w:rsidRDefault="00BF3F43" w:rsidP="0009123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47.14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A88A3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38AE28" w14:textId="42F6A84F" w:rsidR="0009123D" w:rsidRPr="007B3F5E" w:rsidRDefault="0009123D" w:rsidP="0009123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34.99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DFF4F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51B85E2D" w14:textId="72AC9E5E" w:rsidR="0009123D" w:rsidRPr="007B3F5E" w:rsidRDefault="0009123D" w:rsidP="0009123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3" w:type="dxa"/>
            <w:vAlign w:val="bottom"/>
          </w:tcPr>
          <w:p w14:paraId="2901D471" w14:textId="77777777" w:rsidR="0009123D" w:rsidRPr="007B3F5E" w:rsidRDefault="0009123D" w:rsidP="0009123D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FC2B3" w14:textId="37DC80EB" w:rsidR="0009123D" w:rsidRPr="007B3F5E" w:rsidRDefault="0009123D" w:rsidP="0009123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1057DF" w:rsidRPr="007B3F5E" w14:paraId="0FAFC7B9" w14:textId="77777777" w:rsidTr="003353DE">
        <w:trPr>
          <w:cantSplit/>
        </w:trPr>
        <w:tc>
          <w:tcPr>
            <w:tcW w:w="4410" w:type="dxa"/>
            <w:shd w:val="clear" w:color="auto" w:fill="auto"/>
          </w:tcPr>
          <w:p w14:paraId="54E47EC2" w14:textId="7B45C325" w:rsidR="001057DF" w:rsidRPr="007B3F5E" w:rsidRDefault="001057DF" w:rsidP="001057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  <w:shd w:val="clear" w:color="auto" w:fill="auto"/>
          </w:tcPr>
          <w:p w14:paraId="5CDFC07A" w14:textId="419B19DB" w:rsidR="001057DF" w:rsidRPr="007B3F5E" w:rsidRDefault="00B17D5A" w:rsidP="001057D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7E6A9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8888CE" w14:textId="13C0BB10" w:rsidR="001057DF" w:rsidRPr="007B3F5E" w:rsidRDefault="00B17D5A" w:rsidP="001057D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53582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3127AA4" w14:textId="40F186FF" w:rsidR="001057DF" w:rsidRPr="007B3F5E" w:rsidRDefault="00B17D5A" w:rsidP="001057D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3" w:type="dxa"/>
            <w:vAlign w:val="bottom"/>
          </w:tcPr>
          <w:p w14:paraId="56F7CB2E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A893C" w14:textId="5D4E4535" w:rsidR="001057DF" w:rsidRPr="007B3F5E" w:rsidRDefault="00B17D5A" w:rsidP="001057D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1057DF" w:rsidRPr="007B3F5E" w14:paraId="5789A939" w14:textId="77777777" w:rsidTr="003353DE">
        <w:trPr>
          <w:cantSplit/>
        </w:trPr>
        <w:tc>
          <w:tcPr>
            <w:tcW w:w="4410" w:type="dxa"/>
            <w:shd w:val="clear" w:color="auto" w:fill="auto"/>
          </w:tcPr>
          <w:p w14:paraId="658DC0AC" w14:textId="4B6CF9E7" w:rsidR="001057DF" w:rsidRPr="007B3F5E" w:rsidRDefault="001057DF" w:rsidP="001057DF">
            <w:pPr>
              <w:spacing w:line="240" w:lineRule="auto"/>
              <w:ind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2576BB" w14:textId="21F422EE" w:rsidR="001057DF" w:rsidRPr="007B3F5E" w:rsidRDefault="00B17D5A" w:rsidP="001057D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B28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5225A" w14:textId="04E4AAE3" w:rsidR="001057DF" w:rsidRPr="007B3F5E" w:rsidRDefault="00B17D5A" w:rsidP="001057D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3A1D9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C54E2CA" w14:textId="52151230" w:rsidR="001057DF" w:rsidRPr="007B3F5E" w:rsidRDefault="00B17D5A" w:rsidP="001057D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3" w:type="dxa"/>
            <w:vAlign w:val="bottom"/>
          </w:tcPr>
          <w:p w14:paraId="4F8D3ADF" w14:textId="77777777" w:rsidR="001057DF" w:rsidRPr="007B3F5E" w:rsidRDefault="001057DF" w:rsidP="001057D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184E88" w14:textId="5803C6D8" w:rsidR="001057DF" w:rsidRPr="007B3F5E" w:rsidRDefault="00B17D5A" w:rsidP="001057D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057DF"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</w:tbl>
    <w:p w14:paraId="7D8F99CC" w14:textId="6A53393A" w:rsidR="003E7716" w:rsidRPr="007B3F5E" w:rsidRDefault="003E7716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96</w:t>
      </w:r>
      <w:r w:rsidR="008137D2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และ</w:t>
      </w:r>
      <w:r w:rsidR="000C7B4F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14</w:t>
      </w:r>
      <w:r w:rsidR="000C7B4F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B17D5A" w:rsidRPr="007B3F5E">
        <w:rPr>
          <w:rFonts w:asciiTheme="majorBidi" w:hAnsiTheme="majorBidi" w:cstheme="majorBidi" w:hint="cs"/>
          <w:i/>
          <w:iCs/>
          <w:sz w:val="28"/>
          <w:szCs w:val="28"/>
          <w:lang w:val="en-GB"/>
        </w:rPr>
        <w:t>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104</w:t>
      </w:r>
      <w:r w:rsidR="00F644BC" w:rsidRPr="007B3F5E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80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14</w:t>
      </w:r>
      <w:r w:rsidR="006F7513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83</w:t>
      </w:r>
      <w:r w:rsidR="006F7513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0B2610" w14:textId="77777777" w:rsidR="0078575D" w:rsidRPr="007B3F5E" w:rsidRDefault="0078575D" w:rsidP="00E859C8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  <w:lang w:val="en-GB" w:bidi="ar-SA"/>
        </w:rPr>
      </w:pPr>
    </w:p>
    <w:p w14:paraId="30BBF9AF" w14:textId="5038F15C" w:rsidR="00BF5ED7" w:rsidRPr="007B3F5E" w:rsidRDefault="005443B2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234EEE92" w14:textId="77777777" w:rsidR="0078575D" w:rsidRPr="007B3F5E" w:rsidRDefault="0078575D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666AB4FE" w14:textId="1CD9868B" w:rsidR="003B79CF" w:rsidRPr="007B3F5E" w:rsidRDefault="005E07C7" w:rsidP="00E859C8">
      <w:pPr>
        <w:spacing w:line="240" w:lineRule="auto"/>
        <w:ind w:left="540" w:right="65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32708F" w:rsidRPr="007B3F5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3B79CF" w:rsidRPr="007B3F5E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E91E31" w:rsidRPr="007B3F5E">
        <w:rPr>
          <w:rFonts w:asciiTheme="majorBidi" w:hAnsiTheme="majorBidi" w:cstheme="majorBidi" w:hint="cs"/>
          <w:sz w:val="28"/>
          <w:szCs w:val="28"/>
          <w:cs/>
        </w:rPr>
        <w:t xml:space="preserve"> สิทธิในการเช่าที่ดิน</w:t>
      </w:r>
      <w:r w:rsidR="00E07727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E07727" w:rsidRPr="007B3F5E">
        <w:rPr>
          <w:rFonts w:asciiTheme="majorBidi" w:hAnsiTheme="majorBidi" w:cstheme="majorBidi" w:hint="cs"/>
          <w:sz w:val="28"/>
          <w:szCs w:val="28"/>
          <w:cs/>
        </w:rPr>
        <w:t>อาคาร โรงไฟฟ้า เครื่องจักรและอุปกรณ์ที่นำมาใช้ในโรงไฟฟ้า</w:t>
      </w:r>
      <w:r w:rsidR="003B79CF" w:rsidRPr="007B3F5E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</w:t>
      </w:r>
      <w:r w:rsidR="009A75D9" w:rsidRPr="007B3F5E">
        <w:rPr>
          <w:rFonts w:asciiTheme="majorBidi" w:hAnsiTheme="majorBidi" w:cstheme="majorBidi"/>
          <w:sz w:val="28"/>
          <w:szCs w:val="28"/>
          <w:cs/>
        </w:rPr>
        <w:t>เงินเบิกเกินบัญชีธนาคารและ</w:t>
      </w:r>
      <w:r w:rsidR="003B79CF" w:rsidRPr="007B3F5E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เงินกู้ยืมจากสถาบันการเงินของบริษัทย่อย</w:t>
      </w:r>
      <w:r w:rsidR="00BF1672" w:rsidRPr="007B3F5E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78798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BF1672" w:rsidRPr="007B3F5E">
        <w:rPr>
          <w:rFonts w:asciiTheme="majorBidi" w:hAnsiTheme="majorBidi" w:cstheme="majorBidi"/>
          <w:sz w:val="28"/>
          <w:szCs w:val="28"/>
          <w:cs/>
        </w:rPr>
        <w:t>)</w:t>
      </w:r>
    </w:p>
    <w:p w14:paraId="592F3F60" w14:textId="77777777" w:rsidR="00E07727" w:rsidRPr="007B3F5E" w:rsidRDefault="00E07727" w:rsidP="00E859C8">
      <w:pPr>
        <w:spacing w:line="240" w:lineRule="auto"/>
        <w:ind w:right="-247"/>
        <w:rPr>
          <w:rFonts w:asciiTheme="majorBidi" w:hAnsiTheme="majorBidi" w:cstheme="majorBidi"/>
          <w:sz w:val="28"/>
          <w:szCs w:val="28"/>
        </w:rPr>
      </w:pPr>
    </w:p>
    <w:p w14:paraId="45D64965" w14:textId="6CB88B93" w:rsidR="002A34E1" w:rsidRPr="007B3F5E" w:rsidRDefault="002A34E1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ค่าความนิยม</w:t>
      </w:r>
    </w:p>
    <w:p w14:paraId="6E492829" w14:textId="079693B3" w:rsidR="002A34E1" w:rsidRPr="007B3F5E" w:rsidRDefault="002A34E1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9"/>
        <w:gridCol w:w="2751"/>
        <w:gridCol w:w="1530"/>
      </w:tblGrid>
      <w:tr w:rsidR="0023427B" w:rsidRPr="007B3F5E" w14:paraId="7CF34331" w14:textId="77777777" w:rsidTr="0097561A">
        <w:trPr>
          <w:tblHeader/>
        </w:trPr>
        <w:tc>
          <w:tcPr>
            <w:tcW w:w="4899" w:type="dxa"/>
          </w:tcPr>
          <w:p w14:paraId="442C597A" w14:textId="77777777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1" w:type="dxa"/>
          </w:tcPr>
          <w:p w14:paraId="74717429" w14:textId="77777777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0BA776B" w14:textId="77777777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3427B" w:rsidRPr="007B3F5E" w14:paraId="670AB7AB" w14:textId="77777777" w:rsidTr="00D511C6">
        <w:tc>
          <w:tcPr>
            <w:tcW w:w="4899" w:type="dxa"/>
            <w:hideMark/>
          </w:tcPr>
          <w:p w14:paraId="33C78879" w14:textId="2EC98B75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08CB5EA1" w14:textId="02B26FE5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left="15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888BAD" w14:textId="77777777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3427B" w:rsidRPr="007B3F5E" w14:paraId="07F98D78" w14:textId="77777777" w:rsidTr="00D511C6">
        <w:tc>
          <w:tcPr>
            <w:tcW w:w="4899" w:type="dxa"/>
          </w:tcPr>
          <w:p w14:paraId="352B8A14" w14:textId="0C755A32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51" w:type="dxa"/>
          </w:tcPr>
          <w:p w14:paraId="625CEBD1" w14:textId="77777777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left="15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CFA6DD" w14:textId="0547FA5F" w:rsidR="0023427B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  <w:r w:rsidR="0023427B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</w:t>
            </w:r>
          </w:p>
        </w:tc>
      </w:tr>
      <w:tr w:rsidR="00D511C6" w:rsidRPr="007B3F5E" w14:paraId="12B27D5F" w14:textId="77777777" w:rsidTr="00D511C6">
        <w:tc>
          <w:tcPr>
            <w:tcW w:w="4899" w:type="dxa"/>
          </w:tcPr>
          <w:p w14:paraId="6FEA8527" w14:textId="6949AC4E" w:rsidR="00D511C6" w:rsidRPr="007B3F5E" w:rsidRDefault="00D511C6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751" w:type="dxa"/>
          </w:tcPr>
          <w:p w14:paraId="13032AB9" w14:textId="17A3D1C0" w:rsidR="00D511C6" w:rsidRPr="007B3F5E" w:rsidRDefault="00D511C6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8AB0ED" w14:textId="2DE80C2B" w:rsidR="00D511C6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/>
                <w:sz w:val="28"/>
                <w:szCs w:val="28"/>
                <w:lang w:bidi="th-TH"/>
              </w:rPr>
              <w:t>2</w:t>
            </w:r>
            <w:r w:rsidR="00BF5590" w:rsidRPr="007B3F5E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/>
                <w:sz w:val="28"/>
                <w:szCs w:val="28"/>
                <w:lang w:bidi="th-TH"/>
              </w:rPr>
              <w:t>910</w:t>
            </w:r>
            <w:r w:rsidR="00BF5590" w:rsidRPr="007B3F5E">
              <w:rPr>
                <w:rFonts w:asciiTheme="majorBidi" w:hAnsi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/>
                <w:sz w:val="28"/>
                <w:szCs w:val="28"/>
                <w:lang w:bidi="th-TH"/>
              </w:rPr>
              <w:t>57</w:t>
            </w:r>
          </w:p>
        </w:tc>
      </w:tr>
      <w:tr w:rsidR="00EB4CD6" w:rsidRPr="007B3F5E" w14:paraId="0BC6B41C" w14:textId="77777777" w:rsidTr="00D511C6">
        <w:tc>
          <w:tcPr>
            <w:tcW w:w="4899" w:type="dxa"/>
            <w:hideMark/>
          </w:tcPr>
          <w:p w14:paraId="2135127C" w14:textId="10389D53" w:rsidR="00EB4CD6" w:rsidRPr="007B3F5E" w:rsidRDefault="00EB4CD6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33B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="00BF5590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751" w:type="dxa"/>
          </w:tcPr>
          <w:p w14:paraId="0C12E017" w14:textId="77777777" w:rsidR="00EB4CD6" w:rsidRPr="007B3F5E" w:rsidRDefault="00EB4CD6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B78F1" w14:textId="1D62DBC4" w:rsidR="00EB4CD6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973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</w:tr>
      <w:tr w:rsidR="0023427B" w:rsidRPr="007B3F5E" w14:paraId="4DDAFB30" w14:textId="77777777" w:rsidTr="00D511C6">
        <w:tc>
          <w:tcPr>
            <w:tcW w:w="4899" w:type="dxa"/>
            <w:hideMark/>
          </w:tcPr>
          <w:p w14:paraId="60F84227" w14:textId="0ACD9C4B" w:rsidR="0023427B" w:rsidRPr="007B3F5E" w:rsidRDefault="002C5C2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751" w:type="dxa"/>
            <w:hideMark/>
          </w:tcPr>
          <w:p w14:paraId="2F0EC3E9" w14:textId="6EBB923E" w:rsidR="0023427B" w:rsidRPr="007B3F5E" w:rsidRDefault="0023427B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47E9124" w14:textId="7B1E75FE" w:rsidR="0023427B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F5590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  <w:r w:rsidR="00BF5590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</w:p>
        </w:tc>
      </w:tr>
      <w:tr w:rsidR="0023427B" w:rsidRPr="007B3F5E" w14:paraId="0308D791" w14:textId="77777777" w:rsidTr="0097561A">
        <w:tc>
          <w:tcPr>
            <w:tcW w:w="4899" w:type="dxa"/>
            <w:hideMark/>
          </w:tcPr>
          <w:p w14:paraId="115EEA34" w14:textId="6903204F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49526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51" w:type="dxa"/>
          </w:tcPr>
          <w:p w14:paraId="014B85C4" w14:textId="77777777" w:rsidR="0023427B" w:rsidRPr="007B3F5E" w:rsidRDefault="0023427B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5E82" w14:textId="00FFDD2F" w:rsidR="0023427B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091</w:t>
            </w:r>
            <w:r w:rsidR="008137D2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92</w:t>
            </w:r>
          </w:p>
        </w:tc>
      </w:tr>
      <w:tr w:rsidR="0023427B" w:rsidRPr="007B3F5E" w14:paraId="368A50A6" w14:textId="77777777" w:rsidTr="0097561A">
        <w:tc>
          <w:tcPr>
            <w:tcW w:w="4899" w:type="dxa"/>
          </w:tcPr>
          <w:p w14:paraId="2101DB16" w14:textId="77777777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1" w:type="dxa"/>
          </w:tcPr>
          <w:p w14:paraId="5F3EAF5C" w14:textId="77777777" w:rsidR="0023427B" w:rsidRPr="007B3F5E" w:rsidRDefault="0023427B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DA4A7F" w14:textId="77777777" w:rsidR="0023427B" w:rsidRPr="007B3F5E" w:rsidRDefault="0023427B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3427B" w:rsidRPr="007B3F5E" w14:paraId="5CC4CC33" w14:textId="77777777" w:rsidTr="0097561A">
        <w:tc>
          <w:tcPr>
            <w:tcW w:w="4899" w:type="dxa"/>
          </w:tcPr>
          <w:p w14:paraId="06AA977A" w14:textId="359E054C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51" w:type="dxa"/>
          </w:tcPr>
          <w:p w14:paraId="5981E568" w14:textId="77777777" w:rsidR="0023427B" w:rsidRPr="007B3F5E" w:rsidRDefault="0023427B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4AA890" w14:textId="77777777" w:rsidR="0023427B" w:rsidRPr="007B3F5E" w:rsidRDefault="0023427B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95261" w:rsidRPr="007B3F5E" w14:paraId="453A99B8" w14:textId="77777777" w:rsidTr="0097561A">
        <w:tc>
          <w:tcPr>
            <w:tcW w:w="4899" w:type="dxa"/>
          </w:tcPr>
          <w:p w14:paraId="6E4B5476" w14:textId="3CC2777F" w:rsidR="00495261" w:rsidRPr="007B3F5E" w:rsidRDefault="00495261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="00B91A35" w:rsidRPr="00B91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B91A35" w:rsidRPr="00B91A3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ปรับปรุงใหม่)</w:t>
            </w:r>
          </w:p>
        </w:tc>
        <w:tc>
          <w:tcPr>
            <w:tcW w:w="2751" w:type="dxa"/>
          </w:tcPr>
          <w:p w14:paraId="5AF41A6B" w14:textId="77777777" w:rsidR="00495261" w:rsidRPr="007B3F5E" w:rsidRDefault="00495261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A655E8" w14:textId="6936C748" w:rsidR="00495261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973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</w:tr>
      <w:tr w:rsidR="0023427B" w:rsidRPr="007B3F5E" w14:paraId="31ED1E7B" w14:textId="77777777" w:rsidTr="0097561A">
        <w:tc>
          <w:tcPr>
            <w:tcW w:w="4899" w:type="dxa"/>
          </w:tcPr>
          <w:p w14:paraId="397B1244" w14:textId="5E2921A8" w:rsidR="0023427B" w:rsidRPr="007B3F5E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49526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51" w:type="dxa"/>
          </w:tcPr>
          <w:p w14:paraId="41787E10" w14:textId="77777777" w:rsidR="0023427B" w:rsidRPr="007B3F5E" w:rsidRDefault="0023427B" w:rsidP="00E859C8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910F7" w14:textId="1BBF737D" w:rsidR="0023427B" w:rsidRPr="007B3F5E" w:rsidRDefault="00B17D5A" w:rsidP="00E859C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091</w:t>
            </w:r>
            <w:r w:rsidR="00BF55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</w:t>
            </w:r>
          </w:p>
        </w:tc>
      </w:tr>
    </w:tbl>
    <w:p w14:paraId="006C7F91" w14:textId="77777777" w:rsidR="00A62AD3" w:rsidRPr="007B3F5E" w:rsidRDefault="00A62AD3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762C5A01" w14:textId="0D7F8F2E" w:rsidR="00A62AD3" w:rsidRPr="007B3F5E" w:rsidRDefault="00A62AD3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ค่าความนิยมส่วนใหญ่เกิดจากการที่บริษัทซื้อหุ้นใน</w:t>
      </w:r>
      <w:r w:rsidR="00915610" w:rsidRPr="007B3F5E">
        <w:rPr>
          <w:rFonts w:asciiTheme="majorBidi" w:hAnsiTheme="majorBidi"/>
          <w:sz w:val="28"/>
          <w:szCs w:val="28"/>
          <w:cs/>
        </w:rPr>
        <w:t>บริษัท อีสเทอร์น โคเจนเนอเรชั่น จำกัด</w:t>
      </w:r>
      <w:r w:rsidR="00915610" w:rsidRPr="007B3F5E">
        <w:rPr>
          <w:rFonts w:asciiTheme="majorBidi" w:hAnsiTheme="majorBidi"/>
          <w:sz w:val="28"/>
          <w:szCs w:val="28"/>
        </w:rPr>
        <w:t xml:space="preserve"> </w:t>
      </w:r>
      <w:r w:rsidR="00915610" w:rsidRPr="007B3F5E">
        <w:rPr>
          <w:rFonts w:asciiTheme="majorBidi" w:hAnsiTheme="majorBidi" w:hint="cs"/>
          <w:sz w:val="28"/>
          <w:szCs w:val="28"/>
          <w:cs/>
        </w:rPr>
        <w:t>และบริษัทย่อยและ</w:t>
      </w:r>
      <w:r w:rsidR="004A3153" w:rsidRPr="007B3F5E">
        <w:rPr>
          <w:rFonts w:asciiTheme="majorBidi" w:hAnsiTheme="majorBidi"/>
          <w:sz w:val="28"/>
          <w:szCs w:val="28"/>
          <w:cs/>
        </w:rPr>
        <w:t>บริษัท สโตนเฮ้นจ์ อินเตอร์ จำกัด (มหาชน)</w:t>
      </w:r>
      <w:r w:rsidR="004A3153"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>และบริษัทย่อย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(ดูหมายเหตุข้อ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 w:hint="cs"/>
          <w:sz w:val="28"/>
          <w:szCs w:val="28"/>
          <w:cs/>
        </w:rPr>
        <w:t>)</w:t>
      </w:r>
    </w:p>
    <w:p w14:paraId="1147B39D" w14:textId="77777777" w:rsidR="00A62AD3" w:rsidRPr="007B3F5E" w:rsidRDefault="00A62AD3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39CE161" w14:textId="1E85E24F" w:rsidR="002A34E1" w:rsidRPr="007B3F5E" w:rsidRDefault="002A34E1" w:rsidP="00E859C8">
      <w:pPr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</w:t>
      </w:r>
      <w:r w:rsidRPr="007B3F5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33B8D97" w14:textId="77777777" w:rsidR="002A4D79" w:rsidRPr="007B3F5E" w:rsidRDefault="002A4D79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47F0148" w14:textId="382B5A5B" w:rsidR="002A34E1" w:rsidRPr="007B3F5E" w:rsidRDefault="002A34E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ดังต่อไปนี้ </w:t>
      </w:r>
    </w:p>
    <w:p w14:paraId="5DE5132A" w14:textId="77777777" w:rsidR="001D598E" w:rsidRPr="007B3F5E" w:rsidRDefault="001D598E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70"/>
        <w:gridCol w:w="1440"/>
      </w:tblGrid>
      <w:tr w:rsidR="001D598E" w:rsidRPr="007B3F5E" w14:paraId="56A28B22" w14:textId="77777777" w:rsidTr="003B04FB">
        <w:trPr>
          <w:tblHeader/>
        </w:trPr>
        <w:tc>
          <w:tcPr>
            <w:tcW w:w="6300" w:type="dxa"/>
          </w:tcPr>
          <w:p w14:paraId="09917A89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2D1696C3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D598E" w:rsidRPr="007B3F5E" w14:paraId="0AD05718" w14:textId="77777777" w:rsidTr="003B04FB">
        <w:trPr>
          <w:tblHeader/>
        </w:trPr>
        <w:tc>
          <w:tcPr>
            <w:tcW w:w="6300" w:type="dxa"/>
          </w:tcPr>
          <w:p w14:paraId="34C07E74" w14:textId="3F6DFEB3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center"/>
            <w:hideMark/>
          </w:tcPr>
          <w:p w14:paraId="57BFFF95" w14:textId="07DBD221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vAlign w:val="center"/>
          </w:tcPr>
          <w:p w14:paraId="7BBCCFFE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15842D73" w14:textId="3434280E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1D598E" w:rsidRPr="007B3F5E" w14:paraId="5FCABEB2" w14:textId="77777777" w:rsidTr="003B04FB">
        <w:trPr>
          <w:tblHeader/>
        </w:trPr>
        <w:tc>
          <w:tcPr>
            <w:tcW w:w="6300" w:type="dxa"/>
          </w:tcPr>
          <w:p w14:paraId="75A9DDAD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0AA2B43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4A7517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27AE5B3" w14:textId="77777777" w:rsidR="001D598E" w:rsidRPr="007B3F5E" w:rsidRDefault="001D598E" w:rsidP="00920533">
            <w:pPr>
              <w:tabs>
                <w:tab w:val="left" w:pos="1250"/>
                <w:tab w:val="decimal" w:pos="1322"/>
              </w:tabs>
              <w:spacing w:line="240" w:lineRule="auto"/>
              <w:ind w:left="99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98E" w:rsidRPr="007B3F5E" w14:paraId="1C70AC97" w14:textId="77777777" w:rsidTr="003B04FB">
        <w:trPr>
          <w:tblHeader/>
        </w:trPr>
        <w:tc>
          <w:tcPr>
            <w:tcW w:w="6300" w:type="dxa"/>
          </w:tcPr>
          <w:p w14:paraId="00029520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3150" w:type="dxa"/>
            <w:gridSpan w:val="3"/>
            <w:vAlign w:val="bottom"/>
            <w:hideMark/>
          </w:tcPr>
          <w:p w14:paraId="7E1F93A9" w14:textId="77777777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D598E" w:rsidRPr="007B3F5E" w14:paraId="15E8ABC8" w14:textId="77777777" w:rsidTr="003B04FB">
        <w:tc>
          <w:tcPr>
            <w:tcW w:w="6300" w:type="dxa"/>
          </w:tcPr>
          <w:p w14:paraId="2999D760" w14:textId="23FF5759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</w:t>
            </w:r>
            <w:r w:rsidRPr="007B3F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พัฒนาอินเตอร์คูล จำกัด</w:t>
            </w:r>
          </w:p>
        </w:tc>
        <w:tc>
          <w:tcPr>
            <w:tcW w:w="1440" w:type="dxa"/>
            <w:vAlign w:val="bottom"/>
          </w:tcPr>
          <w:p w14:paraId="0DE85266" w14:textId="56B4DAF8" w:rsidR="001D598E" w:rsidRPr="007B3F5E" w:rsidRDefault="00D264E7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353.42</w:t>
            </w:r>
          </w:p>
        </w:tc>
        <w:tc>
          <w:tcPr>
            <w:tcW w:w="270" w:type="dxa"/>
          </w:tcPr>
          <w:p w14:paraId="24ADC256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052852" w14:textId="6C08CE21" w:rsidR="001D598E" w:rsidRPr="007B3F5E" w:rsidRDefault="00D264E7" w:rsidP="00D264E7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353.42</w:t>
            </w:r>
          </w:p>
        </w:tc>
      </w:tr>
      <w:tr w:rsidR="00CC75A9" w:rsidRPr="007B3F5E" w14:paraId="1D079ADF" w14:textId="77777777" w:rsidTr="003B04FB">
        <w:tc>
          <w:tcPr>
            <w:tcW w:w="6300" w:type="dxa"/>
          </w:tcPr>
          <w:p w14:paraId="1A12D0E7" w14:textId="37D7A6F3" w:rsidR="00CC75A9" w:rsidRPr="007B3F5E" w:rsidRDefault="00CC75A9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บริษัท </w:t>
            </w:r>
            <w:r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พีพีทีซี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จำกัด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4FF10" w14:textId="0E73B3A6" w:rsidR="00CC75A9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</w:t>
            </w:r>
            <w:r w:rsidR="00CC75A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219FE27" w14:textId="77777777" w:rsidR="00CC75A9" w:rsidRPr="007B3F5E" w:rsidRDefault="00CC75A9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7E2E1" w14:textId="5D231682" w:rsidR="00CC75A9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</w:t>
            </w:r>
            <w:r w:rsidR="00CC75A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</w:tr>
      <w:tr w:rsidR="00CC75A9" w:rsidRPr="007B3F5E" w14:paraId="00FA34E3" w14:textId="77777777" w:rsidTr="003B04FB">
        <w:tc>
          <w:tcPr>
            <w:tcW w:w="6300" w:type="dxa"/>
          </w:tcPr>
          <w:p w14:paraId="47CD1B47" w14:textId="7FF3CB15" w:rsidR="00CC75A9" w:rsidRPr="007B3F5E" w:rsidRDefault="00CC75A9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บริษัท </w:t>
            </w:r>
            <w:r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เอสเอสยูที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จำกัด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C4A76" w14:textId="35199AA2" w:rsidR="00CC75A9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75A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787</w:t>
            </w:r>
            <w:r w:rsidR="00CC75A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0E15846" w14:textId="77777777" w:rsidR="00CC75A9" w:rsidRPr="007B3F5E" w:rsidRDefault="00CC75A9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4533D" w14:textId="7552E2F3" w:rsidR="00CC75A9" w:rsidRPr="007B3F5E" w:rsidRDefault="00B17D5A" w:rsidP="008058A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75A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787</w:t>
            </w:r>
            <w:r w:rsidR="00CC75A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</w:tr>
      <w:tr w:rsidR="001D598E" w:rsidRPr="007B3F5E" w14:paraId="32041C64" w14:textId="77777777" w:rsidTr="003B04FB">
        <w:tc>
          <w:tcPr>
            <w:tcW w:w="6300" w:type="dxa"/>
          </w:tcPr>
          <w:p w14:paraId="19CBA742" w14:textId="7E351F3E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</w:rPr>
              <w:t xml:space="preserve"> -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DC4AB2" w14:textId="4F0034F9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  <w:r w:rsidR="00F7757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  <w:tc>
          <w:tcPr>
            <w:tcW w:w="270" w:type="dxa"/>
          </w:tcPr>
          <w:p w14:paraId="022A6B18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5B1A13" w14:textId="4C59E9E7" w:rsidR="001D598E" w:rsidRPr="007B3F5E" w:rsidRDefault="00F77571" w:rsidP="00E859C8">
            <w:pPr>
              <w:pStyle w:val="acctfourfigures"/>
              <w:tabs>
                <w:tab w:val="left" w:pos="702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598E" w:rsidRPr="007B3F5E" w14:paraId="0ECCD811" w14:textId="77777777" w:rsidTr="003B04FB">
        <w:tc>
          <w:tcPr>
            <w:tcW w:w="6300" w:type="dxa"/>
          </w:tcPr>
          <w:p w14:paraId="62C1F41E" w14:textId="0237FC1E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5</w:t>
            </w:r>
            <w:r w:rsidR="00E377E1"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</w:rPr>
              <w:t xml:space="preserve">-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สโตนเฮ้นจ์ จำกัด</w:t>
            </w:r>
            <w:r w:rsidRPr="007B3F5E">
              <w:rPr>
                <w:rFonts w:asciiTheme="majorBidi" w:hAnsiTheme="majorBidi" w:cstheme="majorBidi"/>
                <w:spacing w:val="-4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BF058B" w14:textId="47B04DD4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="00F7757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</w:p>
        </w:tc>
        <w:tc>
          <w:tcPr>
            <w:tcW w:w="270" w:type="dxa"/>
          </w:tcPr>
          <w:p w14:paraId="4C44712C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B6905A" w14:textId="306F26F3" w:rsidR="001D598E" w:rsidRPr="007B3F5E" w:rsidRDefault="00F77571" w:rsidP="00E859C8">
            <w:pPr>
              <w:pStyle w:val="acctfourfigures"/>
              <w:tabs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598E" w:rsidRPr="007B3F5E" w14:paraId="38947517" w14:textId="77777777" w:rsidTr="003B04FB">
        <w:tc>
          <w:tcPr>
            <w:tcW w:w="6300" w:type="dxa"/>
          </w:tcPr>
          <w:p w14:paraId="62DFC1B8" w14:textId="4E2DBD62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B3F5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6</w:t>
            </w:r>
            <w:r w:rsidR="00A04BFA"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/>
                <w:spacing w:val="-4"/>
                <w:sz w:val="28"/>
                <w:szCs w:val="28"/>
              </w:rPr>
              <w:t xml:space="preserve">- </w:t>
            </w:r>
            <w:r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 เอเชี่ยน เอ็นจิเนียริ่ง คอนซัล</w:t>
            </w:r>
            <w:r w:rsidR="003F3910"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แ</w:t>
            </w:r>
            <w:r w:rsidR="003C4C94"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</w:t>
            </w:r>
            <w:r w:rsidR="0015642D"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้</w:t>
            </w:r>
            <w:r w:rsidR="003C4C94"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นส์</w:t>
            </w:r>
            <w:r w:rsidRPr="007B3F5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จำกัด</w:t>
            </w:r>
            <w:r w:rsidRPr="007B3F5E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179BD1" w14:textId="63A30963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</w:t>
            </w:r>
            <w:r w:rsidR="00F7757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</w:p>
        </w:tc>
        <w:tc>
          <w:tcPr>
            <w:tcW w:w="270" w:type="dxa"/>
          </w:tcPr>
          <w:p w14:paraId="4DC170F3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16F3D2" w14:textId="3335FE90" w:rsidR="001D598E" w:rsidRPr="007B3F5E" w:rsidRDefault="00F77571" w:rsidP="00E859C8">
            <w:pPr>
              <w:pStyle w:val="acctfourfigures"/>
              <w:tabs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598E" w:rsidRPr="007B3F5E" w14:paraId="4CAC3E8F" w14:textId="77777777" w:rsidTr="003B04FB">
        <w:tc>
          <w:tcPr>
            <w:tcW w:w="6300" w:type="dxa"/>
            <w:hideMark/>
          </w:tcPr>
          <w:p w14:paraId="325CB6DE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หน่วยอื่น</w:t>
            </w:r>
            <w:r w:rsidRPr="007B3F5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/>
                <w:sz w:val="28"/>
                <w:szCs w:val="28"/>
                <w:cs/>
              </w:rPr>
              <w:t xml:space="preserve">ๆ ซึ่งค่าความนิยมไม่มีนัยสำคัญ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02F60" w14:textId="61CF7FE1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1D598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8864FB7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F126" w14:textId="25D93A0E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1D598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1D598E" w:rsidRPr="007B3F5E" w14:paraId="00AF07CA" w14:textId="77777777" w:rsidTr="003B04FB">
        <w:tc>
          <w:tcPr>
            <w:tcW w:w="6300" w:type="dxa"/>
            <w:hideMark/>
          </w:tcPr>
          <w:p w14:paraId="06E8C241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0E3F9" w14:textId="295B6D82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D598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  <w:r w:rsidR="001D598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70" w:type="dxa"/>
          </w:tcPr>
          <w:p w14:paraId="47E68F50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4D151" w14:textId="12EA602F" w:rsidR="001D598E" w:rsidRPr="007B3F5E" w:rsidRDefault="00B17D5A" w:rsidP="00E859C8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D598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973</w:t>
            </w:r>
            <w:r w:rsidR="001D598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</w:tr>
    </w:tbl>
    <w:p w14:paraId="4CE1B2B4" w14:textId="77777777" w:rsidR="001D598E" w:rsidRPr="007B3F5E" w:rsidRDefault="001D598E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1B525D93" w14:textId="26243A56" w:rsidR="002A34E1" w:rsidRPr="007B3F5E" w:rsidRDefault="00B46E8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มูล</w:t>
      </w:r>
      <w:r w:rsidRPr="007B3F5E">
        <w:rPr>
          <w:rFonts w:asciiTheme="majorBidi" w:hAnsiTheme="majorBidi"/>
          <w:sz w:val="28"/>
          <w:szCs w:val="28"/>
          <w:cs/>
        </w:rPr>
        <w:t>ค่าที่คาดว่าจะได้รับคืนของหน่วยสินทรัพย์ที่ก่อให้เกิดเงินสดมาจากวิธีคิดลดกระแสเงินสดที่คาดว่าจะได้รับในอนาคตที่เกิดขึ้น</w:t>
      </w:r>
      <w:r w:rsidRPr="007B3F5E">
        <w:rPr>
          <w:rFonts w:asciiTheme="majorBidi" w:hAnsiTheme="majorBidi" w:cstheme="majorBidi"/>
          <w:sz w:val="28"/>
          <w:szCs w:val="28"/>
          <w:cs/>
        </w:rPr>
        <w:t>จาก</w:t>
      </w:r>
      <w:r w:rsidRPr="007B3F5E">
        <w:rPr>
          <w:rFonts w:asciiTheme="majorBidi" w:hAnsiTheme="majorBidi"/>
          <w:sz w:val="28"/>
          <w:szCs w:val="28"/>
          <w:cs/>
        </w:rPr>
        <w:t>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</w:t>
      </w:r>
      <w:r w:rsidR="002917CC" w:rsidRPr="007B3F5E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ประมาณการรายได้รวมทั้งหมดสำหรับสินทรัพย์</w:t>
      </w:r>
      <w:r w:rsidR="00B45AFB" w:rsidRPr="007B3F5E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ไม่มีตัวตนอื่นที่</w:t>
      </w:r>
      <w:r w:rsidR="002917CC" w:rsidRPr="007B3F5E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ถูกกำหนดขึ้น</w:t>
      </w:r>
      <w:r w:rsidR="006D02AD" w:rsidRPr="007B3F5E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จากการซื้อธุรกิจ</w:t>
      </w:r>
      <w:r w:rsidR="002917CC" w:rsidRPr="007B3F5E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และประมาณการจากข้อมูลภายนอกภายหลังหมดอายุสัญญา</w:t>
      </w:r>
      <w:r w:rsidR="00EA2809" w:rsidRPr="007B3F5E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 xml:space="preserve"> </w:t>
      </w:r>
      <w:r w:rsidR="00155641" w:rsidRPr="007B3F5E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และ</w:t>
      </w:r>
      <w:r w:rsidRPr="007B3F5E">
        <w:rPr>
          <w:rFonts w:asciiTheme="majorBidi" w:hAnsiTheme="majorBidi"/>
          <w:sz w:val="28"/>
          <w:szCs w:val="28"/>
          <w:cs/>
        </w:rPr>
        <w:t>อัตราคิดลดซึ่งคำนวณจากวิธีต้นทุนถัวเฉลี่ยถ่วงน้ำหนักของเงินลงทุน</w:t>
      </w:r>
      <w:r w:rsidR="002254BF" w:rsidRPr="007B3F5E">
        <w:rPr>
          <w:rFonts w:asciiTheme="majorBidi" w:hAnsiTheme="majorBidi"/>
          <w:sz w:val="28"/>
          <w:szCs w:val="28"/>
        </w:rPr>
        <w:t xml:space="preserve"> </w:t>
      </w:r>
      <w:r w:rsidR="002254BF" w:rsidRPr="007B3F5E">
        <w:rPr>
          <w:rFonts w:asciiTheme="majorBidi" w:hAnsiTheme="majorBidi" w:hint="cs"/>
          <w:sz w:val="28"/>
          <w:szCs w:val="28"/>
          <w:cs/>
        </w:rPr>
        <w:t xml:space="preserve">การวัดมูลค่ายุติธรรมจัดประเภทเป็นมูลค่ายุติธรรมระดับ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</w:t>
      </w:r>
    </w:p>
    <w:p w14:paraId="4DCF302E" w14:textId="7EFB82E0" w:rsidR="00172B13" w:rsidRPr="007B3F5E" w:rsidRDefault="00172B13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5E9C752" w14:textId="06678E6A" w:rsidR="002A34E1" w:rsidRPr="007B3F5E" w:rsidRDefault="002A34E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</w:t>
      </w:r>
    </w:p>
    <w:p w14:paraId="2A5CE6AE" w14:textId="77777777" w:rsidR="001D598E" w:rsidRPr="007B3F5E" w:rsidRDefault="001D598E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720"/>
        <w:gridCol w:w="54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810"/>
      </w:tblGrid>
      <w:tr w:rsidR="001D598E" w:rsidRPr="007B3F5E" w14:paraId="4EA9ED3C" w14:textId="77777777" w:rsidTr="00156CF9">
        <w:tc>
          <w:tcPr>
            <w:tcW w:w="1620" w:type="dxa"/>
            <w:vMerge w:val="restart"/>
            <w:hideMark/>
          </w:tcPr>
          <w:p w14:paraId="38A14FE1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left="166" w:right="-200" w:hanging="16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1F823D16" w14:textId="6796E617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24" w:right="-110" w:hanging="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56CF9" w:rsidRPr="007B3F5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br/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- </w:t>
            </w:r>
            <w:r w:rsidRPr="007B3F5E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1260" w:type="dxa"/>
            <w:gridSpan w:val="2"/>
            <w:vAlign w:val="bottom"/>
          </w:tcPr>
          <w:p w14:paraId="626E405E" w14:textId="6D66D761" w:rsidR="001D598E" w:rsidRPr="007B3F5E" w:rsidRDefault="001D598E" w:rsidP="00156CF9">
            <w:pPr>
              <w:pStyle w:val="acctfourfigures"/>
              <w:tabs>
                <w:tab w:val="clear" w:pos="765"/>
              </w:tabs>
              <w:spacing w:line="240" w:lineRule="atLeast"/>
              <w:ind w:left="-24" w:right="-58" w:firstLine="1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156CF9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br/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  <w:r w:rsidR="00C17356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บริษัท 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พีพีทีซี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จำกัด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</w:t>
            </w:r>
          </w:p>
        </w:tc>
        <w:tc>
          <w:tcPr>
            <w:tcW w:w="1260" w:type="dxa"/>
            <w:gridSpan w:val="2"/>
            <w:vAlign w:val="bottom"/>
          </w:tcPr>
          <w:p w14:paraId="3AA84C03" w14:textId="3B6519B1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บริษัท 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เอสเอสยูที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จำกัด</w:t>
            </w:r>
            <w:r w:rsidRPr="007B3F5E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7B3F5E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6578DE36" w14:textId="065F0639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260" w:type="dxa"/>
            <w:gridSpan w:val="2"/>
          </w:tcPr>
          <w:p w14:paraId="68F1B6A0" w14:textId="77777777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BF7FF61" w14:textId="51A94A98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C17356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บริษัท สโตนเฮ้นจ์ จำกัด</w:t>
            </w:r>
          </w:p>
        </w:tc>
        <w:tc>
          <w:tcPr>
            <w:tcW w:w="1530" w:type="dxa"/>
            <w:gridSpan w:val="2"/>
          </w:tcPr>
          <w:p w14:paraId="140CEB42" w14:textId="02B7631F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บริษัท เอเชี่ยน เอ็นจิเนียริ่ง คอนซัล</w:t>
            </w:r>
            <w:r w:rsidR="003C4C94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แต</w:t>
            </w:r>
            <w:r w:rsidR="0015642D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้</w:t>
            </w:r>
            <w:r w:rsidR="003C4C94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นส์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จำกัด</w:t>
            </w:r>
          </w:p>
        </w:tc>
      </w:tr>
      <w:tr w:rsidR="001D598E" w:rsidRPr="007B3F5E" w14:paraId="73C725D0" w14:textId="77777777" w:rsidTr="00156CF9">
        <w:tc>
          <w:tcPr>
            <w:tcW w:w="1620" w:type="dxa"/>
            <w:vMerge/>
            <w:vAlign w:val="center"/>
            <w:hideMark/>
          </w:tcPr>
          <w:p w14:paraId="67FF01B8" w14:textId="77777777" w:rsidR="001D598E" w:rsidRPr="007B3F5E" w:rsidRDefault="001D598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CF1D167" w14:textId="172CCF0D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40" w:type="dxa"/>
          </w:tcPr>
          <w:p w14:paraId="23FB22ED" w14:textId="57B2812B" w:rsidR="001D598E" w:rsidRPr="007B3F5E" w:rsidRDefault="00B17D5A" w:rsidP="00156CF9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7477B503" w14:textId="36094DAF" w:rsidR="001D598E" w:rsidRPr="007B3F5E" w:rsidRDefault="00B17D5A" w:rsidP="00156CF9">
            <w:pPr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2F6828E8" w14:textId="02F693CE" w:rsidR="001D598E" w:rsidRPr="007B3F5E" w:rsidRDefault="00B17D5A" w:rsidP="00156CF9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49F606A6" w14:textId="3D927234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7E69FB3F" w14:textId="074E004A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42D8A423" w14:textId="659DD77D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0C1D9D1F" w14:textId="608FAAD3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67216FE6" w14:textId="11A50444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08CEA8E5" w14:textId="03C6429E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20" w:type="dxa"/>
          </w:tcPr>
          <w:p w14:paraId="7B32009A" w14:textId="53C14365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10" w:type="dxa"/>
          </w:tcPr>
          <w:p w14:paraId="484E029D" w14:textId="0E0FEA3B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</w:tr>
      <w:tr w:rsidR="00CE7104" w:rsidRPr="007B3F5E" w14:paraId="3D27CC02" w14:textId="77777777" w:rsidTr="00156CF9">
        <w:tc>
          <w:tcPr>
            <w:tcW w:w="1620" w:type="dxa"/>
          </w:tcPr>
          <w:p w14:paraId="3A02822A" w14:textId="77777777" w:rsidR="00CE7104" w:rsidRPr="007B3F5E" w:rsidRDefault="00CE7104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bottom"/>
          </w:tcPr>
          <w:p w14:paraId="70746A88" w14:textId="65969B14" w:rsidR="00CE7104" w:rsidRPr="007B3F5E" w:rsidRDefault="00CE7104" w:rsidP="00CE7104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7B3F5E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7B3F5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1D598E" w:rsidRPr="007B3F5E" w14:paraId="34BFE6E0" w14:textId="77777777" w:rsidTr="00156CF9">
        <w:tc>
          <w:tcPr>
            <w:tcW w:w="1620" w:type="dxa"/>
          </w:tcPr>
          <w:p w14:paraId="3ACA3215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F022CC" w14:textId="67DB0E20" w:rsidR="001D598E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1D598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540" w:type="dxa"/>
          </w:tcPr>
          <w:p w14:paraId="0C73DDC7" w14:textId="475EFEA0" w:rsidR="001D598E" w:rsidRPr="007B3F5E" w:rsidRDefault="00B17D5A" w:rsidP="00E859C8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  <w:r w:rsidR="00C86F8A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28</w:t>
            </w:r>
          </w:p>
        </w:tc>
        <w:tc>
          <w:tcPr>
            <w:tcW w:w="630" w:type="dxa"/>
            <w:vAlign w:val="bottom"/>
          </w:tcPr>
          <w:p w14:paraId="540FE3E6" w14:textId="6413A5A0" w:rsidR="001D598E" w:rsidRPr="007B3F5E" w:rsidRDefault="00B17D5A" w:rsidP="00156CF9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1D598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90</w:t>
            </w:r>
          </w:p>
        </w:tc>
        <w:tc>
          <w:tcPr>
            <w:tcW w:w="630" w:type="dxa"/>
            <w:vAlign w:val="bottom"/>
          </w:tcPr>
          <w:p w14:paraId="00A6C8C6" w14:textId="1E082A92" w:rsidR="001D598E" w:rsidRPr="007B3F5E" w:rsidRDefault="00B17D5A" w:rsidP="00902C92">
            <w:pPr>
              <w:pStyle w:val="acctfourfigures"/>
              <w:tabs>
                <w:tab w:val="clear" w:pos="765"/>
                <w:tab w:val="decimal" w:pos="2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DD69FC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630" w:type="dxa"/>
            <w:vAlign w:val="bottom"/>
          </w:tcPr>
          <w:p w14:paraId="1970FBB8" w14:textId="09D13A9A" w:rsidR="001D598E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C86F8A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90</w:t>
            </w:r>
          </w:p>
        </w:tc>
        <w:tc>
          <w:tcPr>
            <w:tcW w:w="630" w:type="dxa"/>
            <w:vAlign w:val="bottom"/>
          </w:tcPr>
          <w:p w14:paraId="1E7586A2" w14:textId="3C625784" w:rsidR="001D598E" w:rsidRPr="007B3F5E" w:rsidRDefault="00B17D5A" w:rsidP="00E859C8">
            <w:pPr>
              <w:pStyle w:val="acctfourfigures"/>
              <w:tabs>
                <w:tab w:val="clear" w:pos="765"/>
                <w:tab w:val="decimal" w:pos="2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DD69FC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630" w:type="dxa"/>
          </w:tcPr>
          <w:p w14:paraId="1DBAAA17" w14:textId="38E47A5C" w:rsidR="001D598E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="0014027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630" w:type="dxa"/>
          </w:tcPr>
          <w:p w14:paraId="1D1BFD27" w14:textId="4B72F32E" w:rsidR="001D598E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55CB7342" w14:textId="47C4F901" w:rsidR="001D598E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="0014027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630" w:type="dxa"/>
          </w:tcPr>
          <w:p w14:paraId="79118201" w14:textId="13E817D6" w:rsidR="001D598E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2FB54C69" w14:textId="67531431" w:rsidR="001D598E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="0014027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810" w:type="dxa"/>
          </w:tcPr>
          <w:p w14:paraId="59412F49" w14:textId="49E72457" w:rsidR="001D598E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D598E" w:rsidRPr="007B3F5E" w14:paraId="6214DA6F" w14:textId="77777777" w:rsidTr="00156CF9">
        <w:tc>
          <w:tcPr>
            <w:tcW w:w="1620" w:type="dxa"/>
            <w:hideMark/>
          </w:tcPr>
          <w:p w14:paraId="4108F3AB" w14:textId="50C13B72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left="156" w:hanging="15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อัตราการเติบโตของรายได้ (อัตราถัวเฉลี่ย 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 ข้างหน้า)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78CE3A" w14:textId="52D5CED4" w:rsidR="001D598E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  <w:r w:rsidR="001D598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27</w:t>
            </w:r>
          </w:p>
        </w:tc>
        <w:tc>
          <w:tcPr>
            <w:tcW w:w="540" w:type="dxa"/>
          </w:tcPr>
          <w:p w14:paraId="3101111E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5E3A58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8C3826" w14:textId="1A00416D" w:rsidR="00C86F8A" w:rsidRPr="007B3F5E" w:rsidRDefault="00B17D5A" w:rsidP="00E859C8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26</w:t>
            </w:r>
            <w:r w:rsidR="00C86F8A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78</w:t>
            </w:r>
          </w:p>
        </w:tc>
        <w:tc>
          <w:tcPr>
            <w:tcW w:w="630" w:type="dxa"/>
            <w:vAlign w:val="bottom"/>
          </w:tcPr>
          <w:p w14:paraId="2652E2AC" w14:textId="3B9E0D8F" w:rsidR="001D598E" w:rsidRPr="007B3F5E" w:rsidRDefault="00C86F8A" w:rsidP="00902C9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4CEA44B" w14:textId="167EEA95" w:rsidR="001D598E" w:rsidRPr="007B3F5E" w:rsidRDefault="00C86F8A" w:rsidP="00902C92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681B9D9" w14:textId="25A71936" w:rsidR="001D598E" w:rsidRPr="007B3F5E" w:rsidRDefault="00C86F8A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9C38331" w14:textId="1DFA0A48" w:rsidR="001D598E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46808163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E294CA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8C9B9C" w14:textId="378AC964" w:rsidR="00C86F8A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="00C86F8A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630" w:type="dxa"/>
          </w:tcPr>
          <w:p w14:paraId="569B1933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1CC00F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3A7AFA" w14:textId="3800C0A3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21B90F5D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9CDD3B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15A" w14:textId="6997DD89" w:rsidR="00C86F8A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C86F8A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04</w:t>
            </w:r>
          </w:p>
        </w:tc>
        <w:tc>
          <w:tcPr>
            <w:tcW w:w="630" w:type="dxa"/>
          </w:tcPr>
          <w:p w14:paraId="0E6E0010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76BA045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B0FCF2" w14:textId="36F05A46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139612E8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4385E3C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E47BD2" w14:textId="7F31CD31" w:rsidR="00C86F8A" w:rsidRPr="007B3F5E" w:rsidRDefault="00B17D5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  <w:r w:rsidR="0014027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42</w:t>
            </w:r>
          </w:p>
        </w:tc>
        <w:tc>
          <w:tcPr>
            <w:tcW w:w="810" w:type="dxa"/>
          </w:tcPr>
          <w:p w14:paraId="49B7C881" w14:textId="77777777" w:rsidR="001D598E" w:rsidRPr="007B3F5E" w:rsidRDefault="001D598E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8C3E76" w14:textId="77777777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A6F1211" w14:textId="7044EF3C" w:rsidR="00C86F8A" w:rsidRPr="007B3F5E" w:rsidRDefault="00C86F8A" w:rsidP="00E859C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</w:tbl>
    <w:p w14:paraId="34907453" w14:textId="77777777" w:rsidR="002A34E1" w:rsidRPr="007B3F5E" w:rsidRDefault="002A34E1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1852AD10" w14:textId="44F7D690" w:rsidR="00826B29" w:rsidRPr="007B3F5E" w:rsidRDefault="00826B29" w:rsidP="00E859C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กันยายน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/>
          <w:sz w:val="28"/>
          <w:szCs w:val="28"/>
          <w:cs/>
        </w:rPr>
        <w:t xml:space="preserve"> และ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2565</w:t>
      </w:r>
    </w:p>
    <w:p w14:paraId="398C948B" w14:textId="77777777" w:rsidR="002A34E1" w:rsidRPr="007B3F5E" w:rsidRDefault="002A34E1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513460D1" w14:textId="4FBF0F61" w:rsidR="001D598E" w:rsidRPr="007B3F5E" w:rsidRDefault="002A34E1" w:rsidP="00E859C8">
      <w:pPr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1965A409" w14:textId="77777777" w:rsidR="001D598E" w:rsidRPr="007B3F5E" w:rsidRDefault="001D598E" w:rsidP="00E859C8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720"/>
        <w:gridCol w:w="540"/>
        <w:gridCol w:w="540"/>
        <w:gridCol w:w="676"/>
        <w:gridCol w:w="630"/>
        <w:gridCol w:w="630"/>
        <w:gridCol w:w="630"/>
        <w:gridCol w:w="630"/>
        <w:gridCol w:w="630"/>
        <w:gridCol w:w="630"/>
        <w:gridCol w:w="720"/>
        <w:gridCol w:w="764"/>
      </w:tblGrid>
      <w:tr w:rsidR="001D598E" w:rsidRPr="007B3F5E" w14:paraId="12B37634" w14:textId="77777777" w:rsidTr="0014027E">
        <w:tc>
          <w:tcPr>
            <w:tcW w:w="1620" w:type="dxa"/>
            <w:vMerge w:val="restart"/>
            <w:hideMark/>
          </w:tcPr>
          <w:p w14:paraId="6B52B6B2" w14:textId="77777777" w:rsidR="001D598E" w:rsidRPr="007B3F5E" w:rsidRDefault="001D598E" w:rsidP="00E859C8">
            <w:pPr>
              <w:tabs>
                <w:tab w:val="left" w:pos="720"/>
              </w:tabs>
              <w:spacing w:line="240" w:lineRule="auto"/>
              <w:ind w:left="166" w:right="-200" w:hanging="16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5F37CB2A" w14:textId="05CA020F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24" w:right="-110" w:hanging="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56CF9" w:rsidRPr="007B3F5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br/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- </w:t>
            </w:r>
            <w:r w:rsidRPr="007B3F5E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1216" w:type="dxa"/>
            <w:gridSpan w:val="2"/>
            <w:vAlign w:val="bottom"/>
          </w:tcPr>
          <w:p w14:paraId="7A79F7E0" w14:textId="6428E823" w:rsidR="001D598E" w:rsidRPr="007B3F5E" w:rsidRDefault="001D598E" w:rsidP="00156CF9">
            <w:pPr>
              <w:pStyle w:val="acctfourfigures"/>
              <w:tabs>
                <w:tab w:val="clear" w:pos="765"/>
              </w:tabs>
              <w:spacing w:line="240" w:lineRule="atLeast"/>
              <w:ind w:left="-24" w:right="-58" w:firstLine="1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156CF9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br/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  <w:r w:rsidR="00277946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บริษัท 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พีพีทีซี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จำกัด</w:t>
            </w:r>
            <w:r w:rsidRPr="007B3F5E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7B3F5E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  <w:vAlign w:val="bottom"/>
          </w:tcPr>
          <w:p w14:paraId="3427429D" w14:textId="3F555A48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บริษัท 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เอสเอสยูที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จำกัด</w:t>
            </w:r>
            <w:r w:rsidRPr="007B3F5E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7B3F5E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61334CC9" w14:textId="7EC514C5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260" w:type="dxa"/>
            <w:gridSpan w:val="2"/>
          </w:tcPr>
          <w:p w14:paraId="0815AD5D" w14:textId="77777777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2A8834E" w14:textId="5CD64DF2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277946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บริษัท สโตนเฮ้นจ์ จำกัด</w:t>
            </w:r>
          </w:p>
        </w:tc>
        <w:tc>
          <w:tcPr>
            <w:tcW w:w="1484" w:type="dxa"/>
            <w:gridSpan w:val="2"/>
          </w:tcPr>
          <w:p w14:paraId="55C21BDB" w14:textId="5C6F467C" w:rsidR="001D598E" w:rsidRPr="007B3F5E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หน่วยสินทรัพย์ที่ก่อให้เกิดเงินสด </w:t>
            </w:r>
            <w:r w:rsidR="00B17D5A"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บริษัท เอเชี่ยน เอ็นจิเนียริ่ง คอนซัล</w:t>
            </w:r>
            <w:r w:rsidR="0014027E"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แต้นส์</w:t>
            </w:r>
            <w:r w:rsidRPr="007B3F5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จำกัด</w:t>
            </w:r>
          </w:p>
        </w:tc>
      </w:tr>
      <w:tr w:rsidR="001D598E" w:rsidRPr="007B3F5E" w14:paraId="1F0C7820" w14:textId="77777777" w:rsidTr="0014027E">
        <w:tc>
          <w:tcPr>
            <w:tcW w:w="1620" w:type="dxa"/>
            <w:vMerge/>
            <w:vAlign w:val="center"/>
            <w:hideMark/>
          </w:tcPr>
          <w:p w14:paraId="09CA73F9" w14:textId="77777777" w:rsidR="001D598E" w:rsidRPr="007B3F5E" w:rsidRDefault="001D598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6CFCB15" w14:textId="6C037AC7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40" w:type="dxa"/>
          </w:tcPr>
          <w:p w14:paraId="5CAEC43C" w14:textId="39C6B7F9" w:rsidR="001D598E" w:rsidRPr="007B3F5E" w:rsidRDefault="00B17D5A" w:rsidP="00156CF9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40" w:type="dxa"/>
          </w:tcPr>
          <w:p w14:paraId="37AB294F" w14:textId="00D77740" w:rsidR="001D598E" w:rsidRPr="007B3F5E" w:rsidRDefault="00B17D5A" w:rsidP="00156CF9">
            <w:pPr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76" w:type="dxa"/>
          </w:tcPr>
          <w:p w14:paraId="3C5C8AAD" w14:textId="45594CD9" w:rsidR="001D598E" w:rsidRPr="007B3F5E" w:rsidRDefault="00B17D5A" w:rsidP="00156CF9">
            <w:pPr>
              <w:tabs>
                <w:tab w:val="left" w:pos="720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4540D38F" w14:textId="14E0DAE6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6300DE14" w14:textId="07D624A9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335489E5" w14:textId="73B5FDF4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4D3AEDDB" w14:textId="4DA8E2E8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0" w:type="dxa"/>
          </w:tcPr>
          <w:p w14:paraId="68C3D854" w14:textId="208B3724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3C4EEC54" w14:textId="7DC3A50A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20" w:type="dxa"/>
          </w:tcPr>
          <w:p w14:paraId="3ACD15E0" w14:textId="5C29ABED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64" w:type="dxa"/>
          </w:tcPr>
          <w:p w14:paraId="68CD1787" w14:textId="60B47BC5" w:rsidR="001D598E" w:rsidRPr="007B3F5E" w:rsidRDefault="00B17D5A" w:rsidP="00E859C8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</w:tr>
      <w:tr w:rsidR="00CE7104" w:rsidRPr="007B3F5E" w14:paraId="2DF75069" w14:textId="77777777" w:rsidTr="0014027E">
        <w:tc>
          <w:tcPr>
            <w:tcW w:w="1620" w:type="dxa"/>
          </w:tcPr>
          <w:p w14:paraId="3C69348C" w14:textId="77777777" w:rsidR="00CE7104" w:rsidRPr="007B3F5E" w:rsidRDefault="00CE7104" w:rsidP="00CE710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18D49225" w14:textId="23525F02" w:rsidR="00CE7104" w:rsidRPr="007B3F5E" w:rsidRDefault="00CE7104" w:rsidP="00CE7104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7B3F5E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7B3F5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CE7104" w:rsidRPr="007B3F5E" w14:paraId="7DEE3CA4" w14:textId="77777777" w:rsidTr="0014027E">
        <w:tc>
          <w:tcPr>
            <w:tcW w:w="1620" w:type="dxa"/>
          </w:tcPr>
          <w:p w14:paraId="03D4A41D" w14:textId="77777777" w:rsidR="00CE7104" w:rsidRPr="007B3F5E" w:rsidRDefault="00CE7104" w:rsidP="00CE710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A8A975" w14:textId="0A23D3D2" w:rsidR="00CE7104" w:rsidRPr="007B3F5E" w:rsidRDefault="00B17D5A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5A0B11"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CE7104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="005A0B11" w:rsidRPr="007B3F5E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540" w:type="dxa"/>
          </w:tcPr>
          <w:p w14:paraId="54799477" w14:textId="22064B5B" w:rsidR="00CE7104" w:rsidRPr="007B3F5E" w:rsidRDefault="00B17D5A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  <w:r w:rsidR="0027794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540" w:type="dxa"/>
            <w:vAlign w:val="bottom"/>
          </w:tcPr>
          <w:p w14:paraId="57418474" w14:textId="66BF930A" w:rsidR="00CE7104" w:rsidRPr="007B3F5E" w:rsidRDefault="00B17D5A" w:rsidP="00156CF9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left="-15"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="00CE7104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676" w:type="dxa"/>
            <w:vAlign w:val="bottom"/>
          </w:tcPr>
          <w:p w14:paraId="07832D36" w14:textId="330D7DA9" w:rsidR="00CE7104" w:rsidRPr="007B3F5E" w:rsidRDefault="00B17D5A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  <w:r w:rsidR="007C144C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83</w:t>
            </w:r>
          </w:p>
        </w:tc>
        <w:tc>
          <w:tcPr>
            <w:tcW w:w="630" w:type="dxa"/>
            <w:vAlign w:val="bottom"/>
          </w:tcPr>
          <w:p w14:paraId="4E6A26A4" w14:textId="5D42882D" w:rsidR="00CE7104" w:rsidRPr="007B3F5E" w:rsidRDefault="00B17D5A" w:rsidP="00CE7104">
            <w:pPr>
              <w:pStyle w:val="acctfourfigures"/>
              <w:tabs>
                <w:tab w:val="clear" w:pos="765"/>
                <w:tab w:val="decimal" w:pos="156"/>
                <w:tab w:val="decimal" w:pos="142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  <w:r w:rsidR="00CE7104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06</w:t>
            </w:r>
          </w:p>
        </w:tc>
        <w:tc>
          <w:tcPr>
            <w:tcW w:w="630" w:type="dxa"/>
            <w:vAlign w:val="bottom"/>
          </w:tcPr>
          <w:p w14:paraId="595939FE" w14:textId="6DA26E93" w:rsidR="00CE7104" w:rsidRPr="007B3F5E" w:rsidRDefault="00B17D5A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7C144C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630" w:type="dxa"/>
          </w:tcPr>
          <w:p w14:paraId="4F12AC00" w14:textId="218ACBE0" w:rsidR="00CE7104" w:rsidRPr="007B3F5E" w:rsidRDefault="007C6890" w:rsidP="00D264E7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10.15</w:t>
            </w:r>
          </w:p>
        </w:tc>
        <w:tc>
          <w:tcPr>
            <w:tcW w:w="630" w:type="dxa"/>
          </w:tcPr>
          <w:p w14:paraId="1A5D56F7" w14:textId="2BA22791" w:rsidR="00CE7104" w:rsidRPr="007B3F5E" w:rsidRDefault="00CE7104" w:rsidP="00CE7104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09DE08D7" w14:textId="68A16BC9" w:rsidR="00CE7104" w:rsidRPr="007B3F5E" w:rsidRDefault="007C6890" w:rsidP="00D264E7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18.2</w:t>
            </w:r>
            <w:r w:rsidR="00ED424E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30" w:type="dxa"/>
          </w:tcPr>
          <w:p w14:paraId="2605E20B" w14:textId="5125D730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-</w:t>
            </w:r>
          </w:p>
        </w:tc>
        <w:tc>
          <w:tcPr>
            <w:tcW w:w="720" w:type="dxa"/>
          </w:tcPr>
          <w:p w14:paraId="4ABD93D7" w14:textId="41222E1D" w:rsidR="00CE7104" w:rsidRPr="007B3F5E" w:rsidRDefault="007C6890" w:rsidP="00D264E7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11.16</w:t>
            </w:r>
          </w:p>
        </w:tc>
        <w:tc>
          <w:tcPr>
            <w:tcW w:w="764" w:type="dxa"/>
          </w:tcPr>
          <w:p w14:paraId="65DD82C2" w14:textId="1F730D81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342"/>
                <w:tab w:val="decimal" w:pos="142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-</w:t>
            </w:r>
          </w:p>
        </w:tc>
      </w:tr>
      <w:tr w:rsidR="00CE7104" w:rsidRPr="007B3F5E" w14:paraId="4A20B9D5" w14:textId="77777777" w:rsidTr="0014027E">
        <w:tc>
          <w:tcPr>
            <w:tcW w:w="1620" w:type="dxa"/>
            <w:hideMark/>
          </w:tcPr>
          <w:p w14:paraId="37995C8F" w14:textId="0C265668" w:rsidR="00CE7104" w:rsidRPr="007B3F5E" w:rsidRDefault="00CE7104" w:rsidP="00CE7104">
            <w:pPr>
              <w:tabs>
                <w:tab w:val="left" w:pos="720"/>
              </w:tabs>
              <w:spacing w:line="240" w:lineRule="auto"/>
              <w:ind w:left="156" w:hanging="15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อัตราการเติบโตของรายได้ (อัตราถัวเฉลี่ย </w:t>
            </w:r>
            <w:r w:rsidR="00B17D5A" w:rsidRPr="007B3F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 ข้างหน้า)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80B2E4" w14:textId="62F755A3" w:rsidR="00CE7104" w:rsidRPr="007B3F5E" w:rsidRDefault="00ED424E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5A0B11" w:rsidRPr="007B3F5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5A0B11" w:rsidRPr="007B3F5E">
              <w:rPr>
                <w:rFonts w:asciiTheme="majorBidi" w:hAnsiTheme="majorBidi" w:cstheme="majorBidi"/>
                <w:szCs w:val="22"/>
                <w:lang w:bidi="th-TH"/>
              </w:rPr>
              <w:t>34</w:t>
            </w:r>
          </w:p>
        </w:tc>
        <w:tc>
          <w:tcPr>
            <w:tcW w:w="540" w:type="dxa"/>
          </w:tcPr>
          <w:p w14:paraId="0303B8F9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DC19A5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5B9F9C" w14:textId="6163D395" w:rsidR="00CE7104" w:rsidRPr="007B3F5E" w:rsidRDefault="00B17D5A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17</w:t>
            </w:r>
            <w:r w:rsidR="00277946" w:rsidRPr="007B3F5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540" w:type="dxa"/>
            <w:vAlign w:val="bottom"/>
          </w:tcPr>
          <w:p w14:paraId="0306E1CB" w14:textId="2FE88F80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76" w:type="dxa"/>
            <w:vAlign w:val="bottom"/>
          </w:tcPr>
          <w:p w14:paraId="3A10CC1D" w14:textId="7813EFEF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1734430" w14:textId="46CAEC7B" w:rsidR="00CE7104" w:rsidRPr="007B3F5E" w:rsidRDefault="00CE7104" w:rsidP="00CE7104">
            <w:pPr>
              <w:pStyle w:val="acctfourfigures"/>
              <w:tabs>
                <w:tab w:val="clear" w:pos="765"/>
                <w:tab w:val="decimal" w:pos="342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-</w:t>
            </w:r>
          </w:p>
        </w:tc>
        <w:tc>
          <w:tcPr>
            <w:tcW w:w="630" w:type="dxa"/>
            <w:vAlign w:val="bottom"/>
          </w:tcPr>
          <w:p w14:paraId="2E0BB324" w14:textId="77DB2BD6" w:rsidR="00CE7104" w:rsidRPr="007B3F5E" w:rsidRDefault="00CE7104" w:rsidP="00CE7104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630" w:type="dxa"/>
          </w:tcPr>
          <w:p w14:paraId="1A52D152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F7E547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E42D6B" w14:textId="1A672A78" w:rsidR="00CE7104" w:rsidRPr="007B3F5E" w:rsidRDefault="00ED424E" w:rsidP="00D264E7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6.58</w:t>
            </w:r>
          </w:p>
        </w:tc>
        <w:tc>
          <w:tcPr>
            <w:tcW w:w="630" w:type="dxa"/>
          </w:tcPr>
          <w:p w14:paraId="2B339D62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1B41D1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AF2454" w14:textId="43B8BF2D" w:rsidR="00CE7104" w:rsidRPr="007B3F5E" w:rsidRDefault="00CE7104" w:rsidP="00CE710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6929F0C2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0B637B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11AF23" w14:textId="7B6D095C" w:rsidR="00CE7104" w:rsidRPr="007B3F5E" w:rsidRDefault="00ED424E" w:rsidP="00D264E7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0.96</w:t>
            </w:r>
          </w:p>
        </w:tc>
        <w:tc>
          <w:tcPr>
            <w:tcW w:w="630" w:type="dxa"/>
          </w:tcPr>
          <w:p w14:paraId="40B32E71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7C32918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78BF08" w14:textId="5E26FBD2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-</w:t>
            </w:r>
          </w:p>
        </w:tc>
        <w:tc>
          <w:tcPr>
            <w:tcW w:w="720" w:type="dxa"/>
          </w:tcPr>
          <w:p w14:paraId="1B97BB06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2B64A3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4596A2" w14:textId="6CFD1937" w:rsidR="00CE7104" w:rsidRPr="007B3F5E" w:rsidRDefault="00ED424E" w:rsidP="00D264E7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bidi="th-TH"/>
              </w:rPr>
              <w:t>6.66</w:t>
            </w:r>
          </w:p>
        </w:tc>
        <w:tc>
          <w:tcPr>
            <w:tcW w:w="764" w:type="dxa"/>
          </w:tcPr>
          <w:p w14:paraId="14ADC9B3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B4836B8" w14:textId="77777777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B0A117" w14:textId="725095C9" w:rsidR="00CE7104" w:rsidRPr="007B3F5E" w:rsidRDefault="00CE7104" w:rsidP="00CE7104">
            <w:pPr>
              <w:pStyle w:val="acctfourfigures"/>
              <w:tabs>
                <w:tab w:val="clear" w:pos="765"/>
                <w:tab w:val="decimal" w:pos="156"/>
                <w:tab w:val="decimal" w:pos="14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-</w:t>
            </w:r>
          </w:p>
        </w:tc>
      </w:tr>
    </w:tbl>
    <w:p w14:paraId="3195DC8C" w14:textId="43713729" w:rsidR="00172B13" w:rsidRPr="007B3F5E" w:rsidRDefault="00172B13" w:rsidP="00E859C8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150F5CA2" w14:textId="15ECDEA8" w:rsidR="00315942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สินทรัพย์ไม่มีตัวตน</w:t>
      </w:r>
      <w:r w:rsidR="00890216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อื่น</w:t>
      </w:r>
    </w:p>
    <w:p w14:paraId="3587EA71" w14:textId="77777777" w:rsidR="00626E41" w:rsidRPr="007B3F5E" w:rsidRDefault="00626E41" w:rsidP="00E859C8">
      <w:pPr>
        <w:spacing w:line="240" w:lineRule="auto"/>
        <w:jc w:val="left"/>
        <w:rPr>
          <w:sz w:val="22"/>
          <w:szCs w:val="22"/>
          <w:cs/>
        </w:rPr>
      </w:pPr>
    </w:p>
    <w:tbl>
      <w:tblPr>
        <w:tblW w:w="9351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971"/>
        <w:gridCol w:w="810"/>
        <w:gridCol w:w="170"/>
        <w:gridCol w:w="810"/>
        <w:gridCol w:w="168"/>
        <w:gridCol w:w="650"/>
        <w:gridCol w:w="160"/>
        <w:gridCol w:w="900"/>
        <w:gridCol w:w="138"/>
        <w:gridCol w:w="810"/>
        <w:gridCol w:w="138"/>
        <w:gridCol w:w="810"/>
        <w:gridCol w:w="174"/>
        <w:gridCol w:w="742"/>
        <w:gridCol w:w="137"/>
        <w:gridCol w:w="763"/>
      </w:tblGrid>
      <w:tr w:rsidR="00CA503B" w:rsidRPr="007B3F5E" w14:paraId="14C80E99" w14:textId="77777777" w:rsidTr="00156CF9">
        <w:trPr>
          <w:tblHeader/>
        </w:trPr>
        <w:tc>
          <w:tcPr>
            <w:tcW w:w="1971" w:type="dxa"/>
          </w:tcPr>
          <w:p w14:paraId="60880F7D" w14:textId="77777777" w:rsidR="00CA503B" w:rsidRPr="007B3F5E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77891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4"/>
          </w:tcPr>
          <w:p w14:paraId="5EC70999" w14:textId="2188190D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6CF9" w:rsidRPr="007B3F5E" w14:paraId="0933E33A" w14:textId="77777777" w:rsidTr="00156CF9">
        <w:trPr>
          <w:tblHeader/>
        </w:trPr>
        <w:tc>
          <w:tcPr>
            <w:tcW w:w="1971" w:type="dxa"/>
          </w:tcPr>
          <w:p w14:paraId="59E4B928" w14:textId="77777777" w:rsidR="00CA503B" w:rsidRPr="007B3F5E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00880" w14:textId="77777777" w:rsidR="00CA503B" w:rsidRPr="007B3F5E" w:rsidRDefault="00CA503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3472EF97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5E4C92" w14:textId="77777777" w:rsidR="00CA503B" w:rsidRPr="007B3F5E" w:rsidRDefault="00CA503B" w:rsidP="00156CF9">
            <w:pPr>
              <w:tabs>
                <w:tab w:val="left" w:pos="342"/>
              </w:tabs>
              <w:spacing w:line="240" w:lineRule="auto"/>
              <w:ind w:left="-5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68" w:type="dxa"/>
          </w:tcPr>
          <w:p w14:paraId="14AC5947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0" w:type="dxa"/>
          </w:tcPr>
          <w:p w14:paraId="214B577F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4B20A76E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E9C346" w14:textId="32B0FE83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CF51D09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67BC7B" w14:textId="01C7405C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388" w:right="-108" w:firstLine="2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0B6AF33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6BFC63" w14:textId="4A46306B" w:rsidR="00CA503B" w:rsidRPr="007B3F5E" w:rsidRDefault="00CA503B" w:rsidP="00832F51">
            <w:pPr>
              <w:tabs>
                <w:tab w:val="left" w:pos="342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08BE3909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49EC44C" w14:textId="56BEA844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9DD49A9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195FBF20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477B4627" w14:textId="77777777" w:rsidTr="00156CF9">
        <w:trPr>
          <w:tblHeader/>
        </w:trPr>
        <w:tc>
          <w:tcPr>
            <w:tcW w:w="1971" w:type="dxa"/>
          </w:tcPr>
          <w:p w14:paraId="26A0EF2E" w14:textId="77777777" w:rsidR="00CA503B" w:rsidRPr="007B3F5E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70479A7" w14:textId="701B1AA9" w:rsidR="00CA503B" w:rsidRPr="007B3F5E" w:rsidRDefault="00CA503B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70" w:type="dxa"/>
          </w:tcPr>
          <w:p w14:paraId="51BBA926" w14:textId="77777777" w:rsidR="00CA503B" w:rsidRPr="007B3F5E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4FA76" w14:textId="77777777" w:rsidR="00CA503B" w:rsidRPr="007B3F5E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68" w:type="dxa"/>
          </w:tcPr>
          <w:p w14:paraId="02194AAD" w14:textId="77777777" w:rsidR="00CA503B" w:rsidRPr="007B3F5E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5793396C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7EFB1A2D" w14:textId="77777777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527F1B" w14:textId="3EC3F782" w:rsidR="00CA503B" w:rsidRPr="007B3F5E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AE2E163" w14:textId="77777777" w:rsidR="00CA503B" w:rsidRPr="007B3F5E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ED74BF" w14:textId="53FCA897" w:rsidR="00CA503B" w:rsidRPr="007B3F5E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2CA49ECD" w14:textId="77777777" w:rsidR="00CA503B" w:rsidRPr="007B3F5E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6CE907" w14:textId="01BC53FD" w:rsidR="00CA503B" w:rsidRPr="007B3F5E" w:rsidRDefault="00CA503B" w:rsidP="00E859C8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" w:type="dxa"/>
          </w:tcPr>
          <w:p w14:paraId="6734811D" w14:textId="77777777" w:rsidR="00CA503B" w:rsidRPr="007B3F5E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644A31FD" w14:textId="6B4A2BDE" w:rsidR="00CA503B" w:rsidRPr="007B3F5E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D6CABCD" w14:textId="77777777" w:rsidR="00CA503B" w:rsidRPr="007B3F5E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D0798BD" w14:textId="77777777" w:rsidR="00CA503B" w:rsidRPr="007B3F5E" w:rsidRDefault="00CA503B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56CF9" w:rsidRPr="007B3F5E" w14:paraId="3DCF7EA0" w14:textId="77777777" w:rsidTr="00156CF9">
        <w:trPr>
          <w:tblHeader/>
        </w:trPr>
        <w:tc>
          <w:tcPr>
            <w:tcW w:w="1971" w:type="dxa"/>
          </w:tcPr>
          <w:p w14:paraId="18550F78" w14:textId="77777777" w:rsidR="00CA503B" w:rsidRPr="007B3F5E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3F2B83" w14:textId="77777777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" w:type="dxa"/>
          </w:tcPr>
          <w:p w14:paraId="1C750DEB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A3B53B" w14:textId="54E59EA6" w:rsidR="00CA503B" w:rsidRPr="007B3F5E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 xml:space="preserve">ที่รอรับรู้เป็น </w:t>
            </w:r>
          </w:p>
        </w:tc>
        <w:tc>
          <w:tcPr>
            <w:tcW w:w="168" w:type="dxa"/>
          </w:tcPr>
          <w:p w14:paraId="106C6F81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0060069" w14:textId="69D250EC" w:rsidR="00CA503B" w:rsidRPr="007B3F5E" w:rsidRDefault="00832F51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</w:p>
        </w:tc>
        <w:tc>
          <w:tcPr>
            <w:tcW w:w="160" w:type="dxa"/>
          </w:tcPr>
          <w:p w14:paraId="5CA18E89" w14:textId="77777777" w:rsidR="00CA503B" w:rsidRPr="007B3F5E" w:rsidRDefault="00CA503B" w:rsidP="00CE7104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FE5DE3" w14:textId="02283C65" w:rsidR="00CA503B" w:rsidRPr="007B3F5E" w:rsidRDefault="00CA503B" w:rsidP="00CE7104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138" w:type="dxa"/>
          </w:tcPr>
          <w:p w14:paraId="7B64A5E0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3C8F77" w14:textId="1990054F" w:rsidR="00CA503B" w:rsidRPr="007B3F5E" w:rsidRDefault="00CA503B" w:rsidP="00957EF7">
            <w:pPr>
              <w:spacing w:line="240" w:lineRule="auto"/>
              <w:ind w:left="-21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138" w:type="dxa"/>
          </w:tcPr>
          <w:p w14:paraId="3158A345" w14:textId="77777777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07C5C25" w14:textId="7BE0CCC3" w:rsidR="00CA503B" w:rsidRPr="007B3F5E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สิทธิใน</w:t>
            </w:r>
          </w:p>
        </w:tc>
        <w:tc>
          <w:tcPr>
            <w:tcW w:w="174" w:type="dxa"/>
          </w:tcPr>
          <w:p w14:paraId="2DE7B542" w14:textId="77777777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2D217933" w14:textId="3254409A" w:rsidR="00CA503B" w:rsidRPr="007B3F5E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งา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137" w:type="dxa"/>
          </w:tcPr>
          <w:p w14:paraId="7833534B" w14:textId="77777777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40F662B" w14:textId="77777777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7958BA7F" w14:textId="77777777" w:rsidTr="00156CF9">
        <w:trPr>
          <w:tblHeader/>
        </w:trPr>
        <w:tc>
          <w:tcPr>
            <w:tcW w:w="1971" w:type="dxa"/>
          </w:tcPr>
          <w:p w14:paraId="4617461A" w14:textId="77777777" w:rsidR="00CA503B" w:rsidRPr="007B3F5E" w:rsidRDefault="00CA503B" w:rsidP="00CA503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E9226C" w14:textId="5805B4FE" w:rsidR="00CA503B" w:rsidRPr="007B3F5E" w:rsidRDefault="00CA503B" w:rsidP="00CA503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170" w:type="dxa"/>
          </w:tcPr>
          <w:p w14:paraId="5BDA4DF1" w14:textId="77777777" w:rsidR="00CA503B" w:rsidRPr="007B3F5E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ED060B" w14:textId="61254D55" w:rsidR="00CA503B" w:rsidRPr="007B3F5E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68" w:type="dxa"/>
          </w:tcPr>
          <w:p w14:paraId="000DB8A1" w14:textId="77777777" w:rsidR="00CA503B" w:rsidRPr="007B3F5E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2E1F351" w14:textId="64B12BE7" w:rsidR="00CA503B" w:rsidRPr="007B3F5E" w:rsidRDefault="00CA503B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60" w:type="dxa"/>
          </w:tcPr>
          <w:p w14:paraId="5E7B5749" w14:textId="77777777" w:rsidR="00CA503B" w:rsidRPr="007B3F5E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70A9CB" w14:textId="3CE5FF2E" w:rsidR="00CA503B" w:rsidRPr="007B3F5E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ใช้สายส่ง</w:t>
            </w:r>
          </w:p>
        </w:tc>
        <w:tc>
          <w:tcPr>
            <w:tcW w:w="138" w:type="dxa"/>
          </w:tcPr>
          <w:p w14:paraId="622E9827" w14:textId="77777777" w:rsidR="00CA503B" w:rsidRPr="007B3F5E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FFB9E" w14:textId="45287301" w:rsidR="00CA503B" w:rsidRPr="007B3F5E" w:rsidRDefault="00CA503B" w:rsidP="00CA503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ใช้ระบบ</w:t>
            </w:r>
          </w:p>
        </w:tc>
        <w:tc>
          <w:tcPr>
            <w:tcW w:w="138" w:type="dxa"/>
          </w:tcPr>
          <w:p w14:paraId="1EB4A202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B7F6C1" w14:textId="7A1C4C33" w:rsidR="00CA503B" w:rsidRPr="007B3F5E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174" w:type="dxa"/>
          </w:tcPr>
          <w:p w14:paraId="3681FD4A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33DEDC0C" w14:textId="653F234B" w:rsidR="00CA503B" w:rsidRPr="007B3F5E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7" w:type="dxa"/>
          </w:tcPr>
          <w:p w14:paraId="07AC7BE0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F18E6BC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7BCD5906" w14:textId="77777777" w:rsidTr="00156CF9">
        <w:trPr>
          <w:tblHeader/>
        </w:trPr>
        <w:tc>
          <w:tcPr>
            <w:tcW w:w="1971" w:type="dxa"/>
          </w:tcPr>
          <w:p w14:paraId="21DECF5B" w14:textId="77777777" w:rsidR="00CA503B" w:rsidRPr="007B3F5E" w:rsidRDefault="00CA503B" w:rsidP="00CA503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C58E8D" w14:textId="6DFD536E" w:rsidR="00CA503B" w:rsidRPr="007B3F5E" w:rsidRDefault="00CA503B" w:rsidP="00CA503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ซอฟต์แวร์</w:t>
            </w:r>
          </w:p>
        </w:tc>
        <w:tc>
          <w:tcPr>
            <w:tcW w:w="170" w:type="dxa"/>
          </w:tcPr>
          <w:p w14:paraId="64FAB5C6" w14:textId="77777777" w:rsidR="00CA503B" w:rsidRPr="007B3F5E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C6532" w14:textId="5C03EC65" w:rsidR="00CA503B" w:rsidRPr="007B3F5E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Backlog)</w:t>
            </w:r>
          </w:p>
        </w:tc>
        <w:tc>
          <w:tcPr>
            <w:tcW w:w="168" w:type="dxa"/>
          </w:tcPr>
          <w:p w14:paraId="3962D0BC" w14:textId="77777777" w:rsidR="00CA503B" w:rsidRPr="007B3F5E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A708BE6" w14:textId="14361B1F" w:rsidR="00CA503B" w:rsidRPr="007B3F5E" w:rsidRDefault="00CA503B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ลูกค้า</w:t>
            </w:r>
          </w:p>
        </w:tc>
        <w:tc>
          <w:tcPr>
            <w:tcW w:w="160" w:type="dxa"/>
          </w:tcPr>
          <w:p w14:paraId="213D9290" w14:textId="77777777" w:rsidR="00CA503B" w:rsidRPr="007B3F5E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EE7E2A" w14:textId="3CD0619D" w:rsidR="00CA503B" w:rsidRPr="007B3F5E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กระแสไฟฟ้</w:t>
            </w:r>
            <w:r w:rsidRPr="007B3F5E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า</w:t>
            </w:r>
          </w:p>
        </w:tc>
        <w:tc>
          <w:tcPr>
            <w:tcW w:w="138" w:type="dxa"/>
          </w:tcPr>
          <w:p w14:paraId="3E6AC33C" w14:textId="77777777" w:rsidR="00CA503B" w:rsidRPr="007B3F5E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0B48F" w14:textId="3BD0B5E5" w:rsidR="00CA503B" w:rsidRPr="007B3F5E" w:rsidRDefault="00CA503B" w:rsidP="00CA503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ท่อก๊าซ</w:t>
            </w:r>
          </w:p>
        </w:tc>
        <w:tc>
          <w:tcPr>
            <w:tcW w:w="138" w:type="dxa"/>
          </w:tcPr>
          <w:p w14:paraId="01AB8AAD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F3AF38" w14:textId="2AA42801" w:rsidR="00CA503B" w:rsidRPr="007B3F5E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174" w:type="dxa"/>
          </w:tcPr>
          <w:p w14:paraId="1B95BCCF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5A7903ED" w14:textId="093A8870" w:rsidR="00CA503B" w:rsidRPr="007B3F5E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การติดตั้ง</w:t>
            </w:r>
          </w:p>
        </w:tc>
        <w:tc>
          <w:tcPr>
            <w:tcW w:w="137" w:type="dxa"/>
          </w:tcPr>
          <w:p w14:paraId="6F9873CF" w14:textId="77777777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69FCECD" w14:textId="313B8F7A" w:rsidR="00CA503B" w:rsidRPr="007B3F5E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503B" w:rsidRPr="007B3F5E" w14:paraId="59560F04" w14:textId="77777777" w:rsidTr="00156CF9">
        <w:trPr>
          <w:tblHeader/>
        </w:trPr>
        <w:tc>
          <w:tcPr>
            <w:tcW w:w="1971" w:type="dxa"/>
          </w:tcPr>
          <w:p w14:paraId="281E905A" w14:textId="77777777" w:rsidR="00CA503B" w:rsidRPr="007B3F5E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5115A" w14:textId="77777777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4"/>
          </w:tcPr>
          <w:p w14:paraId="37948F9B" w14:textId="7D736B31" w:rsidR="00CA503B" w:rsidRPr="007B3F5E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6CF9" w:rsidRPr="007B3F5E" w14:paraId="66EC262F" w14:textId="77777777" w:rsidTr="00156CF9">
        <w:tc>
          <w:tcPr>
            <w:tcW w:w="1971" w:type="dxa"/>
          </w:tcPr>
          <w:p w14:paraId="558AE0E5" w14:textId="77777777" w:rsidR="00CA503B" w:rsidRPr="007B3F5E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</w:tcPr>
          <w:p w14:paraId="4BE2A63B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10FF4A2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8C477" w14:textId="77777777" w:rsidR="00CA503B" w:rsidRPr="007B3F5E" w:rsidRDefault="00CA503B" w:rsidP="00CE71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7305EC5C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1A932341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514849DB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496B40" w14:textId="4D55025B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CA44A65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C6DDDB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939FA3E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41F4A4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6D53026E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24912169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BB7EE6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A0041E1" w14:textId="77777777" w:rsidR="00CA503B" w:rsidRPr="007B3F5E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47881FBF" w14:textId="77777777" w:rsidTr="00156CF9">
        <w:tc>
          <w:tcPr>
            <w:tcW w:w="1971" w:type="dxa"/>
          </w:tcPr>
          <w:p w14:paraId="0C81C3ED" w14:textId="6C673454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14:paraId="69460F52" w14:textId="273638BF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70" w:type="dxa"/>
          </w:tcPr>
          <w:p w14:paraId="3FC6ADC8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05A833" w14:textId="77777777" w:rsidR="00A12029" w:rsidRPr="007B3F5E" w:rsidRDefault="00A12029" w:rsidP="00156CF9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28127E80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288C9F5" w14:textId="21845859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67401BCC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88BC366" w14:textId="5D462681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4D40428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B06625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E4B7DB2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21F0DB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4" w:type="dxa"/>
          </w:tcPr>
          <w:p w14:paraId="5E21B735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4E7E4831" w14:textId="36AAF669" w:rsidR="00A12029" w:rsidRPr="007B3F5E" w:rsidRDefault="00B17D5A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37" w:type="dxa"/>
          </w:tcPr>
          <w:p w14:paraId="5DA454C5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0454E2A9" w14:textId="018F1AAE" w:rsidR="00A12029" w:rsidRPr="007B3F5E" w:rsidRDefault="00B17D5A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156CF9" w:rsidRPr="007B3F5E" w14:paraId="1E64B4EF" w14:textId="77777777" w:rsidTr="00156CF9">
        <w:tc>
          <w:tcPr>
            <w:tcW w:w="1971" w:type="dxa"/>
          </w:tcPr>
          <w:p w14:paraId="4C36BE9F" w14:textId="7777777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B3BCA9A" w14:textId="3D6B2982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70" w:type="dxa"/>
          </w:tcPr>
          <w:p w14:paraId="6FD864E9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43F4C" w14:textId="77777777" w:rsidR="00A12029" w:rsidRPr="007B3F5E" w:rsidRDefault="00A12029" w:rsidP="007C6C1F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471D1BCE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29E5FF4C" w14:textId="6D3E25B2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71482D3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C07578" w14:textId="21774165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C6748F1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664946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C15E8DB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92FF03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554DEDAE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29A41304" w14:textId="6E989C64" w:rsidR="00A12029" w:rsidRPr="007B3F5E" w:rsidRDefault="00B17D5A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37" w:type="dxa"/>
          </w:tcPr>
          <w:p w14:paraId="167A3C06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6A5D752A" w14:textId="2FBDBEA7" w:rsidR="00A12029" w:rsidRPr="007B3F5E" w:rsidRDefault="00B17D5A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156CF9" w:rsidRPr="007B3F5E" w14:paraId="497A616D" w14:textId="77777777" w:rsidTr="00156CF9">
        <w:tc>
          <w:tcPr>
            <w:tcW w:w="1971" w:type="dxa"/>
          </w:tcPr>
          <w:p w14:paraId="187E0526" w14:textId="7777777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810" w:type="dxa"/>
            <w:vAlign w:val="bottom"/>
          </w:tcPr>
          <w:p w14:paraId="359851DB" w14:textId="241F69F4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70" w:type="dxa"/>
          </w:tcPr>
          <w:p w14:paraId="2F890A3D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5A8B2C" w14:textId="77777777" w:rsidR="00A12029" w:rsidRPr="007B3F5E" w:rsidRDefault="00A12029" w:rsidP="007C6C1F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2799D5A0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B0424CC" w14:textId="043915EE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97B2BDC" w14:textId="77777777" w:rsidR="00A12029" w:rsidRPr="007B3F5E" w:rsidRDefault="00A12029" w:rsidP="00A12029">
            <w:pPr>
              <w:tabs>
                <w:tab w:val="decimal" w:pos="648"/>
                <w:tab w:val="decimal" w:pos="795"/>
              </w:tabs>
              <w:spacing w:line="240" w:lineRule="auto"/>
              <w:ind w:left="-90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A52F45" w14:textId="315E677B" w:rsidR="00A12029" w:rsidRPr="007B3F5E" w:rsidRDefault="00B17D5A" w:rsidP="00156CF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138" w:type="dxa"/>
            <w:shd w:val="clear" w:color="auto" w:fill="auto"/>
          </w:tcPr>
          <w:p w14:paraId="0313433C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070E1F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AB56D04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41450" w14:textId="31F821A8" w:rsidR="00A12029" w:rsidRPr="007B3F5E" w:rsidRDefault="00B17D5A" w:rsidP="00A1202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74" w:type="dxa"/>
          </w:tcPr>
          <w:p w14:paraId="5C2BFD14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1E98D510" w14:textId="7EEEEF87" w:rsidR="00A12029" w:rsidRPr="007B3F5E" w:rsidRDefault="00B17D5A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7" w:type="dxa"/>
          </w:tcPr>
          <w:p w14:paraId="683296C2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77CE8968" w14:textId="010C14C6" w:rsidR="00A12029" w:rsidRPr="007B3F5E" w:rsidRDefault="00B17D5A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156CF9" w:rsidRPr="007B3F5E" w14:paraId="3D013BDA" w14:textId="77777777" w:rsidTr="00156CF9">
        <w:tc>
          <w:tcPr>
            <w:tcW w:w="1971" w:type="dxa"/>
          </w:tcPr>
          <w:p w14:paraId="76F87C2B" w14:textId="7777777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C07B34" w14:textId="5961001D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0" w:type="dxa"/>
          </w:tcPr>
          <w:p w14:paraId="34433DDA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A8A45F" w14:textId="77777777" w:rsidR="00A12029" w:rsidRPr="007B3F5E" w:rsidRDefault="00A12029" w:rsidP="007C6C1F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6AB6919F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723F1EE0" w14:textId="1D0AED1B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CD2DFD0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FD7B0B" w14:textId="454E6DB0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F663F9F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A37C86" w14:textId="47394A26" w:rsidR="00A12029" w:rsidRPr="007B3F5E" w:rsidRDefault="00B17D5A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38" w:type="dxa"/>
            <w:shd w:val="clear" w:color="auto" w:fill="auto"/>
          </w:tcPr>
          <w:p w14:paraId="1AECD847" w14:textId="77777777" w:rsidR="00A12029" w:rsidRPr="007B3F5E" w:rsidRDefault="00A12029" w:rsidP="00A12029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31ED18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56173C5" w14:textId="77777777" w:rsidR="00A12029" w:rsidRPr="007B3F5E" w:rsidRDefault="00A12029" w:rsidP="00A12029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56A317AE" w14:textId="24E0F86A" w:rsidR="00A12029" w:rsidRPr="007B3F5E" w:rsidRDefault="00A12029" w:rsidP="00A1202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</w:tcPr>
          <w:p w14:paraId="49D05EDE" w14:textId="77777777" w:rsidR="00A12029" w:rsidRPr="007B3F5E" w:rsidRDefault="00A12029" w:rsidP="00A12029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9D434FA" w14:textId="77777777" w:rsidR="00A12029" w:rsidRPr="007B3F5E" w:rsidRDefault="00A12029" w:rsidP="00183CFC">
            <w:pPr>
              <w:tabs>
                <w:tab w:val="decimal" w:pos="54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6CF9" w:rsidRPr="007B3F5E" w14:paraId="75E25FD9" w14:textId="77777777" w:rsidTr="00156CF9">
        <w:tc>
          <w:tcPr>
            <w:tcW w:w="1971" w:type="dxa"/>
          </w:tcPr>
          <w:p w14:paraId="7361FCA6" w14:textId="509282F6" w:rsidR="00A12029" w:rsidRPr="007B3F5E" w:rsidRDefault="00A12029" w:rsidP="00A12029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6C0C99C3" w14:textId="484D700E" w:rsidR="00A12029" w:rsidRPr="007B3F5E" w:rsidRDefault="00A12029" w:rsidP="00A12029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2565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11266012" w14:textId="7DC17AA6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8405E72" w14:textId="49478D5F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70" w:type="dxa"/>
          </w:tcPr>
          <w:p w14:paraId="2873EEF7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2A35260" w14:textId="77777777" w:rsidR="00A12029" w:rsidRPr="007B3F5E" w:rsidRDefault="00A12029" w:rsidP="00156CF9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14:paraId="4E9BDBC8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12A461F6" w14:textId="4736EDA4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64DEF19" w14:textId="77777777" w:rsidR="00A12029" w:rsidRPr="007B3F5E" w:rsidRDefault="00A12029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B5642" w14:textId="1AD1D1BF" w:rsidR="00A12029" w:rsidRPr="007B3F5E" w:rsidRDefault="00B17D5A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1390137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494A" w14:textId="1FED3B6F" w:rsidR="00A12029" w:rsidRPr="007B3F5E" w:rsidRDefault="00B17D5A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7385919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08C8" w14:textId="06C71507" w:rsidR="00A12029" w:rsidRPr="007B3F5E" w:rsidRDefault="00B17D5A" w:rsidP="00A1202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697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36</w:t>
            </w:r>
          </w:p>
        </w:tc>
        <w:tc>
          <w:tcPr>
            <w:tcW w:w="174" w:type="dxa"/>
            <w:vAlign w:val="bottom"/>
          </w:tcPr>
          <w:p w14:paraId="66C0B313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09A2D89E" w14:textId="34D1A4D5" w:rsidR="00A12029" w:rsidRPr="007B3F5E" w:rsidRDefault="00B17D5A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37" w:type="dxa"/>
            <w:vAlign w:val="bottom"/>
          </w:tcPr>
          <w:p w14:paraId="475CCA6A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DCE1402" w14:textId="37D7A6F3" w:rsidR="00A12029" w:rsidRPr="007B3F5E" w:rsidRDefault="00B17D5A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601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</w:tr>
      <w:tr w:rsidR="00156CF9" w:rsidRPr="007B3F5E" w14:paraId="255C680E" w14:textId="77777777" w:rsidTr="00156CF9">
        <w:tc>
          <w:tcPr>
            <w:tcW w:w="1971" w:type="dxa"/>
          </w:tcPr>
          <w:p w14:paraId="7D85D7CC" w14:textId="7777777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12B49C02" w14:textId="0C5A6618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70" w:type="dxa"/>
          </w:tcPr>
          <w:p w14:paraId="35D1A59C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CB23F1" w14:textId="77777777" w:rsidR="00A12029" w:rsidRPr="007B3F5E" w:rsidRDefault="00A12029" w:rsidP="00156CF9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7A2EBF52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7F90996" w14:textId="5BFAD03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30F5B63D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6EA6C5" w14:textId="76DA54D7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600C8AE" w14:textId="77777777" w:rsidR="00A12029" w:rsidRPr="007B3F5E" w:rsidRDefault="00A12029" w:rsidP="00A12029">
            <w:pPr>
              <w:tabs>
                <w:tab w:val="decimal" w:pos="531"/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1F9175" w14:textId="3908C301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11BEB9A" w14:textId="77777777" w:rsidR="00A12029" w:rsidRPr="007B3F5E" w:rsidRDefault="00A12029" w:rsidP="00A12029">
            <w:pPr>
              <w:tabs>
                <w:tab w:val="decimal" w:pos="531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2A5255" w14:textId="371DE4F4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7DA5431E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480CD799" w14:textId="5D9A0347" w:rsidR="00A12029" w:rsidRPr="007B3F5E" w:rsidRDefault="00B17D5A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37" w:type="dxa"/>
          </w:tcPr>
          <w:p w14:paraId="2FB7F29B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3EE2FEF9" w14:textId="02ED59E8" w:rsidR="00A12029" w:rsidRPr="007B3F5E" w:rsidRDefault="00B17D5A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156CF9" w:rsidRPr="007B3F5E" w14:paraId="7F7A2301" w14:textId="77777777" w:rsidTr="00156CF9">
        <w:tc>
          <w:tcPr>
            <w:tcW w:w="1971" w:type="dxa"/>
          </w:tcPr>
          <w:p w14:paraId="6510B381" w14:textId="7777777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810" w:type="dxa"/>
            <w:vAlign w:val="bottom"/>
          </w:tcPr>
          <w:p w14:paraId="4CC35493" w14:textId="73DAC99E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70" w:type="dxa"/>
          </w:tcPr>
          <w:p w14:paraId="7C9056C7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5E0628" w14:textId="6D6D8910" w:rsidR="00A12029" w:rsidRPr="007B3F5E" w:rsidRDefault="00B17D5A" w:rsidP="00A12029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265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68" w:type="dxa"/>
          </w:tcPr>
          <w:p w14:paraId="5A1EFBBB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94C724B" w14:textId="659B8151" w:rsidR="00A12029" w:rsidRPr="007B3F5E" w:rsidRDefault="00B17D5A" w:rsidP="00A12029">
            <w:pPr>
              <w:tabs>
                <w:tab w:val="decimal" w:pos="3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160" w:type="dxa"/>
          </w:tcPr>
          <w:p w14:paraId="587AF87F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AC0E8C" w14:textId="5D5D1EFF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0B6F3FD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BB16BD" w14:textId="1A499032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56424CD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E4CC00" w14:textId="41E3512A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5D72FBAF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1F2E40B1" w14:textId="1936517F" w:rsidR="00A12029" w:rsidRPr="007B3F5E" w:rsidRDefault="00B17D5A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7" w:type="dxa"/>
            <w:vAlign w:val="bottom"/>
          </w:tcPr>
          <w:p w14:paraId="4C749127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2EF1709E" w14:textId="6521355A" w:rsidR="00A12029" w:rsidRPr="007B3F5E" w:rsidRDefault="00B17D5A" w:rsidP="00156CF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156CF9" w:rsidRPr="007B3F5E" w14:paraId="63CA4086" w14:textId="77777777" w:rsidTr="00156CF9">
        <w:tc>
          <w:tcPr>
            <w:tcW w:w="1971" w:type="dxa"/>
          </w:tcPr>
          <w:p w14:paraId="625F101C" w14:textId="0957CBC3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vAlign w:val="bottom"/>
          </w:tcPr>
          <w:p w14:paraId="73F9F99B" w14:textId="56FCE2A6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70" w:type="dxa"/>
          </w:tcPr>
          <w:p w14:paraId="57E99DAD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52E51E" w14:textId="4FDB2092" w:rsidR="00A12029" w:rsidRPr="007B3F5E" w:rsidRDefault="00A12029" w:rsidP="007C6C1F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5F2C7F9F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2C2EB26" w14:textId="1711E61E" w:rsidR="00A12029" w:rsidRPr="007B3F5E" w:rsidRDefault="00A12029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7ECB4FB5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28DACA" w14:textId="009C1481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F5E6407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3048EC" w14:textId="530CEB2C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E6A3A30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46FC9C" w14:textId="432CD8E3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A55B6D9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75549C4A" w14:textId="326AD758" w:rsidR="00A12029" w:rsidRPr="007B3F5E" w:rsidRDefault="00A12029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  <w:vAlign w:val="bottom"/>
          </w:tcPr>
          <w:p w14:paraId="49FCAD95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7D9BF9C7" w14:textId="2A1DAA4C" w:rsidR="00A12029" w:rsidRPr="007B3F5E" w:rsidRDefault="00A12029" w:rsidP="00183CFC">
            <w:pPr>
              <w:tabs>
                <w:tab w:val="decimal" w:pos="54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6CF9" w:rsidRPr="007B3F5E" w14:paraId="7D13FCD2" w14:textId="77777777" w:rsidTr="00156CF9">
        <w:tc>
          <w:tcPr>
            <w:tcW w:w="1971" w:type="dxa"/>
          </w:tcPr>
          <w:p w14:paraId="385BD86D" w14:textId="43A132E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368A9C0C" w14:textId="6B719CD8" w:rsidR="00A12029" w:rsidRPr="007B3F5E" w:rsidRDefault="00DA2142" w:rsidP="00DA2142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7E915903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10D46F" w14:textId="476A5BDD" w:rsidR="00A12029" w:rsidRPr="007B3F5E" w:rsidRDefault="00A12029" w:rsidP="007C6C1F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05B2620C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276810EC" w14:textId="6E3CD68A" w:rsidR="00A12029" w:rsidRPr="007B3F5E" w:rsidRDefault="00A12029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5E5DE7CD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929AE8" w14:textId="5652FF55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A4DA4A7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B2637F" w14:textId="491A35BF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99FEE42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841BC3" w14:textId="0D8CC060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0229F41E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1E86C212" w14:textId="6805F0B2" w:rsidR="00A12029" w:rsidRPr="007B3F5E" w:rsidRDefault="00F460EF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32CFF599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6F0DBCE1" w14:textId="0CD7C683" w:rsidR="00A12029" w:rsidRPr="007B3F5E" w:rsidRDefault="00EE6943" w:rsidP="00EE694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56CF9" w:rsidRPr="007B3F5E" w14:paraId="40051A2D" w14:textId="77777777" w:rsidTr="00156CF9">
        <w:tc>
          <w:tcPr>
            <w:tcW w:w="1971" w:type="dxa"/>
          </w:tcPr>
          <w:p w14:paraId="0B9DD3C1" w14:textId="2D0D3816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0D1464A" w14:textId="5ED00C3B" w:rsidR="00A12029" w:rsidRPr="007B3F5E" w:rsidRDefault="00A12029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3782610C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D1CCDF" w14:textId="04E05E38" w:rsidR="00A12029" w:rsidRPr="007B3F5E" w:rsidRDefault="00A12029" w:rsidP="007C6C1F">
            <w:pPr>
              <w:tabs>
                <w:tab w:val="decimal" w:pos="5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4EAD53BD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13DD895E" w14:textId="645D4C2F" w:rsidR="00A12029" w:rsidRPr="007B3F5E" w:rsidRDefault="00A12029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51960E1" w14:textId="7777777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72537F" w14:textId="58BDD175" w:rsidR="00A12029" w:rsidRPr="007B3F5E" w:rsidRDefault="00A12029" w:rsidP="00A12029">
            <w:pPr>
              <w:tabs>
                <w:tab w:val="decimal" w:pos="58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EFA272C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BD9C60" w14:textId="69F345CF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E24DD1A" w14:textId="77777777" w:rsidR="00A12029" w:rsidRPr="007B3F5E" w:rsidRDefault="00A12029" w:rsidP="00A12029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42FA33" w14:textId="71DA9ED7" w:rsidR="00A12029" w:rsidRPr="007B3F5E" w:rsidRDefault="00A12029" w:rsidP="00A12029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F854282" w14:textId="77777777" w:rsidR="00A12029" w:rsidRPr="007B3F5E" w:rsidRDefault="00A12029" w:rsidP="00A12029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56552FBF" w14:textId="3BDAF483" w:rsidR="00A12029" w:rsidRPr="007B3F5E" w:rsidRDefault="00EE6943" w:rsidP="00A1202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1D1586E9" w14:textId="77777777" w:rsidR="00A12029" w:rsidRPr="007B3F5E" w:rsidRDefault="00A12029" w:rsidP="00A12029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5DE547EC" w14:textId="350CABD4" w:rsidR="00A12029" w:rsidRPr="007B3F5E" w:rsidRDefault="00A12029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56CF9" w:rsidRPr="007B3F5E" w14:paraId="5EE68B76" w14:textId="77777777" w:rsidTr="00156CF9">
        <w:tc>
          <w:tcPr>
            <w:tcW w:w="1971" w:type="dxa"/>
          </w:tcPr>
          <w:p w14:paraId="1ECA0A57" w14:textId="4276DF9C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64DA" w14:textId="2AFDB271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B018B0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6.8</w:t>
            </w:r>
            <w:r w:rsidR="006A132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" w:type="dxa"/>
          </w:tcPr>
          <w:p w14:paraId="1258D059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8EF1" w14:textId="68729D31" w:rsidR="00A12029" w:rsidRPr="007B3F5E" w:rsidRDefault="00B17D5A" w:rsidP="00A1202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265</w:t>
            </w:r>
            <w:r w:rsidR="00EE694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168" w:type="dxa"/>
            <w:vAlign w:val="bottom"/>
          </w:tcPr>
          <w:p w14:paraId="78A19E9F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4D0A1777" w14:textId="2C8179D1" w:rsidR="00A12029" w:rsidRPr="007B3F5E" w:rsidRDefault="00B17D5A" w:rsidP="00A12029">
            <w:pPr>
              <w:tabs>
                <w:tab w:val="decimal" w:pos="36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</w:t>
            </w:r>
          </w:p>
        </w:tc>
        <w:tc>
          <w:tcPr>
            <w:tcW w:w="160" w:type="dxa"/>
          </w:tcPr>
          <w:p w14:paraId="3D4C9B62" w14:textId="77777777" w:rsidR="00A12029" w:rsidRPr="007B3F5E" w:rsidRDefault="00A12029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F2954" w14:textId="0A729D2D" w:rsidR="00A12029" w:rsidRPr="007B3F5E" w:rsidRDefault="00B17D5A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6F16730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07708" w14:textId="577AF20A" w:rsidR="00A12029" w:rsidRPr="007B3F5E" w:rsidRDefault="00B17D5A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0B3122C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F887" w14:textId="60D38006" w:rsidR="00A12029" w:rsidRPr="007B3F5E" w:rsidRDefault="00B17D5A" w:rsidP="00A1202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697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36</w:t>
            </w:r>
          </w:p>
        </w:tc>
        <w:tc>
          <w:tcPr>
            <w:tcW w:w="174" w:type="dxa"/>
            <w:vAlign w:val="bottom"/>
          </w:tcPr>
          <w:p w14:paraId="42672504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D95B" w14:textId="7DCF3AD4" w:rsidR="00A12029" w:rsidRPr="007B3F5E" w:rsidRDefault="00B018B0" w:rsidP="00156CF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26.5</w:t>
            </w:r>
            <w:r w:rsidR="006A132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" w:type="dxa"/>
            <w:vAlign w:val="bottom"/>
          </w:tcPr>
          <w:p w14:paraId="50B635CC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AC6B8" w14:textId="53939BAE" w:rsidR="00A12029" w:rsidRPr="007B3F5E" w:rsidRDefault="00B17D5A" w:rsidP="00A1202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944</w:t>
            </w:r>
            <w:r w:rsidR="00A12029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</w:p>
        </w:tc>
      </w:tr>
      <w:tr w:rsidR="00156CF9" w:rsidRPr="007B3F5E" w14:paraId="79AE1055" w14:textId="77777777" w:rsidTr="00156CF9">
        <w:tc>
          <w:tcPr>
            <w:tcW w:w="1971" w:type="dxa"/>
          </w:tcPr>
          <w:p w14:paraId="4D810934" w14:textId="77777777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A4AF9D6" w14:textId="77777777" w:rsidR="00A12029" w:rsidRPr="007B3F5E" w:rsidRDefault="00A12029" w:rsidP="00A120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0" w:type="dxa"/>
          </w:tcPr>
          <w:p w14:paraId="595F80CD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FDD0E31" w14:textId="77777777" w:rsidR="00A12029" w:rsidRPr="007B3F5E" w:rsidRDefault="00A12029" w:rsidP="00A1202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</w:tcPr>
          <w:p w14:paraId="1E763FDA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1F8A0E7C" w14:textId="77777777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" w:type="dxa"/>
          </w:tcPr>
          <w:p w14:paraId="5EEF59E3" w14:textId="77777777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7C3DB3" w14:textId="3EF1D7C4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6E57DC02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BA02CB7" w14:textId="77777777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0AE04937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9658990" w14:textId="77777777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" w:type="dxa"/>
          </w:tcPr>
          <w:p w14:paraId="275B3733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16169DB" w14:textId="77777777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4126D797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A299E64" w14:textId="77777777" w:rsidR="00A12029" w:rsidRPr="007B3F5E" w:rsidRDefault="00A12029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0507" w:rsidRPr="007B3F5E" w14:paraId="4E36EB72" w14:textId="77777777" w:rsidTr="00B07D03">
        <w:tc>
          <w:tcPr>
            <w:tcW w:w="3761" w:type="dxa"/>
            <w:gridSpan w:val="4"/>
          </w:tcPr>
          <w:p w14:paraId="59B0A8BF" w14:textId="058453D2" w:rsidR="00530507" w:rsidRPr="007B3F5E" w:rsidRDefault="00530507" w:rsidP="0053050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68" w:type="dxa"/>
          </w:tcPr>
          <w:p w14:paraId="6946959B" w14:textId="77777777" w:rsidR="00530507" w:rsidRPr="007B3F5E" w:rsidRDefault="00530507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</w:tcPr>
          <w:p w14:paraId="7D317BEC" w14:textId="77777777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2F0F2161" w14:textId="77777777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E63C91" w14:textId="1D505D11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2AE57AC" w14:textId="77777777" w:rsidR="00530507" w:rsidRPr="007B3F5E" w:rsidRDefault="00530507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6648E3" w14:textId="77777777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06F96B" w14:textId="77777777" w:rsidR="00530507" w:rsidRPr="007B3F5E" w:rsidRDefault="00530507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9B4641" w14:textId="77777777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5DE2F0EC" w14:textId="77777777" w:rsidR="00530507" w:rsidRPr="007B3F5E" w:rsidRDefault="00530507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6641683F" w14:textId="77777777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64922E8" w14:textId="77777777" w:rsidR="00530507" w:rsidRPr="007B3F5E" w:rsidRDefault="00530507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6ECD1F4E" w14:textId="77777777" w:rsidR="00530507" w:rsidRPr="007B3F5E" w:rsidRDefault="00530507" w:rsidP="00A12029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53E42BF3" w14:textId="77777777" w:rsidTr="00156CF9">
        <w:tc>
          <w:tcPr>
            <w:tcW w:w="1971" w:type="dxa"/>
          </w:tcPr>
          <w:p w14:paraId="2BF354D9" w14:textId="451F5E1C" w:rsidR="00A12029" w:rsidRPr="007B3F5E" w:rsidRDefault="00A12029" w:rsidP="00A1202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14:paraId="310AD9E8" w14:textId="37E7020B" w:rsidR="00A12029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70" w:type="dxa"/>
          </w:tcPr>
          <w:p w14:paraId="0856614B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DF1CB6" w14:textId="77777777" w:rsidR="00A12029" w:rsidRPr="007B3F5E" w:rsidRDefault="00A12029" w:rsidP="00156CF9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14:paraId="2E5D613D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04ABB2E" w14:textId="258A07B1" w:rsidR="00A12029" w:rsidRPr="007B3F5E" w:rsidRDefault="00EE6943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06322EA" w14:textId="77777777" w:rsidR="00A12029" w:rsidRPr="007B3F5E" w:rsidRDefault="00A12029" w:rsidP="00A12029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682306" w14:textId="728055A9" w:rsidR="00A12029" w:rsidRPr="007B3F5E" w:rsidRDefault="00A12029" w:rsidP="005A2407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9146A0E" w14:textId="77777777" w:rsidR="00A12029" w:rsidRPr="007B3F5E" w:rsidRDefault="00A12029" w:rsidP="00A12029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3582DC" w14:textId="77777777" w:rsidR="00A12029" w:rsidRPr="007B3F5E" w:rsidRDefault="00A12029" w:rsidP="007935FC">
            <w:pPr>
              <w:tabs>
                <w:tab w:val="decimal" w:pos="64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2EA21B7" w14:textId="77777777" w:rsidR="00A12029" w:rsidRPr="007B3F5E" w:rsidRDefault="00A12029" w:rsidP="00A120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C439E" w14:textId="77777777" w:rsidR="00A12029" w:rsidRPr="007B3F5E" w:rsidRDefault="00A12029" w:rsidP="007935FC">
            <w:pPr>
              <w:tabs>
                <w:tab w:val="decimal" w:pos="50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065AF1F3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6A0099F8" w14:textId="193F6F1B" w:rsidR="00A12029" w:rsidRPr="007B3F5E" w:rsidRDefault="00A12029" w:rsidP="00A12029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41F9CC1" w14:textId="77777777" w:rsidR="00A12029" w:rsidRPr="007B3F5E" w:rsidRDefault="00A12029" w:rsidP="00A12029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3BCD73E7" w14:textId="48765275" w:rsidR="00A12029" w:rsidRPr="007B3F5E" w:rsidRDefault="00B17D5A" w:rsidP="00A12029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</w:t>
            </w:r>
            <w:r w:rsidR="00A12029"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</w:p>
        </w:tc>
      </w:tr>
      <w:tr w:rsidR="00156CF9" w:rsidRPr="007B3F5E" w14:paraId="41C29DC0" w14:textId="77777777" w:rsidTr="00156CF9">
        <w:tc>
          <w:tcPr>
            <w:tcW w:w="1971" w:type="dxa"/>
          </w:tcPr>
          <w:p w14:paraId="7376EA9B" w14:textId="0A9B827A" w:rsidR="00EE6943" w:rsidRPr="007B3F5E" w:rsidRDefault="00EE6943" w:rsidP="00EE6943">
            <w:pPr>
              <w:spacing w:line="240" w:lineRule="auto"/>
              <w:ind w:right="-11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B3F5E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7B3F5E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4133AA4" w14:textId="339C5B75" w:rsidR="00EE6943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0" w:type="dxa"/>
          </w:tcPr>
          <w:p w14:paraId="60BD62A5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7E2F34" w14:textId="4DB309AF" w:rsidR="00EE6943" w:rsidRPr="007B3F5E" w:rsidRDefault="00EE6943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6FE5C0DE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938632D" w14:textId="5638DB43" w:rsidR="00EE6943" w:rsidRPr="007B3F5E" w:rsidRDefault="00EE6943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3CE0FAE" w14:textId="77777777" w:rsidR="00EE6943" w:rsidRPr="007B3F5E" w:rsidRDefault="00EE6943" w:rsidP="00EE6943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2502D4" w14:textId="70B97F33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</w:t>
            </w:r>
          </w:p>
        </w:tc>
        <w:tc>
          <w:tcPr>
            <w:tcW w:w="138" w:type="dxa"/>
            <w:shd w:val="clear" w:color="auto" w:fill="auto"/>
          </w:tcPr>
          <w:p w14:paraId="12EA545D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2B322FD" w14:textId="127E0D7A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</w:p>
        </w:tc>
        <w:tc>
          <w:tcPr>
            <w:tcW w:w="138" w:type="dxa"/>
            <w:shd w:val="clear" w:color="auto" w:fill="auto"/>
          </w:tcPr>
          <w:p w14:paraId="6D522E61" w14:textId="77777777" w:rsidR="00EE6943" w:rsidRPr="007B3F5E" w:rsidRDefault="00EE6943" w:rsidP="00EE6943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CA43B7" w14:textId="657BF980" w:rsidR="00EE6943" w:rsidRPr="007B3F5E" w:rsidRDefault="00B17D5A" w:rsidP="00156CF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160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74" w:type="dxa"/>
          </w:tcPr>
          <w:p w14:paraId="5E947C59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1735D5E" w14:textId="63ABF9C2" w:rsidR="00EE6943" w:rsidRPr="007B3F5E" w:rsidRDefault="00EE6943" w:rsidP="00EE6943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D19C5D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16884FD" w14:textId="7CF6AD6B" w:rsidR="00EE6943" w:rsidRPr="007B3F5E" w:rsidRDefault="00B17D5A" w:rsidP="00EE694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190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</w:p>
        </w:tc>
      </w:tr>
      <w:tr w:rsidR="00156CF9" w:rsidRPr="007B3F5E" w14:paraId="67284E19" w14:textId="77777777" w:rsidTr="00156CF9">
        <w:tc>
          <w:tcPr>
            <w:tcW w:w="1971" w:type="dxa"/>
          </w:tcPr>
          <w:p w14:paraId="622A9F4C" w14:textId="77777777" w:rsidR="00EE6943" w:rsidRPr="007B3F5E" w:rsidRDefault="00EE6943" w:rsidP="00EE6943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810" w:type="dxa"/>
            <w:vAlign w:val="bottom"/>
          </w:tcPr>
          <w:p w14:paraId="182E0A91" w14:textId="36489F8D" w:rsidR="00EE6943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70" w:type="dxa"/>
          </w:tcPr>
          <w:p w14:paraId="39581BFE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36A569" w14:textId="53EF9FCF" w:rsidR="00EE6943" w:rsidRPr="007B3F5E" w:rsidRDefault="00EE6943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3F746138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113C62DC" w14:textId="5E408DC7" w:rsidR="00EE6943" w:rsidRPr="007B3F5E" w:rsidRDefault="00EE6943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A2193BA" w14:textId="77777777" w:rsidR="00EE6943" w:rsidRPr="007B3F5E" w:rsidRDefault="00EE6943" w:rsidP="00EE6943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C28465" w14:textId="58453080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160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138" w:type="dxa"/>
            <w:shd w:val="clear" w:color="auto" w:fill="auto"/>
          </w:tcPr>
          <w:p w14:paraId="375E1BD7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05ED867" w14:textId="77777777" w:rsidR="00EE6943" w:rsidRPr="007B3F5E" w:rsidRDefault="00EE6943" w:rsidP="007935FC">
            <w:pPr>
              <w:tabs>
                <w:tab w:val="decimal" w:pos="6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1A0C454" w14:textId="77777777" w:rsidR="00EE6943" w:rsidRPr="007B3F5E" w:rsidRDefault="00EE6943" w:rsidP="00EE6943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98AD58" w14:textId="77777777" w:rsidR="00EE6943" w:rsidRPr="007B3F5E" w:rsidRDefault="00EE6943" w:rsidP="007935FC">
            <w:pPr>
              <w:tabs>
                <w:tab w:val="decimal" w:pos="50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2F3EF936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1DEB6A34" w14:textId="56DFD2EF" w:rsidR="00EE6943" w:rsidRPr="007B3F5E" w:rsidRDefault="00EE6943" w:rsidP="00EE6943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B5621B5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62580E45" w14:textId="6D6F8814" w:rsidR="00EE6943" w:rsidRPr="007B3F5E" w:rsidRDefault="00B17D5A" w:rsidP="00EE694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</w:t>
            </w:r>
          </w:p>
        </w:tc>
      </w:tr>
      <w:tr w:rsidR="00156CF9" w:rsidRPr="007B3F5E" w14:paraId="46A70B03" w14:textId="77777777" w:rsidTr="00156CF9">
        <w:tc>
          <w:tcPr>
            <w:tcW w:w="1971" w:type="dxa"/>
          </w:tcPr>
          <w:p w14:paraId="1048F78B" w14:textId="5E517CDD" w:rsidR="00EE6943" w:rsidRPr="007B3F5E" w:rsidRDefault="00EE6943" w:rsidP="00EE69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462B46B" w14:textId="07D054AA" w:rsidR="00EE6943" w:rsidRPr="007B3F5E" w:rsidRDefault="00EE6943" w:rsidP="00EE69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5A4D3688" w14:textId="69B0534C" w:rsidR="00EE6943" w:rsidRPr="007B3F5E" w:rsidRDefault="00EE6943" w:rsidP="00EE69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31F198" w14:textId="6BBBD60F" w:rsidR="00EE6943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EE694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70" w:type="dxa"/>
          </w:tcPr>
          <w:p w14:paraId="1A0E4D88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1C110CE" w14:textId="6FE990EB" w:rsidR="00EE6943" w:rsidRPr="007B3F5E" w:rsidRDefault="00EE6943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6AE83BB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1BF55909" w14:textId="77777777" w:rsidR="00752365" w:rsidRPr="007B3F5E" w:rsidRDefault="00752365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A5488F" w14:textId="77777777" w:rsidR="00752365" w:rsidRPr="007B3F5E" w:rsidRDefault="00752365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E2161" w14:textId="2E65777A" w:rsidR="00EE6943" w:rsidRPr="007B3F5E" w:rsidRDefault="00EE6943" w:rsidP="007A558A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2101B0A6" w14:textId="77777777" w:rsidR="00EE6943" w:rsidRPr="007B3F5E" w:rsidRDefault="00EE6943" w:rsidP="00EE6943">
            <w:pPr>
              <w:tabs>
                <w:tab w:val="decimal" w:pos="795"/>
              </w:tabs>
              <w:spacing w:line="240" w:lineRule="auto"/>
              <w:ind w:left="-90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6F0F" w14:textId="4929F2E5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183</w:t>
            </w:r>
            <w:r w:rsidR="00EE694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</w:t>
            </w:r>
          </w:p>
        </w:tc>
        <w:tc>
          <w:tcPr>
            <w:tcW w:w="138" w:type="dxa"/>
            <w:shd w:val="clear" w:color="auto" w:fill="auto"/>
          </w:tcPr>
          <w:p w14:paraId="2BB148EC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6199" w14:textId="73BE3EFB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="00EE694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</w:t>
            </w:r>
          </w:p>
        </w:tc>
        <w:tc>
          <w:tcPr>
            <w:tcW w:w="138" w:type="dxa"/>
            <w:shd w:val="clear" w:color="auto" w:fill="auto"/>
          </w:tcPr>
          <w:p w14:paraId="0C78065F" w14:textId="77777777" w:rsidR="00EE6943" w:rsidRPr="007B3F5E" w:rsidRDefault="00EE6943" w:rsidP="00EE6943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9318A" w14:textId="14231BFB" w:rsidR="00EE6943" w:rsidRPr="007B3F5E" w:rsidRDefault="00B17D5A" w:rsidP="00156CF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160</w:t>
            </w:r>
            <w:r w:rsidR="00EE694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76</w:t>
            </w:r>
          </w:p>
        </w:tc>
        <w:tc>
          <w:tcPr>
            <w:tcW w:w="174" w:type="dxa"/>
          </w:tcPr>
          <w:p w14:paraId="570E82D4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62BDD70E" w14:textId="77777777" w:rsidR="00EE6943" w:rsidRPr="007B3F5E" w:rsidRDefault="00EE6943" w:rsidP="00EE6943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7F01E56" w14:textId="77777777" w:rsidR="00EE6943" w:rsidRPr="007B3F5E" w:rsidRDefault="00EE6943" w:rsidP="00EE6943">
            <w:pPr>
              <w:tabs>
                <w:tab w:val="decimal" w:pos="352"/>
                <w:tab w:val="decimal" w:pos="70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1C89273" w14:textId="4FCFB165" w:rsidR="00EE6943" w:rsidRPr="007B3F5E" w:rsidRDefault="00B17D5A" w:rsidP="00EE694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423</w:t>
            </w:r>
            <w:r w:rsidR="00EE694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53</w:t>
            </w:r>
          </w:p>
        </w:tc>
      </w:tr>
      <w:tr w:rsidR="00156CF9" w:rsidRPr="007B3F5E" w14:paraId="19A4B5F8" w14:textId="77777777" w:rsidTr="00156CF9">
        <w:tc>
          <w:tcPr>
            <w:tcW w:w="1971" w:type="dxa"/>
          </w:tcPr>
          <w:p w14:paraId="115E45A3" w14:textId="77777777" w:rsidR="00EE6943" w:rsidRPr="007B3F5E" w:rsidRDefault="00EE6943" w:rsidP="00EE69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68A245FE" w14:textId="0F92C485" w:rsidR="00EE6943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70" w:type="dxa"/>
          </w:tcPr>
          <w:p w14:paraId="346421ED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65638" w14:textId="5ABE072C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68" w:type="dxa"/>
          </w:tcPr>
          <w:p w14:paraId="56D66301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E9E56E4" w14:textId="2A331617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  <w:tc>
          <w:tcPr>
            <w:tcW w:w="160" w:type="dxa"/>
          </w:tcPr>
          <w:p w14:paraId="04DDC1B8" w14:textId="77777777" w:rsidR="00EE6943" w:rsidRPr="007B3F5E" w:rsidRDefault="00EE6943" w:rsidP="00EE6943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A11433" w14:textId="18CB2C08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38" w:type="dxa"/>
            <w:shd w:val="clear" w:color="auto" w:fill="auto"/>
          </w:tcPr>
          <w:p w14:paraId="3390D0FA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ADE8C0" w14:textId="50D41AB9" w:rsidR="00EE6943" w:rsidRPr="007B3F5E" w:rsidRDefault="00B17D5A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138" w:type="dxa"/>
            <w:shd w:val="clear" w:color="auto" w:fill="auto"/>
          </w:tcPr>
          <w:p w14:paraId="0BC6F71A" w14:textId="77777777" w:rsidR="00EE6943" w:rsidRPr="007B3F5E" w:rsidRDefault="00EE6943" w:rsidP="00EE6943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0262C1" w14:textId="4E7CEDB8" w:rsidR="00EE6943" w:rsidRPr="007B3F5E" w:rsidRDefault="00B17D5A" w:rsidP="00156CF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206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74" w:type="dxa"/>
          </w:tcPr>
          <w:p w14:paraId="55937CCC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16279386" w14:textId="417D5E8A" w:rsidR="00EE6943" w:rsidRPr="007B3F5E" w:rsidRDefault="00EE6943" w:rsidP="00EE6943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753475C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0E5596F" w14:textId="131FDF1A" w:rsidR="00EE6943" w:rsidRPr="007B3F5E" w:rsidRDefault="00B17D5A" w:rsidP="00EE694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</w:tr>
      <w:tr w:rsidR="00156CF9" w:rsidRPr="007B3F5E" w14:paraId="07A3F4F7" w14:textId="77777777" w:rsidTr="00156CF9">
        <w:tc>
          <w:tcPr>
            <w:tcW w:w="1971" w:type="dxa"/>
          </w:tcPr>
          <w:p w14:paraId="298B12E0" w14:textId="741D6CE9" w:rsidR="00EE6943" w:rsidRPr="007B3F5E" w:rsidRDefault="00EE6943" w:rsidP="00EE6943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810" w:type="dxa"/>
            <w:vAlign w:val="bottom"/>
          </w:tcPr>
          <w:p w14:paraId="575FE51A" w14:textId="2A7F731F" w:rsidR="00EE6943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70" w:type="dxa"/>
          </w:tcPr>
          <w:p w14:paraId="14E50C76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1BC191" w14:textId="0BFF946F" w:rsidR="00EE6943" w:rsidRPr="007B3F5E" w:rsidRDefault="00EE6943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6DDDA214" w14:textId="77777777" w:rsidR="00EE6943" w:rsidRPr="007B3F5E" w:rsidRDefault="00EE6943" w:rsidP="00EE694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2C9785D8" w14:textId="3128A37B" w:rsidR="00EE6943" w:rsidRPr="007B3F5E" w:rsidRDefault="00EE6943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D811DE5" w14:textId="77777777" w:rsidR="00EE6943" w:rsidRPr="007B3F5E" w:rsidRDefault="00EE6943" w:rsidP="00EE694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9FC144" w14:textId="555E60F8" w:rsidR="00EE6943" w:rsidRPr="007B3F5E" w:rsidRDefault="00EE6943" w:rsidP="005A2407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38" w:type="dxa"/>
            <w:shd w:val="clear" w:color="auto" w:fill="auto"/>
          </w:tcPr>
          <w:p w14:paraId="0DC62C0B" w14:textId="77777777" w:rsidR="00EE6943" w:rsidRPr="007B3F5E" w:rsidRDefault="00EE6943" w:rsidP="00EE6943">
            <w:pPr>
              <w:tabs>
                <w:tab w:val="decimal" w:pos="3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694496A" w14:textId="56E504B4" w:rsidR="00EE6943" w:rsidRPr="007B3F5E" w:rsidRDefault="00EE6943" w:rsidP="007935FC">
            <w:pPr>
              <w:tabs>
                <w:tab w:val="decimal" w:pos="6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38" w:type="dxa"/>
            <w:shd w:val="clear" w:color="auto" w:fill="auto"/>
          </w:tcPr>
          <w:p w14:paraId="01D10974" w14:textId="77777777" w:rsidR="00EE6943" w:rsidRPr="007B3F5E" w:rsidRDefault="00EE6943" w:rsidP="00EE6943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64657B" w14:textId="2AF25E89" w:rsidR="00EE6943" w:rsidRPr="007B3F5E" w:rsidRDefault="00EE6943" w:rsidP="007935FC">
            <w:pPr>
              <w:tabs>
                <w:tab w:val="decimal" w:pos="50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74" w:type="dxa"/>
          </w:tcPr>
          <w:p w14:paraId="6595FE52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464A6A14" w14:textId="091FDF16" w:rsidR="00EE6943" w:rsidRPr="007B3F5E" w:rsidRDefault="00EE6943" w:rsidP="00EE6943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2FD45663" w14:textId="77777777" w:rsidR="00EE6943" w:rsidRPr="007B3F5E" w:rsidRDefault="00EE6943" w:rsidP="00EE6943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002D4A2" w14:textId="4B41307F" w:rsidR="00EE6943" w:rsidRPr="007B3F5E" w:rsidRDefault="00B17D5A" w:rsidP="00EE694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</w:t>
            </w:r>
            <w:r w:rsidR="00EE694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</w:t>
            </w:r>
          </w:p>
        </w:tc>
      </w:tr>
      <w:tr w:rsidR="00156CF9" w:rsidRPr="007B3F5E" w14:paraId="4F010436" w14:textId="77777777" w:rsidTr="00156CF9">
        <w:tc>
          <w:tcPr>
            <w:tcW w:w="1971" w:type="dxa"/>
          </w:tcPr>
          <w:p w14:paraId="787E3E54" w14:textId="27208DF5" w:rsidR="00E4193D" w:rsidRPr="007B3F5E" w:rsidRDefault="00E4193D" w:rsidP="00E4193D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1E2A1FB8" w14:textId="5678BFE3" w:rsidR="00E4193D" w:rsidRPr="007B3F5E" w:rsidRDefault="000B75E4" w:rsidP="000B75E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(0.79)</w:t>
            </w:r>
          </w:p>
        </w:tc>
        <w:tc>
          <w:tcPr>
            <w:tcW w:w="170" w:type="dxa"/>
          </w:tcPr>
          <w:p w14:paraId="510F8B6B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645CD7" w14:textId="47B27D9F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114A7D33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1B1BFE0" w14:textId="7F14813E" w:rsidR="00E4193D" w:rsidRPr="007B3F5E" w:rsidRDefault="00E4193D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B1AF6FA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4819F5F" w14:textId="25C6E39C" w:rsidR="00E4193D" w:rsidRPr="007B3F5E" w:rsidRDefault="00E4193D" w:rsidP="005A2407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CBF573" w14:textId="77777777" w:rsidR="00E4193D" w:rsidRPr="007B3F5E" w:rsidRDefault="00E4193D" w:rsidP="00E4193D">
            <w:pPr>
              <w:tabs>
                <w:tab w:val="decimal" w:pos="3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9412DF" w14:textId="5A168CDF" w:rsidR="00E4193D" w:rsidRPr="007B3F5E" w:rsidRDefault="00E4193D" w:rsidP="007935FC">
            <w:pPr>
              <w:tabs>
                <w:tab w:val="decimal" w:pos="6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DA4C389" w14:textId="77777777" w:rsidR="00E4193D" w:rsidRPr="007B3F5E" w:rsidRDefault="00E4193D" w:rsidP="00E4193D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E4666" w14:textId="2E271F81" w:rsidR="00E4193D" w:rsidRPr="007B3F5E" w:rsidRDefault="00E4193D" w:rsidP="007935FC">
            <w:pPr>
              <w:tabs>
                <w:tab w:val="decimal" w:pos="50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40F728D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2FAA473E" w14:textId="69B4126C" w:rsidR="00E4193D" w:rsidRPr="007B3F5E" w:rsidRDefault="005F0919" w:rsidP="005F0919">
            <w:pPr>
              <w:tabs>
                <w:tab w:val="decimal" w:pos="464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27BDBF5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4B215F4" w14:textId="6ECDA6B3" w:rsidR="00E4193D" w:rsidRPr="007B3F5E" w:rsidRDefault="00E4193D" w:rsidP="00E4193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6CF9" w:rsidRPr="007B3F5E" w14:paraId="0D7FDA53" w14:textId="77777777" w:rsidTr="00156CF9">
        <w:tc>
          <w:tcPr>
            <w:tcW w:w="1971" w:type="dxa"/>
          </w:tcPr>
          <w:p w14:paraId="5EE598E0" w14:textId="7C32DA01" w:rsidR="00E4193D" w:rsidRPr="007B3F5E" w:rsidRDefault="00E4193D" w:rsidP="00E4193D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810" w:type="dxa"/>
            <w:vAlign w:val="bottom"/>
          </w:tcPr>
          <w:p w14:paraId="2926A28B" w14:textId="2B3BA559" w:rsidR="00E4193D" w:rsidRPr="007B3F5E" w:rsidRDefault="00E4193D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4A3667D1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39950B" w14:textId="0E8F13BC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01791D9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4B35366C" w14:textId="50AF2660" w:rsidR="00E4193D" w:rsidRPr="007B3F5E" w:rsidRDefault="00E4193D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0940C72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431D48" w14:textId="3CBB9A04" w:rsidR="00E4193D" w:rsidRPr="007B3F5E" w:rsidRDefault="00E4193D" w:rsidP="005A2407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38" w:type="dxa"/>
            <w:shd w:val="clear" w:color="auto" w:fill="auto"/>
          </w:tcPr>
          <w:p w14:paraId="30C718C4" w14:textId="77777777" w:rsidR="00E4193D" w:rsidRPr="007B3F5E" w:rsidRDefault="00E4193D" w:rsidP="00E4193D">
            <w:pPr>
              <w:tabs>
                <w:tab w:val="decimal" w:pos="3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0DE73A" w14:textId="2E16C19A" w:rsidR="00E4193D" w:rsidRPr="007B3F5E" w:rsidRDefault="00E4193D" w:rsidP="007935FC">
            <w:pPr>
              <w:tabs>
                <w:tab w:val="decimal" w:pos="6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38" w:type="dxa"/>
            <w:shd w:val="clear" w:color="auto" w:fill="auto"/>
          </w:tcPr>
          <w:p w14:paraId="6D6C759B" w14:textId="77777777" w:rsidR="00E4193D" w:rsidRPr="007B3F5E" w:rsidRDefault="00E4193D" w:rsidP="00E4193D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E8BDD5" w14:textId="3A0DF86E" w:rsidR="00E4193D" w:rsidRPr="007B3F5E" w:rsidRDefault="00E4193D" w:rsidP="007935FC">
            <w:pPr>
              <w:tabs>
                <w:tab w:val="decimal" w:pos="50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74" w:type="dxa"/>
          </w:tcPr>
          <w:p w14:paraId="1FC77E68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43491028" w14:textId="54867B08" w:rsidR="00E4193D" w:rsidRPr="007B3F5E" w:rsidRDefault="00E4193D" w:rsidP="00E4193D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4FDA718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72003861" w14:textId="2F97348F" w:rsidR="00E4193D" w:rsidRPr="007B3F5E" w:rsidRDefault="00E4193D" w:rsidP="00E4193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1323" w:rsidRPr="007B3F5E" w14:paraId="5AEA7F80" w14:textId="77777777" w:rsidTr="00CC40C1">
        <w:tc>
          <w:tcPr>
            <w:tcW w:w="1971" w:type="dxa"/>
          </w:tcPr>
          <w:p w14:paraId="7CE76A01" w14:textId="59E593B6" w:rsidR="006A1323" w:rsidRPr="007B3F5E" w:rsidRDefault="006A1323" w:rsidP="006A132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AAFFC" w14:textId="4C3D0C18" w:rsidR="006A1323" w:rsidRPr="007B3F5E" w:rsidRDefault="006A1323" w:rsidP="006A1323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07.48</w:t>
            </w:r>
          </w:p>
        </w:tc>
        <w:tc>
          <w:tcPr>
            <w:tcW w:w="170" w:type="dxa"/>
          </w:tcPr>
          <w:p w14:paraId="649E27B1" w14:textId="77777777" w:rsidR="006A1323" w:rsidRPr="007B3F5E" w:rsidRDefault="006A1323" w:rsidP="006A13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265A6A4" w14:textId="52A6631F" w:rsidR="006A1323" w:rsidRPr="007B3F5E" w:rsidRDefault="006A1323" w:rsidP="006A132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27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62</w:t>
            </w:r>
          </w:p>
        </w:tc>
        <w:tc>
          <w:tcPr>
            <w:tcW w:w="168" w:type="dxa"/>
          </w:tcPr>
          <w:p w14:paraId="30B6A64A" w14:textId="77777777" w:rsidR="006A1323" w:rsidRPr="007B3F5E" w:rsidRDefault="006A1323" w:rsidP="006A13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682B3F3" w14:textId="2320D0B0" w:rsidR="006A1323" w:rsidRPr="007B3F5E" w:rsidRDefault="006A1323" w:rsidP="006A1323">
            <w:pPr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01</w:t>
            </w:r>
          </w:p>
        </w:tc>
        <w:tc>
          <w:tcPr>
            <w:tcW w:w="160" w:type="dxa"/>
          </w:tcPr>
          <w:p w14:paraId="1600AE0C" w14:textId="77777777" w:rsidR="006A1323" w:rsidRPr="007B3F5E" w:rsidRDefault="006A1323" w:rsidP="006A1323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62E03" w14:textId="70F11F32" w:rsidR="006A1323" w:rsidRPr="007B3F5E" w:rsidRDefault="006A1323" w:rsidP="006A132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214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138" w:type="dxa"/>
            <w:shd w:val="clear" w:color="auto" w:fill="auto"/>
          </w:tcPr>
          <w:p w14:paraId="6FF00DB7" w14:textId="77777777" w:rsidR="006A1323" w:rsidRPr="007B3F5E" w:rsidRDefault="006A1323" w:rsidP="006A13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B2382" w14:textId="4FBF0F61" w:rsidR="006A1323" w:rsidRPr="007B3F5E" w:rsidRDefault="006A1323" w:rsidP="006A1323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138" w:type="dxa"/>
            <w:shd w:val="clear" w:color="auto" w:fill="auto"/>
          </w:tcPr>
          <w:p w14:paraId="489E2025" w14:textId="77777777" w:rsidR="006A1323" w:rsidRPr="007B3F5E" w:rsidRDefault="006A1323" w:rsidP="006A1323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4172F" w14:textId="275717AD" w:rsidR="006A1323" w:rsidRPr="007B3F5E" w:rsidRDefault="006A1323" w:rsidP="006A1323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367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</w:t>
            </w:r>
          </w:p>
        </w:tc>
        <w:tc>
          <w:tcPr>
            <w:tcW w:w="174" w:type="dxa"/>
          </w:tcPr>
          <w:p w14:paraId="503A6DEB" w14:textId="77777777" w:rsidR="006A1323" w:rsidRPr="007B3F5E" w:rsidRDefault="006A1323" w:rsidP="006A13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7B659" w14:textId="6C779F82" w:rsidR="006A1323" w:rsidRPr="007B3F5E" w:rsidRDefault="006A1323" w:rsidP="006A1323">
            <w:pPr>
              <w:tabs>
                <w:tab w:val="decimal" w:pos="46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33B5657" w14:textId="77777777" w:rsidR="006A1323" w:rsidRPr="007B3F5E" w:rsidRDefault="006A1323" w:rsidP="006A13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C118F" w14:textId="6CC6D223" w:rsidR="006A1323" w:rsidRPr="007B3F5E" w:rsidRDefault="006A1323" w:rsidP="006A132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84</w:t>
            </w:r>
          </w:p>
        </w:tc>
      </w:tr>
      <w:tr w:rsidR="00156CF9" w:rsidRPr="007B3F5E" w14:paraId="79A11BD3" w14:textId="77777777" w:rsidTr="00156CF9">
        <w:tc>
          <w:tcPr>
            <w:tcW w:w="1971" w:type="dxa"/>
          </w:tcPr>
          <w:p w14:paraId="712A488F" w14:textId="77777777" w:rsidR="00E4193D" w:rsidRPr="007B3F5E" w:rsidRDefault="00E4193D" w:rsidP="00E4193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2E87D6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A1E208A" w14:textId="77777777" w:rsidR="00E4193D" w:rsidRPr="007B3F5E" w:rsidRDefault="00E4193D" w:rsidP="00E4193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D33B74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529CAB81" w14:textId="77777777" w:rsidR="00E4193D" w:rsidRPr="007B3F5E" w:rsidRDefault="00E4193D" w:rsidP="00E4193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542ACBB1" w14:textId="77777777" w:rsidR="00E4193D" w:rsidRPr="007B3F5E" w:rsidRDefault="00E4193D" w:rsidP="00E4193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" w:type="dxa"/>
          </w:tcPr>
          <w:p w14:paraId="30B3D41F" w14:textId="77777777" w:rsidR="00E4193D" w:rsidRPr="007B3F5E" w:rsidRDefault="00E4193D" w:rsidP="00E4193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F6C4FF3" w14:textId="3321BF4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44002E" w14:textId="77777777" w:rsidR="00E4193D" w:rsidRPr="007B3F5E" w:rsidRDefault="00E4193D" w:rsidP="00E4193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C7DBED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E4CC633" w14:textId="77777777" w:rsidR="00E4193D" w:rsidRPr="007B3F5E" w:rsidRDefault="00E4193D" w:rsidP="00E4193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25C67B8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3E03EBD7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7B6375" w14:textId="77777777" w:rsidR="00E4193D" w:rsidRPr="007B3F5E" w:rsidRDefault="00E4193D" w:rsidP="00E4193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3A35CDE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2E708F" w14:textId="77777777" w:rsidR="00E4193D" w:rsidRPr="007B3F5E" w:rsidRDefault="00E4193D" w:rsidP="00E4193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0781E654" w14:textId="77777777" w:rsidTr="00156CF9">
        <w:tc>
          <w:tcPr>
            <w:tcW w:w="1971" w:type="dxa"/>
          </w:tcPr>
          <w:p w14:paraId="34B573DA" w14:textId="77777777" w:rsidR="00E4193D" w:rsidRPr="007B3F5E" w:rsidRDefault="00E4193D" w:rsidP="00E4193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302A31F6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DCB73F2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2BF2FD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6E15B936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1BF8944" w14:textId="77777777" w:rsidR="00E4193D" w:rsidRPr="007B3F5E" w:rsidRDefault="00E4193D" w:rsidP="00E4193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32D67254" w14:textId="77777777" w:rsidR="00E4193D" w:rsidRPr="007B3F5E" w:rsidRDefault="00E4193D" w:rsidP="00E4193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6F3CA2" w14:textId="7DDD6E1E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07601F9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366F3F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55689CC" w14:textId="77777777" w:rsidR="00E4193D" w:rsidRPr="007B3F5E" w:rsidRDefault="00E4193D" w:rsidP="00E4193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F11CA4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63E4AEFF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571A4A4C" w14:textId="77777777" w:rsidR="00E4193D" w:rsidRPr="007B3F5E" w:rsidRDefault="00E4193D" w:rsidP="00E4193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6A12166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0E8B0D17" w14:textId="77777777" w:rsidR="00E4193D" w:rsidRPr="007B3F5E" w:rsidRDefault="00E4193D" w:rsidP="00E4193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7B3F5E" w14:paraId="52EE3D28" w14:textId="77777777" w:rsidTr="00156CF9">
        <w:tc>
          <w:tcPr>
            <w:tcW w:w="1971" w:type="dxa"/>
          </w:tcPr>
          <w:p w14:paraId="53B85A2A" w14:textId="1411C691" w:rsidR="00E4193D" w:rsidRPr="007B3F5E" w:rsidRDefault="00E4193D" w:rsidP="00E4193D">
            <w:pPr>
              <w:spacing w:line="240" w:lineRule="auto"/>
              <w:ind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2565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</w:t>
            </w:r>
          </w:p>
          <w:p w14:paraId="1D6DD61F" w14:textId="02ECF7EA" w:rsidR="00E4193D" w:rsidRPr="007B3F5E" w:rsidRDefault="00E4193D" w:rsidP="00E4193D">
            <w:pPr>
              <w:spacing w:line="240" w:lineRule="auto"/>
              <w:ind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(</w:t>
            </w:r>
            <w:r w:rsidRPr="007B3F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BC202E" w14:textId="0CA5467C" w:rsidR="00E4193D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70" w:type="dxa"/>
          </w:tcPr>
          <w:p w14:paraId="612B5209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5F70E7E" w14:textId="378B5654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01F3CED8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double" w:sz="4" w:space="0" w:color="auto"/>
            </w:tcBorders>
          </w:tcPr>
          <w:p w14:paraId="67E97F65" w14:textId="77777777" w:rsidR="00E4193D" w:rsidRPr="007B3F5E" w:rsidRDefault="00E4193D" w:rsidP="00E4193D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1915F0C" w14:textId="03C92AB3" w:rsidR="00AD5632" w:rsidRPr="007B3F5E" w:rsidRDefault="00AD5632" w:rsidP="00156CF9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4E92214" w14:textId="77777777" w:rsidR="00E4193D" w:rsidRPr="007B3F5E" w:rsidRDefault="00E4193D" w:rsidP="00E4193D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446924E" w14:textId="67ECDD0D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152EA7F" w14:textId="0DA470A0" w:rsidR="00E4193D" w:rsidRPr="007B3F5E" w:rsidRDefault="00B17D5A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571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89</w:t>
            </w:r>
          </w:p>
        </w:tc>
        <w:tc>
          <w:tcPr>
            <w:tcW w:w="138" w:type="dxa"/>
            <w:shd w:val="clear" w:color="auto" w:fill="auto"/>
          </w:tcPr>
          <w:p w14:paraId="64FABC30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4C737EB" w14:textId="77777777" w:rsidR="00E4193D" w:rsidRPr="007B3F5E" w:rsidRDefault="00E4193D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127B2A" w14:textId="598ECD31" w:rsidR="00E4193D" w:rsidRPr="007B3F5E" w:rsidRDefault="00B17D5A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27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01</w:t>
            </w:r>
          </w:p>
        </w:tc>
        <w:tc>
          <w:tcPr>
            <w:tcW w:w="138" w:type="dxa"/>
            <w:shd w:val="clear" w:color="auto" w:fill="auto"/>
          </w:tcPr>
          <w:p w14:paraId="1A0BB90D" w14:textId="77777777" w:rsidR="00E4193D" w:rsidRPr="007B3F5E" w:rsidRDefault="00E4193D" w:rsidP="00E4193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8FADE5" w14:textId="77777777" w:rsidR="00E4193D" w:rsidRPr="007B3F5E" w:rsidRDefault="00E4193D" w:rsidP="00E4193D">
            <w:pPr>
              <w:tabs>
                <w:tab w:val="decimal" w:pos="390"/>
              </w:tabs>
              <w:spacing w:line="240" w:lineRule="auto"/>
              <w:ind w:left="-6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EC6E371" w14:textId="5EBE13CA" w:rsidR="00E4193D" w:rsidRPr="007B3F5E" w:rsidRDefault="00B17D5A" w:rsidP="00156CF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536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60</w:t>
            </w:r>
          </w:p>
        </w:tc>
        <w:tc>
          <w:tcPr>
            <w:tcW w:w="174" w:type="dxa"/>
          </w:tcPr>
          <w:p w14:paraId="3F104DFA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14:paraId="053C4911" w14:textId="77777777" w:rsidR="00E4193D" w:rsidRPr="007B3F5E" w:rsidRDefault="00E4193D" w:rsidP="00E4193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8C472F" w14:textId="467AB4E9" w:rsidR="00E4193D" w:rsidRPr="007B3F5E" w:rsidRDefault="00B17D5A" w:rsidP="00E4193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64</w:t>
            </w:r>
          </w:p>
        </w:tc>
        <w:tc>
          <w:tcPr>
            <w:tcW w:w="137" w:type="dxa"/>
          </w:tcPr>
          <w:p w14:paraId="7393CE55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85F8141" w14:textId="6DB5BC77" w:rsidR="00E4193D" w:rsidRPr="007B3F5E" w:rsidRDefault="00B17D5A" w:rsidP="00E4193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177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48</w:t>
            </w:r>
          </w:p>
        </w:tc>
      </w:tr>
      <w:tr w:rsidR="00156CF9" w:rsidRPr="007B3F5E" w14:paraId="496C4B23" w14:textId="77777777" w:rsidTr="00156CF9">
        <w:tc>
          <w:tcPr>
            <w:tcW w:w="1971" w:type="dxa"/>
          </w:tcPr>
          <w:p w14:paraId="18ACF742" w14:textId="6248B5FC" w:rsidR="00E4193D" w:rsidRPr="007B3F5E" w:rsidRDefault="00E4193D" w:rsidP="00E4193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E965CA5" w14:textId="699E9E50" w:rsidR="00E4193D" w:rsidRPr="007B3F5E" w:rsidRDefault="00B17D5A" w:rsidP="00156CF9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88620E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70" w:type="dxa"/>
          </w:tcPr>
          <w:p w14:paraId="296CEC3A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F2F15" w14:textId="1CB34DC4" w:rsidR="00E4193D" w:rsidRPr="007B3F5E" w:rsidRDefault="00B17D5A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238</w:t>
            </w:r>
            <w:r w:rsidR="00AD563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168" w:type="dxa"/>
          </w:tcPr>
          <w:p w14:paraId="25AE1372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  <w:bottom w:val="double" w:sz="4" w:space="0" w:color="auto"/>
            </w:tcBorders>
          </w:tcPr>
          <w:p w14:paraId="5A574673" w14:textId="157C4FB6" w:rsidR="00E4193D" w:rsidRPr="007B3F5E" w:rsidRDefault="00B17D5A" w:rsidP="00AD5632">
            <w:pPr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="00AD5632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82</w:t>
            </w:r>
          </w:p>
        </w:tc>
        <w:tc>
          <w:tcPr>
            <w:tcW w:w="160" w:type="dxa"/>
          </w:tcPr>
          <w:p w14:paraId="1C20DEAE" w14:textId="77777777" w:rsidR="00E4193D" w:rsidRPr="007B3F5E" w:rsidRDefault="00E4193D" w:rsidP="00E4193D">
            <w:pPr>
              <w:tabs>
                <w:tab w:val="decimal" w:pos="70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22CB596" w14:textId="63F108B8" w:rsidR="00E4193D" w:rsidRPr="007B3F5E" w:rsidRDefault="00B17D5A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541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62</w:t>
            </w:r>
          </w:p>
        </w:tc>
        <w:tc>
          <w:tcPr>
            <w:tcW w:w="138" w:type="dxa"/>
            <w:shd w:val="clear" w:color="auto" w:fill="auto"/>
          </w:tcPr>
          <w:p w14:paraId="283F05AC" w14:textId="77777777" w:rsidR="00E4193D" w:rsidRPr="007B3F5E" w:rsidRDefault="00E4193D" w:rsidP="00E4193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4C96A95" w14:textId="613B533D" w:rsidR="00E4193D" w:rsidRPr="007B3F5E" w:rsidRDefault="00B17D5A" w:rsidP="00E4193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61</w:t>
            </w:r>
          </w:p>
        </w:tc>
        <w:tc>
          <w:tcPr>
            <w:tcW w:w="138" w:type="dxa"/>
            <w:shd w:val="clear" w:color="auto" w:fill="auto"/>
          </w:tcPr>
          <w:p w14:paraId="0E0A9A78" w14:textId="77777777" w:rsidR="00E4193D" w:rsidRPr="007B3F5E" w:rsidRDefault="00E4193D" w:rsidP="00E4193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7D493E2" w14:textId="038C421A" w:rsidR="00E4193D" w:rsidRPr="007B3F5E" w:rsidRDefault="00B17D5A" w:rsidP="00156CF9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329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174" w:type="dxa"/>
          </w:tcPr>
          <w:p w14:paraId="413A17F9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14:paraId="6CB6813F" w14:textId="79EE239A" w:rsidR="00E4193D" w:rsidRPr="007B3F5E" w:rsidRDefault="00B17D5A" w:rsidP="00E4193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56</w:t>
            </w:r>
          </w:p>
        </w:tc>
        <w:tc>
          <w:tcPr>
            <w:tcW w:w="137" w:type="dxa"/>
          </w:tcPr>
          <w:p w14:paraId="30894D44" w14:textId="77777777" w:rsidR="00E4193D" w:rsidRPr="007B3F5E" w:rsidRDefault="00E4193D" w:rsidP="00E4193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E65FB74" w14:textId="33EA64B4" w:rsidR="00E4193D" w:rsidRPr="007B3F5E" w:rsidRDefault="00B17D5A" w:rsidP="00E4193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224</w:t>
            </w:r>
            <w:r w:rsidR="00E4193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07</w:t>
            </w:r>
          </w:p>
        </w:tc>
      </w:tr>
    </w:tbl>
    <w:p w14:paraId="53FED5E1" w14:textId="77777777" w:rsidR="00E85C4C" w:rsidRPr="007B3F5E" w:rsidRDefault="00E85C4C" w:rsidP="00E859C8">
      <w:pPr>
        <w:spacing w:line="240" w:lineRule="auto"/>
        <w:rPr>
          <w:rFonts w:asciiTheme="majorBidi" w:hAnsiTheme="majorBidi" w:cstheme="majorBidi"/>
        </w:rPr>
      </w:pPr>
    </w:p>
    <w:tbl>
      <w:tblPr>
        <w:tblW w:w="9189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780"/>
        <w:gridCol w:w="621"/>
        <w:gridCol w:w="1530"/>
        <w:gridCol w:w="270"/>
        <w:gridCol w:w="1278"/>
        <w:gridCol w:w="270"/>
        <w:gridCol w:w="1440"/>
      </w:tblGrid>
      <w:tr w:rsidR="00895B33" w:rsidRPr="007B3F5E" w14:paraId="46CE31E4" w14:textId="77777777" w:rsidTr="00417DFB">
        <w:trPr>
          <w:tblHeader/>
        </w:trPr>
        <w:tc>
          <w:tcPr>
            <w:tcW w:w="3780" w:type="dxa"/>
          </w:tcPr>
          <w:p w14:paraId="36A93410" w14:textId="2CA4351D" w:rsidR="00895B33" w:rsidRPr="007B3F5E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143F2D52" w14:textId="77777777" w:rsidR="00895B33" w:rsidRPr="007B3F5E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5"/>
          </w:tcPr>
          <w:p w14:paraId="56BA5EA8" w14:textId="77777777" w:rsidR="00895B33" w:rsidRPr="007B3F5E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B33" w:rsidRPr="007B3F5E" w14:paraId="6668491F" w14:textId="77777777" w:rsidTr="00417DFB">
        <w:trPr>
          <w:tblHeader/>
        </w:trPr>
        <w:tc>
          <w:tcPr>
            <w:tcW w:w="3780" w:type="dxa"/>
          </w:tcPr>
          <w:p w14:paraId="6F5CD004" w14:textId="77777777" w:rsidR="00895B33" w:rsidRPr="007B3F5E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56A521A3" w14:textId="77777777" w:rsidR="00895B33" w:rsidRPr="007B3F5E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8518B" w14:textId="77777777" w:rsidR="00895B33" w:rsidRPr="007B3F5E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22D077B" w14:textId="77777777" w:rsidR="00895B33" w:rsidRPr="007B3F5E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484C62F" w14:textId="77777777" w:rsidR="00895B33" w:rsidRPr="007B3F5E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4B3E45F" w14:textId="77777777" w:rsidR="00895B33" w:rsidRPr="007B3F5E" w:rsidRDefault="00895B33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4CEE8D" w14:textId="77777777" w:rsidR="00895B33" w:rsidRPr="007B3F5E" w:rsidRDefault="00895B33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B33" w:rsidRPr="007B3F5E" w14:paraId="201E42D5" w14:textId="77777777" w:rsidTr="00417DFB">
        <w:trPr>
          <w:tblHeader/>
        </w:trPr>
        <w:tc>
          <w:tcPr>
            <w:tcW w:w="3780" w:type="dxa"/>
          </w:tcPr>
          <w:p w14:paraId="49CA296A" w14:textId="77777777" w:rsidR="00895B33" w:rsidRPr="007B3F5E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BA3AAB6" w14:textId="77777777" w:rsidR="00895B33" w:rsidRPr="007B3F5E" w:rsidRDefault="00895B33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D8F4D8" w14:textId="77777777" w:rsidR="00895B33" w:rsidRPr="007B3F5E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1E35A52A" w14:textId="77777777" w:rsidR="00895B33" w:rsidRPr="007B3F5E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0DF38F" w14:textId="77777777" w:rsidR="00895B33" w:rsidRPr="007B3F5E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314575E0" w14:textId="77777777" w:rsidR="00895B33" w:rsidRPr="007B3F5E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7E80E" w14:textId="77777777" w:rsidR="00895B33" w:rsidRPr="007B3F5E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5B33" w:rsidRPr="007B3F5E" w14:paraId="0BC6AEB8" w14:textId="77777777" w:rsidTr="00417DFB">
        <w:trPr>
          <w:tblHeader/>
        </w:trPr>
        <w:tc>
          <w:tcPr>
            <w:tcW w:w="3780" w:type="dxa"/>
          </w:tcPr>
          <w:p w14:paraId="43F6AA2A" w14:textId="77777777" w:rsidR="00895B33" w:rsidRPr="007B3F5E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8EADD5B" w14:textId="77777777" w:rsidR="00895B33" w:rsidRPr="007B3F5E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5"/>
          </w:tcPr>
          <w:p w14:paraId="153ACC92" w14:textId="77777777" w:rsidR="00895B33" w:rsidRPr="007B3F5E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95B33" w:rsidRPr="007B3F5E" w14:paraId="0C1D9C4C" w14:textId="77777777" w:rsidTr="00417DFB">
        <w:tc>
          <w:tcPr>
            <w:tcW w:w="3780" w:type="dxa"/>
          </w:tcPr>
          <w:p w14:paraId="60298CBA" w14:textId="77777777" w:rsidR="00895B33" w:rsidRPr="007B3F5E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1" w:type="dxa"/>
          </w:tcPr>
          <w:p w14:paraId="3508AB24" w14:textId="77777777" w:rsidR="00895B33" w:rsidRPr="007B3F5E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A4950" w14:textId="77777777" w:rsidR="00895B33" w:rsidRPr="007B3F5E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B559C" w14:textId="77777777" w:rsidR="00895B33" w:rsidRPr="007B3F5E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100974" w14:textId="77777777" w:rsidR="00895B33" w:rsidRPr="007B3F5E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816F" w14:textId="77777777" w:rsidR="00895B33" w:rsidRPr="007B3F5E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D2E13" w14:textId="77777777" w:rsidR="00895B33" w:rsidRPr="007B3F5E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770" w:rsidRPr="007B3F5E" w14:paraId="7BF79FA2" w14:textId="77777777" w:rsidTr="00417DFB">
        <w:tc>
          <w:tcPr>
            <w:tcW w:w="3780" w:type="dxa"/>
          </w:tcPr>
          <w:p w14:paraId="6701B9CB" w14:textId="7A0A8D27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621" w:type="dxa"/>
          </w:tcPr>
          <w:p w14:paraId="484184B3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48CACB5" w14:textId="7715C062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="00895770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270" w:type="dxa"/>
          </w:tcPr>
          <w:p w14:paraId="73CA61E2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1A1BE7" w14:textId="73A69511" w:rsidR="00895770" w:rsidRPr="007B3F5E" w:rsidRDefault="00E453A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AD500D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4C21C" w14:textId="5F587FF6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="00895770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</w:tr>
      <w:tr w:rsidR="00895770" w:rsidRPr="007B3F5E" w14:paraId="3854B468" w14:textId="77777777" w:rsidTr="00417DFB">
        <w:tc>
          <w:tcPr>
            <w:tcW w:w="3780" w:type="dxa"/>
          </w:tcPr>
          <w:p w14:paraId="4C5D9017" w14:textId="081A89B3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3C6DA1AA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4DFD265" w14:textId="7EDF45A0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89577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</w:p>
        </w:tc>
        <w:tc>
          <w:tcPr>
            <w:tcW w:w="270" w:type="dxa"/>
          </w:tcPr>
          <w:p w14:paraId="29974C27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513761" w14:textId="29967291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C65B74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AF5B77" w14:textId="64AE5291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89577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</w:p>
        </w:tc>
      </w:tr>
      <w:tr w:rsidR="00895770" w:rsidRPr="007B3F5E" w14:paraId="2D2D53A8" w14:textId="77777777" w:rsidTr="00417DFB">
        <w:tc>
          <w:tcPr>
            <w:tcW w:w="3780" w:type="dxa"/>
          </w:tcPr>
          <w:p w14:paraId="5546710F" w14:textId="3DF36F38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21" w:type="dxa"/>
          </w:tcPr>
          <w:p w14:paraId="0A6C3CB2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612FE2" w14:textId="324FA404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</w:t>
            </w:r>
            <w:r w:rsidR="0089577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42</w:t>
            </w:r>
          </w:p>
        </w:tc>
        <w:tc>
          <w:tcPr>
            <w:tcW w:w="270" w:type="dxa"/>
          </w:tcPr>
          <w:p w14:paraId="2C76EC49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5377AC" w14:textId="28BC5FBE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22E271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E48A" w14:textId="13EE1959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</w:t>
            </w:r>
            <w:r w:rsidR="0089577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42</w:t>
            </w:r>
          </w:p>
        </w:tc>
      </w:tr>
      <w:tr w:rsidR="00895770" w:rsidRPr="007B3F5E" w14:paraId="598B80AB" w14:textId="77777777" w:rsidTr="00417DFB">
        <w:tc>
          <w:tcPr>
            <w:tcW w:w="3780" w:type="dxa"/>
          </w:tcPr>
          <w:p w14:paraId="504C3826" w14:textId="7C7389A7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1712DA95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9583243" w14:textId="61568AA1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0C7B4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  <w:tc>
          <w:tcPr>
            <w:tcW w:w="270" w:type="dxa"/>
          </w:tcPr>
          <w:p w14:paraId="578D0DA7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51AD49" w14:textId="4720093B" w:rsidR="00895770" w:rsidRPr="007B3F5E" w:rsidRDefault="00B17D5A" w:rsidP="00E859C8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0C7B4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2D71BFC2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D64113" w14:textId="0BB69E94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0C7B4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</w:p>
        </w:tc>
      </w:tr>
      <w:tr w:rsidR="00895770" w:rsidRPr="007B3F5E" w14:paraId="44246F45" w14:textId="77777777" w:rsidTr="00417DFB">
        <w:tc>
          <w:tcPr>
            <w:tcW w:w="3780" w:type="dxa"/>
          </w:tcPr>
          <w:p w14:paraId="34F3B79C" w14:textId="6031ED24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04D7AA93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78724" w14:textId="4C73F757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  <w:tc>
          <w:tcPr>
            <w:tcW w:w="270" w:type="dxa"/>
          </w:tcPr>
          <w:p w14:paraId="7BC863B0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A5618E" w14:textId="3D535287" w:rsidR="00895770" w:rsidRPr="007B3F5E" w:rsidRDefault="00B17D5A" w:rsidP="00E859C8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509C5FEC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8CAB0" w14:textId="36BF42AF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</w:t>
            </w:r>
          </w:p>
        </w:tc>
      </w:tr>
      <w:tr w:rsidR="00895770" w:rsidRPr="007B3F5E" w14:paraId="113CD14E" w14:textId="77777777" w:rsidTr="00417DFB">
        <w:tc>
          <w:tcPr>
            <w:tcW w:w="3780" w:type="dxa"/>
          </w:tcPr>
          <w:p w14:paraId="524EDA31" w14:textId="08D79ED8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36156297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6D741E0F" w14:textId="77777777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B2122C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3C6FEB0A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98BC4B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7A7C6508" w14:textId="77777777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144C" w:rsidRPr="007B3F5E" w14:paraId="3A82AC76" w14:textId="77777777" w:rsidTr="00417DFB">
        <w:tc>
          <w:tcPr>
            <w:tcW w:w="3780" w:type="dxa"/>
          </w:tcPr>
          <w:p w14:paraId="10996A46" w14:textId="77777777" w:rsidR="007C144C" w:rsidRPr="007B3F5E" w:rsidRDefault="007C144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688EC808" w14:textId="77777777" w:rsidR="007C144C" w:rsidRPr="007B3F5E" w:rsidRDefault="007C144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489CDB7C" w14:textId="77777777" w:rsidR="007C144C" w:rsidRPr="007B3F5E" w:rsidRDefault="007C144C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9CF232" w14:textId="77777777" w:rsidR="007C144C" w:rsidRPr="007B3F5E" w:rsidRDefault="007C144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54045350" w14:textId="77777777" w:rsidR="007C144C" w:rsidRPr="007B3F5E" w:rsidRDefault="007C144C" w:rsidP="00E859C8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FCF429" w14:textId="77777777" w:rsidR="007C144C" w:rsidRPr="007B3F5E" w:rsidRDefault="007C144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372FA967" w14:textId="77777777" w:rsidR="007C144C" w:rsidRPr="007B3F5E" w:rsidRDefault="007C144C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E11BC" w:rsidRPr="007B3F5E" w14:paraId="46BEE08A" w14:textId="77777777" w:rsidTr="00417DFB">
        <w:tc>
          <w:tcPr>
            <w:tcW w:w="3780" w:type="dxa"/>
          </w:tcPr>
          <w:p w14:paraId="5E587DF5" w14:textId="77777777" w:rsidR="00FE11BC" w:rsidRPr="007B3F5E" w:rsidRDefault="00FE11B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03E51233" w14:textId="77777777" w:rsidR="00FE11BC" w:rsidRPr="007B3F5E" w:rsidRDefault="00FE11B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05F7DB1D" w14:textId="77777777" w:rsidR="00FE11BC" w:rsidRPr="007B3F5E" w:rsidRDefault="00FE11BC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9D9DF0" w14:textId="77777777" w:rsidR="00FE11BC" w:rsidRPr="007B3F5E" w:rsidRDefault="00FE11B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09C0AEB9" w14:textId="77777777" w:rsidR="00FE11BC" w:rsidRPr="007B3F5E" w:rsidRDefault="00FE11BC" w:rsidP="00E859C8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FB9AF7" w14:textId="77777777" w:rsidR="00FE11BC" w:rsidRPr="007B3F5E" w:rsidRDefault="00FE11B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3274D291" w14:textId="77777777" w:rsidR="00FE11BC" w:rsidRPr="007B3F5E" w:rsidRDefault="00FE11BC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C6961" w:rsidRPr="007B3F5E" w14:paraId="3151B3F7" w14:textId="77777777" w:rsidTr="00417DFB">
        <w:tc>
          <w:tcPr>
            <w:tcW w:w="3780" w:type="dxa"/>
          </w:tcPr>
          <w:p w14:paraId="6489CEE0" w14:textId="2D8600C0" w:rsidR="00AC6961" w:rsidRPr="007B3F5E" w:rsidRDefault="00AC6961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621" w:type="dxa"/>
          </w:tcPr>
          <w:p w14:paraId="15D24F74" w14:textId="77777777" w:rsidR="00AC6961" w:rsidRPr="007B3F5E" w:rsidRDefault="00AC6961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3ED415" w14:textId="77777777" w:rsidR="00AC6961" w:rsidRPr="007B3F5E" w:rsidRDefault="00AC6961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AF349" w14:textId="77777777" w:rsidR="00AC6961" w:rsidRPr="007B3F5E" w:rsidRDefault="00AC6961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340033" w14:textId="77777777" w:rsidR="00AC6961" w:rsidRPr="007B3F5E" w:rsidRDefault="00AC6961" w:rsidP="00E859C8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885B5" w14:textId="77777777" w:rsidR="00AC6961" w:rsidRPr="007B3F5E" w:rsidRDefault="00AC6961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2E6125" w14:textId="77777777" w:rsidR="00AC6961" w:rsidRPr="007B3F5E" w:rsidRDefault="00AC6961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770" w:rsidRPr="007B3F5E" w14:paraId="7B156225" w14:textId="77777777" w:rsidTr="00417DFB">
        <w:tc>
          <w:tcPr>
            <w:tcW w:w="3780" w:type="dxa"/>
          </w:tcPr>
          <w:p w14:paraId="6536584D" w14:textId="361DA16A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621" w:type="dxa"/>
          </w:tcPr>
          <w:p w14:paraId="70E6804D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D4ED40" w14:textId="0AEDCA2C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E453A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270" w:type="dxa"/>
          </w:tcPr>
          <w:p w14:paraId="649EA403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06F948" w14:textId="099ED900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796121A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14C36" w14:textId="29BEBB05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E453AA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</w:tr>
      <w:tr w:rsidR="00895770" w:rsidRPr="007B3F5E" w14:paraId="4A68199A" w14:textId="77777777" w:rsidTr="00417DFB">
        <w:tc>
          <w:tcPr>
            <w:tcW w:w="3780" w:type="dxa"/>
          </w:tcPr>
          <w:p w14:paraId="6318C73B" w14:textId="19C3908C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48A00351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AC0EF2" w14:textId="063EE9BA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9577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</w:p>
        </w:tc>
        <w:tc>
          <w:tcPr>
            <w:tcW w:w="270" w:type="dxa"/>
          </w:tcPr>
          <w:p w14:paraId="0CC62F90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1B4C07" w14:textId="076FF40E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08287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C7B03" w14:textId="2D27EBA1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9577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</w:p>
        </w:tc>
      </w:tr>
      <w:tr w:rsidR="00895770" w:rsidRPr="007B3F5E" w14:paraId="4E795087" w14:textId="77777777" w:rsidTr="00417DFB">
        <w:tc>
          <w:tcPr>
            <w:tcW w:w="3780" w:type="dxa"/>
          </w:tcPr>
          <w:p w14:paraId="2016007D" w14:textId="5961001D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21" w:type="dxa"/>
          </w:tcPr>
          <w:p w14:paraId="071D8FEF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27731B" w14:textId="0D85BEC3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</w:p>
        </w:tc>
        <w:tc>
          <w:tcPr>
            <w:tcW w:w="270" w:type="dxa"/>
          </w:tcPr>
          <w:p w14:paraId="48779DE3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F0E774" w14:textId="7708B57D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EC2CC0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D92E6" w14:textId="4F75E12B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</w:t>
            </w:r>
            <w:r w:rsidR="0089577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</w:p>
        </w:tc>
      </w:tr>
      <w:tr w:rsidR="003C205D" w:rsidRPr="007B3F5E" w14:paraId="6FF2DD03" w14:textId="77777777" w:rsidTr="00417DFB">
        <w:tc>
          <w:tcPr>
            <w:tcW w:w="3780" w:type="dxa"/>
          </w:tcPr>
          <w:p w14:paraId="070CC417" w14:textId="38423912" w:rsidR="003C205D" w:rsidRPr="007B3F5E" w:rsidRDefault="003C205D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0FCB5976" w14:textId="77777777" w:rsidR="003C205D" w:rsidRPr="007B3F5E" w:rsidRDefault="003C205D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733B2B3" w14:textId="6FD270D7" w:rsidR="003C205D" w:rsidRPr="007B3F5E" w:rsidRDefault="00B17D5A" w:rsidP="00E859C8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C7B4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655B44A8" w14:textId="77777777" w:rsidR="003C205D" w:rsidRPr="007B3F5E" w:rsidRDefault="003C205D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65D3BE" w14:textId="66510E60" w:rsidR="003C205D" w:rsidRPr="007B3F5E" w:rsidRDefault="000C7B4F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923BF" w14:textId="77777777" w:rsidR="003C205D" w:rsidRPr="007B3F5E" w:rsidRDefault="003C205D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D3CD1" w14:textId="69BD10A6" w:rsidR="003C205D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C7B4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</w:tr>
      <w:tr w:rsidR="00895770" w:rsidRPr="007B3F5E" w14:paraId="4B1FD964" w14:textId="77777777" w:rsidTr="00417DFB">
        <w:tc>
          <w:tcPr>
            <w:tcW w:w="3780" w:type="dxa"/>
          </w:tcPr>
          <w:p w14:paraId="343C1C0F" w14:textId="0849E1B1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010D3C60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D1E8F1" w14:textId="7B509184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56E25CFD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162975" w14:textId="41EED38E" w:rsidR="00895770" w:rsidRPr="007B3F5E" w:rsidRDefault="000C7B4F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13548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60BCF" w14:textId="4CBB96BA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</w:tr>
      <w:tr w:rsidR="00895770" w:rsidRPr="007B3F5E" w14:paraId="1EA9DFFD" w14:textId="77777777" w:rsidTr="00417DFB">
        <w:tc>
          <w:tcPr>
            <w:tcW w:w="3780" w:type="dxa"/>
          </w:tcPr>
          <w:p w14:paraId="1FE3BF53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1" w:type="dxa"/>
          </w:tcPr>
          <w:p w14:paraId="7F2F9F80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06F539" w14:textId="77777777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FA7222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F967CE" w14:textId="77777777" w:rsidR="00895770" w:rsidRPr="007B3F5E" w:rsidRDefault="00895770" w:rsidP="00E859C8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10216D" w14:textId="77777777" w:rsidR="00895770" w:rsidRPr="007B3F5E" w:rsidRDefault="0089577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3966" w14:textId="77777777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95770" w:rsidRPr="007B3F5E" w14:paraId="5E38F884" w14:textId="77777777" w:rsidTr="00417DFB">
        <w:tc>
          <w:tcPr>
            <w:tcW w:w="3780" w:type="dxa"/>
          </w:tcPr>
          <w:p w14:paraId="7602AFE5" w14:textId="77777777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21" w:type="dxa"/>
          </w:tcPr>
          <w:p w14:paraId="6022CCDD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21A310C" w14:textId="77777777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86F61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35A3CB" w14:textId="77777777" w:rsidR="00895770" w:rsidRPr="007B3F5E" w:rsidRDefault="00895770" w:rsidP="00E859C8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8E7E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C5942" w14:textId="77777777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770" w:rsidRPr="007B3F5E" w14:paraId="4A19DED4" w14:textId="77777777" w:rsidTr="00417DFB">
        <w:tc>
          <w:tcPr>
            <w:tcW w:w="3780" w:type="dxa"/>
          </w:tcPr>
          <w:p w14:paraId="4AA2BAFE" w14:textId="37387F61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21" w:type="dxa"/>
          </w:tcPr>
          <w:p w14:paraId="5FEC7059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C9EEA84" w14:textId="329B11F7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42</w:t>
            </w:r>
          </w:p>
        </w:tc>
        <w:tc>
          <w:tcPr>
            <w:tcW w:w="270" w:type="dxa"/>
          </w:tcPr>
          <w:p w14:paraId="479777CF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8DC2056" w14:textId="07A6DB6F" w:rsidR="00895770" w:rsidRPr="007B3F5E" w:rsidRDefault="00895770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D13871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6F1F8B" w14:textId="4924B72B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42</w:t>
            </w:r>
          </w:p>
        </w:tc>
      </w:tr>
      <w:tr w:rsidR="00895770" w:rsidRPr="007B3F5E" w14:paraId="2FC491B2" w14:textId="77777777" w:rsidTr="00417DFB">
        <w:tc>
          <w:tcPr>
            <w:tcW w:w="3780" w:type="dxa"/>
          </w:tcPr>
          <w:p w14:paraId="5D8641DB" w14:textId="7E60C95C" w:rsidR="00895770" w:rsidRPr="007B3F5E" w:rsidRDefault="00895770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02995C68" w14:textId="77777777" w:rsidR="00895770" w:rsidRPr="007B3F5E" w:rsidRDefault="00895770" w:rsidP="00E859C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7AC032" w14:textId="163E3BF1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51</w:t>
            </w:r>
          </w:p>
        </w:tc>
        <w:tc>
          <w:tcPr>
            <w:tcW w:w="270" w:type="dxa"/>
          </w:tcPr>
          <w:p w14:paraId="102C23C6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086512BD" w14:textId="14045745" w:rsidR="00895770" w:rsidRPr="007B3F5E" w:rsidRDefault="00B17D5A" w:rsidP="00E859C8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288C8BCB" w14:textId="77777777" w:rsidR="00895770" w:rsidRPr="007B3F5E" w:rsidRDefault="00895770" w:rsidP="00E859C8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BA7E4" w14:textId="34B35F3E" w:rsidR="00895770" w:rsidRPr="007B3F5E" w:rsidRDefault="00B17D5A" w:rsidP="00E859C8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</w:t>
            </w:r>
            <w:r w:rsidR="000C7B4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</w:tr>
    </w:tbl>
    <w:p w14:paraId="268344DF" w14:textId="6354E5EF" w:rsidR="007D3D5D" w:rsidRPr="007B3F5E" w:rsidRDefault="007D3D5D" w:rsidP="00E859C8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14F5F0D6" w14:textId="3FAE42E9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หนี้สินที่มีภาระดอกเบี้ย</w:t>
      </w:r>
    </w:p>
    <w:p w14:paraId="3A2502B5" w14:textId="77777777" w:rsidR="00F4355A" w:rsidRPr="007B3F5E" w:rsidRDefault="00F4355A" w:rsidP="00E859C8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1"/>
        <w:gridCol w:w="678"/>
        <w:gridCol w:w="907"/>
        <w:gridCol w:w="236"/>
        <w:gridCol w:w="941"/>
        <w:gridCol w:w="236"/>
        <w:gridCol w:w="850"/>
        <w:gridCol w:w="231"/>
        <w:gridCol w:w="895"/>
        <w:gridCol w:w="242"/>
        <w:gridCol w:w="895"/>
        <w:gridCol w:w="231"/>
        <w:gridCol w:w="895"/>
      </w:tblGrid>
      <w:tr w:rsidR="000E2DF9" w:rsidRPr="007B3F5E" w14:paraId="234177D6" w14:textId="77777777" w:rsidTr="00EC30BD">
        <w:trPr>
          <w:tblHeader/>
        </w:trPr>
        <w:tc>
          <w:tcPr>
            <w:tcW w:w="2582" w:type="dxa"/>
          </w:tcPr>
          <w:p w14:paraId="38E59FBD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5C2DE229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13" w:type="dxa"/>
            <w:gridSpan w:val="11"/>
          </w:tcPr>
          <w:p w14:paraId="674A2A31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DF9" w:rsidRPr="007B3F5E" w14:paraId="7BEA9BE8" w14:textId="77777777" w:rsidTr="00EC30BD">
        <w:trPr>
          <w:tblHeader/>
        </w:trPr>
        <w:tc>
          <w:tcPr>
            <w:tcW w:w="2582" w:type="dxa"/>
          </w:tcPr>
          <w:p w14:paraId="219F2503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715B9684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4" w:type="dxa"/>
            <w:gridSpan w:val="5"/>
          </w:tcPr>
          <w:p w14:paraId="61AA2928" w14:textId="52EBA461" w:rsidR="000E2DF9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1" w:type="dxa"/>
          </w:tcPr>
          <w:p w14:paraId="57F9D040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8" w:type="dxa"/>
            <w:gridSpan w:val="5"/>
          </w:tcPr>
          <w:p w14:paraId="25B71698" w14:textId="750B9D94" w:rsidR="000E2DF9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0E2DF9" w:rsidRPr="007B3F5E" w14:paraId="263C878C" w14:textId="77777777" w:rsidTr="00466FD5">
        <w:trPr>
          <w:tblHeader/>
        </w:trPr>
        <w:tc>
          <w:tcPr>
            <w:tcW w:w="2582" w:type="dxa"/>
          </w:tcPr>
          <w:p w14:paraId="726C198D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  <w:vAlign w:val="bottom"/>
          </w:tcPr>
          <w:p w14:paraId="381D233E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50DDE673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BDEBD50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11A9B6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A88A80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6331C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27736E26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556B65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205AF05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F184EE5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2979F9A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DD2ACD0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7B3F5E" w14:paraId="57B240EA" w14:textId="77777777" w:rsidTr="00EC30BD">
        <w:trPr>
          <w:tblHeader/>
        </w:trPr>
        <w:tc>
          <w:tcPr>
            <w:tcW w:w="2582" w:type="dxa"/>
          </w:tcPr>
          <w:p w14:paraId="7B28D37B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68461CC7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13" w:type="dxa"/>
            <w:gridSpan w:val="11"/>
            <w:vAlign w:val="bottom"/>
          </w:tcPr>
          <w:p w14:paraId="64CAEB50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C30BD" w:rsidRPr="007B3F5E" w14:paraId="70CC4495" w14:textId="77777777" w:rsidTr="00466FD5">
        <w:tc>
          <w:tcPr>
            <w:tcW w:w="2582" w:type="dxa"/>
          </w:tcPr>
          <w:p w14:paraId="5888DFB1" w14:textId="4B1BE055" w:rsidR="00EC30BD" w:rsidRPr="007B3F5E" w:rsidRDefault="00E70A7F" w:rsidP="00E859C8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683" w:type="dxa"/>
          </w:tcPr>
          <w:p w14:paraId="15FA79B2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1B66D3" w14:textId="6B8FEC69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</w:t>
            </w:r>
            <w:r w:rsidR="001A5024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236" w:type="dxa"/>
            <w:vAlign w:val="bottom"/>
          </w:tcPr>
          <w:p w14:paraId="4744793B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EB9856" w14:textId="28D0977E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548</w:t>
            </w:r>
            <w:r w:rsidR="001A5024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236" w:type="dxa"/>
            <w:vAlign w:val="bottom"/>
          </w:tcPr>
          <w:p w14:paraId="713FF527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ACD82C" w14:textId="7747FB60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773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231" w:type="dxa"/>
            <w:vAlign w:val="bottom"/>
          </w:tcPr>
          <w:p w14:paraId="2AEDE554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3839D16" w14:textId="16FD8A34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1168F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700</w:t>
            </w:r>
            <w:r w:rsidR="00D1168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42" w:type="dxa"/>
            <w:vAlign w:val="bottom"/>
          </w:tcPr>
          <w:p w14:paraId="6B2E191A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85D88E" w14:textId="5C44FE05" w:rsidR="00EC30BD" w:rsidRPr="007B3F5E" w:rsidRDefault="00B17D5A" w:rsidP="00BA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</w:t>
            </w:r>
            <w:r w:rsidR="00D1168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1" w:type="dxa"/>
            <w:vAlign w:val="bottom"/>
          </w:tcPr>
          <w:p w14:paraId="43D19ED2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C6B2F5" w14:textId="5B329706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758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</w:tr>
      <w:tr w:rsidR="00EC30BD" w:rsidRPr="007B3F5E" w14:paraId="6467DAEC" w14:textId="77777777" w:rsidTr="00466FD5">
        <w:tc>
          <w:tcPr>
            <w:tcW w:w="2582" w:type="dxa"/>
          </w:tcPr>
          <w:p w14:paraId="53B1D728" w14:textId="77777777" w:rsidR="00EC30BD" w:rsidRPr="007B3F5E" w:rsidRDefault="00EC30BD" w:rsidP="00E859C8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676FF153" w14:textId="31B0CDE9" w:rsidR="00EC30BD" w:rsidRPr="007B3F5E" w:rsidRDefault="00EC30BD" w:rsidP="00E859C8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83" w:type="dxa"/>
            <w:vAlign w:val="bottom"/>
          </w:tcPr>
          <w:p w14:paraId="4C89FE41" w14:textId="68DF7110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5</w:t>
            </w:r>
          </w:p>
        </w:tc>
        <w:tc>
          <w:tcPr>
            <w:tcW w:w="907" w:type="dxa"/>
            <w:vAlign w:val="bottom"/>
          </w:tcPr>
          <w:p w14:paraId="64EBDC2D" w14:textId="24ECD484" w:rsidR="00EC30BD" w:rsidRPr="007B3F5E" w:rsidRDefault="00D03B95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76A9F03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06308CF" w14:textId="19D93CCC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185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236" w:type="dxa"/>
            <w:vAlign w:val="bottom"/>
          </w:tcPr>
          <w:p w14:paraId="5255DB6B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CF7921" w14:textId="58E9A2A9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185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231" w:type="dxa"/>
            <w:vAlign w:val="bottom"/>
          </w:tcPr>
          <w:p w14:paraId="2C66B7FD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AD25F2" w14:textId="4F7B8A00" w:rsidR="00EC30BD" w:rsidRPr="007B3F5E" w:rsidRDefault="00EC30BD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C95A83B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463A7E3" w14:textId="5197B2BA" w:rsidR="00EC30BD" w:rsidRPr="007B3F5E" w:rsidRDefault="00B17D5A" w:rsidP="00BA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607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</w:t>
            </w:r>
          </w:p>
        </w:tc>
        <w:tc>
          <w:tcPr>
            <w:tcW w:w="231" w:type="dxa"/>
            <w:vAlign w:val="bottom"/>
          </w:tcPr>
          <w:p w14:paraId="0E2CA21C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153BC33" w14:textId="60D9E534" w:rsidR="00EC30BD" w:rsidRPr="007B3F5E" w:rsidRDefault="00B17D5A" w:rsidP="005B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607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</w:t>
            </w:r>
          </w:p>
        </w:tc>
      </w:tr>
      <w:tr w:rsidR="00EC30BD" w:rsidRPr="007B3F5E" w14:paraId="58C1A603" w14:textId="77777777" w:rsidTr="00466FD5">
        <w:tc>
          <w:tcPr>
            <w:tcW w:w="2582" w:type="dxa"/>
          </w:tcPr>
          <w:p w14:paraId="1A8DEAAF" w14:textId="0C936EEC" w:rsidR="00EC30BD" w:rsidRPr="007B3F5E" w:rsidRDefault="00EC30BD" w:rsidP="00E859C8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3" w:type="dxa"/>
          </w:tcPr>
          <w:p w14:paraId="5170EFF3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215D7" w14:textId="04EC4B94" w:rsidR="00EC30BD" w:rsidRPr="007B3F5E" w:rsidRDefault="00B17D5A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104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236" w:type="dxa"/>
            <w:vAlign w:val="bottom"/>
          </w:tcPr>
          <w:p w14:paraId="6EFCCDC4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36ED15C" w14:textId="794068E1" w:rsidR="00EC30BD" w:rsidRPr="007B3F5E" w:rsidRDefault="00B17D5A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000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6" w:type="dxa"/>
            <w:vAlign w:val="bottom"/>
          </w:tcPr>
          <w:p w14:paraId="7D62ABAE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613CC1" w14:textId="171AC008" w:rsidR="00EC30BD" w:rsidRPr="007B3F5E" w:rsidRDefault="00B17D5A" w:rsidP="00881753">
            <w:pPr>
              <w:tabs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104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231" w:type="dxa"/>
            <w:vAlign w:val="bottom"/>
          </w:tcPr>
          <w:p w14:paraId="26648C69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A6B58E1" w14:textId="15F1DE98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778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242" w:type="dxa"/>
            <w:vAlign w:val="bottom"/>
          </w:tcPr>
          <w:p w14:paraId="033DAD8C" w14:textId="77777777" w:rsidR="00EC30BD" w:rsidRPr="007B3F5E" w:rsidRDefault="00EC30BD" w:rsidP="00E859C8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037866F" w14:textId="265A0FA3" w:rsidR="00EC30BD" w:rsidRPr="007B3F5E" w:rsidRDefault="00EC30BD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D2D4179" w14:textId="77777777" w:rsidR="00EC30BD" w:rsidRPr="007B3F5E" w:rsidRDefault="00EC30BD" w:rsidP="00E859C8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356DC9" w14:textId="04FAB562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778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</w:p>
        </w:tc>
      </w:tr>
      <w:tr w:rsidR="00EC30BD" w:rsidRPr="007B3F5E" w14:paraId="09C71D8B" w14:textId="77777777" w:rsidTr="00466FD5">
        <w:tc>
          <w:tcPr>
            <w:tcW w:w="2582" w:type="dxa"/>
          </w:tcPr>
          <w:p w14:paraId="6F8B40B5" w14:textId="3CA6D7E5" w:rsidR="00EC30BD" w:rsidRPr="007B3F5E" w:rsidRDefault="00EC30BD" w:rsidP="00E859C8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83" w:type="dxa"/>
          </w:tcPr>
          <w:p w14:paraId="4C3E5B4F" w14:textId="398D42DB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F41D3C6" w14:textId="437C12A5" w:rsidR="00EC30BD" w:rsidRPr="007B3F5E" w:rsidRDefault="00D03B95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B65FFE2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1680B4" w14:textId="09E414A5" w:rsidR="00EC30BD" w:rsidRPr="007B3F5E" w:rsidRDefault="00D03B95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154601E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F839DD" w14:textId="0DF8A31C" w:rsidR="00EC30BD" w:rsidRPr="007B3F5E" w:rsidRDefault="00D03B95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9D09A64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BFD6A0" w14:textId="4B79E205" w:rsidR="00EC30BD" w:rsidRPr="007B3F5E" w:rsidRDefault="00EC30BD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7499B255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5B4A89" w14:textId="6860F1CF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994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231" w:type="dxa"/>
            <w:vAlign w:val="bottom"/>
          </w:tcPr>
          <w:p w14:paraId="144733BA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A9824C4" w14:textId="5EF63F68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994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</w:p>
        </w:tc>
      </w:tr>
      <w:tr w:rsidR="00EC30BD" w:rsidRPr="007B3F5E" w14:paraId="58C5948A" w14:textId="77777777" w:rsidTr="003353DE">
        <w:tc>
          <w:tcPr>
            <w:tcW w:w="2582" w:type="dxa"/>
          </w:tcPr>
          <w:p w14:paraId="20C8A857" w14:textId="7CA95702" w:rsidR="00EC30BD" w:rsidRPr="007B3F5E" w:rsidRDefault="00EC30BD" w:rsidP="00E859C8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3" w:type="dxa"/>
          </w:tcPr>
          <w:p w14:paraId="4CEECF45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09276B7" w14:textId="5C2AB74A" w:rsidR="00EC30BD" w:rsidRPr="007B3F5E" w:rsidRDefault="00D03B95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E10C7F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DA91897" w14:textId="5C61A754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115</w:t>
            </w:r>
            <w:r w:rsidR="001A5024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236" w:type="dxa"/>
            <w:vAlign w:val="bottom"/>
          </w:tcPr>
          <w:p w14:paraId="2B211D87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769CDF" w14:textId="74E0B8DD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03B95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115</w:t>
            </w:r>
            <w:r w:rsidR="001A5024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231" w:type="dxa"/>
            <w:vAlign w:val="bottom"/>
          </w:tcPr>
          <w:p w14:paraId="516CEA85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A6DC7CB" w14:textId="32D8AA27" w:rsidR="00EC30BD" w:rsidRPr="007B3F5E" w:rsidRDefault="00EC30BD" w:rsidP="0088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096A63D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E7456C9" w14:textId="0DF7DF75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888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231" w:type="dxa"/>
            <w:vAlign w:val="bottom"/>
          </w:tcPr>
          <w:p w14:paraId="00325B0E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6DBC948" w14:textId="4AF74BEE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888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</w:t>
            </w:r>
          </w:p>
        </w:tc>
      </w:tr>
      <w:tr w:rsidR="00EC30BD" w:rsidRPr="007B3F5E" w14:paraId="69F00984" w14:textId="77777777" w:rsidTr="00466FD5">
        <w:tc>
          <w:tcPr>
            <w:tcW w:w="2582" w:type="dxa"/>
          </w:tcPr>
          <w:p w14:paraId="734EFAB6" w14:textId="77777777" w:rsidR="00EC30BD" w:rsidRPr="007B3F5E" w:rsidRDefault="00EC30BD" w:rsidP="00E859C8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83" w:type="dxa"/>
          </w:tcPr>
          <w:p w14:paraId="37F51087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7E0FC" w14:textId="162C0C5E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</w:t>
            </w:r>
            <w:r w:rsidR="00D03B9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329</w:t>
            </w:r>
            <w:r w:rsidR="0027629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</w:t>
            </w:r>
          </w:p>
        </w:tc>
        <w:tc>
          <w:tcPr>
            <w:tcW w:w="236" w:type="dxa"/>
            <w:vAlign w:val="bottom"/>
          </w:tcPr>
          <w:p w14:paraId="2ACF0A80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9A01" w14:textId="5040F01F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D03B9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849</w:t>
            </w:r>
            <w:r w:rsidR="0027629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03</w:t>
            </w:r>
          </w:p>
        </w:tc>
        <w:tc>
          <w:tcPr>
            <w:tcW w:w="236" w:type="dxa"/>
            <w:vAlign w:val="bottom"/>
          </w:tcPr>
          <w:p w14:paraId="216AF979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15A05" w14:textId="138F43BF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</w:t>
            </w:r>
            <w:r w:rsidR="00D03B9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178</w:t>
            </w:r>
            <w:r w:rsidR="0027629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58</w:t>
            </w:r>
          </w:p>
        </w:tc>
        <w:tc>
          <w:tcPr>
            <w:tcW w:w="231" w:type="dxa"/>
            <w:vAlign w:val="bottom"/>
          </w:tcPr>
          <w:p w14:paraId="09173B1A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2FA48" w14:textId="1018AB99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</w:t>
            </w:r>
            <w:r w:rsidR="00D1168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478</w:t>
            </w:r>
            <w:r w:rsidR="00D1168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48</w:t>
            </w:r>
          </w:p>
        </w:tc>
        <w:tc>
          <w:tcPr>
            <w:tcW w:w="242" w:type="dxa"/>
            <w:vAlign w:val="bottom"/>
          </w:tcPr>
          <w:p w14:paraId="338891F2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3B913" w14:textId="332CE6F6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D1168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547</w:t>
            </w:r>
            <w:r w:rsidR="00D1168F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95</w:t>
            </w:r>
          </w:p>
        </w:tc>
        <w:tc>
          <w:tcPr>
            <w:tcW w:w="231" w:type="dxa"/>
            <w:vAlign w:val="bottom"/>
          </w:tcPr>
          <w:p w14:paraId="3BEFBE4E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9D36" w14:textId="47692D7C" w:rsidR="00EC30BD" w:rsidRPr="007B3F5E" w:rsidRDefault="00EC30BD" w:rsidP="005B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026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43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38A9F22F" w14:textId="43941034" w:rsidR="00F9253D" w:rsidRPr="007B3F5E" w:rsidRDefault="00F9253D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AA914E8" w14:textId="20F6B9F1" w:rsidR="00317CF4" w:rsidRPr="007B3F5E" w:rsidRDefault="00F9253D" w:rsidP="007848EE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7B3F5E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Style w:val="TableGrid"/>
        <w:tblW w:w="98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0"/>
        <w:gridCol w:w="620"/>
        <w:gridCol w:w="970"/>
        <w:gridCol w:w="235"/>
        <w:gridCol w:w="919"/>
        <w:gridCol w:w="233"/>
        <w:gridCol w:w="862"/>
        <w:gridCol w:w="235"/>
        <w:gridCol w:w="929"/>
        <w:gridCol w:w="242"/>
        <w:gridCol w:w="925"/>
        <w:gridCol w:w="235"/>
        <w:gridCol w:w="937"/>
      </w:tblGrid>
      <w:tr w:rsidR="000E2DF9" w:rsidRPr="007B3F5E" w14:paraId="75454783" w14:textId="77777777" w:rsidTr="00BE508C">
        <w:trPr>
          <w:tblHeader/>
        </w:trPr>
        <w:tc>
          <w:tcPr>
            <w:tcW w:w="2490" w:type="dxa"/>
          </w:tcPr>
          <w:p w14:paraId="6ABCB7C2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64E280A4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722" w:type="dxa"/>
            <w:gridSpan w:val="11"/>
          </w:tcPr>
          <w:p w14:paraId="606DF462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DF9" w:rsidRPr="007B3F5E" w14:paraId="4B3EE6DD" w14:textId="77777777" w:rsidTr="00BE508C">
        <w:trPr>
          <w:tblHeader/>
        </w:trPr>
        <w:tc>
          <w:tcPr>
            <w:tcW w:w="2490" w:type="dxa"/>
          </w:tcPr>
          <w:p w14:paraId="7DD56CB7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7FB899B2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67ED2D2F" w14:textId="6596660E" w:rsidR="000E2DF9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5" w:type="dxa"/>
          </w:tcPr>
          <w:p w14:paraId="10EB5718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8" w:type="dxa"/>
            <w:gridSpan w:val="5"/>
          </w:tcPr>
          <w:p w14:paraId="2F78E03A" w14:textId="12DF1CDF" w:rsidR="000E2DF9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3C205D" w:rsidRPr="007B3F5E" w14:paraId="453EE676" w14:textId="77777777" w:rsidTr="00BE508C">
        <w:trPr>
          <w:tblHeader/>
        </w:trPr>
        <w:tc>
          <w:tcPr>
            <w:tcW w:w="2490" w:type="dxa"/>
          </w:tcPr>
          <w:p w14:paraId="472B854D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A5ACB8" w14:textId="0DC75F06" w:rsidR="000E2DF9" w:rsidRPr="007B3F5E" w:rsidRDefault="000E2DF9" w:rsidP="00A0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50" w:firstLine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</w:t>
            </w:r>
            <w:r w:rsidR="00A0735B" w:rsidRPr="007B3F5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หตุ</w:t>
            </w:r>
          </w:p>
        </w:tc>
        <w:tc>
          <w:tcPr>
            <w:tcW w:w="970" w:type="dxa"/>
            <w:vAlign w:val="bottom"/>
          </w:tcPr>
          <w:p w14:paraId="4DDFEF33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22E86826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8F02D81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10E9471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7618013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227B4E9E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3C495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D198962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47B834D1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00CF02F5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0B119FE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7B3F5E" w14:paraId="1837C40C" w14:textId="77777777" w:rsidTr="00BE508C">
        <w:trPr>
          <w:tblHeader/>
        </w:trPr>
        <w:tc>
          <w:tcPr>
            <w:tcW w:w="2490" w:type="dxa"/>
          </w:tcPr>
          <w:p w14:paraId="191C2342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678169CD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22" w:type="dxa"/>
            <w:gridSpan w:val="11"/>
            <w:vAlign w:val="bottom"/>
          </w:tcPr>
          <w:p w14:paraId="6AC4BA9B" w14:textId="77777777" w:rsidR="000E2DF9" w:rsidRPr="007B3F5E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E508C" w:rsidRPr="007B3F5E" w14:paraId="5710C23C" w14:textId="77777777" w:rsidTr="00BE508C">
        <w:tc>
          <w:tcPr>
            <w:tcW w:w="2490" w:type="dxa"/>
          </w:tcPr>
          <w:p w14:paraId="778B60CF" w14:textId="6FCF6045" w:rsidR="00BE508C" w:rsidRPr="007B3F5E" w:rsidRDefault="00BE508C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0" w:type="dxa"/>
            <w:vAlign w:val="bottom"/>
          </w:tcPr>
          <w:p w14:paraId="390DDC43" w14:textId="01AD3254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3C7C1F1" w14:textId="6B4FBADB" w:rsidR="00BE508C" w:rsidRPr="007B3F5E" w:rsidRDefault="00582677" w:rsidP="0006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1681EF5" w14:textId="77777777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2785FC5" w14:textId="1562FA65" w:rsidR="00BE508C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582677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997</w:t>
            </w:r>
            <w:r w:rsidR="00582677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3" w:type="dxa"/>
            <w:vAlign w:val="bottom"/>
          </w:tcPr>
          <w:p w14:paraId="2EFEB5FA" w14:textId="77777777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C97F9A4" w14:textId="5A5F670F" w:rsidR="00BE508C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BE508C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997</w:t>
            </w:r>
            <w:r w:rsidR="00BE508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6D510B83" w14:textId="77777777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9339DA5" w14:textId="77777777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C33A2ED" w14:textId="77777777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53FE2BB9" w14:textId="0465530D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58E038F0" w14:textId="77777777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CF53C22" w14:textId="4A5BB526" w:rsidR="00BE508C" w:rsidRPr="007B3F5E" w:rsidRDefault="00BE508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C30BD" w:rsidRPr="007B3F5E" w14:paraId="2C0239DA" w14:textId="77777777" w:rsidTr="00BE508C">
        <w:tc>
          <w:tcPr>
            <w:tcW w:w="2490" w:type="dxa"/>
          </w:tcPr>
          <w:p w14:paraId="2D680F8A" w14:textId="77777777" w:rsidR="00EC30BD" w:rsidRPr="007B3F5E" w:rsidRDefault="00EC30BD" w:rsidP="00E859C8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55D61340" w14:textId="7FD41484" w:rsidR="00EC30BD" w:rsidRPr="007B3F5E" w:rsidRDefault="00EC30BD" w:rsidP="00E859C8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20" w:type="dxa"/>
            <w:vAlign w:val="bottom"/>
          </w:tcPr>
          <w:p w14:paraId="10AD6CB3" w14:textId="439A6823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5</w:t>
            </w:r>
          </w:p>
        </w:tc>
        <w:tc>
          <w:tcPr>
            <w:tcW w:w="970" w:type="dxa"/>
            <w:vAlign w:val="bottom"/>
          </w:tcPr>
          <w:p w14:paraId="682FB876" w14:textId="56893BCC" w:rsidR="00EC30BD" w:rsidRPr="007B3F5E" w:rsidRDefault="00BE508C" w:rsidP="0006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9C471DE" w14:textId="13F9F95A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505113CF" w14:textId="6A7C19B5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874</w:t>
            </w:r>
            <w:r w:rsidR="00BE508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</w:p>
        </w:tc>
        <w:tc>
          <w:tcPr>
            <w:tcW w:w="233" w:type="dxa"/>
            <w:vAlign w:val="bottom"/>
          </w:tcPr>
          <w:p w14:paraId="5171D4F3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7034592" w14:textId="4C1B8582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874</w:t>
            </w:r>
            <w:r w:rsidR="00BE508C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</w:p>
        </w:tc>
        <w:tc>
          <w:tcPr>
            <w:tcW w:w="235" w:type="dxa"/>
            <w:vAlign w:val="bottom"/>
          </w:tcPr>
          <w:p w14:paraId="7390BCF7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2AE4226" w14:textId="28A060A4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22C6D5E" w14:textId="6BA5958E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D6C8684" w14:textId="513BB9C9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195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</w:p>
        </w:tc>
        <w:tc>
          <w:tcPr>
            <w:tcW w:w="235" w:type="dxa"/>
            <w:vAlign w:val="bottom"/>
          </w:tcPr>
          <w:p w14:paraId="077147DB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FDE3E21" w14:textId="13BE4D07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195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</w:p>
        </w:tc>
      </w:tr>
      <w:tr w:rsidR="00EC30BD" w:rsidRPr="007B3F5E" w14:paraId="1A206998" w14:textId="77777777" w:rsidTr="00BE508C">
        <w:tc>
          <w:tcPr>
            <w:tcW w:w="2490" w:type="dxa"/>
          </w:tcPr>
          <w:p w14:paraId="069573E3" w14:textId="261F6984" w:rsidR="00EC30BD" w:rsidRPr="007B3F5E" w:rsidRDefault="00EC30BD" w:rsidP="00E859C8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0" w:type="dxa"/>
          </w:tcPr>
          <w:p w14:paraId="2E8B7919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37B17F50" w14:textId="3E317183" w:rsidR="00EC30BD" w:rsidRPr="007B3F5E" w:rsidRDefault="00B17D5A" w:rsidP="00ED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315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2F6DE1A0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5758E7E" w14:textId="5372A9AB" w:rsidR="00EC30BD" w:rsidRPr="007B3F5E" w:rsidRDefault="00B17D5A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000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3" w:type="dxa"/>
            <w:vAlign w:val="bottom"/>
          </w:tcPr>
          <w:p w14:paraId="29E849AC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F5F136A" w14:textId="6D95A82E" w:rsidR="00EC30BD" w:rsidRPr="007B3F5E" w:rsidRDefault="00B17D5A" w:rsidP="00E859C8">
            <w:pPr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315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0D78B1BD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A47462C" w14:textId="568C7C66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D1168F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999</w:t>
            </w:r>
            <w:r w:rsidR="00D1168F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</w:t>
            </w:r>
          </w:p>
        </w:tc>
        <w:tc>
          <w:tcPr>
            <w:tcW w:w="242" w:type="dxa"/>
            <w:vAlign w:val="bottom"/>
          </w:tcPr>
          <w:p w14:paraId="4B5BEDC2" w14:textId="77777777" w:rsidR="00EC30BD" w:rsidRPr="007B3F5E" w:rsidRDefault="00EC30BD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20BD1B46" w14:textId="71812161" w:rsidR="00EC30BD" w:rsidRPr="007B3F5E" w:rsidRDefault="00D1168F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11CC0035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A30B86F" w14:textId="206550C2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999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</w:t>
            </w:r>
          </w:p>
        </w:tc>
      </w:tr>
      <w:tr w:rsidR="00EC30BD" w:rsidRPr="007B3F5E" w14:paraId="53F3CA53" w14:textId="77777777" w:rsidTr="00BE508C">
        <w:tc>
          <w:tcPr>
            <w:tcW w:w="2490" w:type="dxa"/>
          </w:tcPr>
          <w:p w14:paraId="0A9AC9BF" w14:textId="30BA6F93" w:rsidR="00EC30BD" w:rsidRPr="007B3F5E" w:rsidRDefault="00EC30BD" w:rsidP="00E859C8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20" w:type="dxa"/>
          </w:tcPr>
          <w:p w14:paraId="6F3A5E14" w14:textId="5012CBD4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D382039" w14:textId="20E68E9C" w:rsidR="00EC30BD" w:rsidRPr="007B3F5E" w:rsidRDefault="00721EB0" w:rsidP="00ED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5D390764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6FDD7B9D" w14:textId="47F9C186" w:rsidR="00EC30BD" w:rsidRPr="007B3F5E" w:rsidRDefault="00721EB0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1EDC32A5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008F9A1E" w14:textId="53821D20" w:rsidR="00EC30BD" w:rsidRPr="007B3F5E" w:rsidRDefault="00721EB0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01830E4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1852F3" w14:textId="34D95A38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F331B7E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76B27F72" w14:textId="76DB03B4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994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235" w:type="dxa"/>
            <w:vAlign w:val="bottom"/>
          </w:tcPr>
          <w:p w14:paraId="38D02DFA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580A983" w14:textId="02574D49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994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</w:p>
        </w:tc>
      </w:tr>
      <w:tr w:rsidR="00EC30BD" w:rsidRPr="007B3F5E" w14:paraId="0EF86797" w14:textId="77777777" w:rsidTr="00BE508C">
        <w:tc>
          <w:tcPr>
            <w:tcW w:w="2490" w:type="dxa"/>
          </w:tcPr>
          <w:p w14:paraId="692C0F56" w14:textId="077BE922" w:rsidR="00EC30BD" w:rsidRPr="007B3F5E" w:rsidRDefault="00EC30BD" w:rsidP="00E859C8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620" w:type="dxa"/>
          </w:tcPr>
          <w:p w14:paraId="5A55589E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7358157" w14:textId="65D3BE17" w:rsidR="00EC30BD" w:rsidRPr="007B3F5E" w:rsidRDefault="00721EB0" w:rsidP="00ED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7AAF9535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3CFC11B5" w14:textId="7A2A26DA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3" w:type="dxa"/>
            <w:vAlign w:val="bottom"/>
          </w:tcPr>
          <w:p w14:paraId="2D40258C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ED28B4" w14:textId="2623E541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721EB0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753F47BF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7B059BC" w14:textId="34347783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636F31C6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BD566C6" w14:textId="50BF87C1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235" w:type="dxa"/>
            <w:vAlign w:val="bottom"/>
          </w:tcPr>
          <w:p w14:paraId="04D49EB6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BD96B5B" w14:textId="32FB4E90" w:rsidR="00EC30BD" w:rsidRPr="007B3F5E" w:rsidRDefault="00B17D5A" w:rsidP="00E859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="00EC30BD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</w:p>
        </w:tc>
      </w:tr>
      <w:tr w:rsidR="00EC30BD" w:rsidRPr="007B3F5E" w14:paraId="23EBA86D" w14:textId="77777777" w:rsidTr="00BE508C">
        <w:tc>
          <w:tcPr>
            <w:tcW w:w="2490" w:type="dxa"/>
          </w:tcPr>
          <w:p w14:paraId="4215E89D" w14:textId="77777777" w:rsidR="00EC30BD" w:rsidRPr="007B3F5E" w:rsidRDefault="00EC30BD" w:rsidP="00E859C8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0" w:type="dxa"/>
          </w:tcPr>
          <w:p w14:paraId="5D899431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70EBF" w14:textId="43BC6AE9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315</w:t>
            </w:r>
            <w:r w:rsidR="0058267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63CD5AED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61003" w14:textId="4BE2D79B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1A5024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892</w:t>
            </w:r>
            <w:r w:rsidR="001A5024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</w:t>
            </w:r>
          </w:p>
        </w:tc>
        <w:tc>
          <w:tcPr>
            <w:tcW w:w="233" w:type="dxa"/>
            <w:vAlign w:val="bottom"/>
          </w:tcPr>
          <w:p w14:paraId="474132BC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2280" w14:textId="4937F3C3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B56986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207</w:t>
            </w:r>
            <w:r w:rsidR="00B56986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</w:t>
            </w:r>
          </w:p>
        </w:tc>
        <w:tc>
          <w:tcPr>
            <w:tcW w:w="235" w:type="dxa"/>
            <w:vAlign w:val="bottom"/>
          </w:tcPr>
          <w:p w14:paraId="6FEC57EC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5E741" w14:textId="23EEB116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BE508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999</w:t>
            </w:r>
            <w:r w:rsidR="00BE508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80</w:t>
            </w:r>
          </w:p>
        </w:tc>
        <w:tc>
          <w:tcPr>
            <w:tcW w:w="242" w:type="dxa"/>
            <w:vAlign w:val="bottom"/>
          </w:tcPr>
          <w:p w14:paraId="6CB57F74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772FD" w14:textId="5E503DAC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BE508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202</w:t>
            </w:r>
            <w:r w:rsidR="00BE508C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</w:t>
            </w:r>
          </w:p>
        </w:tc>
        <w:tc>
          <w:tcPr>
            <w:tcW w:w="235" w:type="dxa"/>
            <w:vAlign w:val="bottom"/>
          </w:tcPr>
          <w:p w14:paraId="0F33127B" w14:textId="77777777" w:rsidR="00EC30BD" w:rsidRPr="007B3F5E" w:rsidRDefault="00EC30B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9F7F" w14:textId="05FAAC81" w:rsidR="00EC30B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202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</w:t>
            </w:r>
          </w:p>
        </w:tc>
      </w:tr>
    </w:tbl>
    <w:p w14:paraId="023FFC4A" w14:textId="5D161E39" w:rsidR="00890216" w:rsidRPr="007B3F5E" w:rsidRDefault="00890216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lang w:val="en-GB" w:bidi="ar-SA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115"/>
        <w:gridCol w:w="977"/>
        <w:gridCol w:w="249"/>
        <w:gridCol w:w="900"/>
        <w:gridCol w:w="237"/>
        <w:gridCol w:w="896"/>
        <w:gridCol w:w="239"/>
        <w:gridCol w:w="878"/>
      </w:tblGrid>
      <w:tr w:rsidR="00F9253D" w:rsidRPr="007B3F5E" w14:paraId="3F6F6F37" w14:textId="77777777" w:rsidTr="0049092E">
        <w:trPr>
          <w:tblHeader/>
        </w:trPr>
        <w:tc>
          <w:tcPr>
            <w:tcW w:w="4229" w:type="dxa"/>
            <w:vMerge w:val="restart"/>
            <w:shd w:val="clear" w:color="auto" w:fill="auto"/>
          </w:tcPr>
          <w:p w14:paraId="43A75256" w14:textId="77777777" w:rsidR="00F9253D" w:rsidRPr="007B3F5E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050E8DAE" w14:textId="7788A882" w:rsidR="00F9253D" w:rsidRPr="007B3F5E" w:rsidRDefault="00F9253D" w:rsidP="0049092E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5" w:type="dxa"/>
          </w:tcPr>
          <w:p w14:paraId="1A5DF6EC" w14:textId="77777777" w:rsidR="00F9253D" w:rsidRPr="007B3F5E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21D683BE" w14:textId="77777777" w:rsidR="00F9253D" w:rsidRPr="007B3F5E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D88D8DB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13" w:type="dxa"/>
            <w:gridSpan w:val="3"/>
          </w:tcPr>
          <w:p w14:paraId="45F41250" w14:textId="77777777" w:rsidR="00F9253D" w:rsidRPr="007B3F5E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53D" w:rsidRPr="007B3F5E" w14:paraId="0225C71E" w14:textId="77777777" w:rsidTr="0049092E">
        <w:trPr>
          <w:tblHeader/>
        </w:trPr>
        <w:tc>
          <w:tcPr>
            <w:tcW w:w="4229" w:type="dxa"/>
            <w:vMerge/>
          </w:tcPr>
          <w:p w14:paraId="310A56E4" w14:textId="77777777" w:rsidR="00F9253D" w:rsidRPr="007B3F5E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4B42E5C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3F636ED7" w14:textId="517891FC" w:rsidR="00F9253D" w:rsidRPr="007B3F5E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4A00BD7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F319DC" w14:textId="29D40604" w:rsidR="00F9253D" w:rsidRPr="007B3F5E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0B33F633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6378BDF2" w14:textId="7DDBD809" w:rsidR="00F9253D" w:rsidRPr="007B3F5E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1BC854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6E10913" w14:textId="560ABE73" w:rsidR="00F9253D" w:rsidRPr="007B3F5E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F9253D" w:rsidRPr="007B3F5E" w14:paraId="04745C82" w14:textId="77777777" w:rsidTr="0049092E">
        <w:trPr>
          <w:tblHeader/>
        </w:trPr>
        <w:tc>
          <w:tcPr>
            <w:tcW w:w="4229" w:type="dxa"/>
          </w:tcPr>
          <w:p w14:paraId="7E5479A0" w14:textId="77777777" w:rsidR="00F9253D" w:rsidRPr="007B3F5E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09CAE405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6" w:type="dxa"/>
            <w:gridSpan w:val="7"/>
          </w:tcPr>
          <w:p w14:paraId="479A45CB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53D" w:rsidRPr="007B3F5E" w14:paraId="5A73A7D8" w14:textId="77777777" w:rsidTr="0049092E">
        <w:trPr>
          <w:tblHeader/>
        </w:trPr>
        <w:tc>
          <w:tcPr>
            <w:tcW w:w="4229" w:type="dxa"/>
          </w:tcPr>
          <w:p w14:paraId="7F0D9FF2" w14:textId="77777777" w:rsidR="00F9253D" w:rsidRPr="007B3F5E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เงินฝาก</w:t>
            </w:r>
            <w:r w:rsidRPr="007B3F5E">
              <w:rPr>
                <w:rFonts w:asciiTheme="majorBidi" w:hAnsiTheme="majorBidi"/>
                <w:b/>
                <w:sz w:val="28"/>
                <w:szCs w:val="28"/>
                <w:cs/>
              </w:rPr>
              <w:t>สถาบันการเงิน</w:t>
            </w: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ระยะสั้นที่ใช้เป็นหลักประกัน</w:t>
            </w:r>
          </w:p>
        </w:tc>
        <w:tc>
          <w:tcPr>
            <w:tcW w:w="1115" w:type="dxa"/>
          </w:tcPr>
          <w:p w14:paraId="48BDF402" w14:textId="4B164DAB" w:rsidR="00F9253D" w:rsidRPr="007B3F5E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77" w:type="dxa"/>
          </w:tcPr>
          <w:p w14:paraId="3A46DC8D" w14:textId="4F7696E7" w:rsidR="00F9253D" w:rsidRPr="007B3F5E" w:rsidRDefault="00B17D5A" w:rsidP="0049092E">
            <w:pPr>
              <w:tabs>
                <w:tab w:val="decimal" w:pos="26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</w:t>
            </w:r>
            <w:r w:rsidR="00F9253D"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807</w:t>
            </w:r>
            <w:r w:rsidR="00F9253D"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59</w:t>
            </w:r>
          </w:p>
        </w:tc>
        <w:tc>
          <w:tcPr>
            <w:tcW w:w="249" w:type="dxa"/>
          </w:tcPr>
          <w:p w14:paraId="4B87CF4F" w14:textId="77777777" w:rsidR="00F9253D" w:rsidRPr="007B3F5E" w:rsidRDefault="00F9253D" w:rsidP="0049092E">
            <w:pPr>
              <w:spacing w:line="240" w:lineRule="auto"/>
              <w:ind w:left="98" w:right="-105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28EB7B" w14:textId="6064F6BC" w:rsidR="00F9253D" w:rsidRPr="007B3F5E" w:rsidRDefault="00B17D5A" w:rsidP="0049092E">
            <w:pPr>
              <w:tabs>
                <w:tab w:val="decimal" w:pos="34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</w:t>
            </w:r>
            <w:r w:rsidR="00F9253D"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222</w:t>
            </w:r>
            <w:r w:rsidR="00F9253D"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93</w:t>
            </w:r>
          </w:p>
        </w:tc>
        <w:tc>
          <w:tcPr>
            <w:tcW w:w="237" w:type="dxa"/>
          </w:tcPr>
          <w:p w14:paraId="20DEA919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</w:tcPr>
          <w:p w14:paraId="1909EEA3" w14:textId="77777777" w:rsidR="00F9253D" w:rsidRPr="007B3F5E" w:rsidRDefault="00F9253D" w:rsidP="0049092E">
            <w:pPr>
              <w:tabs>
                <w:tab w:val="decimal" w:pos="510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14B2CA" w14:textId="77777777" w:rsidR="00F9253D" w:rsidRPr="007B3F5E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0E1BC57B" w14:textId="77777777" w:rsidR="00F9253D" w:rsidRPr="007B3F5E" w:rsidRDefault="00F9253D" w:rsidP="0049092E">
            <w:pPr>
              <w:tabs>
                <w:tab w:val="decimal" w:pos="168"/>
              </w:tabs>
              <w:spacing w:line="240" w:lineRule="auto"/>
              <w:ind w:left="-102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F9253D" w:rsidRPr="007B3F5E" w14:paraId="5FD70918" w14:textId="77777777" w:rsidTr="0049092E">
        <w:tc>
          <w:tcPr>
            <w:tcW w:w="4229" w:type="dxa"/>
          </w:tcPr>
          <w:p w14:paraId="21FAF119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15" w:type="dxa"/>
            <w:shd w:val="clear" w:color="auto" w:fill="auto"/>
          </w:tcPr>
          <w:p w14:paraId="33000794" w14:textId="3A38452C" w:rsidR="00F9253D" w:rsidRPr="007B3F5E" w:rsidRDefault="00B17D5A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977" w:type="dxa"/>
          </w:tcPr>
          <w:p w14:paraId="232F74C9" w14:textId="349EA791" w:rsidR="00F9253D" w:rsidRPr="007B3F5E" w:rsidRDefault="00B17D5A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  <w:r w:rsidR="00F9253D"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526</w:t>
            </w:r>
            <w:r w:rsidR="00F9253D"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80</w:t>
            </w:r>
          </w:p>
        </w:tc>
        <w:tc>
          <w:tcPr>
            <w:tcW w:w="249" w:type="dxa"/>
          </w:tcPr>
          <w:p w14:paraId="6EA00973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C977718" w14:textId="203D6655" w:rsidR="00F9253D" w:rsidRPr="007B3F5E" w:rsidRDefault="00B17D5A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9253D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F9253D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7" w:type="dxa"/>
          </w:tcPr>
          <w:p w14:paraId="29C08001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14:paraId="58FB6740" w14:textId="77777777" w:rsidR="00F9253D" w:rsidRPr="007B3F5E" w:rsidRDefault="00F9253D" w:rsidP="0049092E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FB4E7A1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14:paraId="1A26DC1D" w14:textId="77777777" w:rsidR="00F9253D" w:rsidRPr="007B3F5E" w:rsidRDefault="00F9253D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53D" w:rsidRPr="007B3F5E" w14:paraId="09BD2279" w14:textId="77777777" w:rsidTr="0049092E">
        <w:tc>
          <w:tcPr>
            <w:tcW w:w="4229" w:type="dxa"/>
          </w:tcPr>
          <w:p w14:paraId="5784BF46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5" w:type="dxa"/>
            <w:shd w:val="clear" w:color="auto" w:fill="auto"/>
          </w:tcPr>
          <w:p w14:paraId="1AAACD4E" w14:textId="2E225A15" w:rsidR="00F9253D" w:rsidRPr="007B3F5E" w:rsidRDefault="00B17D5A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592D9E4" w14:textId="7B9A56C6" w:rsidR="00F9253D" w:rsidRPr="007B3F5E" w:rsidRDefault="00B17D5A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F9253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920</w:t>
            </w:r>
            <w:r w:rsidR="00F9253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249" w:type="dxa"/>
          </w:tcPr>
          <w:p w14:paraId="0DBDCE48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9F5A73" w14:textId="777DE3D2" w:rsidR="00F9253D" w:rsidRPr="007B3F5E" w:rsidRDefault="00B17D5A" w:rsidP="0049092E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F9253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489</w:t>
            </w:r>
            <w:r w:rsidR="00F9253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237" w:type="dxa"/>
          </w:tcPr>
          <w:p w14:paraId="0D5DD3C2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391751E" w14:textId="77777777" w:rsidR="00F9253D" w:rsidRPr="007B3F5E" w:rsidRDefault="00F9253D" w:rsidP="0049092E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46F037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627A5288" w14:textId="77777777" w:rsidR="00F9253D" w:rsidRPr="007B3F5E" w:rsidRDefault="00F9253D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53D" w:rsidRPr="007B3F5E" w14:paraId="1E685DEC" w14:textId="77777777" w:rsidTr="0049092E">
        <w:tc>
          <w:tcPr>
            <w:tcW w:w="4229" w:type="dxa"/>
          </w:tcPr>
          <w:p w14:paraId="37E0211F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</w:tcPr>
          <w:p w14:paraId="2C637FB3" w14:textId="77777777" w:rsidR="00F9253D" w:rsidRPr="007B3F5E" w:rsidRDefault="00F9253D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026BCEA" w14:textId="4158FE40" w:rsidR="00F9253D" w:rsidRPr="007B3F5E" w:rsidRDefault="00F9253D" w:rsidP="0049092E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49" w:type="dxa"/>
          </w:tcPr>
          <w:p w14:paraId="692A0A0A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D001D8" w14:textId="7DCD9856" w:rsidR="00F9253D" w:rsidRPr="007B3F5E" w:rsidRDefault="00F9253D" w:rsidP="0049092E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37" w:type="dxa"/>
          </w:tcPr>
          <w:p w14:paraId="22E38606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D9963C2" w14:textId="77777777" w:rsidR="00F9253D" w:rsidRPr="007B3F5E" w:rsidRDefault="00F9253D" w:rsidP="0049092E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094B935" w14:textId="77777777" w:rsidR="00F9253D" w:rsidRPr="007B3F5E" w:rsidRDefault="00F9253D" w:rsidP="004909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7491F4C7" w14:textId="77777777" w:rsidR="00F9253D" w:rsidRPr="007B3F5E" w:rsidRDefault="00F9253D" w:rsidP="0049092E">
            <w:pPr>
              <w:pStyle w:val="acctfourfigures"/>
              <w:tabs>
                <w:tab w:val="clear" w:pos="765"/>
              </w:tabs>
              <w:spacing w:line="240" w:lineRule="auto"/>
              <w:ind w:left="-79" w:right="-2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9C05C71" w14:textId="77777777" w:rsidR="00F9253D" w:rsidRPr="007B3F5E" w:rsidRDefault="00F9253D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2E13DAE9" w14:textId="4CDA19EC" w:rsidR="008E56D9" w:rsidRPr="007B3F5E" w:rsidRDefault="008E56D9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ณ วันที่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B17D5A" w:rsidRPr="007B3F5E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กันยายน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B17D5A" w:rsidRPr="007B3F5E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256</w:t>
      </w:r>
      <w:r w:rsidR="00B17D5A" w:rsidRPr="007B3F5E">
        <w:rPr>
          <w:rFonts w:asciiTheme="majorBidi" w:hAnsiTheme="majorBidi" w:cstheme="majorBidi" w:hint="cs"/>
          <w:sz w:val="28"/>
          <w:szCs w:val="28"/>
          <w:shd w:val="clear" w:color="auto" w:fill="FFFFFF"/>
          <w:lang w:val="en-GB"/>
        </w:rPr>
        <w:t>6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บริษัทมีเงินกู้ยืมระยะ</w:t>
      </w:r>
      <w:r w:rsidR="00586F75" w:rsidRPr="007B3F5E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สั้น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จากสถาบันการเงิน โดยมีอัตรา</w:t>
      </w:r>
      <w:r w:rsidR="00586F75" w:rsidRPr="007B3F5E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ดอกเบี้ย </w:t>
      </w:r>
      <w:r w:rsidR="00586F75" w:rsidRPr="007B3F5E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THOR </w:t>
      </w:r>
      <w:r w:rsidR="00586F75" w:rsidRPr="007B3F5E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บวก</w:t>
      </w:r>
      <w:r w:rsidR="00882953" w:rsidRPr="007B3F5E">
        <w:rPr>
          <w:rFonts w:asciiTheme="majorBidi" w:hAnsiTheme="majorBidi" w:cstheme="majorBidi"/>
          <w:sz w:val="28"/>
          <w:szCs w:val="28"/>
          <w:cs/>
        </w:rPr>
        <w:t>อัตรา</w:t>
      </w:r>
      <w:r w:rsidR="00586F75" w:rsidRPr="007B3F5E">
        <w:rPr>
          <w:rFonts w:asciiTheme="majorBidi" w:hAnsiTheme="majorBidi" w:cstheme="majorBidi" w:hint="cs"/>
          <w:sz w:val="28"/>
          <w:szCs w:val="28"/>
          <w:cs/>
        </w:rPr>
        <w:t>ส่วนเพิ่ม</w:t>
      </w:r>
      <w:r w:rsidR="00882953" w:rsidRPr="007B3F5E">
        <w:rPr>
          <w:rFonts w:asciiTheme="majorBidi" w:hAnsiTheme="majorBidi" w:cstheme="majorBidi"/>
          <w:sz w:val="28"/>
          <w:szCs w:val="28"/>
          <w:cs/>
        </w:rPr>
        <w:t>คงที่ต่อปี</w:t>
      </w:r>
      <w:r w:rsidR="00882953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359B5" w:rsidRPr="007B3F5E">
        <w:rPr>
          <w:rFonts w:asciiTheme="majorBidi" w:hAnsiTheme="majorBidi" w:cstheme="majorBidi" w:hint="cs"/>
          <w:sz w:val="28"/>
          <w:szCs w:val="28"/>
          <w:cs/>
        </w:rPr>
        <w:t xml:space="preserve">และอัตราดอกเบี้ยคงที่ต่อปี </w:t>
      </w:r>
      <w:r w:rsidRPr="007B3F5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โดยครบกำหนด</w:t>
      </w:r>
      <w:r w:rsidR="0028083E" w:rsidRPr="007B3F5E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ชำระ</w:t>
      </w:r>
      <w:r w:rsidR="008359B5" w:rsidRPr="007B3F5E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คืนตามระยะเวลาที่ระบุไว้ในสัญญา</w:t>
      </w:r>
    </w:p>
    <w:p w14:paraId="5107EB49" w14:textId="77777777" w:rsidR="00586F75" w:rsidRPr="007B3F5E" w:rsidRDefault="00586F75" w:rsidP="00E859C8">
      <w:pPr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187F64BB" w14:textId="22428E25" w:rsidR="00586F75" w:rsidRPr="007B3F5E" w:rsidRDefault="00586F75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บริษัทมีเงินกู้ยืมระยะยาวจากสถาบันการเงิน </w:t>
      </w:r>
      <w:bookmarkStart w:id="24" w:name="_Hlk151546170"/>
      <w:r w:rsidR="007C6890" w:rsidRPr="007B3F5E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A2788F" w:rsidRPr="007B3F5E">
        <w:rPr>
          <w:rFonts w:asciiTheme="majorBidi" w:hAnsiTheme="majorBidi" w:cstheme="majorBidi" w:hint="cs"/>
          <w:sz w:val="28"/>
          <w:szCs w:val="28"/>
          <w:cs/>
        </w:rPr>
        <w:t>อัตรา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A2788F" w:rsidRPr="007B3F5E">
        <w:rPr>
          <w:rFonts w:asciiTheme="majorBidi" w:hAnsiTheme="majorBidi" w:cstheme="majorBidi" w:hint="cs"/>
          <w:sz w:val="28"/>
          <w:szCs w:val="28"/>
          <w:cs/>
        </w:rPr>
        <w:t>เงินกู้ยืมขั้นต่ำเฉลี่ยลบอัตราคงที่ต่อปี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A2788F" w:rsidRPr="007B3F5E">
        <w:rPr>
          <w:rFonts w:asciiTheme="majorBidi" w:hAnsiTheme="majorBidi" w:cstheme="majorBidi" w:hint="cs"/>
          <w:sz w:val="28"/>
          <w:szCs w:val="28"/>
          <w:cs/>
        </w:rPr>
        <w:t>เงินต้นส่วนที่เหลือ</w:t>
      </w:r>
      <w:r w:rsidR="007A558A" w:rsidRPr="007B3F5E">
        <w:rPr>
          <w:rFonts w:asciiTheme="majorBidi" w:hAnsiTheme="majorBidi" w:cstheme="majorBidi" w:hint="cs"/>
          <w:sz w:val="28"/>
          <w:szCs w:val="28"/>
          <w:cs/>
        </w:rPr>
        <w:t>มี</w:t>
      </w:r>
      <w:bookmarkEnd w:id="24"/>
      <w:r w:rsidRPr="007B3F5E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ชำระคืนตามระยะเวลาที่ระบุไว้ในสัญญา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จัดประเภทเงินกู้ยืมระยะยาวที่จะ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ถึงกำหนดชำระภายใน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6A48277B" w14:textId="77777777" w:rsidR="00586F75" w:rsidRPr="007B3F5E" w:rsidRDefault="00586F7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D1F99CF" w14:textId="26222444" w:rsidR="00586F75" w:rsidRPr="007B3F5E" w:rsidRDefault="00586F75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7B3F5E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Pr="007B3F5E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7B3F5E">
        <w:rPr>
          <w:rFonts w:asciiTheme="majorBidi" w:hAnsiTheme="majorBidi"/>
          <w:sz w:val="28"/>
          <w:szCs w:val="28"/>
          <w:cs/>
        </w:rPr>
        <w:t>กำหนดสัดส่วนภาระหนี้ต่อมูลค่าหลักประกันไม่เกิน</w:t>
      </w:r>
      <w:r w:rsidRPr="007B3F5E">
        <w:rPr>
          <w:rFonts w:asciiTheme="majorBidi" w:hAnsiTheme="majorBidi" w:hint="cs"/>
          <w:sz w:val="28"/>
          <w:szCs w:val="28"/>
          <w:cs/>
        </w:rPr>
        <w:t>ร้อยละ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70</w:t>
      </w:r>
      <w:r w:rsidRPr="007B3F5E">
        <w:rPr>
          <w:rFonts w:asciiTheme="majorBidi" w:hAnsiTheme="majorBidi"/>
          <w:sz w:val="28"/>
          <w:szCs w:val="28"/>
          <w:cs/>
        </w:rPr>
        <w:t xml:space="preserve"> ของมูลค่าหุ้น</w:t>
      </w:r>
      <w:r w:rsidRPr="007B3F5E">
        <w:rPr>
          <w:rFonts w:asciiTheme="majorBidi" w:hAnsiTheme="majorBidi" w:hint="cs"/>
          <w:sz w:val="28"/>
          <w:szCs w:val="28"/>
          <w:cs/>
        </w:rPr>
        <w:t>ที่นำมาค้ำประกัน โดยบริษัทได้นำหุ้นสามัญของบริษัทย่อย</w:t>
      </w:r>
      <w:r w:rsidR="00820DE0" w:rsidRPr="007B3F5E">
        <w:rPr>
          <w:rFonts w:asciiTheme="majorBidi" w:hAnsiTheme="majorBidi" w:hint="cs"/>
          <w:sz w:val="28"/>
          <w:szCs w:val="28"/>
          <w:cs/>
        </w:rPr>
        <w:t>ทางอ้อม</w:t>
      </w:r>
      <w:r w:rsidRPr="007B3F5E">
        <w:rPr>
          <w:rFonts w:asciiTheme="majorBidi" w:hAnsiTheme="majorBidi" w:hint="cs"/>
          <w:sz w:val="28"/>
          <w:szCs w:val="28"/>
          <w:cs/>
        </w:rPr>
        <w:t>แห่งหนึ่งมาเป็นหลักประกันเงินกู้ยืมจากสถาบันการเงิน</w:t>
      </w:r>
    </w:p>
    <w:p w14:paraId="60E6FCDC" w14:textId="77777777" w:rsidR="00586F75" w:rsidRPr="007B3F5E" w:rsidRDefault="00586F75" w:rsidP="00E859C8">
      <w:pPr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00F6F6A3" w14:textId="5E28B290" w:rsidR="00736AF2" w:rsidRPr="007B3F5E" w:rsidRDefault="00736AF2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บริษัทย่อยมีเงินกู้ยืมระยะยาวจากสถาบันการเงินโดยมีอัตรา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7B3F5E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เงินกู้ยืมขั้นต่ำลบอัตราคงที่ต่อปี</w:t>
      </w:r>
      <w:r w:rsidR="000714B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77114" w:rsidRPr="007B3F5E">
        <w:rPr>
          <w:rFonts w:asciiTheme="majorBidi" w:hAnsiTheme="majorBidi" w:cstheme="majorBidi" w:hint="cs"/>
          <w:sz w:val="28"/>
          <w:szCs w:val="28"/>
          <w:cs/>
        </w:rPr>
        <w:t>อัตราดอกเบี้ยคงที่ต่อปี</w:t>
      </w:r>
      <w:r w:rsidR="00EA2809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2809" w:rsidRPr="007B3F5E">
        <w:rPr>
          <w:rFonts w:asciiTheme="majorBidi" w:hAnsiTheme="majorBidi" w:cstheme="majorBidi"/>
          <w:sz w:val="28"/>
          <w:szCs w:val="28"/>
          <w:cs/>
        </w:rPr>
        <w:br/>
      </w:r>
      <w:r w:rsidR="000714BA" w:rsidRPr="007B3F5E">
        <w:rPr>
          <w:rFonts w:asciiTheme="majorBidi" w:hAnsiTheme="majorBidi" w:cstheme="majorBidi" w:hint="cs"/>
          <w:sz w:val="28"/>
          <w:szCs w:val="28"/>
          <w:cs/>
        </w:rPr>
        <w:t>อัตราดอกเบี้ย</w:t>
      </w:r>
      <w:r w:rsidR="008359B5" w:rsidRPr="007B3F5E">
        <w:rPr>
          <w:rFonts w:asciiTheme="majorBidi" w:hAnsiTheme="majorBidi" w:cstheme="majorBidi"/>
          <w:sz w:val="28"/>
          <w:szCs w:val="28"/>
        </w:rPr>
        <w:t xml:space="preserve"> SOFR</w:t>
      </w:r>
      <w:r w:rsidR="000714B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820DE0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20DE0" w:rsidRPr="007B3F5E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="000714BA" w:rsidRPr="007B3F5E">
        <w:rPr>
          <w:rFonts w:asciiTheme="majorBidi" w:hAnsiTheme="majorBidi" w:cstheme="majorBidi" w:hint="cs"/>
          <w:sz w:val="28"/>
          <w:szCs w:val="28"/>
          <w:cs/>
        </w:rPr>
        <w:t xml:space="preserve">บวกอัตราส่วนเพิ่มคงที่ต่อปี และอัตราดอกเบี้ย </w:t>
      </w:r>
      <w:r w:rsidR="008359B5" w:rsidRPr="007B3F5E">
        <w:rPr>
          <w:rFonts w:asciiTheme="majorBidi" w:hAnsiTheme="majorBidi" w:cstheme="majorBidi"/>
          <w:sz w:val="28"/>
          <w:szCs w:val="28"/>
        </w:rPr>
        <w:t>THOR</w:t>
      </w:r>
      <w:r w:rsidR="000714BA" w:rsidRPr="007B3F5E">
        <w:rPr>
          <w:rFonts w:asciiTheme="majorBidi" w:hAnsiTheme="majorBidi" w:cstheme="majorBidi" w:hint="cs"/>
          <w:sz w:val="28"/>
          <w:szCs w:val="28"/>
          <w:cs/>
        </w:rPr>
        <w:t xml:space="preserve"> บวกอัตราส่วนเพิ่มคงที่</w:t>
      </w:r>
      <w:r w:rsidR="002C5C2B" w:rsidRPr="007B3F5E">
        <w:rPr>
          <w:rFonts w:asciiTheme="majorBidi" w:hAnsiTheme="majorBidi" w:cstheme="majorBidi" w:hint="cs"/>
          <w:sz w:val="28"/>
          <w:szCs w:val="28"/>
          <w:cs/>
        </w:rPr>
        <w:t>ต่อปี</w:t>
      </w:r>
    </w:p>
    <w:p w14:paraId="1D60775A" w14:textId="77777777" w:rsidR="00736AF2" w:rsidRPr="007B3F5E" w:rsidRDefault="00736AF2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9B7E322" w14:textId="77777777" w:rsidR="00AB2C64" w:rsidRPr="007B3F5E" w:rsidRDefault="00AB2C64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CF6AA7" w14:textId="37B988C9" w:rsidR="00F3681C" w:rsidRPr="007B3F5E" w:rsidRDefault="00F3681C" w:rsidP="00E859C8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โดย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จัดประเภทเงินกู้ยืมระยะยาวที่จะถึงกำหนดชำระภายใน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14:paraId="683B3510" w14:textId="77777777" w:rsidR="00F3681C" w:rsidRPr="007B3F5E" w:rsidRDefault="00F3681C" w:rsidP="00E859C8">
      <w:pPr>
        <w:spacing w:line="240" w:lineRule="auto"/>
        <w:ind w:left="540" w:right="-25"/>
        <w:rPr>
          <w:rFonts w:asciiTheme="majorBidi" w:hAnsiTheme="majorBidi" w:cstheme="majorBidi"/>
          <w:sz w:val="22"/>
          <w:szCs w:val="22"/>
        </w:rPr>
      </w:pPr>
    </w:p>
    <w:p w14:paraId="426F8556" w14:textId="595EFD45" w:rsidR="00B73553" w:rsidRPr="007B3F5E" w:rsidRDefault="00B73553" w:rsidP="00E859C8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</w:t>
      </w:r>
      <w:r w:rsidR="00B05A9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324DC" w:rsidRPr="007B3F5E">
        <w:rPr>
          <w:rFonts w:asciiTheme="majorBidi" w:hAnsiTheme="majorBidi" w:cstheme="majorBidi" w:hint="cs"/>
          <w:sz w:val="28"/>
          <w:szCs w:val="28"/>
          <w:cs/>
        </w:rPr>
        <w:t>การดำรงอัตราส่วนความสามารถในการชำระหนี้</w:t>
      </w:r>
      <w:r w:rsidR="008359B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359B5" w:rsidRPr="007B3F5E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8359B5" w:rsidRPr="007B3F5E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="008359B5" w:rsidRPr="007B3F5E">
        <w:rPr>
          <w:rFonts w:asciiTheme="majorBidi" w:hAnsiTheme="majorBidi" w:cstheme="majorBidi"/>
          <w:sz w:val="28"/>
          <w:szCs w:val="28"/>
          <w:cs/>
        </w:rPr>
        <w:t>ต่อ</w:t>
      </w:r>
      <w:r w:rsidR="008359B5" w:rsidRPr="007B3F5E">
        <w:rPr>
          <w:rFonts w:asciiTheme="majorBidi" w:hAnsiTheme="majorBidi" w:cstheme="majorBidi" w:hint="cs"/>
          <w:sz w:val="28"/>
          <w:szCs w:val="28"/>
          <w:cs/>
        </w:rPr>
        <w:t>ส่วนของผู้ถือหุ้น</w:t>
      </w:r>
      <w:r w:rsidR="005324DC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5A9C" w:rsidRPr="007B3F5E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2D6133" w:rsidRPr="007B3F5E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="00B05A9C" w:rsidRPr="007B3F5E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="002D6133" w:rsidRPr="007B3F5E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="00B05A9C" w:rsidRPr="007B3F5E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 </w:t>
      </w:r>
      <w:r w:rsidR="005A09D0" w:rsidRPr="007B3F5E">
        <w:rPr>
          <w:rFonts w:asciiTheme="majorBidi" w:hAnsiTheme="majorBidi" w:cstheme="majorBidi"/>
          <w:sz w:val="28"/>
          <w:szCs w:val="28"/>
          <w:cs/>
        </w:rPr>
        <w:t>และการ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โอนสิทธิในสัญญาประกันภัยและสัญญาก่อสร้าง </w:t>
      </w:r>
      <w:r w:rsidR="005A09D0" w:rsidRPr="007B3F5E">
        <w:rPr>
          <w:rFonts w:asciiTheme="majorBidi" w:hAnsiTheme="majorBidi" w:cstheme="majorBidi"/>
          <w:sz w:val="28"/>
          <w:szCs w:val="28"/>
          <w:cs/>
        </w:rPr>
        <w:t>เ</w:t>
      </w:r>
      <w:r w:rsidRPr="007B3F5E">
        <w:rPr>
          <w:rFonts w:asciiTheme="majorBidi" w:hAnsiTheme="majorBidi" w:cstheme="majorBidi"/>
          <w:sz w:val="28"/>
          <w:szCs w:val="28"/>
          <w:cs/>
        </w:rPr>
        <w:t>ป็นต้น</w:t>
      </w:r>
    </w:p>
    <w:p w14:paraId="4B5B0038" w14:textId="77777777" w:rsidR="00845762" w:rsidRPr="007B3F5E" w:rsidRDefault="00845762" w:rsidP="00E859C8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7D244539" w14:textId="285EC216" w:rsidR="00B73553" w:rsidRPr="007B3F5E" w:rsidRDefault="00B73553" w:rsidP="00E859C8">
      <w:pPr>
        <w:pStyle w:val="ListParagraph"/>
        <w:numPr>
          <w:ilvl w:val="0"/>
          <w:numId w:val="4"/>
        </w:numPr>
        <w:tabs>
          <w:tab w:val="left" w:pos="90"/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="00521434" w:rsidRPr="007B3F5E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 </w:t>
      </w:r>
      <w:r w:rsidRPr="007B3F5E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="00521434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77F1C" w:rsidRPr="007B3F5E">
        <w:rPr>
          <w:rFonts w:asciiTheme="majorBidi" w:hAnsiTheme="majorBidi" w:cstheme="majorBidi" w:hint="cs"/>
          <w:sz w:val="28"/>
          <w:szCs w:val="28"/>
          <w:cs/>
        </w:rPr>
        <w:t>สิทธิในสัญญาเช่า</w:t>
      </w:r>
      <w:r w:rsidR="00127647" w:rsidRPr="007B3F5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577F1C" w:rsidRPr="007B3F5E">
        <w:rPr>
          <w:rFonts w:asciiTheme="majorBidi" w:hAnsiTheme="majorBidi" w:cstheme="majorBidi" w:hint="cs"/>
          <w:sz w:val="28"/>
          <w:szCs w:val="28"/>
          <w:cs/>
        </w:rPr>
        <w:t xml:space="preserve">ดิน </w:t>
      </w:r>
      <w:r w:rsidR="00521434" w:rsidRPr="007B3F5E">
        <w:rPr>
          <w:rFonts w:asciiTheme="majorBidi" w:hAnsiTheme="majorBidi" w:cstheme="majorBidi" w:hint="cs"/>
          <w:sz w:val="28"/>
          <w:szCs w:val="28"/>
          <w:cs/>
        </w:rPr>
        <w:t>และสิทธิเรียกร้องในบัญชีเงินฝากธนาคาร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เพื่อใช้เป็นหลักประกันเงิน</w:t>
      </w:r>
      <w:r w:rsidR="007C6890" w:rsidRPr="007B3F5E">
        <w:rPr>
          <w:rFonts w:asciiTheme="majorBidi" w:hAnsiTheme="majorBidi" w:cstheme="majorBidi" w:hint="cs"/>
          <w:sz w:val="28"/>
          <w:szCs w:val="28"/>
          <w:cs/>
        </w:rPr>
        <w:t>เบิกเกินบัญชีธนาคารและเงิน</w:t>
      </w:r>
      <w:r w:rsidRPr="007B3F5E">
        <w:rPr>
          <w:rFonts w:asciiTheme="majorBidi" w:hAnsiTheme="majorBidi" w:cstheme="majorBidi"/>
          <w:sz w:val="28"/>
          <w:szCs w:val="28"/>
          <w:cs/>
        </w:rPr>
        <w:t>กู้ยืมจากสถาบันการเงิน</w:t>
      </w:r>
    </w:p>
    <w:p w14:paraId="73809696" w14:textId="77777777" w:rsidR="00B73553" w:rsidRPr="007B3F5E" w:rsidRDefault="00B73553" w:rsidP="00E859C8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271DF480" w14:textId="3318F9F5" w:rsidR="00126D0B" w:rsidRPr="007B3F5E" w:rsidRDefault="00736AF2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41FB" w:rsidRPr="007B3F5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5443B2" w:rsidRPr="007B3F5E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7B3F5E">
        <w:rPr>
          <w:rFonts w:asciiTheme="majorBidi" w:hAnsiTheme="majorBidi" w:cstheme="majorBidi"/>
          <w:sz w:val="28"/>
          <w:szCs w:val="28"/>
          <w:cs/>
        </w:rPr>
        <w:t>มีวงเงินสินเชื่อซึ่งยังไม่ได้เบิกใช้เป็นจำนวน</w:t>
      </w:r>
      <w:r w:rsidR="00557CA0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15</w:t>
      </w:r>
      <w:r w:rsidR="00557CA0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630</w:t>
      </w:r>
      <w:r w:rsidR="00557CA0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29</w:t>
      </w:r>
      <w:r w:rsidR="00D12E18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443B2" w:rsidRPr="007B3F5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B72A0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557CA0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590</w:t>
      </w:r>
      <w:r w:rsidR="00557CA0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74</w:t>
      </w:r>
      <w:r w:rsidR="00557CA0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443B2" w:rsidRPr="007B3F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6BC2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7F6BC2" w:rsidRPr="007B3F5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16</w:t>
      </w:r>
      <w:r w:rsidR="00EC30BD" w:rsidRPr="007B3F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532</w:t>
      </w:r>
      <w:r w:rsidR="00EC30BD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33</w:t>
      </w:r>
      <w:r w:rsidR="00060225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225"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</w:t>
      </w:r>
      <w:r w:rsidR="00EC30BD" w:rsidRPr="007B3F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685</w:t>
      </w:r>
      <w:r w:rsidR="00EC30BD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74</w:t>
      </w:r>
      <w:r w:rsidR="00060225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225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F6BC2"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150ED91" w14:textId="0CB3FDFE" w:rsidR="00A11641" w:rsidRPr="007B3F5E" w:rsidRDefault="00A11641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</w:p>
    <w:p w14:paraId="00CCF963" w14:textId="77777777" w:rsidR="003B14EA" w:rsidRPr="007B3F5E" w:rsidRDefault="007C632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</w:p>
    <w:p w14:paraId="528803E9" w14:textId="77777777" w:rsidR="003B14EA" w:rsidRPr="007B3F5E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480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9"/>
        <w:gridCol w:w="1080"/>
        <w:gridCol w:w="249"/>
        <w:gridCol w:w="1104"/>
        <w:gridCol w:w="245"/>
        <w:gridCol w:w="1094"/>
        <w:gridCol w:w="236"/>
        <w:gridCol w:w="1070"/>
      </w:tblGrid>
      <w:tr w:rsidR="00250056" w:rsidRPr="007B3F5E" w14:paraId="63B082CF" w14:textId="77777777" w:rsidTr="00EC30BD">
        <w:trPr>
          <w:trHeight w:val="20"/>
          <w:tblHeader/>
        </w:trPr>
        <w:tc>
          <w:tcPr>
            <w:tcW w:w="2248" w:type="pct"/>
            <w:vMerge w:val="restart"/>
            <w:shd w:val="clear" w:color="auto" w:fill="auto"/>
          </w:tcPr>
          <w:p w14:paraId="470ADD48" w14:textId="77777777" w:rsidR="00250056" w:rsidRPr="007B3F5E" w:rsidRDefault="00250056" w:rsidP="00E859C8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06D7FE15" w14:textId="6D037634" w:rsidR="00250056" w:rsidRPr="007B3F5E" w:rsidRDefault="000D534C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1" w:type="pct"/>
            <w:gridSpan w:val="4"/>
          </w:tcPr>
          <w:p w14:paraId="273B26D3" w14:textId="77777777" w:rsidR="00250056" w:rsidRPr="007B3F5E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01" w:type="pct"/>
            <w:gridSpan w:val="3"/>
          </w:tcPr>
          <w:p w14:paraId="234D3329" w14:textId="77777777" w:rsidR="00250056" w:rsidRPr="007B3F5E" w:rsidRDefault="00250056" w:rsidP="00E859C8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056" w:rsidRPr="007B3F5E" w14:paraId="1C4F1AEF" w14:textId="77777777" w:rsidTr="00EC30BD">
        <w:trPr>
          <w:trHeight w:val="20"/>
          <w:tblHeader/>
        </w:trPr>
        <w:tc>
          <w:tcPr>
            <w:tcW w:w="2248" w:type="pct"/>
            <w:vMerge/>
            <w:shd w:val="clear" w:color="auto" w:fill="auto"/>
          </w:tcPr>
          <w:p w14:paraId="05973404" w14:textId="77777777" w:rsidR="00250056" w:rsidRPr="007B3F5E" w:rsidRDefault="00250056" w:rsidP="00E859C8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nil"/>
            </w:tcBorders>
            <w:vAlign w:val="center"/>
          </w:tcPr>
          <w:p w14:paraId="14B337C0" w14:textId="440F2432" w:rsidR="00250056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" w:type="pct"/>
            <w:tcBorders>
              <w:bottom w:val="nil"/>
            </w:tcBorders>
            <w:vAlign w:val="center"/>
          </w:tcPr>
          <w:p w14:paraId="3A6E805D" w14:textId="77777777" w:rsidR="00250056" w:rsidRPr="007B3F5E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center"/>
          </w:tcPr>
          <w:p w14:paraId="3C3F51CB" w14:textId="710C279E" w:rsidR="00250056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3" w:type="pct"/>
            <w:tcBorders>
              <w:bottom w:val="nil"/>
            </w:tcBorders>
          </w:tcPr>
          <w:p w14:paraId="6431A2B3" w14:textId="77777777" w:rsidR="00250056" w:rsidRPr="007B3F5E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14:paraId="5F3B9194" w14:textId="2CDD0EB6" w:rsidR="00250056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" w:type="pct"/>
            <w:tcBorders>
              <w:bottom w:val="nil"/>
            </w:tcBorders>
            <w:vAlign w:val="center"/>
          </w:tcPr>
          <w:p w14:paraId="0B4CD1D5" w14:textId="77777777" w:rsidR="00250056" w:rsidRPr="007B3F5E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nil"/>
            </w:tcBorders>
            <w:vAlign w:val="center"/>
          </w:tcPr>
          <w:p w14:paraId="1D1A7D8C" w14:textId="4AF758AD" w:rsidR="00250056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250056" w:rsidRPr="007B3F5E" w14:paraId="1024EA04" w14:textId="77777777" w:rsidTr="00EC30BD">
        <w:trPr>
          <w:trHeight w:val="20"/>
          <w:tblHeader/>
        </w:trPr>
        <w:tc>
          <w:tcPr>
            <w:tcW w:w="2248" w:type="pct"/>
            <w:tcBorders>
              <w:bottom w:val="nil"/>
            </w:tcBorders>
            <w:vAlign w:val="center"/>
          </w:tcPr>
          <w:p w14:paraId="21C909B5" w14:textId="77777777" w:rsidR="00250056" w:rsidRPr="007B3F5E" w:rsidRDefault="002500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52" w:type="pct"/>
            <w:gridSpan w:val="7"/>
            <w:tcBorders>
              <w:bottom w:val="nil"/>
            </w:tcBorders>
          </w:tcPr>
          <w:p w14:paraId="38863826" w14:textId="77777777" w:rsidR="00250056" w:rsidRPr="007B3F5E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EC30BD" w:rsidRPr="007B3F5E" w14:paraId="61E0FAC7" w14:textId="77777777" w:rsidTr="00AB47D1">
        <w:trPr>
          <w:trHeight w:val="425"/>
        </w:trPr>
        <w:tc>
          <w:tcPr>
            <w:tcW w:w="2248" w:type="pct"/>
            <w:tcBorders>
              <w:bottom w:val="nil"/>
            </w:tcBorders>
            <w:noWrap/>
            <w:vAlign w:val="bottom"/>
          </w:tcPr>
          <w:p w14:paraId="38D166FE" w14:textId="001A7D7B" w:rsidR="00EC30BD" w:rsidRPr="007B3F5E" w:rsidRDefault="00EC30BD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5468E887" w14:textId="12AA35C9" w:rsidR="00EC30BD" w:rsidRPr="007B3F5E" w:rsidRDefault="00B17D5A" w:rsidP="00E859C8">
            <w:pPr>
              <w:pStyle w:val="acctfourfigures"/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</w:t>
            </w:r>
            <w:r w:rsidR="00B77C9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7AD5D1B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vAlign w:val="bottom"/>
          </w:tcPr>
          <w:p w14:paraId="30D9BB63" w14:textId="2B35F5B4" w:rsidR="00EC30BD" w:rsidRPr="007B3F5E" w:rsidRDefault="00B17D5A" w:rsidP="00E859C8">
            <w:pPr>
              <w:pStyle w:val="acctfourfigures"/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BF691FE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double" w:sz="4" w:space="0" w:color="auto"/>
            </w:tcBorders>
            <w:vAlign w:val="bottom"/>
          </w:tcPr>
          <w:p w14:paraId="2D4B8CA0" w14:textId="25D37F57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</w:t>
            </w:r>
            <w:r w:rsidR="00AB47D1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465E9750" w14:textId="77777777" w:rsidR="00EC30BD" w:rsidRPr="007B3F5E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bottom w:val="double" w:sz="4" w:space="0" w:color="auto"/>
            </w:tcBorders>
            <w:vAlign w:val="bottom"/>
          </w:tcPr>
          <w:p w14:paraId="35DFB2F4" w14:textId="5EF8AF69" w:rsidR="00EC30BD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</w:t>
            </w:r>
            <w:r w:rsidR="00EC30BD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</w:t>
            </w:r>
          </w:p>
        </w:tc>
      </w:tr>
    </w:tbl>
    <w:p w14:paraId="6FA6497F" w14:textId="2B3DEA86" w:rsidR="00AC6961" w:rsidRPr="007B3F5E" w:rsidRDefault="00AC6961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74F3C59F" w14:textId="534D414B" w:rsidR="00AA77DC" w:rsidRPr="007B3F5E" w:rsidRDefault="00AA77DC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25" w:name="_Hlk56203545"/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61F79304" w14:textId="77777777" w:rsidR="00AA77DC" w:rsidRPr="007B3F5E" w:rsidRDefault="00AA77DC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882CD64" w14:textId="2025B04B" w:rsidR="00AD59D5" w:rsidRPr="007B3F5E" w:rsidRDefault="00AA77D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2541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17D00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bookmarkEnd w:id="25"/>
    <w:p w14:paraId="1DDC57B1" w14:textId="466F7068" w:rsidR="00F9253D" w:rsidRPr="007B3F5E" w:rsidRDefault="00F9253D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7B3F5E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4825" w:type="pct"/>
        <w:tblInd w:w="452" w:type="dxa"/>
        <w:tblLayout w:type="fixed"/>
        <w:tblLook w:val="01E0" w:firstRow="1" w:lastRow="1" w:firstColumn="1" w:lastColumn="1" w:noHBand="0" w:noVBand="0"/>
      </w:tblPr>
      <w:tblGrid>
        <w:gridCol w:w="3245"/>
        <w:gridCol w:w="910"/>
        <w:gridCol w:w="1075"/>
        <w:gridCol w:w="254"/>
        <w:gridCol w:w="1116"/>
        <w:gridCol w:w="278"/>
        <w:gridCol w:w="1053"/>
        <w:gridCol w:w="237"/>
        <w:gridCol w:w="1101"/>
      </w:tblGrid>
      <w:tr w:rsidR="00815C79" w:rsidRPr="007B3F5E" w14:paraId="4BD945A3" w14:textId="77777777" w:rsidTr="00F9253D">
        <w:trPr>
          <w:tblHeader/>
        </w:trPr>
        <w:tc>
          <w:tcPr>
            <w:tcW w:w="1750" w:type="pct"/>
          </w:tcPr>
          <w:p w14:paraId="72817237" w14:textId="0E7BDBEC" w:rsidR="00815C79" w:rsidRPr="007B3F5E" w:rsidRDefault="00815C79" w:rsidP="00E859C8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1" w:type="pct"/>
          </w:tcPr>
          <w:p w14:paraId="6B079F6A" w14:textId="77777777" w:rsidR="00815C79" w:rsidRPr="007B3F5E" w:rsidRDefault="00815C7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pct"/>
            <w:gridSpan w:val="3"/>
          </w:tcPr>
          <w:p w14:paraId="16244873" w14:textId="7F05CB36" w:rsidR="00815C79" w:rsidRPr="007B3F5E" w:rsidRDefault="00815C7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pct"/>
          </w:tcPr>
          <w:p w14:paraId="08FC2232" w14:textId="77777777" w:rsidR="00815C79" w:rsidRPr="007B3F5E" w:rsidRDefault="00815C79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0D5D357A" w14:textId="02007371" w:rsidR="00815C79" w:rsidRPr="007B3F5E" w:rsidRDefault="00815C79" w:rsidP="00E859C8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AC9" w:rsidRPr="007B3F5E" w14:paraId="2267658B" w14:textId="77777777" w:rsidTr="00F9253D">
        <w:trPr>
          <w:tblHeader/>
        </w:trPr>
        <w:tc>
          <w:tcPr>
            <w:tcW w:w="1750" w:type="pct"/>
          </w:tcPr>
          <w:p w14:paraId="69516085" w14:textId="0A2631F8" w:rsidR="00C12AC9" w:rsidRPr="007B3F5E" w:rsidRDefault="00C12AC9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1" w:type="pct"/>
          </w:tcPr>
          <w:p w14:paraId="71F0B424" w14:textId="3863CBE0" w:rsidR="00C12AC9" w:rsidRPr="007B3F5E" w:rsidRDefault="00612E5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580" w:type="pct"/>
            <w:vAlign w:val="center"/>
          </w:tcPr>
          <w:p w14:paraId="3A3BC383" w14:textId="4352DA6C" w:rsidR="00C12AC9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" w:type="pct"/>
            <w:vAlign w:val="center"/>
          </w:tcPr>
          <w:p w14:paraId="21C84AF0" w14:textId="77777777" w:rsidR="00C12AC9" w:rsidRPr="007B3F5E" w:rsidRDefault="00C12AC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1BEFA491" w14:textId="73527E27" w:rsidR="00C12AC9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0" w:type="pct"/>
          </w:tcPr>
          <w:p w14:paraId="53891E2D" w14:textId="77777777" w:rsidR="00C12AC9" w:rsidRPr="007B3F5E" w:rsidRDefault="00C12AC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4E577379" w14:textId="50FE6BA6" w:rsidR="00C12AC9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" w:type="pct"/>
            <w:vAlign w:val="center"/>
          </w:tcPr>
          <w:p w14:paraId="0BF5BB9B" w14:textId="77777777" w:rsidR="00C12AC9" w:rsidRPr="007B3F5E" w:rsidRDefault="00C12AC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6D2AEA32" w14:textId="5645EE08" w:rsidR="00C12AC9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C12AC9" w:rsidRPr="007B3F5E" w14:paraId="73CD7FAA" w14:textId="77777777" w:rsidTr="000B1665">
        <w:trPr>
          <w:tblHeader/>
        </w:trPr>
        <w:tc>
          <w:tcPr>
            <w:tcW w:w="1750" w:type="pct"/>
          </w:tcPr>
          <w:p w14:paraId="73AF5631" w14:textId="77777777" w:rsidR="00C12AC9" w:rsidRPr="007B3F5E" w:rsidRDefault="00C12AC9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288A87B2" w14:textId="77777777" w:rsidR="00C12AC9" w:rsidRPr="007B3F5E" w:rsidRDefault="00C12AC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9" w:type="pct"/>
            <w:gridSpan w:val="7"/>
          </w:tcPr>
          <w:p w14:paraId="1A66C62E" w14:textId="55B7505B" w:rsidR="00C12AC9" w:rsidRPr="007B3F5E" w:rsidRDefault="00C12AC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C30BD" w:rsidRPr="007B3F5E" w14:paraId="3742DFA2" w14:textId="77777777" w:rsidTr="00F9253D">
        <w:tc>
          <w:tcPr>
            <w:tcW w:w="1750" w:type="pct"/>
          </w:tcPr>
          <w:p w14:paraId="0103CF45" w14:textId="0971C571" w:rsidR="00EC30BD" w:rsidRPr="007B3F5E" w:rsidRDefault="00EC30BD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วันต้น</w:t>
            </w:r>
            <w:r w:rsidR="0021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491" w:type="pct"/>
          </w:tcPr>
          <w:p w14:paraId="0A33494F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6C901ADD" w14:textId="70824894" w:rsidR="00EC30BD" w:rsidRPr="007B3F5E" w:rsidRDefault="00B17D5A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="00B77C9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137" w:type="pct"/>
          </w:tcPr>
          <w:p w14:paraId="6F637A58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97356" w14:textId="7DB122DE" w:rsidR="00EC30BD" w:rsidRPr="007B3F5E" w:rsidRDefault="00B17D5A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</w:p>
        </w:tc>
        <w:tc>
          <w:tcPr>
            <w:tcW w:w="150" w:type="pct"/>
          </w:tcPr>
          <w:p w14:paraId="40AA7D57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79736F0" w14:textId="70A82060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1F156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8" w:type="pct"/>
          </w:tcPr>
          <w:p w14:paraId="2F238834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012D05C4" w14:textId="29C10B4B" w:rsidR="00EC30BD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EC30BD" w:rsidRPr="007B3F5E" w14:paraId="613167F0" w14:textId="77777777" w:rsidTr="00F9253D">
        <w:tc>
          <w:tcPr>
            <w:tcW w:w="1750" w:type="pct"/>
          </w:tcPr>
          <w:p w14:paraId="1B8A22DF" w14:textId="77777777" w:rsidR="00EC30BD" w:rsidRPr="007B3F5E" w:rsidRDefault="00EC30BD" w:rsidP="00E859C8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91" w:type="pct"/>
          </w:tcPr>
          <w:p w14:paraId="1D687BDD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4C647F43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" w:type="pct"/>
          </w:tcPr>
          <w:p w14:paraId="46730D19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46CA572A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5B7ED35A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2B7F0F85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8" w:type="pct"/>
          </w:tcPr>
          <w:p w14:paraId="44832367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75F20832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450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C30BD" w:rsidRPr="007B3F5E" w14:paraId="13BCCB72" w14:textId="77777777" w:rsidTr="00F9253D">
        <w:tc>
          <w:tcPr>
            <w:tcW w:w="1750" w:type="pct"/>
          </w:tcPr>
          <w:p w14:paraId="3F6D531B" w14:textId="77777777" w:rsidR="00EC30BD" w:rsidRPr="007B3F5E" w:rsidRDefault="00EC30BD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601A0261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60DA3FB1" w14:textId="028721C2" w:rsidR="00EC30BD" w:rsidRPr="007B3F5E" w:rsidRDefault="00B17D5A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B77C9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137" w:type="pct"/>
          </w:tcPr>
          <w:p w14:paraId="2FCA5E31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18C3F11" w14:textId="68AA6FD9" w:rsidR="00EC30BD" w:rsidRPr="007B3F5E" w:rsidRDefault="00B17D5A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150" w:type="pct"/>
          </w:tcPr>
          <w:p w14:paraId="7C5C2AAA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6DDC480" w14:textId="2FE571C5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F156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128" w:type="pct"/>
          </w:tcPr>
          <w:p w14:paraId="34C85AE9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05547297" w14:textId="0930C8BB" w:rsidR="00EC30BD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</w:tr>
      <w:tr w:rsidR="00EC30BD" w:rsidRPr="007B3F5E" w14:paraId="22DAB822" w14:textId="77777777" w:rsidTr="00F9253D">
        <w:tc>
          <w:tcPr>
            <w:tcW w:w="1750" w:type="pct"/>
          </w:tcPr>
          <w:p w14:paraId="408DAB28" w14:textId="77777777" w:rsidR="00EC30BD" w:rsidRPr="007B3F5E" w:rsidRDefault="00EC30BD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15EC0695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1AC54EEF" w14:textId="6EC68C67" w:rsidR="00EC30BD" w:rsidRPr="007B3F5E" w:rsidRDefault="00B17D5A" w:rsidP="007A558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B77C9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137" w:type="pct"/>
          </w:tcPr>
          <w:p w14:paraId="1E71E145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1DBE19F" w14:textId="0BC3E95B" w:rsidR="00EC30BD" w:rsidRPr="007B3F5E" w:rsidRDefault="00B17D5A" w:rsidP="007A558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150" w:type="pct"/>
          </w:tcPr>
          <w:p w14:paraId="3B6B442A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D22C9F7" w14:textId="12B24F6E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1F156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</w:p>
        </w:tc>
        <w:tc>
          <w:tcPr>
            <w:tcW w:w="128" w:type="pct"/>
          </w:tcPr>
          <w:p w14:paraId="5AAABFE0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638FE896" w14:textId="30FEFB67" w:rsidR="00EC30BD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</w:tr>
      <w:tr w:rsidR="00EC30BD" w:rsidRPr="007B3F5E" w14:paraId="121FDC85" w14:textId="77777777" w:rsidTr="00F9253D">
        <w:tc>
          <w:tcPr>
            <w:tcW w:w="1750" w:type="pct"/>
          </w:tcPr>
          <w:p w14:paraId="42873264" w14:textId="77777777" w:rsidR="00EC30BD" w:rsidRPr="007B3F5E" w:rsidRDefault="00EC30BD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57A4F334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E12F9AA" w14:textId="0BCE4254" w:rsidR="00EC30BD" w:rsidRPr="007B3F5E" w:rsidRDefault="00B17D5A" w:rsidP="0014027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</w:t>
            </w:r>
            <w:r w:rsidR="00B77C9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</w:t>
            </w:r>
          </w:p>
        </w:tc>
        <w:tc>
          <w:tcPr>
            <w:tcW w:w="137" w:type="pct"/>
          </w:tcPr>
          <w:p w14:paraId="6900DE8C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166A15C" w14:textId="7886C5BC" w:rsidR="00EC30BD" w:rsidRPr="007B3F5E" w:rsidRDefault="00B17D5A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</w:t>
            </w:r>
          </w:p>
        </w:tc>
        <w:tc>
          <w:tcPr>
            <w:tcW w:w="150" w:type="pct"/>
          </w:tcPr>
          <w:p w14:paraId="394933F8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85B7A00" w14:textId="221FFFE3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1F156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</w:t>
            </w:r>
          </w:p>
        </w:tc>
        <w:tc>
          <w:tcPr>
            <w:tcW w:w="128" w:type="pct"/>
          </w:tcPr>
          <w:p w14:paraId="786421B8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346E9A3D" w14:textId="0957CBA4" w:rsidR="00EC30BD" w:rsidRPr="007B3F5E" w:rsidRDefault="00B17D5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EC30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</w:t>
            </w:r>
          </w:p>
        </w:tc>
      </w:tr>
      <w:tr w:rsidR="00EC30BD" w:rsidRPr="007B3F5E" w14:paraId="1776022A" w14:textId="77777777" w:rsidTr="00F9253D">
        <w:tc>
          <w:tcPr>
            <w:tcW w:w="1750" w:type="pct"/>
          </w:tcPr>
          <w:p w14:paraId="6B5BA34B" w14:textId="308B2E46" w:rsidR="00EC30BD" w:rsidRPr="007B3F5E" w:rsidRDefault="00EC30BD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1" w:type="pct"/>
          </w:tcPr>
          <w:p w14:paraId="3594714D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1ACB76F5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0A9F62A2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F979B39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62AA04B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C5414C4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0AD93E5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E0F9939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0BD" w:rsidRPr="007B3F5E" w14:paraId="531784F7" w14:textId="77777777" w:rsidTr="00F9253D">
        <w:tc>
          <w:tcPr>
            <w:tcW w:w="1750" w:type="pct"/>
          </w:tcPr>
          <w:p w14:paraId="253DD2A9" w14:textId="77777777" w:rsidR="00EC30BD" w:rsidRPr="007B3F5E" w:rsidRDefault="00EC30BD" w:rsidP="00E859C8">
            <w:pPr>
              <w:spacing w:line="240" w:lineRule="auto"/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491" w:type="pct"/>
          </w:tcPr>
          <w:p w14:paraId="4FC76939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301C82A7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</w:tcPr>
          <w:p w14:paraId="50CD1D6E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67EED9DA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512878AE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8AA880D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1321038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8A528B5" w14:textId="77777777" w:rsidR="00EC30BD" w:rsidRPr="007B3F5E" w:rsidRDefault="00EC30BD" w:rsidP="00E859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0BD" w:rsidRPr="007B3F5E" w14:paraId="3DF26FD0" w14:textId="77777777" w:rsidTr="00F9253D">
        <w:tc>
          <w:tcPr>
            <w:tcW w:w="1750" w:type="pct"/>
          </w:tcPr>
          <w:p w14:paraId="4854D012" w14:textId="77777777" w:rsidR="00EC30BD" w:rsidRPr="007B3F5E" w:rsidRDefault="00EC30BD" w:rsidP="00E859C8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91" w:type="pct"/>
          </w:tcPr>
          <w:p w14:paraId="78BF224B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57939CB1" w14:textId="37DB2051" w:rsidR="00EC30BD" w:rsidRPr="007B3F5E" w:rsidRDefault="00B77C92" w:rsidP="00BB2ED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0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0066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54EF1F78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74973162" w14:textId="41414A2F" w:rsidR="00EC30BD" w:rsidRPr="007B3F5E" w:rsidRDefault="00B17D5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</w:p>
        </w:tc>
        <w:tc>
          <w:tcPr>
            <w:tcW w:w="150" w:type="pct"/>
          </w:tcPr>
          <w:p w14:paraId="674E60EE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44E96CB1" w14:textId="06B38617" w:rsidR="00EC30BD" w:rsidRPr="007B3F5E" w:rsidRDefault="001F156D" w:rsidP="007171E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9FBA129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5627A16" w14:textId="79220866" w:rsidR="00EC30BD" w:rsidRPr="007B3F5E" w:rsidRDefault="00EC30BD" w:rsidP="007171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hanging="23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30BD" w:rsidRPr="007B3F5E" w14:paraId="6EEF0C91" w14:textId="77777777" w:rsidTr="00F9253D">
        <w:tc>
          <w:tcPr>
            <w:tcW w:w="1750" w:type="pct"/>
          </w:tcPr>
          <w:p w14:paraId="18B865E4" w14:textId="77777777" w:rsidR="00EC30BD" w:rsidRPr="007B3F5E" w:rsidRDefault="00EC30BD" w:rsidP="00E859C8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7529A1CF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59317510" w14:textId="0E7B41CE" w:rsidR="00EC30BD" w:rsidRPr="007B3F5E" w:rsidRDefault="00B17D5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00066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137" w:type="pct"/>
          </w:tcPr>
          <w:p w14:paraId="5964D22F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BE03A15" w14:textId="32D01E62" w:rsidR="00EC30BD" w:rsidRPr="007B3F5E" w:rsidRDefault="00EC30BD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3420E569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D0DC64F" w14:textId="13998905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1F156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8" w:type="pct"/>
          </w:tcPr>
          <w:p w14:paraId="447DA462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23181BCB" w14:textId="014851E5" w:rsidR="00EC30BD" w:rsidRPr="007B3F5E" w:rsidRDefault="00EC30BD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C30BD" w:rsidRPr="007B3F5E" w14:paraId="7985E071" w14:textId="77777777" w:rsidTr="00F9253D">
        <w:tc>
          <w:tcPr>
            <w:tcW w:w="1750" w:type="pct"/>
          </w:tcPr>
          <w:p w14:paraId="63C1FE00" w14:textId="77777777" w:rsidR="00EC30BD" w:rsidRPr="007B3F5E" w:rsidRDefault="00EC30BD" w:rsidP="00E859C8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91" w:type="pct"/>
          </w:tcPr>
          <w:p w14:paraId="243A326C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7AD2CB4" w14:textId="73FB9C86" w:rsidR="00EC30BD" w:rsidRPr="007B3F5E" w:rsidRDefault="00B17D5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00066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37" w:type="pct"/>
          </w:tcPr>
          <w:p w14:paraId="7998DC90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8528515" w14:textId="11FC1CDB" w:rsidR="00EC30BD" w:rsidRPr="007B3F5E" w:rsidRDefault="00EC30BD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10C871BD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C023EB" w14:textId="4D36AEED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1F156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128" w:type="pct"/>
          </w:tcPr>
          <w:p w14:paraId="0A2EDA6C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7E1203" w14:textId="6320F357" w:rsidR="00EC30BD" w:rsidRPr="007B3F5E" w:rsidRDefault="00EC30BD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C30BD" w:rsidRPr="007B3F5E" w14:paraId="6D34C8EA" w14:textId="77777777" w:rsidTr="00F9253D">
        <w:tc>
          <w:tcPr>
            <w:tcW w:w="1750" w:type="pct"/>
          </w:tcPr>
          <w:p w14:paraId="45348986" w14:textId="77777777" w:rsidR="00EC30BD" w:rsidRPr="007B3F5E" w:rsidRDefault="00EC30BD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B8CC3A2" w14:textId="77777777" w:rsidR="00EC30BD" w:rsidRPr="007B3F5E" w:rsidRDefault="00EC30B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239CB2F" w14:textId="43DE6229" w:rsidR="00EC30BD" w:rsidRPr="007B3F5E" w:rsidRDefault="00B17D5A" w:rsidP="00E859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B77C9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  <w:tc>
          <w:tcPr>
            <w:tcW w:w="137" w:type="pct"/>
          </w:tcPr>
          <w:p w14:paraId="6E349FCA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3E300CA" w14:textId="44B7E84C" w:rsidR="00EC30BD" w:rsidRPr="007B3F5E" w:rsidRDefault="00EC30BD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66A241B0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9BEE3F6" w14:textId="605F2AA9" w:rsidR="00EC30BD" w:rsidRPr="007B3F5E" w:rsidRDefault="00B17D5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1F156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128" w:type="pct"/>
          </w:tcPr>
          <w:p w14:paraId="2B3C4B34" w14:textId="77777777" w:rsidR="00EC30BD" w:rsidRPr="007B3F5E" w:rsidRDefault="00EC30BD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431DE707" w14:textId="64930FF5" w:rsidR="00EC30BD" w:rsidRPr="007B3F5E" w:rsidRDefault="00EC30BD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7A558A" w:rsidRPr="007B3F5E" w14:paraId="65A0D523" w14:textId="77777777" w:rsidTr="007A558A">
        <w:tc>
          <w:tcPr>
            <w:tcW w:w="1750" w:type="pct"/>
          </w:tcPr>
          <w:p w14:paraId="3BD6E4BB" w14:textId="77777777" w:rsidR="007A558A" w:rsidRPr="007B3F5E" w:rsidRDefault="007A558A" w:rsidP="00E859C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1" w:type="pct"/>
          </w:tcPr>
          <w:p w14:paraId="3E119F51" w14:textId="77777777" w:rsidR="007A558A" w:rsidRPr="007B3F5E" w:rsidRDefault="007A558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519C7E8" w14:textId="77777777" w:rsidR="007A558A" w:rsidRPr="007B3F5E" w:rsidRDefault="007A558A" w:rsidP="00E859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7" w:type="pct"/>
          </w:tcPr>
          <w:p w14:paraId="0916F530" w14:textId="77777777" w:rsidR="007A558A" w:rsidRPr="007B3F5E" w:rsidRDefault="007A558A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C8E71D" w14:textId="77777777" w:rsidR="007A558A" w:rsidRPr="007B3F5E" w:rsidRDefault="007A558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50" w:type="pct"/>
          </w:tcPr>
          <w:p w14:paraId="4657119C" w14:textId="77777777" w:rsidR="007A558A" w:rsidRPr="007B3F5E" w:rsidRDefault="007A558A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54B71DB" w14:textId="77777777" w:rsidR="007A558A" w:rsidRPr="007B3F5E" w:rsidRDefault="007A558A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8" w:type="pct"/>
          </w:tcPr>
          <w:p w14:paraId="0A5B8C6B" w14:textId="77777777" w:rsidR="007A558A" w:rsidRPr="007B3F5E" w:rsidRDefault="007A558A" w:rsidP="00E859C8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5269EA3" w14:textId="77777777" w:rsidR="007A558A" w:rsidRPr="007B3F5E" w:rsidRDefault="007A558A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612E5D" w:rsidRPr="007B3F5E" w14:paraId="37DEA3EF" w14:textId="77777777" w:rsidTr="007A558A">
        <w:tc>
          <w:tcPr>
            <w:tcW w:w="1750" w:type="pct"/>
          </w:tcPr>
          <w:p w14:paraId="37E6A01C" w14:textId="0AD750E1" w:rsidR="00612E5D" w:rsidRPr="007B3F5E" w:rsidRDefault="00612E5D" w:rsidP="00612E5D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491" w:type="pct"/>
          </w:tcPr>
          <w:p w14:paraId="2599341B" w14:textId="5A9FE5DE" w:rsidR="00612E5D" w:rsidRPr="007B3F5E" w:rsidRDefault="00B17D5A" w:rsidP="007848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580" w:type="pct"/>
          </w:tcPr>
          <w:p w14:paraId="0170B2CC" w14:textId="26AAF128" w:rsidR="00612E5D" w:rsidRPr="007B3F5E" w:rsidRDefault="00B17D5A" w:rsidP="00612E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</w:t>
            </w:r>
            <w:r w:rsidR="00612E5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37" w:type="pct"/>
          </w:tcPr>
          <w:p w14:paraId="5B87FE6B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B384590" w14:textId="16D270B2" w:rsidR="00612E5D" w:rsidRPr="007B3F5E" w:rsidRDefault="00B17D5A" w:rsidP="00612E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612E5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150" w:type="pct"/>
          </w:tcPr>
          <w:p w14:paraId="08D15977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261EDE4" w14:textId="48DCC0DD" w:rsidR="00612E5D" w:rsidRPr="007B3F5E" w:rsidRDefault="00612E5D" w:rsidP="007171E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1F01E7D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3CE995F" w14:textId="57DFC44B" w:rsidR="00612E5D" w:rsidRPr="007B3F5E" w:rsidRDefault="00612E5D" w:rsidP="007171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hanging="2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E5D" w:rsidRPr="007B3F5E" w14:paraId="397838A8" w14:textId="77777777" w:rsidTr="00612E5D">
        <w:tc>
          <w:tcPr>
            <w:tcW w:w="1750" w:type="pct"/>
          </w:tcPr>
          <w:p w14:paraId="62A9E88B" w14:textId="3E7A6250" w:rsidR="00612E5D" w:rsidRPr="007B3F5E" w:rsidRDefault="00612E5D" w:rsidP="00612E5D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2B4B0CD1" w14:textId="77777777" w:rsidR="00612E5D" w:rsidRPr="007B3F5E" w:rsidRDefault="00612E5D" w:rsidP="00612E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79376C1D" w14:textId="56BB83DC" w:rsidR="00612E5D" w:rsidRPr="007B3F5E" w:rsidRDefault="00612E5D" w:rsidP="00612E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5E3B8B98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2D673830" w14:textId="1A2B0D14" w:rsidR="00612E5D" w:rsidRPr="007B3F5E" w:rsidRDefault="00612E5D" w:rsidP="007171E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6BE3477A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0939FC73" w14:textId="02C501F7" w:rsidR="00612E5D" w:rsidRPr="007B3F5E" w:rsidRDefault="00612E5D" w:rsidP="007171E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967543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771D48A1" w14:textId="5015F700" w:rsidR="00612E5D" w:rsidRPr="007B3F5E" w:rsidRDefault="00612E5D" w:rsidP="00612E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12E5D" w:rsidRPr="007B3F5E" w14:paraId="6D7F8113" w14:textId="77777777" w:rsidTr="00612E5D">
        <w:tc>
          <w:tcPr>
            <w:tcW w:w="1750" w:type="pct"/>
          </w:tcPr>
          <w:p w14:paraId="6498BD12" w14:textId="315BF74B" w:rsidR="00612E5D" w:rsidRPr="007B3F5E" w:rsidRDefault="00612E5D" w:rsidP="00612E5D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การโอนย้าย</w:t>
            </w:r>
            <w:r w:rsidR="001E606F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พนักงานเข้า </w:t>
            </w:r>
            <w:r w:rsidR="001E606F"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606F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  <w:r w:rsidR="001E606F"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1" w:type="pct"/>
          </w:tcPr>
          <w:p w14:paraId="529A3D65" w14:textId="77777777" w:rsidR="00612E5D" w:rsidRPr="007B3F5E" w:rsidRDefault="00612E5D" w:rsidP="00612E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2322E14" w14:textId="122C9FD2" w:rsidR="00612E5D" w:rsidRPr="007B3F5E" w:rsidRDefault="00B17D5A" w:rsidP="00612E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612E5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137" w:type="pct"/>
          </w:tcPr>
          <w:p w14:paraId="5A1E5555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BC9431" w14:textId="3732D60A" w:rsidR="00612E5D" w:rsidRPr="007B3F5E" w:rsidRDefault="00612E5D" w:rsidP="007171E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558E0560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4710B17" w14:textId="344A11EE" w:rsidR="00612E5D" w:rsidRPr="007B3F5E" w:rsidRDefault="00612E5D" w:rsidP="007171E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FC35BAE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4A0F262" w14:textId="50DF17AB" w:rsidR="00612E5D" w:rsidRPr="007B3F5E" w:rsidRDefault="00612E5D" w:rsidP="00047C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12E5D" w:rsidRPr="007B3F5E" w14:paraId="5496208C" w14:textId="77777777" w:rsidTr="00612E5D">
        <w:tc>
          <w:tcPr>
            <w:tcW w:w="1750" w:type="pct"/>
          </w:tcPr>
          <w:p w14:paraId="2451EEFE" w14:textId="4D8BAE1C" w:rsidR="00612E5D" w:rsidRPr="007B3F5E" w:rsidRDefault="00612E5D" w:rsidP="00612E5D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</w:t>
            </w:r>
            <w:r w:rsidR="0021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491" w:type="pct"/>
          </w:tcPr>
          <w:p w14:paraId="764A3E8B" w14:textId="77777777" w:rsidR="00612E5D" w:rsidRPr="007B3F5E" w:rsidRDefault="00612E5D" w:rsidP="00612E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94E4426" w14:textId="6B024D9D" w:rsidR="00612E5D" w:rsidRPr="007B3F5E" w:rsidRDefault="00B17D5A" w:rsidP="00612E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</w:t>
            </w:r>
            <w:r w:rsidR="00612E5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137" w:type="pct"/>
          </w:tcPr>
          <w:p w14:paraId="6A991DC6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F182912" w14:textId="5F572EA2" w:rsidR="00612E5D" w:rsidRPr="007B3F5E" w:rsidRDefault="00B17D5A" w:rsidP="00612E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</w:t>
            </w:r>
            <w:r w:rsidR="00612E5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</w:t>
            </w:r>
          </w:p>
        </w:tc>
        <w:tc>
          <w:tcPr>
            <w:tcW w:w="150" w:type="pct"/>
          </w:tcPr>
          <w:p w14:paraId="2CEC5FD9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325C62D" w14:textId="2A05C9A9" w:rsidR="00612E5D" w:rsidRPr="007B3F5E" w:rsidRDefault="00B17D5A" w:rsidP="00612E5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612E5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28" w:type="pct"/>
          </w:tcPr>
          <w:p w14:paraId="5B30649E" w14:textId="77777777" w:rsidR="00612E5D" w:rsidRPr="007B3F5E" w:rsidRDefault="00612E5D" w:rsidP="00612E5D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90EB0C" w14:textId="59AF6637" w:rsidR="00612E5D" w:rsidRPr="007B3F5E" w:rsidRDefault="00B17D5A" w:rsidP="00612E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612E5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21A1A0E1" w14:textId="50A5ABA8" w:rsidR="00D53C98" w:rsidRPr="007B3F5E" w:rsidRDefault="00D53C9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5000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4331"/>
        <w:gridCol w:w="1080"/>
        <w:gridCol w:w="254"/>
        <w:gridCol w:w="1116"/>
        <w:gridCol w:w="275"/>
        <w:gridCol w:w="1051"/>
        <w:gridCol w:w="269"/>
        <w:gridCol w:w="1229"/>
      </w:tblGrid>
      <w:tr w:rsidR="00EC30BD" w:rsidRPr="007B3F5E" w14:paraId="5703FBA3" w14:textId="77777777" w:rsidTr="00612E5D">
        <w:trPr>
          <w:tblHeader/>
        </w:trPr>
        <w:tc>
          <w:tcPr>
            <w:tcW w:w="2255" w:type="pct"/>
            <w:vMerge w:val="restart"/>
          </w:tcPr>
          <w:p w14:paraId="4C2B58B2" w14:textId="77777777" w:rsidR="00EC30BD" w:rsidRPr="007B3F5E" w:rsidRDefault="00EC30BD" w:rsidP="00E859C8">
            <w:pPr>
              <w:spacing w:line="240" w:lineRule="auto"/>
              <w:ind w:left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  <w:p w14:paraId="35F68B04" w14:textId="77777777" w:rsidR="00EC30BD" w:rsidRPr="007B3F5E" w:rsidRDefault="00EC30BD" w:rsidP="00E859C8">
            <w:pPr>
              <w:spacing w:line="240" w:lineRule="auto"/>
              <w:ind w:left="16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3F5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7B3F5E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pct"/>
            <w:gridSpan w:val="3"/>
            <w:vAlign w:val="bottom"/>
          </w:tcPr>
          <w:p w14:paraId="4E3FF6F0" w14:textId="77777777" w:rsidR="00EC30BD" w:rsidRPr="007B3F5E" w:rsidRDefault="00EC30BD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06F130E7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6DEDCDFB" w14:textId="77777777" w:rsidR="00EC30BD" w:rsidRPr="007B3F5E" w:rsidRDefault="00EC30BD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EC30BD" w:rsidRPr="007B3F5E" w14:paraId="132190C3" w14:textId="77777777" w:rsidTr="00612E5D">
        <w:trPr>
          <w:tblHeader/>
        </w:trPr>
        <w:tc>
          <w:tcPr>
            <w:tcW w:w="2255" w:type="pct"/>
            <w:vMerge/>
          </w:tcPr>
          <w:p w14:paraId="4ED973F5" w14:textId="77777777" w:rsidR="00EC30BD" w:rsidRPr="007B3F5E" w:rsidRDefault="00EC30BD" w:rsidP="00E859C8">
            <w:pPr>
              <w:spacing w:line="240" w:lineRule="auto"/>
              <w:ind w:left="160"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  <w:vAlign w:val="center"/>
          </w:tcPr>
          <w:p w14:paraId="07424C62" w14:textId="6A9473C6" w:rsidR="00EC30BD" w:rsidRPr="007B3F5E" w:rsidRDefault="00B17D5A" w:rsidP="00E859C8">
            <w:pPr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" w:type="pct"/>
            <w:vAlign w:val="center"/>
          </w:tcPr>
          <w:p w14:paraId="1578FEEE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5DD8B432" w14:textId="61568AA1" w:rsidR="00EC30BD" w:rsidRPr="007B3F5E" w:rsidRDefault="00B17D5A" w:rsidP="00E859C8">
            <w:pPr>
              <w:spacing w:line="240" w:lineRule="auto"/>
              <w:ind w:left="-8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" w:type="pct"/>
          </w:tcPr>
          <w:p w14:paraId="5D85C3CB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vAlign w:val="center"/>
          </w:tcPr>
          <w:p w14:paraId="6FB53695" w14:textId="4139C402" w:rsidR="00EC30BD" w:rsidRPr="007B3F5E" w:rsidRDefault="00B17D5A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0" w:type="pct"/>
            <w:vAlign w:val="center"/>
          </w:tcPr>
          <w:p w14:paraId="15FBEB4A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7C7E44C7" w14:textId="77D35E6B" w:rsidR="00EC30BD" w:rsidRPr="007B3F5E" w:rsidRDefault="00B17D5A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EC30BD" w:rsidRPr="007B3F5E" w14:paraId="5AB4F03E" w14:textId="77777777" w:rsidTr="00612E5D">
        <w:tc>
          <w:tcPr>
            <w:tcW w:w="2255" w:type="pct"/>
          </w:tcPr>
          <w:p w14:paraId="09BB5618" w14:textId="77777777" w:rsidR="00EC30BD" w:rsidRPr="007B3F5E" w:rsidRDefault="00EC30BD" w:rsidP="00E859C8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562" w:type="pct"/>
          </w:tcPr>
          <w:p w14:paraId="72E2949B" w14:textId="052A963A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817F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32" w:type="pct"/>
          </w:tcPr>
          <w:p w14:paraId="796BFFDB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3F437702" w14:textId="23304213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143" w:type="pct"/>
          </w:tcPr>
          <w:p w14:paraId="1A396AB6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27BF7992" w14:textId="172AB09E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40" w:type="pct"/>
          </w:tcPr>
          <w:p w14:paraId="77A7AB61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7666A42B" w14:textId="645E18EC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EC30BD" w:rsidRPr="007B3F5E" w14:paraId="51ABA1C9" w14:textId="77777777" w:rsidTr="00612E5D">
        <w:tc>
          <w:tcPr>
            <w:tcW w:w="2255" w:type="pct"/>
          </w:tcPr>
          <w:p w14:paraId="6A7166A5" w14:textId="77777777" w:rsidR="00EC30BD" w:rsidRPr="007B3F5E" w:rsidRDefault="00EC30BD" w:rsidP="00E859C8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(ร้อยละ)</w:t>
            </w:r>
          </w:p>
        </w:tc>
        <w:tc>
          <w:tcPr>
            <w:tcW w:w="562" w:type="pct"/>
          </w:tcPr>
          <w:p w14:paraId="1B7BA5E7" w14:textId="0582F955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817F4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2" w:type="pct"/>
          </w:tcPr>
          <w:p w14:paraId="71986036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7DAFFAE3" w14:textId="0937C7FD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43" w:type="pct"/>
          </w:tcPr>
          <w:p w14:paraId="6338DFA8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17E9205A" w14:textId="6520DD03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40" w:type="pct"/>
          </w:tcPr>
          <w:p w14:paraId="658ADAE2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1AFC072A" w14:textId="78403ABB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EC30BD" w:rsidRPr="007B3F5E" w14:paraId="73579A14" w14:textId="77777777" w:rsidTr="00612E5D">
        <w:tc>
          <w:tcPr>
            <w:tcW w:w="2255" w:type="pct"/>
          </w:tcPr>
          <w:p w14:paraId="406A7975" w14:textId="77777777" w:rsidR="00EC30BD" w:rsidRPr="007B3F5E" w:rsidRDefault="00EC30BD" w:rsidP="00E859C8">
            <w:pPr>
              <w:spacing w:line="240" w:lineRule="auto"/>
              <w:ind w:left="160"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อัตราการเข้าออกงาน (ร้อยละ)</w:t>
            </w:r>
          </w:p>
        </w:tc>
        <w:tc>
          <w:tcPr>
            <w:tcW w:w="562" w:type="pct"/>
          </w:tcPr>
          <w:p w14:paraId="4FC24463" w14:textId="3FA277D7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817F4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</w:p>
        </w:tc>
        <w:tc>
          <w:tcPr>
            <w:tcW w:w="132" w:type="pct"/>
          </w:tcPr>
          <w:p w14:paraId="6AC65D5C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56F872A1" w14:textId="5B66FE42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</w:p>
        </w:tc>
        <w:tc>
          <w:tcPr>
            <w:tcW w:w="143" w:type="pct"/>
          </w:tcPr>
          <w:p w14:paraId="14526D06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392D2D30" w14:textId="794E93F9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140" w:type="pct"/>
          </w:tcPr>
          <w:p w14:paraId="152B5226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39FB28C3" w14:textId="59C7A9CD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</w:tr>
      <w:tr w:rsidR="00EC30BD" w:rsidRPr="007B3F5E" w14:paraId="7BFFB7DD" w14:textId="77777777" w:rsidTr="00612E5D">
        <w:tc>
          <w:tcPr>
            <w:tcW w:w="2255" w:type="pct"/>
          </w:tcPr>
          <w:p w14:paraId="02BED7EC" w14:textId="77777777" w:rsidR="00EC30BD" w:rsidRPr="007B3F5E" w:rsidRDefault="00EC30BD" w:rsidP="00E859C8">
            <w:pPr>
              <w:spacing w:line="240" w:lineRule="auto"/>
              <w:ind w:left="160"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อายุเกษียณตามปกติ (ปี)</w:t>
            </w:r>
          </w:p>
        </w:tc>
        <w:tc>
          <w:tcPr>
            <w:tcW w:w="562" w:type="pct"/>
          </w:tcPr>
          <w:p w14:paraId="6E6E2683" w14:textId="49BA3190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="00296CE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11927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60,</w:t>
            </w:r>
            <w:r w:rsidR="00296CE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132" w:type="pct"/>
          </w:tcPr>
          <w:p w14:paraId="12C86F20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2E5BC8A9" w14:textId="69BD10A6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="00EC30B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,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143" w:type="pct"/>
          </w:tcPr>
          <w:p w14:paraId="122DD16A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02C79712" w14:textId="5E80DA9D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  <w:tc>
          <w:tcPr>
            <w:tcW w:w="140" w:type="pct"/>
          </w:tcPr>
          <w:p w14:paraId="3DFB2C8F" w14:textId="77777777" w:rsidR="00EC30BD" w:rsidRPr="007B3F5E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7E94B6E" w14:textId="7F12B261" w:rsidR="00EC30BD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</w:tbl>
    <w:p w14:paraId="7EB736A7" w14:textId="77777777" w:rsidR="00D53C98" w:rsidRPr="007B3F5E" w:rsidRDefault="00D53C9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69B58EC0" w14:textId="77777777" w:rsidR="009A3406" w:rsidRPr="007B3F5E" w:rsidRDefault="009A3406" w:rsidP="00E859C8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325222" w14:textId="77777777" w:rsidR="009A3406" w:rsidRPr="007B3F5E" w:rsidRDefault="009A3406" w:rsidP="00E859C8">
      <w:pPr>
        <w:tabs>
          <w:tab w:val="left" w:pos="540"/>
        </w:tabs>
        <w:spacing w:line="240" w:lineRule="auto"/>
        <w:ind w:hanging="90"/>
        <w:rPr>
          <w:rFonts w:asciiTheme="majorBidi" w:hAnsiTheme="majorBidi" w:cstheme="majorBidi"/>
          <w:sz w:val="22"/>
          <w:szCs w:val="22"/>
        </w:rPr>
      </w:pPr>
    </w:p>
    <w:p w14:paraId="2685E242" w14:textId="11215054" w:rsidR="009A3406" w:rsidRPr="007B3F5E" w:rsidRDefault="009A3406" w:rsidP="00E859C8">
      <w:pPr>
        <w:spacing w:line="240" w:lineRule="auto"/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234D9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13</w:t>
      </w:r>
      <w:r w:rsidR="002D53FC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93</w:t>
      </w:r>
      <w:r w:rsidR="006B10A7" w:rsidRPr="007B3F5E">
        <w:rPr>
          <w:rFonts w:asciiTheme="majorBidi" w:hAnsiTheme="majorBidi" w:cstheme="majorBidi"/>
          <w:sz w:val="28"/>
          <w:szCs w:val="28"/>
        </w:rPr>
        <w:t xml:space="preserve"> -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26</w:t>
      </w:r>
      <w:r w:rsidR="006B10A7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94</w:t>
      </w:r>
      <w:r w:rsidR="0035279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ปี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234D9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14</w:t>
      </w:r>
      <w:r w:rsidR="00B05416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97</w:t>
      </w:r>
      <w:r w:rsidR="00C12AC9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05416" w:rsidRPr="007B3F5E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12AC9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27</w:t>
      </w:r>
      <w:r w:rsidR="00B05416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95</w:t>
      </w:r>
      <w:r w:rsidR="00D83061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7B3F5E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A68044A" w14:textId="7BFEA8ED" w:rsidR="00525D8F" w:rsidRPr="007B3F5E" w:rsidRDefault="00525D8F" w:rsidP="00E859C8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73A38A33" w14:textId="63F9BB57" w:rsidR="00047C83" w:rsidRPr="007B3F5E" w:rsidRDefault="00047C83" w:rsidP="00E859C8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7E94D956" w14:textId="2F62A530" w:rsidR="00047C83" w:rsidRPr="007B3F5E" w:rsidRDefault="00047C83" w:rsidP="00E859C8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02117CAE" w14:textId="736CF03C" w:rsidR="009A3406" w:rsidRPr="007B3F5E" w:rsidRDefault="009A3406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7B3F5E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7B3F5E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3E8C19A" w14:textId="77777777" w:rsidR="009A3406" w:rsidRPr="007B3F5E" w:rsidRDefault="009A3406" w:rsidP="00E859C8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3581919" w14:textId="641BF8C8" w:rsidR="009A3406" w:rsidRPr="007B3F5E" w:rsidRDefault="009A3406" w:rsidP="00E859C8">
      <w:pPr>
        <w:spacing w:line="240" w:lineRule="auto"/>
        <w:ind w:left="540" w:hanging="9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0240399" w14:textId="55AA0342" w:rsidR="009B7FDC" w:rsidRPr="007B3F5E" w:rsidRDefault="009B7FDC" w:rsidP="00E859C8">
      <w:pPr>
        <w:tabs>
          <w:tab w:val="left" w:pos="450"/>
        </w:tabs>
        <w:spacing w:line="240" w:lineRule="auto"/>
        <w:ind w:left="459" w:hanging="9"/>
        <w:rPr>
          <w:rFonts w:asciiTheme="majorBidi" w:hAnsiTheme="majorBidi" w:cstheme="majorBidi"/>
          <w:sz w:val="22"/>
          <w:szCs w:val="22"/>
        </w:rPr>
      </w:pPr>
    </w:p>
    <w:tbl>
      <w:tblPr>
        <w:tblW w:w="9226" w:type="dxa"/>
        <w:tblInd w:w="450" w:type="dxa"/>
        <w:tblLook w:val="01E0" w:firstRow="1" w:lastRow="1" w:firstColumn="1" w:lastColumn="1" w:noHBand="0" w:noVBand="0"/>
      </w:tblPr>
      <w:tblGrid>
        <w:gridCol w:w="4860"/>
        <w:gridCol w:w="946"/>
        <w:gridCol w:w="236"/>
        <w:gridCol w:w="844"/>
        <w:gridCol w:w="233"/>
        <w:gridCol w:w="937"/>
        <w:gridCol w:w="235"/>
        <w:gridCol w:w="935"/>
      </w:tblGrid>
      <w:tr w:rsidR="009A3406" w:rsidRPr="007B3F5E" w14:paraId="06FD29CE" w14:textId="77777777" w:rsidTr="000B1665">
        <w:trPr>
          <w:trHeight w:val="20"/>
        </w:trPr>
        <w:tc>
          <w:tcPr>
            <w:tcW w:w="4860" w:type="dxa"/>
          </w:tcPr>
          <w:p w14:paraId="78E0C2F9" w14:textId="77777777" w:rsidR="009A3406" w:rsidRPr="007B3F5E" w:rsidRDefault="009A3406" w:rsidP="00E859C8">
            <w:pPr>
              <w:spacing w:line="240" w:lineRule="auto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366" w:type="dxa"/>
            <w:gridSpan w:val="7"/>
          </w:tcPr>
          <w:p w14:paraId="61A4B694" w14:textId="77777777" w:rsidR="009A3406" w:rsidRPr="007B3F5E" w:rsidRDefault="009A3406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3406" w:rsidRPr="007B3F5E" w14:paraId="7E0E3C42" w14:textId="77777777" w:rsidTr="000B1665">
        <w:tc>
          <w:tcPr>
            <w:tcW w:w="4860" w:type="dxa"/>
          </w:tcPr>
          <w:p w14:paraId="393975BD" w14:textId="77777777" w:rsidR="009A3406" w:rsidRPr="007B3F5E" w:rsidRDefault="009A3406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6C66AC73" w14:textId="01D107D1" w:rsidR="009A3406" w:rsidRPr="007B3F5E" w:rsidRDefault="00DA23D7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39F29AFC" w14:textId="77777777" w:rsidR="009A3406" w:rsidRPr="007B3F5E" w:rsidRDefault="009A3406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B307BE8" w14:textId="1CC84B40" w:rsidR="009A3406" w:rsidRPr="007B3F5E" w:rsidRDefault="00DA23D7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C12AC9" w:rsidRPr="007B3F5E" w14:paraId="4911E051" w14:textId="77777777" w:rsidTr="000B1665">
        <w:tc>
          <w:tcPr>
            <w:tcW w:w="4860" w:type="dxa"/>
          </w:tcPr>
          <w:p w14:paraId="032AAD09" w14:textId="0BE300D8" w:rsidR="00C12AC9" w:rsidRPr="007B3F5E" w:rsidRDefault="00C12AC9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</w:tcPr>
          <w:p w14:paraId="173CEBE4" w14:textId="476EB487" w:rsidR="00C12AC9" w:rsidRPr="007B3F5E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</w:tcPr>
          <w:p w14:paraId="17325776" w14:textId="77777777" w:rsidR="00C12AC9" w:rsidRPr="007B3F5E" w:rsidRDefault="00C12AC9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151F4E1" w14:textId="7D41F907" w:rsidR="00C12AC9" w:rsidRPr="007B3F5E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3" w:type="dxa"/>
          </w:tcPr>
          <w:p w14:paraId="402C1941" w14:textId="77777777" w:rsidR="00C12AC9" w:rsidRPr="007B3F5E" w:rsidRDefault="00C12AC9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76D1B152" w14:textId="75CE0B74" w:rsidR="00C12AC9" w:rsidRPr="007B3F5E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5" w:type="dxa"/>
          </w:tcPr>
          <w:p w14:paraId="658C92DE" w14:textId="77777777" w:rsidR="00C12AC9" w:rsidRPr="007B3F5E" w:rsidRDefault="00C12AC9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CEB470F" w14:textId="4833AE8C" w:rsidR="00C12AC9" w:rsidRPr="007B3F5E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C12AC9" w:rsidRPr="007B3F5E" w14:paraId="3011E64D" w14:textId="77777777" w:rsidTr="000B1665">
        <w:tc>
          <w:tcPr>
            <w:tcW w:w="4860" w:type="dxa"/>
          </w:tcPr>
          <w:p w14:paraId="4DD76369" w14:textId="77777777" w:rsidR="00C12AC9" w:rsidRPr="007B3F5E" w:rsidRDefault="00C12AC9" w:rsidP="00E859C8">
            <w:pPr>
              <w:spacing w:line="17" w:lineRule="atLeast"/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5B0D80C5" w14:textId="77777777" w:rsidR="00C12AC9" w:rsidRPr="007B3F5E" w:rsidRDefault="00C12AC9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37A37" w:rsidRPr="007B3F5E" w14:paraId="7C947D8F" w14:textId="77777777" w:rsidTr="000B1665">
        <w:tc>
          <w:tcPr>
            <w:tcW w:w="4860" w:type="dxa"/>
          </w:tcPr>
          <w:p w14:paraId="39BCDE8E" w14:textId="0E5EB8DF" w:rsidR="00837A37" w:rsidRPr="007B3F5E" w:rsidRDefault="00837A37" w:rsidP="00E859C8">
            <w:pPr>
              <w:spacing w:line="17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(เปลี่ยนแปลงร้อยละ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1DB2CB79" w14:textId="25808421" w:rsidR="00837A37" w:rsidRPr="007B3F5E" w:rsidRDefault="005706D9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6F34AB49" w14:textId="77777777" w:rsidR="00837A37" w:rsidRPr="007B3F5E" w:rsidRDefault="00837A37" w:rsidP="00E859C8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529BF08D" w14:textId="70F37B6C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436833C1" w14:textId="77777777" w:rsidR="00837A37" w:rsidRPr="007B3F5E" w:rsidRDefault="00837A37" w:rsidP="00E859C8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F96477C" w14:textId="7B6AD15F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5" w:type="dxa"/>
            <w:vAlign w:val="center"/>
          </w:tcPr>
          <w:p w14:paraId="134127C2" w14:textId="77777777" w:rsidR="00837A37" w:rsidRPr="007B3F5E" w:rsidRDefault="00837A37" w:rsidP="00E859C8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59EEA6F" w14:textId="63DEDCA9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837A37" w:rsidRPr="007B3F5E" w14:paraId="785E3F44" w14:textId="77777777" w:rsidTr="000B1665">
        <w:tc>
          <w:tcPr>
            <w:tcW w:w="4860" w:type="dxa"/>
          </w:tcPr>
          <w:p w14:paraId="67A1E3F6" w14:textId="2CC63ED0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(เปลี่ยนแปลงร้อยละ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8B34EE0" w14:textId="0435E8F0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1E5C08B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84DD2" w14:textId="6D893096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3" w:type="dxa"/>
          </w:tcPr>
          <w:p w14:paraId="6D6E230A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54327DA" w14:textId="6FF1911F" w:rsidR="00837A37" w:rsidRPr="007B3F5E" w:rsidRDefault="005706D9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5C9B5A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7C0BEA3" w14:textId="7BA086D5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37A37" w:rsidRPr="007B3F5E" w14:paraId="793B9695" w14:textId="77777777" w:rsidTr="000B1665">
        <w:tc>
          <w:tcPr>
            <w:tcW w:w="4860" w:type="dxa"/>
          </w:tcPr>
          <w:p w14:paraId="52ADFB8E" w14:textId="0A993CAA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อัตราการเข้าออกงาน (เปลี่ยนแปลงร้อยละ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7984721" w14:textId="191DBBF9" w:rsidR="00837A37" w:rsidRPr="007B3F5E" w:rsidRDefault="005706D9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A7543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7EDC74F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803E129" w14:textId="328763E0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7E1DC53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2ECE54B7" w14:textId="53B0952F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5" w:type="dxa"/>
          </w:tcPr>
          <w:p w14:paraId="3C94ADFF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EE3EE59" w14:textId="1428D007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837A37" w:rsidRPr="007B3F5E" w14:paraId="4A6D6F39" w14:textId="77777777" w:rsidTr="000B1665">
        <w:tc>
          <w:tcPr>
            <w:tcW w:w="4860" w:type="dxa"/>
          </w:tcPr>
          <w:p w14:paraId="7E0CD28D" w14:textId="3A26A423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CF67850" w14:textId="5ADBD94D" w:rsidR="00837A37" w:rsidRPr="007B3F5E" w:rsidRDefault="005706D9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672701A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F436386" w14:textId="22945A0C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274DC97F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6E37E15B" w14:textId="1E783624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706D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5" w:type="dxa"/>
          </w:tcPr>
          <w:p w14:paraId="70CD4030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0D247371" w14:textId="1AC6A63F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E7218B" w:rsidRPr="007B3F5E" w14:paraId="2D695438" w14:textId="77777777" w:rsidTr="000B1665">
        <w:tc>
          <w:tcPr>
            <w:tcW w:w="4860" w:type="dxa"/>
          </w:tcPr>
          <w:p w14:paraId="217F9EB2" w14:textId="77777777" w:rsidR="00E7218B" w:rsidRPr="007B3F5E" w:rsidRDefault="00E7218B" w:rsidP="00E859C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14:paraId="37F7E383" w14:textId="77777777" w:rsidR="00E7218B" w:rsidRPr="007B3F5E" w:rsidRDefault="00E7218B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BDFF20E" w14:textId="77777777" w:rsidR="00E7218B" w:rsidRPr="007B3F5E" w:rsidRDefault="00E7218B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1955D848" w14:textId="77777777" w:rsidR="00E7218B" w:rsidRPr="007B3F5E" w:rsidRDefault="00E7218B" w:rsidP="00E859C8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3" w:type="dxa"/>
          </w:tcPr>
          <w:p w14:paraId="0D5709CB" w14:textId="77777777" w:rsidR="00E7218B" w:rsidRPr="007B3F5E" w:rsidRDefault="00E7218B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</w:tcPr>
          <w:p w14:paraId="5F1F56BC" w14:textId="77777777" w:rsidR="00E7218B" w:rsidRPr="007B3F5E" w:rsidRDefault="00E7218B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5" w:type="dxa"/>
          </w:tcPr>
          <w:p w14:paraId="504F47A8" w14:textId="77777777" w:rsidR="00E7218B" w:rsidRPr="007B3F5E" w:rsidRDefault="00E7218B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</w:tcPr>
          <w:p w14:paraId="0C7CDE50" w14:textId="77777777" w:rsidR="00E7218B" w:rsidRPr="007B3F5E" w:rsidRDefault="00E7218B" w:rsidP="00E859C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37A37" w:rsidRPr="007B3F5E" w14:paraId="0C07F8BF" w14:textId="77777777" w:rsidTr="000B1665">
        <w:tc>
          <w:tcPr>
            <w:tcW w:w="4860" w:type="dxa"/>
          </w:tcPr>
          <w:p w14:paraId="3473F627" w14:textId="46C45803" w:rsidR="00837A37" w:rsidRPr="007B3F5E" w:rsidRDefault="00837A37" w:rsidP="00E859C8">
            <w:pPr>
              <w:spacing w:line="16" w:lineRule="atLeast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6" w:type="dxa"/>
            <w:gridSpan w:val="7"/>
          </w:tcPr>
          <w:p w14:paraId="5FB70A03" w14:textId="77777777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37A37" w:rsidRPr="007B3F5E" w14:paraId="34460BF5" w14:textId="77777777" w:rsidTr="000B1665">
        <w:tc>
          <w:tcPr>
            <w:tcW w:w="4860" w:type="dxa"/>
          </w:tcPr>
          <w:p w14:paraId="28DE8131" w14:textId="77777777" w:rsidR="00837A37" w:rsidRPr="007B3F5E" w:rsidRDefault="00837A37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7B0F0B6A" w14:textId="7F51610D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B35E0D1" w14:textId="77777777" w:rsidR="00837A37" w:rsidRPr="007B3F5E" w:rsidRDefault="00837A37" w:rsidP="00E859C8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CFE566B" w14:textId="7E030AA1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837A37" w:rsidRPr="007B3F5E" w14:paraId="01461DDC" w14:textId="77777777" w:rsidTr="000B1665">
        <w:tc>
          <w:tcPr>
            <w:tcW w:w="4860" w:type="dxa"/>
          </w:tcPr>
          <w:p w14:paraId="7E457B9C" w14:textId="3EB9BDE7" w:rsidR="00837A37" w:rsidRPr="007B3F5E" w:rsidRDefault="00837A37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</w:tcPr>
          <w:p w14:paraId="4AA4060F" w14:textId="7FC1D844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</w:tcPr>
          <w:p w14:paraId="118946FE" w14:textId="77777777" w:rsidR="00837A37" w:rsidRPr="007B3F5E" w:rsidRDefault="00837A37" w:rsidP="00E859C8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5A753412" w14:textId="7846D3F0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3" w:type="dxa"/>
          </w:tcPr>
          <w:p w14:paraId="5D5B8069" w14:textId="77777777" w:rsidR="00837A37" w:rsidRPr="007B3F5E" w:rsidRDefault="00837A37" w:rsidP="00E859C8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1A5A2F3D" w14:textId="66A5EDDB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5" w:type="dxa"/>
          </w:tcPr>
          <w:p w14:paraId="10D2EAA4" w14:textId="77777777" w:rsidR="00837A37" w:rsidRPr="007B3F5E" w:rsidRDefault="00837A37" w:rsidP="00E859C8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68040E4" w14:textId="2FF31098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837A37" w:rsidRPr="007B3F5E" w14:paraId="32B8ED86" w14:textId="77777777" w:rsidTr="000B1665">
        <w:tc>
          <w:tcPr>
            <w:tcW w:w="4860" w:type="dxa"/>
          </w:tcPr>
          <w:p w14:paraId="79F428C8" w14:textId="77777777" w:rsidR="00837A37" w:rsidRPr="007B3F5E" w:rsidRDefault="00837A37" w:rsidP="00E859C8">
            <w:pPr>
              <w:spacing w:line="16" w:lineRule="atLeast"/>
              <w:ind w:left="234" w:hanging="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26CD72C6" w14:textId="77777777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37A37" w:rsidRPr="007B3F5E" w14:paraId="7934701D" w14:textId="77777777" w:rsidTr="000B1665">
        <w:tc>
          <w:tcPr>
            <w:tcW w:w="4860" w:type="dxa"/>
          </w:tcPr>
          <w:p w14:paraId="7B7CEE1D" w14:textId="5944037F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02C7D6D5" w14:textId="12FCE5AC" w:rsidR="00837A37" w:rsidRPr="007B3F5E" w:rsidRDefault="00514D22" w:rsidP="00E859C8">
            <w:pPr>
              <w:pStyle w:val="acctfourfigures"/>
              <w:tabs>
                <w:tab w:val="clear" w:pos="765"/>
                <w:tab w:val="left" w:pos="576"/>
                <w:tab w:val="left" w:pos="744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7896C71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7E11F454" w14:textId="58E5AA1C" w:rsidR="00837A37" w:rsidRPr="007B3F5E" w:rsidRDefault="00837A37" w:rsidP="00E859C8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1D74416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A5BC65A" w14:textId="45997939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5" w:type="dxa"/>
            <w:vAlign w:val="center"/>
          </w:tcPr>
          <w:p w14:paraId="7DD533AC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772C4A89" w14:textId="6A852169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837A37" w:rsidRPr="007B3F5E" w14:paraId="06AA69EB" w14:textId="77777777" w:rsidTr="000B1665">
        <w:tc>
          <w:tcPr>
            <w:tcW w:w="4860" w:type="dxa"/>
          </w:tcPr>
          <w:p w14:paraId="6BBDFC99" w14:textId="3B48DACD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290615B" w14:textId="409EBC4D" w:rsidR="00837A37" w:rsidRPr="007B3F5E" w:rsidRDefault="00B17D5A" w:rsidP="00E859C8">
            <w:pPr>
              <w:pStyle w:val="acctfourfigures"/>
              <w:tabs>
                <w:tab w:val="clear" w:pos="765"/>
                <w:tab w:val="left" w:pos="744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27F3CFEE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4F7C9847" w14:textId="1A99C32B" w:rsidR="00837A37" w:rsidRPr="007B3F5E" w:rsidRDefault="00B17D5A" w:rsidP="00E859C8">
            <w:pPr>
              <w:pStyle w:val="acctfourfigures"/>
              <w:tabs>
                <w:tab w:val="clear" w:pos="765"/>
                <w:tab w:val="left" w:pos="732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3" w:type="dxa"/>
          </w:tcPr>
          <w:p w14:paraId="79EACC2F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FA81299" w14:textId="58AB4C01" w:rsidR="00837A37" w:rsidRPr="007B3F5E" w:rsidRDefault="00514D22" w:rsidP="00E859C8">
            <w:pPr>
              <w:pStyle w:val="acctfourfigures"/>
              <w:tabs>
                <w:tab w:val="clear" w:pos="765"/>
                <w:tab w:val="left" w:pos="564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2DDE443C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2EC84AB" w14:textId="2A5EFAE9" w:rsidR="00837A37" w:rsidRPr="007B3F5E" w:rsidRDefault="00837A37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37A37" w:rsidRPr="007B3F5E" w14:paraId="192179F0" w14:textId="77777777" w:rsidTr="000B1665">
        <w:tc>
          <w:tcPr>
            <w:tcW w:w="4860" w:type="dxa"/>
          </w:tcPr>
          <w:p w14:paraId="52AE0F06" w14:textId="002EFDCE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อัตราการเข้าออกงาน (เปลี่ยนแปลงร้อยละ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A832AEC" w14:textId="72165F0E" w:rsidR="00837A37" w:rsidRPr="007B3F5E" w:rsidRDefault="00514D22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12A675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788A0C3" w14:textId="2237C016" w:rsidR="00837A37" w:rsidRPr="007B3F5E" w:rsidRDefault="00837A37" w:rsidP="00E859C8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F8C0C8B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AC9F0B5" w14:textId="17D23ECF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5" w:type="dxa"/>
          </w:tcPr>
          <w:p w14:paraId="10244326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5A30B1CA" w14:textId="27FD0452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837A37" w:rsidRPr="007B3F5E" w14:paraId="26B0DC4F" w14:textId="77777777" w:rsidTr="000B1665">
        <w:tc>
          <w:tcPr>
            <w:tcW w:w="4860" w:type="dxa"/>
          </w:tcPr>
          <w:p w14:paraId="344FA0B7" w14:textId="592B456F" w:rsidR="00837A37" w:rsidRPr="007B3F5E" w:rsidRDefault="00837A37" w:rsidP="00E859C8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6DD54C9E" w14:textId="251EECE5" w:rsidR="00837A37" w:rsidRPr="007B3F5E" w:rsidRDefault="00514D22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E935D2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FC28CD5" w14:textId="52AD94A2" w:rsidR="00837A37" w:rsidRPr="007B3F5E" w:rsidRDefault="00837A37" w:rsidP="00E859C8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5A1B585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7BDAFF8" w14:textId="05DFD492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5" w:type="dxa"/>
          </w:tcPr>
          <w:p w14:paraId="2314924A" w14:textId="77777777" w:rsidR="00837A37" w:rsidRPr="007B3F5E" w:rsidRDefault="00837A37" w:rsidP="00E859C8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3CE883" w14:textId="7A2A26DA" w:rsidR="00837A37" w:rsidRPr="007B3F5E" w:rsidRDefault="00B17D5A" w:rsidP="00E859C8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</w:tbl>
    <w:p w14:paraId="2E4C8339" w14:textId="77777777" w:rsidR="00772B1F" w:rsidRPr="007B3F5E" w:rsidRDefault="00772B1F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0F89729" w14:textId="2406A74A" w:rsidR="00B25B6A" w:rsidRPr="007B3F5E" w:rsidRDefault="00B25B6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</w:t>
      </w:r>
      <w:r w:rsidR="00890216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ค่ารื้อถอน</w:t>
      </w:r>
    </w:p>
    <w:p w14:paraId="007B5EE5" w14:textId="77777777" w:rsidR="00B25B6A" w:rsidRPr="007B3F5E" w:rsidRDefault="00B25B6A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43"/>
        <w:gridCol w:w="1183"/>
        <w:gridCol w:w="254"/>
        <w:gridCol w:w="1200"/>
      </w:tblGrid>
      <w:tr w:rsidR="00D70DD0" w:rsidRPr="007B3F5E" w14:paraId="41D51002" w14:textId="77777777" w:rsidTr="00837A37">
        <w:tc>
          <w:tcPr>
            <w:tcW w:w="5310" w:type="dxa"/>
          </w:tcPr>
          <w:p w14:paraId="3EA10B81" w14:textId="77777777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9ECA7" w14:textId="77777777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" w:type="dxa"/>
          </w:tcPr>
          <w:p w14:paraId="645BF2D0" w14:textId="7771C906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367F044F" w14:textId="77777777" w:rsidR="00D70DD0" w:rsidRPr="007B3F5E" w:rsidRDefault="00D70DD0" w:rsidP="00E859C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0DD0" w:rsidRPr="007B3F5E" w14:paraId="56604B06" w14:textId="77777777" w:rsidTr="00837A37">
        <w:tc>
          <w:tcPr>
            <w:tcW w:w="5310" w:type="dxa"/>
          </w:tcPr>
          <w:p w14:paraId="4CF76F9B" w14:textId="77777777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6E9EE90" w14:textId="03DA6CAC" w:rsidR="00D70DD0" w:rsidRPr="007B3F5E" w:rsidRDefault="00B55D16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3" w:type="dxa"/>
          </w:tcPr>
          <w:p w14:paraId="081DE7C7" w14:textId="269E6DE0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E516C45" w14:textId="15E3AB05" w:rsidR="00D70DD0" w:rsidRPr="007B3F5E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54" w:type="dxa"/>
          </w:tcPr>
          <w:p w14:paraId="14B38F00" w14:textId="77777777" w:rsidR="00D70DD0" w:rsidRPr="007B3F5E" w:rsidRDefault="00D70DD0" w:rsidP="00E859C8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4781B742" w14:textId="492F6BDB" w:rsidR="00D70DD0" w:rsidRPr="007B3F5E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D70DD0" w:rsidRPr="007B3F5E" w14:paraId="397049B9" w14:textId="77777777" w:rsidTr="00837A37">
        <w:tc>
          <w:tcPr>
            <w:tcW w:w="5310" w:type="dxa"/>
          </w:tcPr>
          <w:p w14:paraId="51B7EA99" w14:textId="77777777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0C8A0996" w14:textId="6D87A7DF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FD9ECF6" w14:textId="60BB4D1C" w:rsidR="00D70DD0" w:rsidRPr="007B3F5E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666485DD" w14:textId="77777777" w:rsidR="00D70DD0" w:rsidRPr="007B3F5E" w:rsidRDefault="00D70DD0" w:rsidP="00E859C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0DD0" w:rsidRPr="007B3F5E" w14:paraId="16F53EE2" w14:textId="77777777" w:rsidTr="00837A37">
        <w:tc>
          <w:tcPr>
            <w:tcW w:w="5310" w:type="dxa"/>
          </w:tcPr>
          <w:p w14:paraId="638872B5" w14:textId="0717CAAD" w:rsidR="00D70DD0" w:rsidRPr="007B3F5E" w:rsidRDefault="00D70DD0" w:rsidP="00E859C8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525D8F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</w:t>
            </w:r>
            <w:r w:rsidR="002101E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51F5E0BB" w14:textId="77777777" w:rsidR="00D70DD0" w:rsidRPr="007B3F5E" w:rsidRDefault="00D70DD0" w:rsidP="00E859C8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3C92144" w14:textId="7B35972F" w:rsidR="00D70DD0" w:rsidRPr="007B3F5E" w:rsidRDefault="00D70DD0" w:rsidP="00E859C8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60DE61F" w14:textId="7C1A8030" w:rsidR="00D70DD0" w:rsidRPr="007B3F5E" w:rsidRDefault="00B17D5A" w:rsidP="007C6890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  <w:r w:rsidR="00E2305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4" w:type="dxa"/>
          </w:tcPr>
          <w:p w14:paraId="0E422ADA" w14:textId="77777777" w:rsidR="00D70DD0" w:rsidRPr="007B3F5E" w:rsidRDefault="00D70DD0" w:rsidP="00E859C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29CC7" w14:textId="1CD018BD" w:rsidR="00D70DD0" w:rsidRPr="007B3F5E" w:rsidRDefault="00D70DD0" w:rsidP="004C625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37A37" w:rsidRPr="007B3F5E" w14:paraId="760ADBB4" w14:textId="77777777" w:rsidTr="005A0B11">
        <w:tc>
          <w:tcPr>
            <w:tcW w:w="5310" w:type="dxa"/>
          </w:tcPr>
          <w:p w14:paraId="0576BCA0" w14:textId="77777777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</w:rPr>
            </w:pPr>
            <w:r w:rsidRPr="007B3F5E">
              <w:rPr>
                <w:rFonts w:asciiTheme="majorBidi" w:hAnsiTheme="majorBidi" w:cstheme="majorBidi"/>
                <w:sz w:val="24"/>
                <w:szCs w:val="28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990" w:type="dxa"/>
            <w:shd w:val="clear" w:color="auto" w:fill="auto"/>
          </w:tcPr>
          <w:p w14:paraId="0046BB43" w14:textId="77777777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243" w:type="dxa"/>
          </w:tcPr>
          <w:p w14:paraId="3D5B05ED" w14:textId="1CA4FB3B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7FF1F33" w14:textId="7058CFE4" w:rsidR="00837A37" w:rsidRPr="007B3F5E" w:rsidRDefault="00E2305E" w:rsidP="007C689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15CDA05" w14:textId="77777777" w:rsidR="00837A37" w:rsidRPr="007B3F5E" w:rsidRDefault="00837A37" w:rsidP="00E859C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24BA46" w14:textId="57B97F56" w:rsidR="00837A37" w:rsidRPr="007B3F5E" w:rsidRDefault="00B17D5A" w:rsidP="004C625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</w:tr>
      <w:tr w:rsidR="00837A37" w:rsidRPr="007B3F5E" w14:paraId="3E9AB65F" w14:textId="77777777" w:rsidTr="00837A37">
        <w:tc>
          <w:tcPr>
            <w:tcW w:w="5310" w:type="dxa"/>
          </w:tcPr>
          <w:p w14:paraId="12F4F78A" w14:textId="77777777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8"/>
                <w:cs/>
              </w:rPr>
              <w:t>ลดลงระหว่างปี</w:t>
            </w:r>
          </w:p>
        </w:tc>
        <w:tc>
          <w:tcPr>
            <w:tcW w:w="990" w:type="dxa"/>
            <w:vAlign w:val="center"/>
          </w:tcPr>
          <w:p w14:paraId="3E3BF14D" w14:textId="46939B69" w:rsidR="00837A37" w:rsidRPr="007B3F5E" w:rsidRDefault="007C6890" w:rsidP="00E859C8">
            <w:pPr>
              <w:pStyle w:val="BodyText3"/>
              <w:tabs>
                <w:tab w:val="clear" w:pos="540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243" w:type="dxa"/>
          </w:tcPr>
          <w:p w14:paraId="41445052" w14:textId="44A9B971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4CA39C5" w14:textId="7360031E" w:rsidR="00837A37" w:rsidRPr="007B3F5E" w:rsidRDefault="00E2305E" w:rsidP="00E859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0D172E8F" w14:textId="77777777" w:rsidR="00837A37" w:rsidRPr="007B3F5E" w:rsidRDefault="00837A37" w:rsidP="00E859C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61DE51" w14:textId="3B897BAD" w:rsidR="00837A37" w:rsidRPr="007B3F5E" w:rsidRDefault="00837A37" w:rsidP="00E859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37A37" w:rsidRPr="007B3F5E" w14:paraId="43B17C5B" w14:textId="77777777" w:rsidTr="00837A37">
        <w:tc>
          <w:tcPr>
            <w:tcW w:w="5310" w:type="dxa"/>
          </w:tcPr>
          <w:p w14:paraId="2BAFF9CF" w14:textId="77777777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76AF785F" w14:textId="77777777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243" w:type="dxa"/>
          </w:tcPr>
          <w:p w14:paraId="495834C4" w14:textId="50200011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7ED2BA7" w14:textId="74EAA90A" w:rsidR="00837A37" w:rsidRPr="007B3F5E" w:rsidRDefault="00B17D5A" w:rsidP="00E859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E2305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254" w:type="dxa"/>
            <w:shd w:val="clear" w:color="auto" w:fill="auto"/>
          </w:tcPr>
          <w:p w14:paraId="40B08773" w14:textId="77777777" w:rsidR="00837A37" w:rsidRPr="007B3F5E" w:rsidRDefault="00837A37" w:rsidP="00E859C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F492230" w14:textId="0E1D337E" w:rsidR="00837A37" w:rsidRPr="007B3F5E" w:rsidRDefault="00B17D5A" w:rsidP="00E859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37A3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</w:p>
        </w:tc>
      </w:tr>
      <w:tr w:rsidR="00837A37" w:rsidRPr="007B3F5E" w14:paraId="205E72FA" w14:textId="77777777" w:rsidTr="000B1665">
        <w:tc>
          <w:tcPr>
            <w:tcW w:w="6543" w:type="dxa"/>
            <w:gridSpan w:val="3"/>
          </w:tcPr>
          <w:p w14:paraId="2118C39A" w14:textId="78A41743" w:rsidR="00837A37" w:rsidRPr="007B3F5E" w:rsidRDefault="00837A37" w:rsidP="00E859C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</w:t>
            </w:r>
            <w:r w:rsidR="002101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4B5CC" w14:textId="3EDA41AB" w:rsidR="00837A37" w:rsidRPr="007B3F5E" w:rsidRDefault="00B17D5A" w:rsidP="00E859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198</w:t>
            </w:r>
            <w:r w:rsidR="00E2305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54" w:type="dxa"/>
          </w:tcPr>
          <w:p w14:paraId="0B8F3E8F" w14:textId="77777777" w:rsidR="00837A37" w:rsidRPr="007B3F5E" w:rsidRDefault="00837A37" w:rsidP="00E859C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B990" w14:textId="2800129A" w:rsidR="00837A37" w:rsidRPr="007B3F5E" w:rsidRDefault="00B17D5A" w:rsidP="00E859C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</w:t>
            </w:r>
            <w:r w:rsidR="00837A37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</w:p>
        </w:tc>
      </w:tr>
    </w:tbl>
    <w:p w14:paraId="2F0823E2" w14:textId="77777777" w:rsidR="00772B1F" w:rsidRPr="007B3F5E" w:rsidRDefault="00772B1F" w:rsidP="00772B1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</w:p>
    <w:p w14:paraId="74038745" w14:textId="4852E42B" w:rsidR="003B14EA" w:rsidRPr="007B3F5E" w:rsidRDefault="0038285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ส่วนเกินมูลค่าหุ้นและ</w:t>
      </w:r>
      <w:r w:rsidR="003B14EA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สำรองตามกฎหมาย</w:t>
      </w:r>
    </w:p>
    <w:p w14:paraId="46695B4D" w14:textId="03AB3A5E" w:rsidR="003B14EA" w:rsidRPr="007B3F5E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6BFCD6" w14:textId="77777777" w:rsidR="00940200" w:rsidRPr="007B3F5E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</w:p>
    <w:p w14:paraId="3ECF9A6C" w14:textId="77777777" w:rsidR="00940200" w:rsidRPr="007B3F5E" w:rsidRDefault="0094020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D6404AA" w14:textId="08F2440E" w:rsidR="00940200" w:rsidRPr="007B3F5E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2535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51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B3F5E">
        <w:rPr>
          <w:rFonts w:asciiTheme="majorBidi" w:hAnsiTheme="majorBidi" w:cstheme="majorBidi"/>
          <w:sz w:val="28"/>
          <w:szCs w:val="28"/>
        </w:rPr>
        <w:t>“</w:t>
      </w:r>
      <w:r w:rsidRPr="007B3F5E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7B3F5E">
        <w:rPr>
          <w:rFonts w:asciiTheme="majorBidi" w:hAnsiTheme="majorBidi" w:cstheme="majorBidi"/>
          <w:sz w:val="28"/>
          <w:szCs w:val="28"/>
        </w:rPr>
        <w:t>”</w:t>
      </w:r>
      <w:r w:rsidRPr="007B3F5E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7847EC2" w14:textId="77777777" w:rsidR="00940200" w:rsidRPr="007B3F5E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</w:rPr>
      </w:pPr>
    </w:p>
    <w:p w14:paraId="7BFBBD32" w14:textId="72EADF46" w:rsidR="0038285A" w:rsidRPr="007B3F5E" w:rsidRDefault="0038285A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สำรองตามกฎหมาย</w:t>
      </w:r>
    </w:p>
    <w:p w14:paraId="5AEAC7B1" w14:textId="77777777" w:rsidR="0038285A" w:rsidRPr="007B3F5E" w:rsidRDefault="0038285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2E06EEA" w14:textId="6AC6ABB9" w:rsidR="00326968" w:rsidRPr="007B3F5E" w:rsidRDefault="003B14E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2535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116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7B3F5E">
        <w:rPr>
          <w:rFonts w:asciiTheme="majorBidi" w:hAnsiTheme="majorBidi" w:cstheme="majorBidi"/>
          <w:sz w:val="28"/>
          <w:szCs w:val="28"/>
        </w:rPr>
        <w:t>“</w:t>
      </w:r>
      <w:r w:rsidRPr="007B3F5E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7B3F5E">
        <w:rPr>
          <w:rFonts w:asciiTheme="majorBidi" w:hAnsiTheme="majorBidi" w:cstheme="majorBidi"/>
          <w:sz w:val="28"/>
          <w:szCs w:val="28"/>
        </w:rPr>
        <w:t>”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15B34136" w14:textId="77777777" w:rsidR="00527B62" w:rsidRPr="007B3F5E" w:rsidRDefault="00527B62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FB4BFDF" w14:textId="57DB5E08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ส่วนงาน</w:t>
      </w:r>
      <w:r w:rsidR="00534C6C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ดำเนินงาน</w:t>
      </w:r>
      <w:r w:rsidR="002C200E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7B3F5E" w:rsidRDefault="003B14EA" w:rsidP="00E859C8">
      <w:pPr>
        <w:pStyle w:val="NoSpacing"/>
        <w:spacing w:line="240" w:lineRule="auto"/>
        <w:rPr>
          <w:rFonts w:asciiTheme="majorBidi" w:hAnsiTheme="majorBidi" w:cstheme="majorBidi"/>
          <w:b/>
          <w:bCs/>
          <w:sz w:val="22"/>
        </w:rPr>
      </w:pPr>
    </w:p>
    <w:p w14:paraId="1011686F" w14:textId="6B76C936" w:rsidR="00534C6C" w:rsidRPr="007B3F5E" w:rsidRDefault="00655790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B116BFB" w14:textId="77777777" w:rsidR="00655790" w:rsidRPr="007B3F5E" w:rsidRDefault="00655790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6123B" w14:textId="61D33EDF" w:rsidR="00072A57" w:rsidRPr="007B3F5E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363894" w14:textId="38A9FBE7" w:rsidR="00072A57" w:rsidRPr="007B3F5E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52542C3" w14:textId="31267974" w:rsidR="00072A57" w:rsidRPr="007B3F5E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ธุรกิจด้านอุตสาหกรรม</w:t>
      </w:r>
    </w:p>
    <w:p w14:paraId="517EE0C5" w14:textId="671BD29C" w:rsidR="00072A57" w:rsidRPr="007B3F5E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ธุรกิจผลิตและจำหน่ายกระแสไฟฟ้า</w:t>
      </w:r>
    </w:p>
    <w:p w14:paraId="3CD33FC1" w14:textId="26813020" w:rsidR="006105F9" w:rsidRPr="007B3F5E" w:rsidRDefault="006105F9" w:rsidP="007C6890">
      <w:pPr>
        <w:tabs>
          <w:tab w:val="left" w:pos="1440"/>
        </w:tabs>
        <w:spacing w:line="240" w:lineRule="auto"/>
        <w:ind w:left="1440" w:right="533" w:hanging="90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ส่วนงาน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ธ</w:t>
      </w:r>
      <w:r w:rsidR="00772B1F" w:rsidRPr="007B3F5E">
        <w:rPr>
          <w:rFonts w:asciiTheme="majorBidi" w:hAnsiTheme="majorBidi" w:cstheme="majorBidi" w:hint="cs"/>
          <w:sz w:val="28"/>
          <w:szCs w:val="28"/>
          <w:cs/>
        </w:rPr>
        <w:t>ุ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รกิจปรึกษาการบริหารและควบคุมงานก่อสร้าง</w:t>
      </w:r>
      <w:r w:rsidR="00527B62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27B62" w:rsidRPr="007B3F5E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7C6890" w:rsidRPr="007B3F5E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527B62" w:rsidRPr="007B3F5E">
        <w:rPr>
          <w:rFonts w:asciiTheme="majorBidi" w:hAnsiTheme="majorBidi" w:cstheme="majorBidi" w:hint="cs"/>
          <w:sz w:val="28"/>
          <w:szCs w:val="28"/>
          <w:cs/>
        </w:rPr>
        <w:t>ออกแบบงานสถาปัตยกรรม วิศวกรรมและบริการอื่น</w:t>
      </w:r>
    </w:p>
    <w:p w14:paraId="0B81CCAC" w14:textId="4520055B" w:rsidR="00072A57" w:rsidRPr="007B3F5E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ธุรกิจอื่น ๆ</w:t>
      </w:r>
    </w:p>
    <w:p w14:paraId="787A43B4" w14:textId="77777777" w:rsidR="007C6890" w:rsidRPr="007B3F5E" w:rsidRDefault="007C6890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2"/>
          <w:szCs w:val="22"/>
          <w:cs/>
        </w:rPr>
      </w:pPr>
    </w:p>
    <w:p w14:paraId="2376AF01" w14:textId="355727CD" w:rsidR="00021825" w:rsidRPr="007B3F5E" w:rsidRDefault="00021825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</w:t>
      </w:r>
      <w:r w:rsidR="007171E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</w:p>
    <w:p w14:paraId="574104C8" w14:textId="77777777" w:rsidR="00021825" w:rsidRPr="007B3F5E" w:rsidRDefault="0002182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6158B3" w14:textId="76AA5F73" w:rsidR="00A853A4" w:rsidRPr="007B3F5E" w:rsidRDefault="00A853A4" w:rsidP="00E859C8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="009D232E" w:rsidRPr="007B3F5E">
        <w:rPr>
          <w:rFonts w:asciiTheme="majorBidi" w:hAnsiTheme="majorBidi" w:cstheme="majorBidi"/>
          <w:sz w:val="28"/>
          <w:szCs w:val="28"/>
          <w:cs/>
        </w:rPr>
        <w:t>ของแต่ละส่วนงาน</w:t>
      </w:r>
      <w:r w:rsidRPr="007B3F5E">
        <w:rPr>
          <w:rFonts w:asciiTheme="majorBidi" w:hAnsiTheme="majorBidi" w:cstheme="majorBidi"/>
          <w:sz w:val="28"/>
          <w:szCs w:val="28"/>
          <w:cs/>
        </w:rPr>
        <w:t>วัดโดยใช้กำไรก่อน</w:t>
      </w:r>
      <w:r w:rsidR="00CD5558" w:rsidRPr="007B3F5E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7B3F5E">
        <w:rPr>
          <w:rFonts w:asciiTheme="majorBidi" w:hAnsiTheme="majorBidi" w:cstheme="majorBidi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7B3F5E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7B3F5E">
        <w:rPr>
          <w:rFonts w:asciiTheme="majorBidi" w:hAnsiTheme="majorBidi" w:cstheme="majorBidi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6E79CC" w:rsidRPr="007B3F5E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7B3F5E" w:rsidRDefault="00021825" w:rsidP="00E859C8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47D82D18" w14:textId="77777777" w:rsidR="00A853A4" w:rsidRPr="007B3F5E" w:rsidRDefault="00A853A4" w:rsidP="00E859C8">
      <w:pPr>
        <w:pStyle w:val="a"/>
        <w:tabs>
          <w:tab w:val="clear" w:pos="1080"/>
        </w:tabs>
        <w:ind w:left="22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A853A4" w:rsidRPr="007B3F5E" w:rsidSect="00584F28">
          <w:footerReference w:type="default" r:id="rId2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horzAnchor="margin" w:tblpX="-710" w:tblpY="25"/>
        <w:tblW w:w="15930" w:type="dxa"/>
        <w:tblLayout w:type="fixed"/>
        <w:tblLook w:val="00A0" w:firstRow="1" w:lastRow="0" w:firstColumn="1" w:lastColumn="0" w:noHBand="0" w:noVBand="0"/>
      </w:tblPr>
      <w:tblGrid>
        <w:gridCol w:w="2070"/>
        <w:gridCol w:w="540"/>
        <w:gridCol w:w="289"/>
        <w:gridCol w:w="611"/>
        <w:gridCol w:w="254"/>
        <w:gridCol w:w="548"/>
        <w:gridCol w:w="255"/>
        <w:gridCol w:w="587"/>
        <w:gridCol w:w="281"/>
        <w:gridCol w:w="553"/>
        <w:gridCol w:w="259"/>
        <w:gridCol w:w="616"/>
        <w:gridCol w:w="259"/>
        <w:gridCol w:w="622"/>
        <w:gridCol w:w="259"/>
        <w:gridCol w:w="783"/>
        <w:gridCol w:w="315"/>
        <w:gridCol w:w="566"/>
        <w:gridCol w:w="261"/>
        <w:gridCol w:w="516"/>
        <w:gridCol w:w="263"/>
        <w:gridCol w:w="568"/>
        <w:gridCol w:w="255"/>
        <w:gridCol w:w="588"/>
        <w:gridCol w:w="302"/>
        <w:gridCol w:w="576"/>
        <w:gridCol w:w="255"/>
        <w:gridCol w:w="604"/>
        <w:gridCol w:w="284"/>
        <w:gridCol w:w="711"/>
        <w:gridCol w:w="266"/>
        <w:gridCol w:w="814"/>
      </w:tblGrid>
      <w:tr w:rsidR="001A37CF" w:rsidRPr="007B3F5E" w14:paraId="72D9FBCB" w14:textId="77777777" w:rsidTr="0091464C">
        <w:trPr>
          <w:trHeight w:val="249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F5505" w14:textId="6DC79382" w:rsidR="001A37CF" w:rsidRPr="007B3F5E" w:rsidRDefault="005A0B11" w:rsidP="005A0B11">
            <w:pPr>
              <w:spacing w:line="240" w:lineRule="auto"/>
              <w:ind w:left="-288" w:firstLine="288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bookmarkStart w:id="26" w:name="_Hlk125717518"/>
            <w:r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  <w:vAlign w:val="bottom"/>
          </w:tcPr>
          <w:p w14:paraId="27ED96D5" w14:textId="19C084EA" w:rsidR="001A37CF" w:rsidRPr="007B3F5E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60C02013" w14:textId="77777777" w:rsidR="001A37CF" w:rsidRPr="007B3F5E" w:rsidRDefault="001A37CF" w:rsidP="00E859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459B69AB" w14:textId="6DE4828A" w:rsidR="001A37CF" w:rsidRPr="007B3F5E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7631AD1E" w14:textId="77777777" w:rsidR="001A37CF" w:rsidRPr="007B3F5E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left w:val="nil"/>
              <w:right w:val="nil"/>
            </w:tcBorders>
            <w:vAlign w:val="bottom"/>
          </w:tcPr>
          <w:p w14:paraId="6ACB5C98" w14:textId="29D8F2FD" w:rsidR="001A37CF" w:rsidRPr="007B3F5E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AC276F" w14:textId="77777777" w:rsidR="001A37CF" w:rsidRPr="007B3F5E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left w:val="nil"/>
              <w:right w:val="nil"/>
            </w:tcBorders>
            <w:vAlign w:val="bottom"/>
          </w:tcPr>
          <w:p w14:paraId="65719CAC" w14:textId="6B58EBDE" w:rsidR="001A37CF" w:rsidRPr="007B3F5E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52945A09" w14:textId="77777777" w:rsidR="001A37CF" w:rsidRPr="007B3F5E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43" w:type="dxa"/>
            <w:gridSpan w:val="3"/>
            <w:tcBorders>
              <w:left w:val="nil"/>
              <w:right w:val="nil"/>
            </w:tcBorders>
            <w:vAlign w:val="bottom"/>
          </w:tcPr>
          <w:p w14:paraId="204EE629" w14:textId="6B947CF3" w:rsidR="001A37CF" w:rsidRPr="007B3F5E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DE07309" w14:textId="77777777" w:rsidR="001A37CF" w:rsidRPr="007B3F5E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76A9E653" w14:textId="357A0C32" w:rsidR="001A37CF" w:rsidRPr="007B3F5E" w:rsidRDefault="00C31C6C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="006C2335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B3F5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6EF5F7FC" w14:textId="77777777" w:rsidR="001A37CF" w:rsidRPr="007B3F5E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6D3765DF" w14:textId="5CE7253B" w:rsidR="001A37CF" w:rsidRPr="007B3F5E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14C0870" w14:textId="77777777" w:rsidR="001A37CF" w:rsidRPr="007B3F5E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gridSpan w:val="3"/>
            <w:tcBorders>
              <w:left w:val="nil"/>
              <w:right w:val="nil"/>
            </w:tcBorders>
            <w:vAlign w:val="bottom"/>
          </w:tcPr>
          <w:p w14:paraId="5CEC5DDE" w14:textId="5E82CC91" w:rsidR="001A37CF" w:rsidRPr="007B3F5E" w:rsidRDefault="005A0B11" w:rsidP="00E859C8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bookmarkEnd w:id="26"/>
      <w:tr w:rsidR="001A37CF" w:rsidRPr="007B3F5E" w14:paraId="2D7D346A" w14:textId="77777777" w:rsidTr="0091464C">
        <w:trPr>
          <w:trHeight w:val="30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76D86" w14:textId="3823773A" w:rsidR="001A37CF" w:rsidRPr="007B3F5E" w:rsidRDefault="00E94AEE" w:rsidP="00E859C8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="001A37CF"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="001A37CF" w:rsidRPr="007B3F5E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  <w:r w:rsidR="00B17D5A"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0</w:t>
            </w:r>
            <w:r w:rsidR="001A37CF"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3C1AAE3" w14:textId="596C2505" w:rsidR="001A37CF" w:rsidRPr="007B3F5E" w:rsidRDefault="00B17D5A" w:rsidP="00E859C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7C58E05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0E64190" w14:textId="1F5F3A2B" w:rsidR="001A37CF" w:rsidRPr="007B3F5E" w:rsidRDefault="00B17D5A" w:rsidP="00E859C8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4C6E12F2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5D99B77" w14:textId="17A414BC" w:rsidR="001A37CF" w:rsidRPr="007B3F5E" w:rsidRDefault="00B17D5A" w:rsidP="00E859C8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82DFDFE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75EA58" w14:textId="28399A2A" w:rsidR="001A37CF" w:rsidRPr="007B3F5E" w:rsidRDefault="00B17D5A" w:rsidP="00E859C8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21ABE931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5B1DD19E" w14:textId="3F353E55" w:rsidR="001A37CF" w:rsidRPr="007B3F5E" w:rsidRDefault="00B17D5A" w:rsidP="00E859C8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FF8BEB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3A770F7" w14:textId="71C72AF4" w:rsidR="001A37CF" w:rsidRPr="007B3F5E" w:rsidRDefault="00B17D5A" w:rsidP="00E859C8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58F38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4F7428DD" w14:textId="271EADEC" w:rsidR="001A37CF" w:rsidRPr="007B3F5E" w:rsidRDefault="00B17D5A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650981A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CE7F3E9" w14:textId="113B64A0" w:rsidR="001A37CF" w:rsidRPr="007B3F5E" w:rsidRDefault="00B17D5A" w:rsidP="00E859C8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9852302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39CFD1D" w14:textId="6D329605" w:rsidR="001A37CF" w:rsidRPr="007B3F5E" w:rsidRDefault="00B17D5A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A6FEE7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798DB4B0" w14:textId="77C305D7" w:rsidR="001A37CF" w:rsidRPr="007B3F5E" w:rsidRDefault="00B17D5A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C59BCCC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29ACB780" w14:textId="7486DCF2" w:rsidR="001A37CF" w:rsidRPr="007B3F5E" w:rsidRDefault="00B17D5A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20877B9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9E5E652" w14:textId="7F355704" w:rsidR="001A37CF" w:rsidRPr="007B3F5E" w:rsidRDefault="00B17D5A" w:rsidP="00E859C8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03C1CA22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C743505" w14:textId="17178B98" w:rsidR="001A37CF" w:rsidRPr="007B3F5E" w:rsidRDefault="00B17D5A" w:rsidP="00E859C8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22E345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4275C1D5" w14:textId="7738A5AE" w:rsidR="001A37CF" w:rsidRPr="007B3F5E" w:rsidRDefault="00B17D5A" w:rsidP="00E859C8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99D435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3A6EC833" w14:textId="021CD2DD" w:rsidR="001A37CF" w:rsidRPr="007B3F5E" w:rsidRDefault="00B17D5A" w:rsidP="00E859C8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703294A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5F53D0C6" w14:textId="67712323" w:rsidR="001A37CF" w:rsidRPr="007B3F5E" w:rsidRDefault="00B17D5A" w:rsidP="00E859C8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z w:val="20"/>
                <w:szCs w:val="20"/>
                <w:lang w:val="en-GB"/>
              </w:rPr>
              <w:t>2565</w:t>
            </w:r>
          </w:p>
        </w:tc>
      </w:tr>
      <w:tr w:rsidR="001A37CF" w:rsidRPr="007B3F5E" w14:paraId="24529EC4" w14:textId="77777777" w:rsidTr="0091464C">
        <w:trPr>
          <w:trHeight w:val="2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0A358" w14:textId="77777777" w:rsidR="001A37CF" w:rsidRPr="007B3F5E" w:rsidRDefault="001A37CF" w:rsidP="00E859C8">
            <w:pPr>
              <w:spacing w:line="20" w:lineRule="atLeast"/>
              <w:ind w:firstLine="71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B9742D5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4EBB361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14D6D73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526CAD1E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2E3A37A9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A76071E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CFBD0A1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137F9C50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219C6B3A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8CA5276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4CA29CB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AB24209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539C45AF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D2A326D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6DD4FFF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7B3F5E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3352BFA8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88F5797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E20013C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2CDC62A5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DC1138F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13181098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41612D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039B989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718FB3D4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0F2BDFC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B6F2AA9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2C4857D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1DC0F" w14:textId="77777777" w:rsidR="001A37CF" w:rsidRPr="007B3F5E" w:rsidRDefault="001A37CF" w:rsidP="00E859C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41A40883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CE753FE" w14:textId="77777777" w:rsidR="001A37CF" w:rsidRPr="007B3F5E" w:rsidRDefault="001A37CF" w:rsidP="00E859C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618E1F46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7B3F5E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7B3F5E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1A37CF" w:rsidRPr="007B3F5E" w14:paraId="3D11F31D" w14:textId="77777777" w:rsidTr="0091464C">
        <w:trPr>
          <w:trHeight w:val="2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192FB" w14:textId="77777777" w:rsidR="001A37CF" w:rsidRPr="007B3F5E" w:rsidRDefault="001A37CF" w:rsidP="00E859C8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860" w:type="dxa"/>
            <w:gridSpan w:val="31"/>
            <w:tcBorders>
              <w:left w:val="nil"/>
              <w:right w:val="nil"/>
            </w:tcBorders>
            <w:vAlign w:val="bottom"/>
          </w:tcPr>
          <w:p w14:paraId="21906F7E" w14:textId="77777777" w:rsidR="001A37CF" w:rsidRPr="007B3F5E" w:rsidRDefault="001A37CF" w:rsidP="00E859C8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7B3F5E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7B3F5E">
              <w:rPr>
                <w:rFonts w:ascii="Angsana New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7B3F5E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4462FE" w:rsidRPr="007B3F5E" w14:paraId="1AE6AD21" w14:textId="77777777" w:rsidTr="0091464C">
        <w:trPr>
          <w:trHeight w:val="21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87E2B" w14:textId="77777777" w:rsidR="004462FE" w:rsidRPr="007B3F5E" w:rsidRDefault="004462FE" w:rsidP="00E859C8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EFD2144" w14:textId="0F8C20CF" w:rsidR="004462FE" w:rsidRPr="007B3F5E" w:rsidRDefault="00B17D5A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787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FF23267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19846745" w14:textId="2D7C65B0" w:rsidR="004462FE" w:rsidRPr="007B3F5E" w:rsidRDefault="00B17D5A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668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077A9158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04269731" w14:textId="0A256973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782EB72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548F5A8A" w14:textId="0BEA31AD" w:rsidR="004462FE" w:rsidRPr="007B3F5E" w:rsidRDefault="00B17D5A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</w:t>
            </w:r>
            <w:r w:rsidR="0014027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63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1A915014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14:paraId="53B9D0FA" w14:textId="0033EDE5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957</w:t>
            </w:r>
            <w:r w:rsidR="0000066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A92EC20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11795148" w14:textId="662FB65C" w:rsidR="004462FE" w:rsidRPr="007B3F5E" w:rsidRDefault="00B17D5A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808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62FFFD5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</w:tcPr>
          <w:p w14:paraId="2A7695ED" w14:textId="1162D30B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86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626F34" w14:textId="77777777" w:rsidR="004462FE" w:rsidRPr="007B3F5E" w:rsidRDefault="004462FE" w:rsidP="00E859C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3550EA05" w14:textId="49B0425A" w:rsidR="004462FE" w:rsidRPr="007B3F5E" w:rsidRDefault="00B17D5A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398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05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C2E8A45" w14:textId="77777777" w:rsidR="004462FE" w:rsidRPr="007B3F5E" w:rsidRDefault="004462FE" w:rsidP="00E859C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207B6BB5" w14:textId="235E90CD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67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9DFD54C" w14:textId="77777777" w:rsidR="004462FE" w:rsidRPr="007B3F5E" w:rsidRDefault="004462FE" w:rsidP="00E859C8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</w:tcPr>
          <w:p w14:paraId="5B069694" w14:textId="11EB939E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6CBA108" w14:textId="77777777" w:rsidR="004462FE" w:rsidRPr="007B3F5E" w:rsidRDefault="004462FE" w:rsidP="00E859C8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CED6DA5" w14:textId="16ED856F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578</w:t>
            </w:r>
            <w:r w:rsidR="00753735" w:rsidRPr="007B3F5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94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B94468E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326399EB" w14:textId="4D435241" w:rsidR="004462FE" w:rsidRPr="007B3F5E" w:rsidRDefault="00B17D5A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246</w:t>
            </w:r>
            <w:r w:rsidR="0014027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07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3214883D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BB6B05" w14:textId="21559FF8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057702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51B3598C" w14:textId="1532ECD3" w:rsidR="004462FE" w:rsidRPr="007B3F5E" w:rsidRDefault="004462FE" w:rsidP="00E859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7F372F" w14:textId="77777777" w:rsidR="004462FE" w:rsidRPr="007B3F5E" w:rsidRDefault="004462FE" w:rsidP="00E859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7374F26B" w14:textId="713C7BFD" w:rsidR="004462FE" w:rsidRPr="007B3F5E" w:rsidRDefault="00B17D5A" w:rsidP="00136AB9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16</w:t>
            </w:r>
            <w:r w:rsidR="00753735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542</w:t>
            </w:r>
            <w:r w:rsidR="0000066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58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884E5BC" w14:textId="77777777" w:rsidR="004462FE" w:rsidRPr="007B3F5E" w:rsidRDefault="004462FE" w:rsidP="00136AB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4D6E48AB" w14:textId="15DD791B" w:rsidR="004462FE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15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142</w:t>
            </w:r>
            <w:r w:rsidR="004462F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15</w:t>
            </w:r>
          </w:p>
        </w:tc>
      </w:tr>
      <w:tr w:rsidR="00136AB9" w:rsidRPr="007B3F5E" w14:paraId="7F4C6FC8" w14:textId="77777777" w:rsidTr="0091464C">
        <w:trPr>
          <w:trHeight w:val="24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C78C6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14:paraId="0E01F6BC" w14:textId="2D260BDE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C63439D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</w:tcPr>
          <w:p w14:paraId="0725DC85" w14:textId="5A11E87B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52897ECE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7FD29048" w14:textId="79A2CBE3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BF6062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3855F016" w14:textId="1D2F9587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53E85C80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bottom w:val="single" w:sz="4" w:space="0" w:color="auto"/>
              <w:right w:val="nil"/>
            </w:tcBorders>
          </w:tcPr>
          <w:p w14:paraId="1431728B" w14:textId="0D3A503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</w:t>
            </w:r>
            <w:r w:rsidR="00CC1213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040262" w14:textId="77777777" w:rsidR="00136AB9" w:rsidRPr="007B3F5E" w:rsidRDefault="00136AB9" w:rsidP="00136AB9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5CDC32CE" w14:textId="2C83690F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695F470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bottom w:val="single" w:sz="4" w:space="0" w:color="auto"/>
              <w:right w:val="nil"/>
            </w:tcBorders>
          </w:tcPr>
          <w:p w14:paraId="41CF19DF" w14:textId="4D50AE7A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12047CB" w14:textId="77777777" w:rsidR="00136AB9" w:rsidRPr="007B3F5E" w:rsidRDefault="00136AB9" w:rsidP="00136AB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0E6F110A" w14:textId="5DC812EB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55ED5B63" w14:textId="77777777" w:rsidR="00136AB9" w:rsidRPr="007B3F5E" w:rsidRDefault="00136AB9" w:rsidP="00136AB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0DD7CBFF" w14:textId="5B640B4E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AB99FC0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bottom w:val="single" w:sz="4" w:space="0" w:color="auto"/>
              <w:right w:val="nil"/>
            </w:tcBorders>
          </w:tcPr>
          <w:p w14:paraId="2E323F60" w14:textId="158AC8C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8B6094F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5A9007D2" w14:textId="6A31EF93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60</w:t>
            </w:r>
            <w:r w:rsidR="00CC1213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288E13F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836258C" w14:textId="76A7518B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38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04B48C6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3339066" w14:textId="6EF39DAA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67</w:t>
            </w:r>
            <w:r w:rsidR="00CC1213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C3762EF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53DB4869" w14:textId="1963353B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E75B8F7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2545A6E3" w14:textId="79F7A03F" w:rsidR="00136AB9" w:rsidRPr="007B3F5E" w:rsidRDefault="00136AB9" w:rsidP="00136AB9">
            <w:pPr>
              <w:tabs>
                <w:tab w:val="decimal" w:pos="4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C200D0E" w14:textId="77777777" w:rsidR="00136AB9" w:rsidRPr="007B3F5E" w:rsidRDefault="00136AB9" w:rsidP="00136AB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74A1D3EF" w14:textId="1CD677DE" w:rsidR="00136AB9" w:rsidRPr="007B3F5E" w:rsidRDefault="00136AB9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136AB9" w:rsidRPr="007B3F5E" w14:paraId="5552713A" w14:textId="77777777" w:rsidTr="0091464C">
        <w:trPr>
          <w:trHeight w:val="25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94484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65559" w14:textId="4160C4D9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787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5B4DF3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34CEB" w14:textId="69E88C8F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668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290A9F5A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FA38" w14:textId="7A08657E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40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97EE48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0D824" w14:textId="01BD0044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20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7540CE84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F9E4E" w14:textId="1167234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957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DA8F604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2F5F0" w14:textId="2680DACA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808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4D19CAD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4844C" w14:textId="3F07E2C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10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088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lang w:val="en-GB"/>
              </w:rPr>
              <w:t>86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041D37" w14:textId="77777777" w:rsidR="00136AB9" w:rsidRPr="007B3F5E" w:rsidRDefault="00136AB9" w:rsidP="00136AB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1BD5E" w14:textId="6475D025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398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05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482A98B0" w14:textId="77777777" w:rsidR="00136AB9" w:rsidRPr="007B3F5E" w:rsidRDefault="00136AB9" w:rsidP="00136AB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0741A" w14:textId="3C665CAF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095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EE2CCF5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D9FBA" w14:textId="08452C80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A45A2C5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257AE" w14:textId="65BBAA94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639</w:t>
            </w:r>
            <w:r w:rsidR="00CC1213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F6A6834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C835C" w14:textId="4A7AC92E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328</w:t>
            </w:r>
            <w:r w:rsidR="0014027E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36B82CA0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4C58C" w14:textId="735E1DE8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67</w:t>
            </w:r>
            <w:r w:rsidR="00CC1213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6B7A6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2B202" w14:textId="77F2A28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74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7B3B73D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</w:tcPr>
          <w:p w14:paraId="7489880F" w14:textId="05C01111" w:rsidR="00136AB9" w:rsidRPr="007B3F5E" w:rsidRDefault="00136AB9" w:rsidP="00DE15C6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542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58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B358CAD" w14:textId="77777777" w:rsidR="00136AB9" w:rsidRPr="007B3F5E" w:rsidRDefault="00136AB9" w:rsidP="00136AB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</w:tcPr>
          <w:p w14:paraId="3062B1F9" w14:textId="54480AEB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142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</w:tr>
      <w:tr w:rsidR="00136AB9" w:rsidRPr="007B3F5E" w14:paraId="19FD0A9D" w14:textId="77777777" w:rsidTr="0091464C">
        <w:trPr>
          <w:trHeight w:val="24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E9AC1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3D26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67B8FA9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322D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639D0AF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9A22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E8EB3D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7359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7AF00246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4338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488FAA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4151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5A9A69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9A2A9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7920E2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4CE91" w14:textId="77777777" w:rsidR="00136AB9" w:rsidRPr="007B3F5E" w:rsidRDefault="00136AB9" w:rsidP="00136AB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9E594E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F128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6C5A09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E0CC8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E2D254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BFFB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28DF11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7B30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074B4D0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72F0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0341AC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4FCAA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68E0FE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5CED6" w14:textId="6D578A41" w:rsidR="00136AB9" w:rsidRPr="007B3F5E" w:rsidRDefault="00B17D5A" w:rsidP="00136AB9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0DCDC7C" w14:textId="77777777" w:rsidR="00136AB9" w:rsidRPr="007B3F5E" w:rsidRDefault="00136AB9" w:rsidP="00136AB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5403345F" w14:textId="3FB04DFD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127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89</w:t>
            </w:r>
          </w:p>
        </w:tc>
      </w:tr>
      <w:tr w:rsidR="00136AB9" w:rsidRPr="007B3F5E" w14:paraId="1FCCCDCC" w14:textId="77777777" w:rsidTr="0091464C">
        <w:trPr>
          <w:trHeight w:val="25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CE44E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71F51D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7926B5B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72D774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6448907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E497C8D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43C111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F68F12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07F855C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5CFFDA15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E5E3E3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085444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3994D8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5B3F356A" w14:textId="77777777" w:rsidR="00136AB9" w:rsidRPr="007B3F5E" w:rsidRDefault="00136AB9" w:rsidP="00136AB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F0FE8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2620EF0" w14:textId="77777777" w:rsidR="00136AB9" w:rsidRPr="007B3F5E" w:rsidRDefault="00136AB9" w:rsidP="00136AB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56E3CB0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BEFB99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6AF694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02660AFB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FBFF84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22A4A55F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168F55F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299F86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77DB7EC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A9B7FB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A7E9C9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64B21C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B5BBB1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62FFC" w14:textId="5775EED5" w:rsidR="00136AB9" w:rsidRPr="007B3F5E" w:rsidRDefault="00B17D5A" w:rsidP="00136AB9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17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672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90BB87B" w14:textId="77777777" w:rsidR="00136AB9" w:rsidRPr="007B3F5E" w:rsidRDefault="00136AB9" w:rsidP="00136AB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109AC" w14:textId="710980CD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270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04</w:t>
            </w:r>
          </w:p>
        </w:tc>
      </w:tr>
      <w:tr w:rsidR="00136AB9" w:rsidRPr="007B3F5E" w14:paraId="395F5885" w14:textId="77777777" w:rsidTr="0091464C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FDB70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892006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4252E8D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177C29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6A712638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1D42CD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3C98BD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605F55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1DA1123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4743E5F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2DA6B2F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04EA8DD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B1085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569ACF12" w14:textId="77777777" w:rsidR="00136AB9" w:rsidRPr="007B3F5E" w:rsidRDefault="00136AB9" w:rsidP="00136AB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C06C5F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AE5B287" w14:textId="77777777" w:rsidR="00136AB9" w:rsidRPr="007B3F5E" w:rsidRDefault="00136AB9" w:rsidP="00136AB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58FED36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301526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4C37C3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7A81C776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FCDE68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911181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FD6F94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5263CF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76FD823B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679FB9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0B651F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D7400F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65519E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19D0AD6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5984DFB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6EF49E07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AB9" w:rsidRPr="007B3F5E" w14:paraId="72C93E08" w14:textId="77777777" w:rsidTr="0091464C">
        <w:trPr>
          <w:trHeight w:val="1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3C866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6CBBC1FA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A0D7440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131B2C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AA3B1E4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4EC439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E9771B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58B27B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67E85D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7EE09EE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A3E01E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7DBD50F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78967A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0D597AC3" w14:textId="77777777" w:rsidR="00136AB9" w:rsidRPr="007B3F5E" w:rsidRDefault="00136AB9" w:rsidP="00136AB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C7343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12A6C8F" w14:textId="77777777" w:rsidR="00136AB9" w:rsidRPr="007B3F5E" w:rsidRDefault="00136AB9" w:rsidP="00136AB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1393703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A456FD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4DF330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31B4D9A0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20D996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EC1F84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5F888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36066D4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2F9A1CE6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4653659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86C467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CD908F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D38F61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3D45C9D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95C1B56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1D9185DD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AB9" w:rsidRPr="007B3F5E" w14:paraId="5A132602" w14:textId="77777777" w:rsidTr="0091464C">
        <w:trPr>
          <w:trHeight w:val="1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DB570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F065F5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32840AF5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EA53325" w14:textId="77777777" w:rsidR="00136AB9" w:rsidRPr="007B3F5E" w:rsidRDefault="00136AB9" w:rsidP="00136AB9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72A7D99F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2C549808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4593AB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E2DF66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4521C7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4D1BD02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F0D8C3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5C7D85F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EC45A3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2DC53E61" w14:textId="77777777" w:rsidR="00136AB9" w:rsidRPr="007B3F5E" w:rsidRDefault="00136AB9" w:rsidP="00136AB9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2F6DFA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3EE463B" w14:textId="77777777" w:rsidR="00136AB9" w:rsidRPr="007B3F5E" w:rsidRDefault="00136AB9" w:rsidP="00136AB9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709335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704067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0781BE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0AD35A9E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9480FE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C95F23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F7A331F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3E0811D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56A230D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7377A2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654D9F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039D4D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5A7BB6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1ECC990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A17C07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6C3F7908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AB9" w:rsidRPr="007B3F5E" w14:paraId="773A8598" w14:textId="77777777" w:rsidTr="0091464C">
        <w:trPr>
          <w:trHeight w:val="1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60F8B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1CAF01CB" w14:textId="01F68FEF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787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0E4885D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5A50136D" w14:textId="21D20EEF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668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4D062CEA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00F5FD08" w14:textId="68BFA11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F8BE38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1CA671E5" w14:textId="798C485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86C0D79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14:paraId="244DA60A" w14:textId="46BB094E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926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1E78142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3956A096" w14:textId="6BD67014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0F04D2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779</w:t>
            </w:r>
            <w:r w:rsidR="000F04D2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5B6BA4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</w:tcPr>
          <w:p w14:paraId="0D3D418E" w14:textId="1F412622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86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208A94D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215391BE" w14:textId="5AE7CB00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398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05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1E0AE44B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22E4D98E" w14:textId="7AB8B278" w:rsidR="00136AB9" w:rsidRPr="007B3F5E" w:rsidRDefault="00136AB9" w:rsidP="00136AB9">
            <w:pPr>
              <w:tabs>
                <w:tab w:val="decimal" w:pos="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07ADAED" w14:textId="77777777" w:rsidR="00136AB9" w:rsidRPr="007B3F5E" w:rsidRDefault="00136AB9" w:rsidP="00136AB9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</w:tcPr>
          <w:p w14:paraId="442D94BB" w14:textId="284D8F71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3AFB396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26893951" w14:textId="00DC3CAD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145</w:t>
            </w:r>
            <w:r w:rsidR="00CC1213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689843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3CA63940" w14:textId="3EEFE89E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85</w:t>
            </w:r>
            <w:r w:rsidR="0014027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4FEF3047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261C0071" w14:textId="7E1ED7D0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</w:t>
            </w:r>
            <w:r w:rsidR="009641FD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B49B11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751A8D9F" w14:textId="35958422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37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6B812A9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2EB0A7A6" w14:textId="4C5E681D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942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A1C655E" w14:textId="77777777" w:rsidR="00136AB9" w:rsidRPr="007B3F5E" w:rsidRDefault="00136AB9" w:rsidP="00801E52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3E69ADBA" w14:textId="505D89A2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894</w:t>
            </w:r>
            <w:r w:rsidR="0014027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79</w:t>
            </w:r>
          </w:p>
        </w:tc>
      </w:tr>
      <w:tr w:rsidR="00136AB9" w:rsidRPr="007B3F5E" w14:paraId="6AF4BBBB" w14:textId="77777777" w:rsidTr="0091464C">
        <w:trPr>
          <w:trHeight w:val="1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40DEF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14:paraId="51374B16" w14:textId="5A51058A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1486CD9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</w:tcPr>
          <w:p w14:paraId="6284A336" w14:textId="64A86B2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5763B6A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73D22174" w14:textId="619BF74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5A5813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27F1B156" w14:textId="1AEA7A5D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</w:t>
            </w:r>
            <w:r w:rsidR="0014027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7E2D0150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bottom w:val="single" w:sz="4" w:space="0" w:color="auto"/>
              <w:right w:val="nil"/>
            </w:tcBorders>
          </w:tcPr>
          <w:p w14:paraId="1F98486F" w14:textId="064F48B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01F933B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46600E28" w14:textId="0EE970CF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28</w:t>
            </w:r>
            <w:r w:rsidR="000F04D2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61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E0BF88F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bottom w:val="single" w:sz="4" w:space="0" w:color="auto"/>
              <w:right w:val="nil"/>
            </w:tcBorders>
          </w:tcPr>
          <w:p w14:paraId="5C4B7298" w14:textId="21EC444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57819BE" w14:textId="77777777" w:rsidR="00136AB9" w:rsidRPr="007B3F5E" w:rsidRDefault="00136AB9" w:rsidP="00136AB9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7B8076C5" w14:textId="3E331A7D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0A59613A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21F392B6" w14:textId="2EBF9EE1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095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8502324" w14:textId="77777777" w:rsidR="00136AB9" w:rsidRPr="007B3F5E" w:rsidRDefault="00136AB9" w:rsidP="00136AB9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bottom w:val="single" w:sz="4" w:space="0" w:color="auto"/>
              <w:right w:val="nil"/>
            </w:tcBorders>
          </w:tcPr>
          <w:p w14:paraId="5560D972" w14:textId="4284BA3E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F82BB2F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5553F2EF" w14:textId="6A8D1D3B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493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09B9438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B91D035" w14:textId="763FCC02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243</w:t>
            </w:r>
            <w:r w:rsidR="000F04D2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63ED4D01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21B011B5" w14:textId="162BD12F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AA40745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01B7DCF4" w14:textId="27AC5BFD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49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5A42BED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0635C7D2" w14:textId="6D3151F5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599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83F678B" w14:textId="77777777" w:rsidR="00136AB9" w:rsidRPr="007B3F5E" w:rsidRDefault="00136AB9" w:rsidP="00801E52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13742D26" w14:textId="76897000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247</w:t>
            </w:r>
            <w:r w:rsidR="0014027E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36</w:t>
            </w:r>
          </w:p>
        </w:tc>
      </w:tr>
      <w:tr w:rsidR="00136AB9" w:rsidRPr="007B3F5E" w14:paraId="2B8133AE" w14:textId="77777777" w:rsidTr="0091464C">
        <w:trPr>
          <w:trHeight w:val="1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2E63A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AD70B20" w14:textId="0CC008BB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787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6D28C1C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65604EF" w14:textId="6C366C14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668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D081AD8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AFA9806" w14:textId="2E06F398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40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AA709ED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534AA94" w14:textId="78F6AF2D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20</w:t>
            </w:r>
            <w:r w:rsidR="0014027E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6080D5AB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991DC29" w14:textId="434C06AC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957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BB7DEF7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7F1B446" w14:textId="125837C4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0F04D2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808</w:t>
            </w:r>
            <w:r w:rsidR="000F04D2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E9DB5B9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351614F" w14:textId="55102C43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10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088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lang w:val="en-GB"/>
              </w:rPr>
              <w:t>86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40EEB24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5F9CF1" w14:textId="261CAB06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398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05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E14B3B9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B3FA8CE" w14:textId="21961F4C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095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43BD68E" w14:textId="77777777" w:rsidR="00136AB9" w:rsidRPr="007B3F5E" w:rsidRDefault="00136AB9" w:rsidP="00136AB9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6A2D8D6" w14:textId="78E9AE58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06535A8" w14:textId="77777777" w:rsidR="00136AB9" w:rsidRPr="007B3F5E" w:rsidRDefault="00136AB9" w:rsidP="00136AB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5C80C14" w14:textId="5E1DCB9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639</w:t>
            </w:r>
            <w:r w:rsidR="00CC1213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842EE4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807979A" w14:textId="31968969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328</w:t>
            </w:r>
            <w:r w:rsidR="0014027E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64FC052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C91C74F" w14:textId="792BC4A1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67</w:t>
            </w:r>
            <w:r w:rsidR="009641FD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F97DA0B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F94C89E" w14:textId="7ADB74CB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74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9E10919" w14:textId="77777777" w:rsidR="00136AB9" w:rsidRPr="007B3F5E" w:rsidRDefault="00136AB9" w:rsidP="00136AB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926EAA9" w14:textId="7457DD2D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542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58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505226B" w14:textId="77777777" w:rsidR="00136AB9" w:rsidRPr="007B3F5E" w:rsidRDefault="00136AB9" w:rsidP="00801E52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1065895" w14:textId="77459F2E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142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</w:tr>
      <w:tr w:rsidR="00136AB9" w:rsidRPr="007B3F5E" w14:paraId="0E0B255D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8751A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7A1269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C520E8C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3050AB1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03780F7B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FF699B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2746FA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7ED2A65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108049C6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49AE5AE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56A194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257B2A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6E451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65CECE0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F83AB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F09907" w14:textId="77777777" w:rsidR="00136AB9" w:rsidRPr="007B3F5E" w:rsidRDefault="00136AB9" w:rsidP="00136AB9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F2B7DC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2852C23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9FB037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DC0FABE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F60374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936243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18487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79FF78E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4EE900F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BD7D43B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1F5D1F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84FE9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F26FAF6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5768AA0" w14:textId="77777777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FB12578" w14:textId="77777777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9F7447C" w14:textId="77777777" w:rsidR="00136AB9" w:rsidRPr="007B3F5E" w:rsidRDefault="00136AB9" w:rsidP="00801E52">
            <w:pPr>
              <w:tabs>
                <w:tab w:val="decimal" w:pos="167"/>
                <w:tab w:val="decimal" w:pos="310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AB9" w:rsidRPr="007B3F5E" w14:paraId="3DECFDF5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50BDE" w14:textId="77777777" w:rsidR="00136AB9" w:rsidRPr="007B3F5E" w:rsidRDefault="00136AB9" w:rsidP="0091464C">
            <w:pPr>
              <w:spacing w:line="240" w:lineRule="auto"/>
              <w:ind w:right="-192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7B3F5E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7B3F5E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2C52E7F" w14:textId="1D8DA382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13</w:t>
            </w:r>
            <w:r w:rsidR="006C2335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219598BA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310E234" w14:textId="0904969B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389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39C29512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78DDA583" w14:textId="71B0D0C1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19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97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A23787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DD254CF" w14:textId="0D66949C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13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90C7DA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2F3CBA8C" w14:textId="2D943A3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110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7CD48A7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9690690" w14:textId="2C7E8BF3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264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D2D7843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146B73CA" w14:textId="066F4DD5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077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45D0DD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66AAF3E" w14:textId="7C54B478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45D181DD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16FD8CD" w14:textId="4832C5CA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ADCD7F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</w:tcPr>
          <w:p w14:paraId="5555C7A4" w14:textId="50D49FD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6D8BF2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42A66E7" w14:textId="25C45FFD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93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BA920B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5819FF1" w14:textId="65681445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172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79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58E1A26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3208962" w14:textId="065CB593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137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2435C6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3BBEAC" w14:textId="21865EB2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53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0E804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7F5B5185" w14:textId="70ABB9DD" w:rsidR="00136AB9" w:rsidRPr="007B3F5E" w:rsidRDefault="00B17D5A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64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D534A95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2F612C4B" w14:textId="7B7F896B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86</w:t>
            </w:r>
          </w:p>
        </w:tc>
      </w:tr>
      <w:tr w:rsidR="00136AB9" w:rsidRPr="007B3F5E" w14:paraId="5364D715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76922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DE921F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3C971D9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2217F9A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A2914C2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50E19D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020BE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E8F3245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688786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2C80D50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5782DF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E87B20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6C5557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1B6D76ED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17825C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94D5E25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8215CA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2ED2B4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FA1C86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0C9255E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4F5B4F6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412C36D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841423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A95AC2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3AF9C675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B3F4721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598818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6AEB96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0C046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0D428" w14:textId="470F24BE" w:rsidR="00136AB9" w:rsidRPr="007B3F5E" w:rsidRDefault="00B17D5A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0A7D0FB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01090DD8" w14:textId="71F62562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127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89</w:t>
            </w:r>
          </w:p>
        </w:tc>
      </w:tr>
      <w:tr w:rsidR="0091464C" w:rsidRPr="007B3F5E" w14:paraId="2547F29D" w14:textId="77777777" w:rsidTr="001714B7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88C30" w14:textId="4A4AE965" w:rsidR="0091464C" w:rsidRPr="007B3F5E" w:rsidRDefault="0091464C" w:rsidP="0091464C">
            <w:pPr>
              <w:spacing w:line="240" w:lineRule="auto"/>
              <w:ind w:right="-102"/>
              <w:jc w:val="left"/>
              <w:rPr>
                <w:sz w:val="20"/>
                <w:szCs w:val="20"/>
                <w:cs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รวมกำไรจากส่วนงานที่รายงานก่อน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9B6E58F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8914370" w14:textId="77777777" w:rsidR="0091464C" w:rsidRPr="007B3F5E" w:rsidRDefault="0091464C" w:rsidP="0091464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7D50B23" w14:textId="77777777" w:rsidR="0091464C" w:rsidRPr="007B3F5E" w:rsidRDefault="0091464C" w:rsidP="0091464C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3190354" w14:textId="77777777" w:rsidR="0091464C" w:rsidRPr="007B3F5E" w:rsidRDefault="0091464C" w:rsidP="0091464C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41A1572D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59A32E3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79F0AA0" w14:textId="77777777" w:rsidR="0091464C" w:rsidRPr="007B3F5E" w:rsidRDefault="0091464C" w:rsidP="0091464C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5B6785FF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2D8C7ABA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14D0B6A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BB8CD2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160751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61238825" w14:textId="77777777" w:rsidR="0091464C" w:rsidRPr="007B3F5E" w:rsidRDefault="0091464C" w:rsidP="0091464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B2AEC9A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8C39EC6" w14:textId="77777777" w:rsidR="0091464C" w:rsidRPr="007B3F5E" w:rsidRDefault="0091464C" w:rsidP="0091464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3AEC8B3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35672C4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67D86DE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48ABDF4B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4A228C6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C02F651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8B058B7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4855C6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20F58FC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1D57D08" w14:textId="77777777" w:rsidR="0091464C" w:rsidRPr="007B3F5E" w:rsidRDefault="0091464C" w:rsidP="0091464C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A92AB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4A498037" w14:textId="77777777" w:rsidR="0091464C" w:rsidRPr="007B3F5E" w:rsidRDefault="0091464C" w:rsidP="0091464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0C88C82" w14:textId="77777777" w:rsidR="0091464C" w:rsidRPr="007B3F5E" w:rsidRDefault="0091464C" w:rsidP="0091464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8C3187E" w14:textId="5DD0C6B7" w:rsidR="0091464C" w:rsidRPr="007B3F5E" w:rsidRDefault="0091464C" w:rsidP="0091464C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771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33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F8F5544" w14:textId="77777777" w:rsidR="0091464C" w:rsidRPr="007B3F5E" w:rsidRDefault="0091464C" w:rsidP="0091464C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18C6FF97" w14:textId="2D643D76" w:rsidR="0091464C" w:rsidRPr="007B3F5E" w:rsidRDefault="0091464C" w:rsidP="0091464C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549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75</w:t>
            </w:r>
          </w:p>
        </w:tc>
      </w:tr>
      <w:tr w:rsidR="0091464C" w:rsidRPr="007B3F5E" w14:paraId="7FF0FA17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C3E1F" w14:textId="256EEDE4" w:rsidR="0091464C" w:rsidRPr="007B3F5E" w:rsidRDefault="0091464C" w:rsidP="00136AB9">
            <w:pPr>
              <w:spacing w:line="240" w:lineRule="auto"/>
              <w:jc w:val="left"/>
              <w:rPr>
                <w:sz w:val="20"/>
                <w:szCs w:val="20"/>
                <w:cs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ต้นทุนทางการเงินและภาษีเงินได้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6A281AD4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F9A229D" w14:textId="77777777" w:rsidR="0091464C" w:rsidRPr="007B3F5E" w:rsidRDefault="0091464C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72EB494" w14:textId="77777777" w:rsidR="0091464C" w:rsidRPr="007B3F5E" w:rsidRDefault="0091464C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55D27FE9" w14:textId="77777777" w:rsidR="0091464C" w:rsidRPr="007B3F5E" w:rsidRDefault="0091464C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781E816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B150B0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671285C" w14:textId="77777777" w:rsidR="0091464C" w:rsidRPr="007B3F5E" w:rsidRDefault="0091464C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2E2622A5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080BE9E3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C186A0D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FA96497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84D5F7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031127CC" w14:textId="77777777" w:rsidR="0091464C" w:rsidRPr="007B3F5E" w:rsidRDefault="0091464C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306007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EE0C43F" w14:textId="77777777" w:rsidR="0091464C" w:rsidRPr="007B3F5E" w:rsidRDefault="0091464C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5FD56BFE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99CD794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106F640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7321B28A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ECB484C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7A188AB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B04C1BD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08963A6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1C0B80A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9611E38" w14:textId="77777777" w:rsidR="0091464C" w:rsidRPr="007B3F5E" w:rsidRDefault="0091464C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D101DE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6416BFB" w14:textId="77777777" w:rsidR="0091464C" w:rsidRPr="007B3F5E" w:rsidRDefault="0091464C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6D836DA" w14:textId="77777777" w:rsidR="0091464C" w:rsidRPr="007B3F5E" w:rsidRDefault="0091464C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1FBD2BA7" w14:textId="77777777" w:rsidR="0091464C" w:rsidRPr="007B3F5E" w:rsidRDefault="0091464C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7407312" w14:textId="77777777" w:rsidR="0091464C" w:rsidRPr="007B3F5E" w:rsidRDefault="0091464C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3E8B455E" w14:textId="77777777" w:rsidR="0091464C" w:rsidRPr="007B3F5E" w:rsidRDefault="0091464C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AB9" w:rsidRPr="007B3F5E" w14:paraId="76E9E98E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704E6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A53E52A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F8B4E87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E507BD1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00AAD4A0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4ABAD7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19BB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586FC4E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668A049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57DE0C6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C8EFAE6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43C32D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476D0C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3D34FD86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4EEC83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784755F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3F97939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5066FD6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2FD260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54A7D638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5D204B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250C1A0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C4E684F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70497A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63A022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4A70BBDA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E36A7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C775F7E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975AF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5B886DE5" w14:textId="66948DB7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915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BECD9B0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6867F333" w14:textId="38E599F9" w:rsidR="00136AB9" w:rsidRPr="007B3F5E" w:rsidRDefault="00136AB9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676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01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136AB9" w:rsidRPr="007B3F5E" w14:paraId="7AC57AD3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1DA5C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sz w:val="20"/>
                <w:szCs w:val="20"/>
                <w:cs/>
              </w:rPr>
              <w:t>ส่วนแบ่งกำไรของบริษัทร่วม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012B2F1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867B83F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E14038E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40D9410B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9A1106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2FEE4E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79F850C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6DBFFA1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78EB4C2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D56CB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7B8FF7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F2CBD9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62710E88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64773B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E2EF412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0A56200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518271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AA0F9DF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7C9EA94A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DD16E72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1687014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448CFF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8601CE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6A41139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D9993F8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CE848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78C03843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13B6C2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5FB02FB0" w14:textId="12000C0E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15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5225CE4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12524FA0" w14:textId="6EF128CF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30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36</w:t>
            </w:r>
          </w:p>
        </w:tc>
      </w:tr>
      <w:tr w:rsidR="00136AB9" w:rsidRPr="007B3F5E" w14:paraId="2C0A2E97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5D85B" w14:textId="0CFAD765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B3F5E">
              <w:rPr>
                <w:b/>
                <w:bCs/>
                <w:sz w:val="20"/>
                <w:szCs w:val="20"/>
                <w:cs/>
              </w:rPr>
              <w:t>กำไร</w:t>
            </w:r>
            <w:r w:rsidR="000F04D2" w:rsidRPr="007B3F5E">
              <w:rPr>
                <w:rFonts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7B3F5E">
              <w:rPr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C49DD8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8C41593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57C9593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3782F4D4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5F74D58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B5F0B1F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83AA284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C797E5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1BF0A806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A6AAE8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9B6E57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88DA72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5D51467F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20A681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44891DA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5F101AF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7E6FCC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37C149E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0A2FBF54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4CBA96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42E6426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2C50B8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C5902E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0DD13A3A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EB38289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7A395D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9B82B4E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9620CC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10609" w14:textId="76DD5BB0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</w:t>
            </w:r>
            <w:r w:rsidR="003C308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71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3C308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3A155A5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F74A2" w14:textId="56A85893" w:rsidR="00136AB9" w:rsidRPr="007B3F5E" w:rsidRDefault="00136AB9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90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36AB9" w:rsidRPr="007B3F5E" w14:paraId="7F4F3F21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A1220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086231A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4FD6F3D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9A16C5A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60C66F77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7AF1FF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46A2A9C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F18163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56FD56DB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4FF9E99F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1845F5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E4A59A3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55D6B3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7BE66B13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1A6B92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419F3C0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72A8B36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CF7B8D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67B912F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5D7D99EE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68721D8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92A21E6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636ADD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107994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7B90B97E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A292283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71DF2A7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72F2BC4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2D877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2EFB8" w14:textId="77777777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1A3399D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618B8" w14:textId="77777777" w:rsidR="00136AB9" w:rsidRPr="007B3F5E" w:rsidRDefault="00136AB9" w:rsidP="00801E52">
            <w:pPr>
              <w:tabs>
                <w:tab w:val="decimal" w:pos="310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AB9" w:rsidRPr="007B3F5E" w14:paraId="3806ECD7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685E1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5BAEB92" w14:textId="0075C2E7" w:rsidR="00136AB9" w:rsidRPr="007B3F5E" w:rsidRDefault="00B17D5A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453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EEC09FF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04839D5" w14:textId="394F5B36" w:rsidR="00136AB9" w:rsidRPr="007B3F5E" w:rsidRDefault="00B17D5A" w:rsidP="00136AB9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962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3DDF4AB7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A421A02" w14:textId="75A224F8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351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4EC9C2A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2FBE24" w14:textId="6A057F07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604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69E3E79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3FCF882A" w14:textId="5B86BA52" w:rsidR="00136AB9" w:rsidRPr="007B3F5E" w:rsidRDefault="00B17D5A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215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7A795CB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2A3AC1" w14:textId="447130A7" w:rsidR="00136AB9" w:rsidRPr="007B3F5E" w:rsidRDefault="00B17D5A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724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61CC5D2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28DDDC9C" w14:textId="326ED40D" w:rsidR="00136AB9" w:rsidRPr="007B3F5E" w:rsidRDefault="00B17D5A" w:rsidP="00136AB9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23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513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26525E9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D6C424B" w14:textId="0ECFB5B9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408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1D38319B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FD3D28A" w14:textId="7EF8D435" w:rsidR="00136AB9" w:rsidRPr="007B3F5E" w:rsidRDefault="00B17D5A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C40B9B2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6A20B907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46739CF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7215BC5" w14:textId="03E47335" w:rsidR="00136AB9" w:rsidRPr="007B3F5E" w:rsidRDefault="00B17D5A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283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CA566E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E6286D6" w14:textId="3DB2964E" w:rsidR="00136AB9" w:rsidRPr="007B3F5E" w:rsidRDefault="00B17D5A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997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04DBA786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9B662BE" w14:textId="1215BCC9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F71386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75B4E94C" w14:textId="24B4563B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273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92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866FED9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624B9695" w14:textId="7F290C32" w:rsidR="00136AB9" w:rsidRPr="007B3F5E" w:rsidRDefault="00B17D5A" w:rsidP="003C308A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41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01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</w:rPr>
              <w:t>8.</w:t>
            </w:r>
            <w:r w:rsidR="003C308A"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55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8DCC479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186A107B" w14:textId="4FBE8555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423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28</w:t>
            </w:r>
          </w:p>
        </w:tc>
      </w:tr>
      <w:tr w:rsidR="00136AB9" w:rsidRPr="007B3F5E" w14:paraId="5AD406E4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8C9BF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82095D4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520C027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47885B8" w14:textId="77777777" w:rsidR="00136AB9" w:rsidRPr="007B3F5E" w:rsidRDefault="00136AB9" w:rsidP="00136AB9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1EAE868A" w14:textId="77777777" w:rsidR="00136AB9" w:rsidRPr="007B3F5E" w:rsidRDefault="00136AB9" w:rsidP="00136AB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286C136F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5323EBF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39E12C9" w14:textId="77777777" w:rsidR="00136AB9" w:rsidRPr="007B3F5E" w:rsidRDefault="00136AB9" w:rsidP="00136AB9">
            <w:pPr>
              <w:tabs>
                <w:tab w:val="decimal" w:pos="167"/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624363FD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4E5FB8E0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9444CA8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C3D965B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1BE0C48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32E9FD39" w14:textId="77777777" w:rsidR="00136AB9" w:rsidRPr="007B3F5E" w:rsidRDefault="00136AB9" w:rsidP="00136AB9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5A45018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BA18123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1DE3DC15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97EC63A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F878C8B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2E27726F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A5DE02B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E6DB547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1D02E9A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A987A32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4694CF78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5E7F972" w14:textId="77777777" w:rsidR="00136AB9" w:rsidRPr="007B3F5E" w:rsidRDefault="00136AB9" w:rsidP="00136AB9">
            <w:pPr>
              <w:tabs>
                <w:tab w:val="decimal" w:pos="93"/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5975DD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60B64E4" w14:textId="77777777" w:rsidR="00136AB9" w:rsidRPr="007B3F5E" w:rsidRDefault="00136AB9" w:rsidP="00136AB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E2A7537" w14:textId="77777777" w:rsidR="00136AB9" w:rsidRPr="007B3F5E" w:rsidRDefault="00136AB9" w:rsidP="00136AB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1DDF9886" w14:textId="4D03685A" w:rsidR="00136AB9" w:rsidRPr="007B3F5E" w:rsidRDefault="00136AB9" w:rsidP="003C308A">
            <w:pPr>
              <w:tabs>
                <w:tab w:val="decimal" w:pos="49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5EB027B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AEC32" w14:textId="3E7F7B07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429</w:t>
            </w:r>
            <w:r w:rsidR="00136AB9" w:rsidRPr="007B3F5E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18</w:t>
            </w:r>
          </w:p>
        </w:tc>
      </w:tr>
      <w:tr w:rsidR="00136AB9" w:rsidRPr="007B3F5E" w14:paraId="4BBA1A41" w14:textId="77777777" w:rsidTr="0091464C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932AC" w14:textId="77777777" w:rsidR="00136AB9" w:rsidRPr="007B3F5E" w:rsidRDefault="00136AB9" w:rsidP="00136AB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8B99BCB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39A9423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C31D0F1" w14:textId="77777777" w:rsidR="00136AB9" w:rsidRPr="007B3F5E" w:rsidRDefault="00136AB9" w:rsidP="00136AB9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0E29794F" w14:textId="77777777" w:rsidR="00136AB9" w:rsidRPr="007B3F5E" w:rsidRDefault="00136AB9" w:rsidP="00136AB9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81F715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94AEAF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A241A6E" w14:textId="77777777" w:rsidR="00136AB9" w:rsidRPr="007B3F5E" w:rsidRDefault="00136AB9" w:rsidP="00136AB9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0616E9F9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381A9A2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F9963F8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A9D271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F08853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nil"/>
              <w:right w:val="nil"/>
            </w:tcBorders>
            <w:vAlign w:val="bottom"/>
          </w:tcPr>
          <w:p w14:paraId="0BAAA721" w14:textId="77777777" w:rsidR="00136AB9" w:rsidRPr="007B3F5E" w:rsidRDefault="00136AB9" w:rsidP="00136AB9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CDA61B3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0E2D928" w14:textId="77777777" w:rsidR="00136AB9" w:rsidRPr="007B3F5E" w:rsidRDefault="00136AB9" w:rsidP="00136AB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29B1B829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1F2D49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BD15FB7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  <w:vAlign w:val="bottom"/>
          </w:tcPr>
          <w:p w14:paraId="2A51F3A8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4FD376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2142DC7C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113CC4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3954FC20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0C593810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5C86885" w14:textId="77777777" w:rsidR="00136AB9" w:rsidRPr="007B3F5E" w:rsidRDefault="00136AB9" w:rsidP="00136AB9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45EA4B1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DE0BCC5" w14:textId="77777777" w:rsidR="00136AB9" w:rsidRPr="007B3F5E" w:rsidRDefault="00136AB9" w:rsidP="00136AB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1B69A52" w14:textId="77777777" w:rsidR="00136AB9" w:rsidRPr="007B3F5E" w:rsidRDefault="00136AB9" w:rsidP="00136AB9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B23F1" w14:textId="69D86DC9" w:rsidR="00136AB9" w:rsidRPr="007B3F5E" w:rsidRDefault="00136AB9" w:rsidP="003C308A">
            <w:pPr>
              <w:tabs>
                <w:tab w:val="decimal" w:pos="33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41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01</w:t>
            </w:r>
            <w:r w:rsidR="003C308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3C308A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55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EAE9A9C" w14:textId="77777777" w:rsidR="00136AB9" w:rsidRPr="007B3F5E" w:rsidRDefault="00136AB9" w:rsidP="00801E52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E2624" w14:textId="6AE957D3" w:rsidR="00136AB9" w:rsidRPr="007B3F5E" w:rsidRDefault="00B17D5A" w:rsidP="003C308A">
            <w:pPr>
              <w:tabs>
                <w:tab w:val="decimal" w:pos="431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39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852</w:t>
            </w:r>
            <w:r w:rsidR="00136AB9"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7B3F5E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46</w:t>
            </w:r>
          </w:p>
        </w:tc>
      </w:tr>
    </w:tbl>
    <w:p w14:paraId="10026510" w14:textId="77777777" w:rsidR="003B14EA" w:rsidRPr="007B3F5E" w:rsidRDefault="003B14EA" w:rsidP="00E859C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B14EA" w:rsidRPr="007B3F5E" w:rsidSect="00613ABF">
          <w:headerReference w:type="default" r:id="rId26"/>
          <w:footerReference w:type="default" r:id="rId27"/>
          <w:type w:val="nextColumn"/>
          <w:pgSz w:w="16834" w:h="11909" w:orient="landscape" w:code="9"/>
          <w:pgMar w:top="691" w:right="1152" w:bottom="540" w:left="1152" w:header="720" w:footer="720" w:gutter="0"/>
          <w:cols w:space="720"/>
        </w:sectPr>
      </w:pPr>
    </w:p>
    <w:p w14:paraId="46B13F20" w14:textId="19E45686" w:rsidR="00550F69" w:rsidRPr="007B3F5E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67D81EF4" w14:textId="69287365" w:rsidR="00550F69" w:rsidRPr="007B3F5E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FDFD417" w14:textId="6E6AFCD2" w:rsidR="00550F69" w:rsidRPr="007B3F5E" w:rsidRDefault="00612E5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กลุ่มบริษัทดำเนินธุรกิจในประเทศ</w:t>
      </w:r>
      <w:r w:rsidR="007C6890" w:rsidRPr="007B3F5E">
        <w:rPr>
          <w:rFonts w:asciiTheme="majorBidi" w:hAnsiTheme="majorBidi" w:cstheme="majorBidi" w:hint="cs"/>
          <w:sz w:val="28"/>
          <w:szCs w:val="28"/>
          <w:cs/>
        </w:rPr>
        <w:t>ไทยและประเทศเวียดนาม ทั้งนี้</w:t>
      </w:r>
      <w:r w:rsidR="00C439E7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BE41836" w14:textId="77777777" w:rsidR="00550F69" w:rsidRPr="007B3F5E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10C24CF" w14:textId="18CF8312" w:rsidR="00A77F07" w:rsidRPr="007B3F5E" w:rsidRDefault="00A77F07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765E3D72" w14:textId="77777777" w:rsidR="00A77F07" w:rsidRPr="007B3F5E" w:rsidRDefault="00A77F07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24006A0" w14:textId="73F3897D" w:rsidR="00A77F07" w:rsidRPr="007B3F5E" w:rsidRDefault="00A77F07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ของกลุ่มบริษัทเป็นเงินประมาณ</w:t>
      </w:r>
      <w:r w:rsidR="00A41C83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A41C83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561</w:t>
      </w:r>
      <w:r w:rsidR="00A41C83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="002C72CE" w:rsidRPr="007B3F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597</w:t>
      </w:r>
      <w:r w:rsidR="002C72CE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70</w:t>
      </w:r>
      <w:r w:rsidR="006C46CC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6C46CC" w:rsidRPr="007B3F5E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1BA0D6D1" w14:textId="77777777" w:rsidR="00A77F07" w:rsidRPr="007B3F5E" w:rsidRDefault="00A77F07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0D38235C" w14:textId="6E27D282" w:rsidR="000A50E0" w:rsidRPr="007B3F5E" w:rsidRDefault="000A50E0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53ECBB89" w14:textId="1B96C163" w:rsidR="000A50E0" w:rsidRPr="007B3F5E" w:rsidRDefault="000A50E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C6661C8" w14:textId="5D0F7430" w:rsidR="00E56AB6" w:rsidRPr="007B3F5E" w:rsidRDefault="00E56AB6" w:rsidP="00A62759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5D7AF5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F094E" w:rsidRPr="007B3F5E">
        <w:rPr>
          <w:rFonts w:asciiTheme="majorBidi" w:hAnsiTheme="majorBidi" w:cstheme="majorBidi" w:hint="cs"/>
          <w:sz w:val="28"/>
          <w:szCs w:val="28"/>
          <w:cs/>
        </w:rPr>
        <w:t>ธุรกิจผลิต</w:t>
      </w:r>
      <w:r w:rsidR="00EC2348" w:rsidRPr="007B3F5E">
        <w:rPr>
          <w:rFonts w:asciiTheme="majorBidi" w:hAnsiTheme="majorBidi" w:cstheme="majorBidi" w:hint="cs"/>
          <w:sz w:val="28"/>
          <w:szCs w:val="28"/>
          <w:cs/>
        </w:rPr>
        <w:t>และจำหน่าย</w:t>
      </w:r>
      <w:r w:rsidR="00CF094E" w:rsidRPr="007B3F5E">
        <w:rPr>
          <w:rFonts w:asciiTheme="majorBidi" w:hAnsiTheme="majorBidi" w:cstheme="majorBidi" w:hint="cs"/>
          <w:sz w:val="28"/>
          <w:szCs w:val="28"/>
          <w:cs/>
        </w:rPr>
        <w:t xml:space="preserve">กระแสไฟฟ้า </w:t>
      </w:r>
      <w:r w:rsidR="00A62759" w:rsidRPr="007B3F5E">
        <w:rPr>
          <w:rFonts w:asciiTheme="majorBidi" w:hAnsiTheme="majorBidi" w:cstheme="majorBidi" w:hint="cs"/>
          <w:sz w:val="28"/>
          <w:szCs w:val="28"/>
          <w:cs/>
        </w:rPr>
        <w:t xml:space="preserve">และธุรกิจผลิตไฟฟ้าจากพลังงานแสงอาทิตย์ </w:t>
      </w:r>
      <w:r w:rsidRPr="007B3F5E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6E2163" w:rsidRPr="007B3F5E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5903FF" w:rsidRPr="007B3F5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2163" w:rsidRPr="007B3F5E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บริษัทต้องถือปฏิบัติตาม</w:t>
      </w:r>
    </w:p>
    <w:p w14:paraId="0185A240" w14:textId="7D30A03A" w:rsidR="00E56AB6" w:rsidRPr="007B3F5E" w:rsidRDefault="00E56AB6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E56AB6" w:rsidRPr="007B3F5E" w14:paraId="37762963" w14:textId="77777777" w:rsidTr="000B1665">
        <w:trPr>
          <w:tblHeader/>
        </w:trPr>
        <w:tc>
          <w:tcPr>
            <w:tcW w:w="2340" w:type="dxa"/>
          </w:tcPr>
          <w:p w14:paraId="39A3922A" w14:textId="62BAFEF3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532B194B" w14:textId="64D7A325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6AB6" w:rsidRPr="007B3F5E" w14:paraId="5CB584BD" w14:textId="77777777" w:rsidTr="000B1665">
        <w:trPr>
          <w:tblHeader/>
        </w:trPr>
        <w:tc>
          <w:tcPr>
            <w:tcW w:w="2340" w:type="dxa"/>
          </w:tcPr>
          <w:p w14:paraId="4B1E9E52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6" w:type="dxa"/>
            <w:gridSpan w:val="5"/>
          </w:tcPr>
          <w:p w14:paraId="70AC8415" w14:textId="592B456F" w:rsidR="00E56AB6" w:rsidRPr="007B3F5E" w:rsidRDefault="00B17D5A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64" w:type="dxa"/>
          </w:tcPr>
          <w:p w14:paraId="255400BB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2ACDD61" w14:textId="46F2C0B8" w:rsidR="00E56AB6" w:rsidRPr="007B3F5E" w:rsidRDefault="00B17D5A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E56AB6" w:rsidRPr="007B3F5E" w14:paraId="51F9CA6B" w14:textId="77777777" w:rsidTr="000B1665">
        <w:trPr>
          <w:tblHeader/>
        </w:trPr>
        <w:tc>
          <w:tcPr>
            <w:tcW w:w="2340" w:type="dxa"/>
          </w:tcPr>
          <w:p w14:paraId="65F44085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3AB230D6" w14:textId="1D4E555B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6" w:type="dxa"/>
            <w:vAlign w:val="bottom"/>
          </w:tcPr>
          <w:p w14:paraId="610843FA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1524BD8B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D882A4E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2BCBBDA4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237051C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BD66B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4DED9924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F18E4DA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1052D0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245EAAD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7B3F5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3F48C504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BAFFF2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6AB6" w:rsidRPr="007B3F5E" w14:paraId="232C31AE" w14:textId="77777777" w:rsidTr="000B1665">
        <w:trPr>
          <w:tblHeader/>
        </w:trPr>
        <w:tc>
          <w:tcPr>
            <w:tcW w:w="2340" w:type="dxa"/>
          </w:tcPr>
          <w:p w14:paraId="76D74D19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3CB5BD4E" w14:textId="77777777" w:rsidR="00E56AB6" w:rsidRPr="007B3F5E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D0393" w:rsidRPr="007B3F5E" w14:paraId="0B5F1D57" w14:textId="77777777" w:rsidTr="000B1665">
        <w:tc>
          <w:tcPr>
            <w:tcW w:w="2340" w:type="dxa"/>
          </w:tcPr>
          <w:p w14:paraId="717A999A" w14:textId="77777777" w:rsidR="003D0393" w:rsidRPr="007B3F5E" w:rsidRDefault="003D0393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14:paraId="0763AE65" w14:textId="1333645E" w:rsidR="003D0393" w:rsidRPr="007B3F5E" w:rsidRDefault="003D0393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264" w:type="dxa"/>
          </w:tcPr>
          <w:p w14:paraId="16261F80" w14:textId="77777777" w:rsidR="003D0393" w:rsidRPr="007B3F5E" w:rsidRDefault="003D0393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933DED" w14:textId="4681C946" w:rsidR="003D0393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273</w:t>
            </w:r>
            <w:r w:rsidR="003D0393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76</w:t>
            </w:r>
          </w:p>
        </w:tc>
        <w:tc>
          <w:tcPr>
            <w:tcW w:w="264" w:type="dxa"/>
          </w:tcPr>
          <w:p w14:paraId="5EBB916D" w14:textId="77777777" w:rsidR="003D0393" w:rsidRPr="007B3F5E" w:rsidRDefault="003D0393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C6E4C1" w14:textId="62F40C7C" w:rsidR="003D0393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27</w:t>
            </w:r>
            <w:r w:rsidRPr="007B3F5E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GB"/>
              </w:rPr>
              <w:t>3</w:t>
            </w:r>
            <w:r w:rsidR="003D0393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GB"/>
              </w:rPr>
              <w:t>76</w:t>
            </w:r>
          </w:p>
        </w:tc>
        <w:tc>
          <w:tcPr>
            <w:tcW w:w="264" w:type="dxa"/>
          </w:tcPr>
          <w:p w14:paraId="55429801" w14:textId="77777777" w:rsidR="003D0393" w:rsidRPr="007B3F5E" w:rsidRDefault="003D0393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CE3AAC" w14:textId="4B609D4B" w:rsidR="003D0393" w:rsidRPr="007B3F5E" w:rsidRDefault="003D0393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264" w:type="dxa"/>
          </w:tcPr>
          <w:p w14:paraId="60ADD04B" w14:textId="77777777" w:rsidR="003D0393" w:rsidRPr="007B3F5E" w:rsidRDefault="003D0393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71CB82C" w14:textId="35F2050E" w:rsidR="003D0393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451</w:t>
            </w:r>
            <w:r w:rsidR="003D0393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26</w:t>
            </w:r>
          </w:p>
        </w:tc>
        <w:tc>
          <w:tcPr>
            <w:tcW w:w="264" w:type="dxa"/>
          </w:tcPr>
          <w:p w14:paraId="73D22B2D" w14:textId="77777777" w:rsidR="003D0393" w:rsidRPr="007B3F5E" w:rsidRDefault="003D0393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0CF4A37" w14:textId="68B789FF" w:rsidR="003D0393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451</w:t>
            </w:r>
            <w:r w:rsidR="003D0393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26</w:t>
            </w:r>
          </w:p>
        </w:tc>
      </w:tr>
      <w:tr w:rsidR="002C72CE" w:rsidRPr="007B3F5E" w14:paraId="5597B742" w14:textId="77777777" w:rsidTr="000B1665">
        <w:tc>
          <w:tcPr>
            <w:tcW w:w="2340" w:type="dxa"/>
          </w:tcPr>
          <w:p w14:paraId="5AF541A9" w14:textId="77777777" w:rsidR="002C72CE" w:rsidRPr="007B3F5E" w:rsidRDefault="002C72CE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86" w:type="dxa"/>
          </w:tcPr>
          <w:p w14:paraId="0DE4CCEF" w14:textId="748F84AF" w:rsidR="002C72CE" w:rsidRPr="007B3F5E" w:rsidRDefault="000955AE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10,088.53</w:t>
            </w:r>
          </w:p>
        </w:tc>
        <w:tc>
          <w:tcPr>
            <w:tcW w:w="264" w:type="dxa"/>
          </w:tcPr>
          <w:p w14:paraId="1D96ACD1" w14:textId="77777777" w:rsidR="002C72CE" w:rsidRPr="007B3F5E" w:rsidRDefault="002C72CE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870860C" w14:textId="0ECA25BB" w:rsidR="002C72CE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6</w:t>
            </w:r>
            <w:r w:rsidR="00753735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180</w:t>
            </w:r>
            <w:r w:rsidR="003A3B02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29</w:t>
            </w:r>
          </w:p>
        </w:tc>
        <w:tc>
          <w:tcPr>
            <w:tcW w:w="264" w:type="dxa"/>
          </w:tcPr>
          <w:p w14:paraId="4FD35612" w14:textId="77777777" w:rsidR="002C72CE" w:rsidRPr="007B3F5E" w:rsidRDefault="002C72CE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999D6F6" w14:textId="1BB39761" w:rsidR="002C72CE" w:rsidRPr="007B3F5E" w:rsidRDefault="000955AE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16,268.82</w:t>
            </w:r>
          </w:p>
        </w:tc>
        <w:tc>
          <w:tcPr>
            <w:tcW w:w="264" w:type="dxa"/>
          </w:tcPr>
          <w:p w14:paraId="1DD8A730" w14:textId="77777777" w:rsidR="002C72CE" w:rsidRPr="007B3F5E" w:rsidRDefault="002C72CE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928DD1" w14:textId="7A8822C0" w:rsidR="002C72CE" w:rsidRPr="007B3F5E" w:rsidRDefault="002C72CE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B17D5A"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398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264" w:type="dxa"/>
          </w:tcPr>
          <w:p w14:paraId="6057594D" w14:textId="77777777" w:rsidR="002C72CE" w:rsidRPr="007B3F5E" w:rsidRDefault="002C72CE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09B8AA" w14:textId="41679C13" w:rsidR="002C72CE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6</w:t>
            </w:r>
            <w:r w:rsidR="002C72CE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292</w:t>
            </w:r>
            <w:r w:rsidR="002C72CE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84</w:t>
            </w:r>
          </w:p>
        </w:tc>
        <w:tc>
          <w:tcPr>
            <w:tcW w:w="264" w:type="dxa"/>
          </w:tcPr>
          <w:p w14:paraId="19FE157F" w14:textId="77777777" w:rsidR="002C72CE" w:rsidRPr="007B3F5E" w:rsidRDefault="002C72CE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38B6468" w14:textId="508E6288" w:rsidR="002C72CE" w:rsidRPr="007B3F5E" w:rsidRDefault="00B17D5A" w:rsidP="00E859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14</w:t>
            </w:r>
            <w:r w:rsidR="002C72CE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690</w:t>
            </w:r>
            <w:r w:rsidR="002C72CE" w:rsidRPr="007B3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89</w:t>
            </w:r>
          </w:p>
        </w:tc>
      </w:tr>
      <w:tr w:rsidR="00A62759" w:rsidRPr="007B3F5E" w14:paraId="2BEAFDA0" w14:textId="77777777" w:rsidTr="000B1665">
        <w:tc>
          <w:tcPr>
            <w:tcW w:w="2340" w:type="dxa"/>
          </w:tcPr>
          <w:p w14:paraId="579C3E8C" w14:textId="77777777" w:rsidR="00A62759" w:rsidRPr="007B3F5E" w:rsidRDefault="00A62759" w:rsidP="00A6275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0186E55" w14:textId="394D72F7" w:rsidR="00A62759" w:rsidRPr="007B3F5E" w:rsidRDefault="00A62759" w:rsidP="00A6275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10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08</w:t>
            </w:r>
            <w:r w:rsidR="000955AE"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8.53</w:t>
            </w:r>
          </w:p>
        </w:tc>
        <w:tc>
          <w:tcPr>
            <w:tcW w:w="264" w:type="dxa"/>
          </w:tcPr>
          <w:p w14:paraId="644D74D0" w14:textId="77777777" w:rsidR="00A62759" w:rsidRPr="007B3F5E" w:rsidRDefault="00A62759" w:rsidP="00A6275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8749C6" w14:textId="099A1E56" w:rsidR="00A62759" w:rsidRPr="007B3F5E" w:rsidRDefault="00A62759" w:rsidP="00A6275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454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264" w:type="dxa"/>
          </w:tcPr>
          <w:p w14:paraId="0325EE3A" w14:textId="77777777" w:rsidR="00A62759" w:rsidRPr="007B3F5E" w:rsidRDefault="00A62759" w:rsidP="00A6275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130CA82" w14:textId="7A6F28FD" w:rsidR="00A62759" w:rsidRPr="007B3F5E" w:rsidRDefault="00A62759" w:rsidP="00A6275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16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54</w:t>
            </w:r>
            <w:r w:rsidR="000955AE"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2.58</w:t>
            </w:r>
          </w:p>
        </w:tc>
        <w:tc>
          <w:tcPr>
            <w:tcW w:w="264" w:type="dxa"/>
          </w:tcPr>
          <w:p w14:paraId="27D5DA36" w14:textId="77777777" w:rsidR="00A62759" w:rsidRPr="007B3F5E" w:rsidRDefault="00A62759" w:rsidP="00A6275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2211332" w14:textId="5FB0F356" w:rsidR="00A62759" w:rsidRPr="007B3F5E" w:rsidRDefault="00A62759" w:rsidP="00A6275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398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264" w:type="dxa"/>
          </w:tcPr>
          <w:p w14:paraId="59EA4D3D" w14:textId="77777777" w:rsidR="00A62759" w:rsidRPr="007B3F5E" w:rsidRDefault="00A62759" w:rsidP="00A6275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A20277" w14:textId="76274CF0" w:rsidR="00A62759" w:rsidRPr="007B3F5E" w:rsidRDefault="00A62759" w:rsidP="00A6275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744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264" w:type="dxa"/>
          </w:tcPr>
          <w:p w14:paraId="3E4558E3" w14:textId="77777777" w:rsidR="00A62759" w:rsidRPr="007B3F5E" w:rsidRDefault="00A62759" w:rsidP="00A6275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56FC526" w14:textId="7123F731" w:rsidR="00A62759" w:rsidRPr="007B3F5E" w:rsidRDefault="00A62759" w:rsidP="00A6275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15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142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15</w:t>
            </w:r>
          </w:p>
        </w:tc>
      </w:tr>
    </w:tbl>
    <w:p w14:paraId="778D7EB8" w14:textId="77777777" w:rsidR="00E56AB6" w:rsidRPr="007B3F5E" w:rsidRDefault="00E56AB6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1A09CD4" w14:textId="77777777" w:rsidR="001113A1" w:rsidRPr="007B3F5E" w:rsidRDefault="001113A1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9AD1F06" w14:textId="38386C04" w:rsidR="001113A1" w:rsidRPr="007B3F5E" w:rsidRDefault="001113A1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90"/>
        <w:gridCol w:w="270"/>
        <w:gridCol w:w="1080"/>
        <w:gridCol w:w="360"/>
        <w:gridCol w:w="1080"/>
      </w:tblGrid>
      <w:tr w:rsidR="00F24D00" w:rsidRPr="007B3F5E" w14:paraId="423330AA" w14:textId="77777777" w:rsidTr="006070CF">
        <w:tc>
          <w:tcPr>
            <w:tcW w:w="5400" w:type="dxa"/>
          </w:tcPr>
          <w:p w14:paraId="0E1862F4" w14:textId="77777777" w:rsidR="00F24D00" w:rsidRPr="007B3F5E" w:rsidRDefault="00F24D00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050F3F56" w14:textId="5E993CC9" w:rsidR="00F24D00" w:rsidRPr="007B3F5E" w:rsidRDefault="00F24D00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5898D473" w14:textId="4C1DBF09" w:rsidR="00F24D00" w:rsidRPr="007B3F5E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7A1B2740" w14:textId="69ACC4A0" w:rsidR="00F24D00" w:rsidRPr="007B3F5E" w:rsidRDefault="00F24D00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F24D00" w:rsidRPr="007B3F5E" w14:paraId="7E957C66" w14:textId="77777777" w:rsidTr="00127647">
        <w:trPr>
          <w:trHeight w:val="103"/>
        </w:trPr>
        <w:tc>
          <w:tcPr>
            <w:tcW w:w="5400" w:type="dxa"/>
            <w:shd w:val="clear" w:color="auto" w:fill="auto"/>
          </w:tcPr>
          <w:p w14:paraId="40DEC7B8" w14:textId="4BFAA7C8" w:rsidR="00F24D00" w:rsidRPr="007B3F5E" w:rsidRDefault="00F24D0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71621AB" w14:textId="48A3E715" w:rsidR="00F24D00" w:rsidRPr="007B3F5E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DA0AF24" w14:textId="5D711A98" w:rsidR="00F24D00" w:rsidRPr="007B3F5E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80" w:type="dxa"/>
            <w:hideMark/>
          </w:tcPr>
          <w:p w14:paraId="586BD4FD" w14:textId="505B51FC" w:rsidR="00F24D00" w:rsidRPr="007B3F5E" w:rsidRDefault="00B17D5A" w:rsidP="00E859C8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</w:t>
            </w:r>
            <w:r w:rsidRPr="007B3F5E">
              <w:rPr>
                <w:rFonts w:asciiTheme="majorBidi" w:hAnsiTheme="majorBidi" w:cstheme="majorBidi" w:hint="cs"/>
                <w:b w:val="0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360" w:type="dxa"/>
          </w:tcPr>
          <w:p w14:paraId="3BD6D0BE" w14:textId="77777777" w:rsidR="00F24D00" w:rsidRPr="007B3F5E" w:rsidRDefault="00F24D00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B12D2E7" w14:textId="70AB50E0" w:rsidR="00F24D00" w:rsidRPr="007B3F5E" w:rsidRDefault="00B17D5A" w:rsidP="00E859C8">
            <w:pPr>
              <w:pStyle w:val="acctmergecolhdg"/>
              <w:spacing w:line="240" w:lineRule="atLeast"/>
              <w:ind w:left="-84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2565</w:t>
            </w:r>
          </w:p>
        </w:tc>
      </w:tr>
      <w:tr w:rsidR="001655B4" w:rsidRPr="007B3F5E" w14:paraId="3EAD7E87" w14:textId="77777777" w:rsidTr="006070CF">
        <w:tc>
          <w:tcPr>
            <w:tcW w:w="5400" w:type="dxa"/>
          </w:tcPr>
          <w:p w14:paraId="47D248F8" w14:textId="0B4EA4DE" w:rsidR="001655B4" w:rsidRPr="007B3F5E" w:rsidRDefault="001655B4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447B17E" w14:textId="77777777" w:rsidR="001655B4" w:rsidRPr="007B3F5E" w:rsidRDefault="001655B4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9462BEE" w14:textId="3070039F" w:rsidR="001655B4" w:rsidRPr="007B3F5E" w:rsidRDefault="001655B4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91320DD" w14:textId="7834B19D" w:rsidR="001655B4" w:rsidRPr="007B3F5E" w:rsidRDefault="001655B4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2C72CE" w:rsidRPr="007B3F5E" w14:paraId="708F9756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20DBCF45" w14:textId="7A03242D" w:rsidR="002C72CE" w:rsidRPr="007B3F5E" w:rsidRDefault="002C72CE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15D53C1E" w14:textId="77777777" w:rsidR="002C72CE" w:rsidRPr="007B3F5E" w:rsidRDefault="002C72C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BAB55D2" w14:textId="2675F218" w:rsidR="002C72CE" w:rsidRPr="007B3F5E" w:rsidRDefault="002C72C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7082544" w14:textId="1D6DE868" w:rsidR="002C72CE" w:rsidRPr="007B3F5E" w:rsidRDefault="00B17D5A" w:rsidP="008A13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22E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066</w:t>
            </w:r>
            <w:r w:rsidR="00FA637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</w:p>
        </w:tc>
        <w:tc>
          <w:tcPr>
            <w:tcW w:w="360" w:type="dxa"/>
          </w:tcPr>
          <w:p w14:paraId="3E8A8296" w14:textId="77777777" w:rsidR="002C72CE" w:rsidRPr="007B3F5E" w:rsidRDefault="002C72CE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2C08902" w14:textId="5857708E" w:rsidR="002C72CE" w:rsidRPr="007B3F5E" w:rsidRDefault="00B17D5A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22E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  <w:r w:rsidR="00522EBD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</w:tr>
      <w:tr w:rsidR="008E1030" w:rsidRPr="007B3F5E" w14:paraId="34447740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077F5B7F" w14:textId="21AFB23B" w:rsidR="008E1030" w:rsidRPr="007B3F5E" w:rsidRDefault="002A3948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D27D86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ค่าเผื่อ</w:t>
            </w:r>
            <w:r w:rsidR="008E1030" w:rsidRPr="007B3F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BE5BA81" w14:textId="77777777" w:rsidR="008E1030" w:rsidRPr="007B3F5E" w:rsidRDefault="008E103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730B682" w14:textId="77777777" w:rsidR="008E1030" w:rsidRPr="007B3F5E" w:rsidRDefault="008E103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69CA7" w14:textId="05550B05" w:rsidR="008E1030" w:rsidRPr="007B3F5E" w:rsidRDefault="004818A4" w:rsidP="002A39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CA0263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1E447D39" w14:textId="77777777" w:rsidR="008E1030" w:rsidRPr="007B3F5E" w:rsidRDefault="008E1030" w:rsidP="002A3948">
            <w:pPr>
              <w:pStyle w:val="acctfourfigures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4C348" w14:textId="11430F83" w:rsidR="008E1030" w:rsidRPr="007B3F5E" w:rsidRDefault="00522EBD" w:rsidP="00BF4E4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E1030" w:rsidRPr="007B3F5E" w14:paraId="488AB912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7B4BF07D" w14:textId="75B79EB4" w:rsidR="008E1030" w:rsidRPr="007B3F5E" w:rsidRDefault="008E1030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14:paraId="2B55E1B9" w14:textId="77777777" w:rsidR="008E1030" w:rsidRPr="007B3F5E" w:rsidRDefault="008E103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8C148DB" w14:textId="77777777" w:rsidR="008E1030" w:rsidRPr="007B3F5E" w:rsidRDefault="008E103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4BA72" w14:textId="237531CD" w:rsidR="008E1030" w:rsidRPr="007B3F5E" w:rsidRDefault="00B17D5A" w:rsidP="002A39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522E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060</w:t>
            </w:r>
            <w:r w:rsidR="00FA637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360" w:type="dxa"/>
          </w:tcPr>
          <w:p w14:paraId="18418CCB" w14:textId="77777777" w:rsidR="008E1030" w:rsidRPr="007B3F5E" w:rsidRDefault="008E1030" w:rsidP="002A3948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C3185F" w14:textId="1A566B6A" w:rsidR="008E1030" w:rsidRPr="007B3F5E" w:rsidRDefault="00B17D5A" w:rsidP="002A394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522E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379</w:t>
            </w:r>
            <w:r w:rsidR="00522EB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</w:t>
            </w:r>
          </w:p>
        </w:tc>
      </w:tr>
      <w:tr w:rsidR="004212A9" w:rsidRPr="007B3F5E" w14:paraId="5A33D926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57D064EB" w14:textId="77777777" w:rsidR="004212A9" w:rsidRPr="007B3F5E" w:rsidRDefault="004212A9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</w:tcPr>
          <w:p w14:paraId="70BC649C" w14:textId="77777777" w:rsidR="004212A9" w:rsidRPr="007B3F5E" w:rsidRDefault="004212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6C9B54" w14:textId="77777777" w:rsidR="004212A9" w:rsidRPr="007B3F5E" w:rsidRDefault="004212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F8F934D" w14:textId="77777777" w:rsidR="004212A9" w:rsidRPr="007B3F5E" w:rsidRDefault="004212A9" w:rsidP="002A39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212A3C7" w14:textId="77777777" w:rsidR="004212A9" w:rsidRPr="007B3F5E" w:rsidRDefault="004212A9" w:rsidP="002A3948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021C29C" w14:textId="77777777" w:rsidR="004212A9" w:rsidRPr="007B3F5E" w:rsidRDefault="004212A9" w:rsidP="002A394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70CF" w:rsidRPr="007B3F5E" w14:paraId="04923A83" w14:textId="77777777" w:rsidTr="00127647">
        <w:trPr>
          <w:cantSplit/>
        </w:trPr>
        <w:tc>
          <w:tcPr>
            <w:tcW w:w="5400" w:type="dxa"/>
          </w:tcPr>
          <w:p w14:paraId="4758A83C" w14:textId="77777777" w:rsidR="006070CF" w:rsidRPr="007B3F5E" w:rsidRDefault="006070CF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2F3AE4E2" w14:textId="77777777" w:rsidR="006070CF" w:rsidRPr="007B3F5E" w:rsidRDefault="006070CF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16B78D7" w14:textId="77777777" w:rsidR="006070CF" w:rsidRPr="007B3F5E" w:rsidRDefault="006070CF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3076F34" w14:textId="77777777" w:rsidR="006070CF" w:rsidRPr="007B3F5E" w:rsidRDefault="006070CF" w:rsidP="002A39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F41DFFB" w14:textId="77777777" w:rsidR="006070CF" w:rsidRPr="007B3F5E" w:rsidRDefault="006070CF" w:rsidP="002A3948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3A671B" w14:textId="77777777" w:rsidR="006070CF" w:rsidRPr="007B3F5E" w:rsidRDefault="006070CF" w:rsidP="002A3948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70CF" w:rsidRPr="007B3F5E" w14:paraId="454DDCD3" w14:textId="77777777" w:rsidTr="00E65CF0">
        <w:trPr>
          <w:cantSplit/>
        </w:trPr>
        <w:tc>
          <w:tcPr>
            <w:tcW w:w="5400" w:type="dxa"/>
          </w:tcPr>
          <w:p w14:paraId="1B04C919" w14:textId="28FC6424" w:rsidR="006070CF" w:rsidRPr="007B3F5E" w:rsidRDefault="006070CF" w:rsidP="006070C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21A3759D" w14:textId="77777777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6E3BDFD" w14:textId="77777777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ED93D9" w14:textId="380C7966" w:rsidR="006070CF" w:rsidRPr="007B3F5E" w:rsidRDefault="006070CF" w:rsidP="006070CF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6070CF" w:rsidRPr="007B3F5E" w14:paraId="1331C6F5" w14:textId="77777777" w:rsidTr="00127647">
        <w:trPr>
          <w:cantSplit/>
        </w:trPr>
        <w:tc>
          <w:tcPr>
            <w:tcW w:w="5400" w:type="dxa"/>
          </w:tcPr>
          <w:p w14:paraId="7950180D" w14:textId="77777777" w:rsidR="006070CF" w:rsidRPr="007B3F5E" w:rsidRDefault="006070CF" w:rsidP="006070C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10B7B113" w14:textId="4CEB3FF4" w:rsidR="006070CF" w:rsidRPr="007B3F5E" w:rsidRDefault="007C6890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270" w:type="dxa"/>
          </w:tcPr>
          <w:p w14:paraId="7210E42A" w14:textId="77777777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D0E1D4A" w14:textId="455F3A6A" w:rsidR="006070CF" w:rsidRPr="007B3F5E" w:rsidRDefault="006070CF" w:rsidP="006F5D39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</w:t>
            </w:r>
            <w:r w:rsidRPr="007B3F5E">
              <w:rPr>
                <w:rFonts w:asciiTheme="majorBidi" w:hAnsiTheme="majorBidi" w:cstheme="majorBidi" w:hint="cs"/>
                <w:b w:val="0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360" w:type="dxa"/>
          </w:tcPr>
          <w:p w14:paraId="71866770" w14:textId="77777777" w:rsidR="006070CF" w:rsidRPr="007B3F5E" w:rsidRDefault="006070CF" w:rsidP="006F5D39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4C3B1F6F" w14:textId="7150D2B1" w:rsidR="006070CF" w:rsidRPr="007B3F5E" w:rsidRDefault="006070CF" w:rsidP="008B5A6A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2565</w:t>
            </w:r>
          </w:p>
        </w:tc>
      </w:tr>
      <w:tr w:rsidR="006070CF" w:rsidRPr="007B3F5E" w14:paraId="62ECA181" w14:textId="77777777" w:rsidTr="00625D5C">
        <w:trPr>
          <w:cantSplit/>
        </w:trPr>
        <w:tc>
          <w:tcPr>
            <w:tcW w:w="5400" w:type="dxa"/>
          </w:tcPr>
          <w:p w14:paraId="2E52618A" w14:textId="77777777" w:rsidR="006070CF" w:rsidRPr="007B3F5E" w:rsidRDefault="006070CF" w:rsidP="006070C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2974B816" w14:textId="78015FE9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DC6EC5F" w14:textId="77777777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737B7962" w14:textId="68F4B2AB" w:rsidR="006070CF" w:rsidRPr="007B3F5E" w:rsidRDefault="006070CF" w:rsidP="006070CF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6070CF" w:rsidRPr="007B3F5E" w14:paraId="6A9BC5FB" w14:textId="77777777" w:rsidTr="00127647">
        <w:trPr>
          <w:cantSplit/>
        </w:trPr>
        <w:tc>
          <w:tcPr>
            <w:tcW w:w="5400" w:type="dxa"/>
          </w:tcPr>
          <w:p w14:paraId="27547A2A" w14:textId="77777777" w:rsidR="006070CF" w:rsidRPr="007B3F5E" w:rsidRDefault="006070CF" w:rsidP="006070C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</w:p>
          <w:p w14:paraId="1DFD0DD6" w14:textId="420106E2" w:rsidR="006070CF" w:rsidRPr="007B3F5E" w:rsidRDefault="006070CF" w:rsidP="006070C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92F7C12" w14:textId="77777777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089A52" w14:textId="0C8B5B05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14EB85" w14:textId="77777777" w:rsidR="006070CF" w:rsidRPr="007B3F5E" w:rsidRDefault="006070CF" w:rsidP="006070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7E9C1BD6" w14:textId="77777777" w:rsidR="006070CF" w:rsidRPr="007B3F5E" w:rsidRDefault="006070CF" w:rsidP="006070CF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E4EEBB" w14:textId="77777777" w:rsidR="006070CF" w:rsidRPr="007B3F5E" w:rsidRDefault="006070CF" w:rsidP="006070CF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70CF" w:rsidRPr="007B3F5E" w14:paraId="09BCC717" w14:textId="77777777" w:rsidTr="00127647">
        <w:trPr>
          <w:cantSplit/>
        </w:trPr>
        <w:tc>
          <w:tcPr>
            <w:tcW w:w="5400" w:type="dxa"/>
          </w:tcPr>
          <w:p w14:paraId="10BA3C99" w14:textId="1EF8E5AE" w:rsidR="006070CF" w:rsidRPr="007B3F5E" w:rsidRDefault="006070CF" w:rsidP="006070CF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ได้มาจากการซื้อธุรกิจ</w:t>
            </w:r>
          </w:p>
        </w:tc>
        <w:tc>
          <w:tcPr>
            <w:tcW w:w="990" w:type="dxa"/>
          </w:tcPr>
          <w:p w14:paraId="53B36F4E" w14:textId="12BB403A" w:rsidR="006070CF" w:rsidRPr="007B3F5E" w:rsidRDefault="006070CF" w:rsidP="006070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70" w:type="dxa"/>
          </w:tcPr>
          <w:p w14:paraId="25C1E63E" w14:textId="77777777" w:rsidR="006070CF" w:rsidRPr="007B3F5E" w:rsidRDefault="006070CF" w:rsidP="006070C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AAAA960" w14:textId="4BEA4CED" w:rsidR="006070CF" w:rsidRPr="007B3F5E" w:rsidRDefault="006070CF" w:rsidP="006070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360" w:type="dxa"/>
            <w:vAlign w:val="bottom"/>
          </w:tcPr>
          <w:p w14:paraId="20307AFA" w14:textId="77777777" w:rsidR="006070CF" w:rsidRPr="007B3F5E" w:rsidRDefault="006070CF" w:rsidP="006070CF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EA9E03" w14:textId="15F2685C" w:rsidR="006070CF" w:rsidRPr="007B3F5E" w:rsidRDefault="006070CF" w:rsidP="006F5D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</w:tr>
    </w:tbl>
    <w:p w14:paraId="0E722E72" w14:textId="77777777" w:rsidR="00522EBD" w:rsidRPr="007B3F5E" w:rsidRDefault="00522EBD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EBC8F17" w14:textId="2F293C82" w:rsidR="003A3B02" w:rsidRPr="007B3F5E" w:rsidRDefault="003A3B02" w:rsidP="003A3B02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กลุ่มบริษัทมีสินทรัพย์ที่เกิดจากสัญญา</w:t>
      </w:r>
      <w:r w:rsidR="00EC3A55" w:rsidRPr="007B3F5E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135</w:t>
      </w:r>
      <w:r w:rsidR="00EC3A55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83</w:t>
      </w:r>
      <w:r w:rsidR="00EC3A5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EC3A55" w:rsidRPr="007B3F5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EC3A55" w:rsidRPr="007B3F5E">
        <w:rPr>
          <w:rFonts w:asciiTheme="majorBidi" w:hAnsiTheme="majorBidi" w:cstheme="majorBidi" w:hint="cs"/>
          <w:sz w:val="28"/>
          <w:szCs w:val="28"/>
          <w:cs/>
        </w:rPr>
        <w:t xml:space="preserve">มีกำหนดเรียกเก็บเงินจากลูกค้าเกินกว่า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EC3A5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EC3A55" w:rsidRPr="007B3F5E">
        <w:rPr>
          <w:rFonts w:asciiTheme="majorBidi" w:hAnsiTheme="majorBidi" w:cstheme="majorBidi" w:hint="cs"/>
          <w:sz w:val="28"/>
          <w:szCs w:val="28"/>
          <w:cs/>
        </w:rPr>
        <w:t>เดือนนับจากวันที่รายงาน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8D248D5" w14:textId="77777777" w:rsidR="008E1030" w:rsidRPr="007B3F5E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270"/>
        <w:gridCol w:w="1170"/>
        <w:gridCol w:w="270"/>
        <w:gridCol w:w="1080"/>
      </w:tblGrid>
      <w:tr w:rsidR="00D36ABE" w:rsidRPr="007B3F5E" w14:paraId="6519F1D3" w14:textId="77777777" w:rsidTr="000B1665">
        <w:trPr>
          <w:tblHeader/>
        </w:trPr>
        <w:tc>
          <w:tcPr>
            <w:tcW w:w="5220" w:type="dxa"/>
          </w:tcPr>
          <w:p w14:paraId="5341C954" w14:textId="70675FE9" w:rsidR="00D36ABE" w:rsidRPr="007B3F5E" w:rsidRDefault="00D36ABE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7B3F5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</w:t>
            </w: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ที่เกิดจากสัญญา</w:t>
            </w:r>
          </w:p>
        </w:tc>
        <w:tc>
          <w:tcPr>
            <w:tcW w:w="1170" w:type="dxa"/>
          </w:tcPr>
          <w:p w14:paraId="1DD576A1" w14:textId="25008C00" w:rsidR="00D36ABE" w:rsidRPr="007B3F5E" w:rsidRDefault="00D36ABE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2134D389" w14:textId="77777777" w:rsidR="00D36ABE" w:rsidRPr="007B3F5E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02A3E878" w14:textId="77777777" w:rsidR="00D36ABE" w:rsidRPr="007B3F5E" w:rsidRDefault="00D36ABE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D36ABE" w:rsidRPr="007B3F5E" w14:paraId="62F543BE" w14:textId="77777777" w:rsidTr="000B1665">
        <w:trPr>
          <w:trHeight w:val="103"/>
          <w:tblHeader/>
        </w:trPr>
        <w:tc>
          <w:tcPr>
            <w:tcW w:w="5220" w:type="dxa"/>
            <w:shd w:val="clear" w:color="auto" w:fill="auto"/>
          </w:tcPr>
          <w:p w14:paraId="2F5F0844" w14:textId="77777777" w:rsidR="00D36ABE" w:rsidRPr="007B3F5E" w:rsidRDefault="00D36AB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BCCF6A9" w14:textId="77777777" w:rsidR="00D36ABE" w:rsidRPr="007B3F5E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11FA90E" w14:textId="77777777" w:rsidR="00D36ABE" w:rsidRPr="007B3F5E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26A55B13" w14:textId="48A8FC54" w:rsidR="00D36ABE" w:rsidRPr="007B3F5E" w:rsidRDefault="00B17D5A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2566</w:t>
            </w:r>
          </w:p>
        </w:tc>
        <w:tc>
          <w:tcPr>
            <w:tcW w:w="270" w:type="dxa"/>
          </w:tcPr>
          <w:p w14:paraId="30A3AB57" w14:textId="77777777" w:rsidR="00D36ABE" w:rsidRPr="007B3F5E" w:rsidRDefault="00D36ABE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1F0EE5E" w14:textId="0C02A89F" w:rsidR="00D36ABE" w:rsidRPr="007B3F5E" w:rsidRDefault="00B17D5A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2565</w:t>
            </w:r>
          </w:p>
        </w:tc>
      </w:tr>
      <w:tr w:rsidR="00D36ABE" w:rsidRPr="007B3F5E" w14:paraId="01D9BBFD" w14:textId="77777777" w:rsidTr="000B1665">
        <w:trPr>
          <w:tblHeader/>
        </w:trPr>
        <w:tc>
          <w:tcPr>
            <w:tcW w:w="5220" w:type="dxa"/>
          </w:tcPr>
          <w:p w14:paraId="7634C7AE" w14:textId="77777777" w:rsidR="00D36ABE" w:rsidRPr="007B3F5E" w:rsidRDefault="00D36ABE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1DD617C" w14:textId="77777777" w:rsidR="00D36ABE" w:rsidRPr="007B3F5E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4F1B4E2" w14:textId="77777777" w:rsidR="00D36ABE" w:rsidRPr="007B3F5E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7B4E59E" w14:textId="77777777" w:rsidR="00D36ABE" w:rsidRPr="007B3F5E" w:rsidRDefault="00D36ABE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2C72CE" w:rsidRPr="007B3F5E" w14:paraId="301929D9" w14:textId="77777777" w:rsidTr="008E1030">
        <w:trPr>
          <w:cantSplit/>
        </w:trPr>
        <w:tc>
          <w:tcPr>
            <w:tcW w:w="5220" w:type="dxa"/>
            <w:shd w:val="clear" w:color="auto" w:fill="auto"/>
          </w:tcPr>
          <w:p w14:paraId="190D875E" w14:textId="218D27C0" w:rsidR="002C72CE" w:rsidRPr="007B3F5E" w:rsidRDefault="002C72CE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370EEC4E" w14:textId="77777777" w:rsidR="002C72CE" w:rsidRPr="007B3F5E" w:rsidRDefault="002C72C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28C3DEF" w14:textId="77777777" w:rsidR="002C72CE" w:rsidRPr="007B3F5E" w:rsidRDefault="002C72C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930CC3E" w14:textId="2C410D5F" w:rsidR="002C72CE" w:rsidRPr="007B3F5E" w:rsidRDefault="00B17D5A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  <w:r w:rsidR="008C721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270" w:type="dxa"/>
          </w:tcPr>
          <w:p w14:paraId="10185F3C" w14:textId="77777777" w:rsidR="002C72CE" w:rsidRPr="007B3F5E" w:rsidRDefault="002C72CE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20A4C2E" w14:textId="229F2503" w:rsidR="002C72CE" w:rsidRPr="007B3F5E" w:rsidRDefault="00B17D5A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</w:t>
            </w:r>
            <w:r w:rsidR="002C72C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</w:p>
        </w:tc>
      </w:tr>
      <w:tr w:rsidR="008E1030" w:rsidRPr="007B3F5E" w14:paraId="222445DC" w14:textId="77777777" w:rsidTr="005A1E89">
        <w:trPr>
          <w:cantSplit/>
        </w:trPr>
        <w:tc>
          <w:tcPr>
            <w:tcW w:w="5220" w:type="dxa"/>
            <w:shd w:val="clear" w:color="auto" w:fill="auto"/>
          </w:tcPr>
          <w:p w14:paraId="30F3F7C0" w14:textId="73200185" w:rsidR="008E1030" w:rsidRPr="007B3F5E" w:rsidRDefault="008E1030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เงินมัดจำรับค่าสินค้า</w:t>
            </w:r>
          </w:p>
        </w:tc>
        <w:tc>
          <w:tcPr>
            <w:tcW w:w="1170" w:type="dxa"/>
          </w:tcPr>
          <w:p w14:paraId="1A744C21" w14:textId="77777777" w:rsidR="008E1030" w:rsidRPr="007B3F5E" w:rsidRDefault="008E103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A995D7C" w14:textId="77777777" w:rsidR="008E1030" w:rsidRPr="007B3F5E" w:rsidRDefault="008E103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A45388" w14:textId="7E018764" w:rsidR="008E1030" w:rsidRPr="007B3F5E" w:rsidRDefault="00B17D5A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8C721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70" w:type="dxa"/>
          </w:tcPr>
          <w:p w14:paraId="0325816B" w14:textId="77777777" w:rsidR="008E1030" w:rsidRPr="007B3F5E" w:rsidRDefault="008E1030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2A6C2" w14:textId="28CAAB54" w:rsidR="008E1030" w:rsidRPr="007B3F5E" w:rsidRDefault="008C721F" w:rsidP="00E859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C721F" w:rsidRPr="007B3F5E" w14:paraId="02BB897D" w14:textId="77777777" w:rsidTr="005A1E89">
        <w:trPr>
          <w:cantSplit/>
        </w:trPr>
        <w:tc>
          <w:tcPr>
            <w:tcW w:w="5220" w:type="dxa"/>
            <w:shd w:val="clear" w:color="auto" w:fill="auto"/>
          </w:tcPr>
          <w:p w14:paraId="76719DCC" w14:textId="2ADA6CDE" w:rsidR="008C721F" w:rsidRPr="007B3F5E" w:rsidRDefault="008C721F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</w:tcPr>
          <w:p w14:paraId="7FBFA1C1" w14:textId="77777777" w:rsidR="008C721F" w:rsidRPr="007B3F5E" w:rsidRDefault="008C721F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5AD52AF" w14:textId="77777777" w:rsidR="008C721F" w:rsidRPr="007B3F5E" w:rsidRDefault="008C721F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4A013B" w14:textId="048E4213" w:rsidR="008C721F" w:rsidRPr="007B3F5E" w:rsidRDefault="00B17D5A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259</w:t>
            </w:r>
            <w:r w:rsidR="003A3B0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</w:p>
        </w:tc>
        <w:tc>
          <w:tcPr>
            <w:tcW w:w="270" w:type="dxa"/>
          </w:tcPr>
          <w:p w14:paraId="531DFF70" w14:textId="77777777" w:rsidR="008C721F" w:rsidRPr="007B3F5E" w:rsidRDefault="008C721F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DD3EB5" w14:textId="2C2877F6" w:rsidR="008C721F" w:rsidRPr="007B3F5E" w:rsidRDefault="00B17D5A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</w:t>
            </w:r>
            <w:r w:rsidR="008C721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</w:t>
            </w:r>
          </w:p>
        </w:tc>
      </w:tr>
    </w:tbl>
    <w:p w14:paraId="433F5D06" w14:textId="77777777" w:rsidR="008E1030" w:rsidRPr="007B3F5E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78E3EAE9" w14:textId="7102BD26" w:rsidR="007848EE" w:rsidRPr="007B3F5E" w:rsidRDefault="005A1E89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กลุ่มบริษัทไม่มีหนี้สินที่เกิดจากสัญญาที่มีกำหนดส่งมอบสินค้าให้กับลูกค้าเกินกว่า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เดือนนับจากวันที่รายงาน </w:t>
      </w:r>
    </w:p>
    <w:p w14:paraId="5E030732" w14:textId="77777777" w:rsidR="007848EE" w:rsidRPr="007B3F5E" w:rsidRDefault="007848EE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3D7B1895" w14:textId="2B6CE4AB" w:rsidR="005A1E89" w:rsidRPr="007B3F5E" w:rsidRDefault="005A1E89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หนี้สินที่เกิดจากสัญญาที่ได้รับมาจากการซื้อธุรกิจเปิดเผยในหมายเหตุข้อ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</w:t>
      </w:r>
    </w:p>
    <w:p w14:paraId="3FFF6DBB" w14:textId="77777777" w:rsidR="008E1030" w:rsidRPr="007B3F5E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009F8B4" w14:textId="4DB9841A" w:rsidR="00C96D9E" w:rsidRPr="007B3F5E" w:rsidRDefault="00C96D9E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หนี้สินที่เกิดจากสัญญาของกลุ่มบริษัท 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225</w:t>
      </w:r>
      <w:r w:rsidR="00FC679A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46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ล้านบาท ถูกรับรู้เป็นรายได้ในระหว่างปี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607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29970096" w14:textId="77777777" w:rsidR="00C96D9E" w:rsidRPr="007B3F5E" w:rsidRDefault="00C96D9E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</w:rPr>
      </w:pPr>
    </w:p>
    <w:p w14:paraId="6A941E95" w14:textId="77777777" w:rsidR="00706F10" w:rsidRPr="007B3F5E" w:rsidRDefault="00706F10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4F663D54" w14:textId="77777777" w:rsidR="00706F10" w:rsidRPr="007B3F5E" w:rsidRDefault="00706F1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204B9B61" w14:textId="378B1DEF" w:rsidR="00706F10" w:rsidRPr="007B3F5E" w:rsidRDefault="00706F10" w:rsidP="00E859C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 xml:space="preserve"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127647" w:rsidRPr="007B3F5E">
        <w:rPr>
          <w:rFonts w:asciiTheme="majorBidi" w:hAnsiTheme="majorBidi"/>
          <w:sz w:val="28"/>
          <w:szCs w:val="28"/>
        </w:rPr>
        <w:t>4,759.28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>ล้าน</w:t>
      </w:r>
      <w:r w:rsidR="007C6890" w:rsidRPr="007B3F5E">
        <w:rPr>
          <w:rFonts w:asciiTheme="majorBidi" w:hAnsiTheme="majorBidi" w:hint="cs"/>
          <w:sz w:val="28"/>
          <w:szCs w:val="28"/>
          <w:cs/>
        </w:rPr>
        <w:t>บาท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1</w:t>
      </w:r>
      <w:r w:rsidR="00D27D86" w:rsidRPr="007B3F5E">
        <w:rPr>
          <w:rFonts w:asciiTheme="majorBidi" w:hAnsiTheme="majorBidi"/>
          <w:i/>
          <w:iCs/>
          <w:sz w:val="28"/>
          <w:szCs w:val="28"/>
        </w:rPr>
        <w:t>,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725</w:t>
      </w:r>
      <w:r w:rsidR="00D27D86" w:rsidRPr="007B3F5E">
        <w:rPr>
          <w:rFonts w:asciiTheme="majorBidi" w:hAnsi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25</w:t>
      </w:r>
      <w:r w:rsidR="00D27D86" w:rsidRPr="007B3F5E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D27D86" w:rsidRPr="007B3F5E">
        <w:rPr>
          <w:rFonts w:asciiTheme="majorBidi" w:hAnsiTheme="majorBidi" w:hint="cs"/>
          <w:i/>
          <w:iCs/>
          <w:sz w:val="28"/>
          <w:szCs w:val="28"/>
          <w:cs/>
        </w:rPr>
        <w:t>ล้าน</w:t>
      </w:r>
      <w:r w:rsidR="000955AE" w:rsidRPr="007B3F5E">
        <w:rPr>
          <w:rFonts w:asciiTheme="majorBidi" w:hAnsiTheme="majorBidi" w:hint="cs"/>
          <w:i/>
          <w:iCs/>
          <w:sz w:val="28"/>
          <w:szCs w:val="28"/>
          <w:cs/>
        </w:rPr>
        <w:t>บาท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7B3F5E">
        <w:rPr>
          <w:rFonts w:asciiTheme="majorBidi" w:hAnsiTheme="majorBidi"/>
          <w:sz w:val="28"/>
          <w:szCs w:val="28"/>
          <w:cs/>
        </w:rPr>
        <w:t xml:space="preserve"> ซึ่งกลุ่มบริษัท</w:t>
      </w:r>
      <w:r w:rsidR="00D27D86" w:rsidRPr="007B3F5E">
        <w:rPr>
          <w:rFonts w:asciiTheme="majorBidi" w:hAnsiTheme="majorBidi" w:hint="cs"/>
          <w:sz w:val="28"/>
          <w:szCs w:val="28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10</w:t>
      </w:r>
      <w:r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ปี</w:t>
      </w:r>
      <w:r w:rsidRPr="007B3F5E">
        <w:rPr>
          <w:rFonts w:asciiTheme="majorBidi" w:hAnsiTheme="majorBidi"/>
          <w:sz w:val="28"/>
          <w:szCs w:val="28"/>
          <w:cs/>
        </w:rPr>
        <w:t>ข้างหน้า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 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ในอีก</w:t>
      </w:r>
      <w:r w:rsidRPr="007B3F5E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4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ข้างหน้า) </w:t>
      </w:r>
    </w:p>
    <w:p w14:paraId="1897F13B" w14:textId="77777777" w:rsidR="00F44F1A" w:rsidRPr="007B3F5E" w:rsidRDefault="00F44F1A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bookmarkStart w:id="27" w:name="_Hlk56204402"/>
    </w:p>
    <w:p w14:paraId="74312C4F" w14:textId="66147545" w:rsidR="00FE0187" w:rsidRPr="007B3F5E" w:rsidRDefault="0081694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="0057078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7078A" w:rsidRPr="007B3F5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หรือกลุ่มบริษัทรับรู้รายได้ในจำนวนเงินซึ่งสอดคล้องโดยตรงกับมูลค่าที่ให้กับลูกค้า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376FC319" w14:textId="52284083" w:rsidR="0044423C" w:rsidRPr="007B3F5E" w:rsidRDefault="0044423C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27"/>
    <w:p w14:paraId="206234D1" w14:textId="5F8BF712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ค่าใช้จ่ายตามลักษณะ</w:t>
      </w:r>
    </w:p>
    <w:p w14:paraId="72910BF1" w14:textId="77777777" w:rsidR="003B14EA" w:rsidRPr="007B3F5E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840A79" w14:textId="57511A11" w:rsidR="00383333" w:rsidRPr="007B3F5E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 ดังนี้</w:t>
      </w:r>
    </w:p>
    <w:p w14:paraId="5D61F0AA" w14:textId="77777777" w:rsidR="0091464C" w:rsidRPr="007B3F5E" w:rsidRDefault="0091464C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70"/>
        <w:gridCol w:w="360"/>
        <w:gridCol w:w="990"/>
        <w:gridCol w:w="270"/>
        <w:gridCol w:w="996"/>
      </w:tblGrid>
      <w:tr w:rsidR="00E64071" w:rsidRPr="007B3F5E" w14:paraId="45D6B709" w14:textId="77777777" w:rsidTr="0044423C">
        <w:trPr>
          <w:tblHeader/>
        </w:trPr>
        <w:tc>
          <w:tcPr>
            <w:tcW w:w="3960" w:type="dxa"/>
            <w:shd w:val="clear" w:color="auto" w:fill="FFFFFF"/>
          </w:tcPr>
          <w:p w14:paraId="0FDF38F7" w14:textId="77777777" w:rsidR="00E64071" w:rsidRPr="007B3F5E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6614AB01" w14:textId="77777777" w:rsidR="00E64071" w:rsidRPr="007B3F5E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FFFFFF"/>
          </w:tcPr>
          <w:p w14:paraId="41F1324F" w14:textId="77777777" w:rsidR="00E64071" w:rsidRPr="007B3F5E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FFFFFF"/>
          </w:tcPr>
          <w:p w14:paraId="5D23EA0C" w14:textId="77777777" w:rsidR="00E64071" w:rsidRPr="007B3F5E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071" w:rsidRPr="007B3F5E" w14:paraId="1BC4557C" w14:textId="77777777" w:rsidTr="0044423C">
        <w:trPr>
          <w:tblHeader/>
        </w:trPr>
        <w:tc>
          <w:tcPr>
            <w:tcW w:w="3960" w:type="dxa"/>
            <w:shd w:val="clear" w:color="auto" w:fill="FFFFFF"/>
          </w:tcPr>
          <w:p w14:paraId="5938A497" w14:textId="77777777" w:rsidR="00E64071" w:rsidRPr="007B3F5E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9D564BE" w14:textId="2357F935" w:rsidR="00E64071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A86B88D" w14:textId="77777777" w:rsidR="00E64071" w:rsidRPr="007B3F5E" w:rsidRDefault="00E64071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D629F82" w14:textId="7F09E885" w:rsidR="00E64071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360" w:type="dxa"/>
            <w:shd w:val="clear" w:color="auto" w:fill="FFFFFF"/>
          </w:tcPr>
          <w:p w14:paraId="7B8E3775" w14:textId="77777777" w:rsidR="00E64071" w:rsidRPr="007B3F5E" w:rsidRDefault="00E640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19F27FD0" w14:textId="1341B930" w:rsidR="00E64071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71E0F3B" w14:textId="77777777" w:rsidR="00E64071" w:rsidRPr="007B3F5E" w:rsidRDefault="00E64071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14:paraId="273AF48C" w14:textId="13F1CF55" w:rsidR="00E64071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44423C" w:rsidRPr="007B3F5E" w14:paraId="167E2091" w14:textId="77777777" w:rsidTr="0044423C">
        <w:trPr>
          <w:tblHeader/>
        </w:trPr>
        <w:tc>
          <w:tcPr>
            <w:tcW w:w="3960" w:type="dxa"/>
            <w:shd w:val="clear" w:color="auto" w:fill="FFFFFF"/>
          </w:tcPr>
          <w:p w14:paraId="6BF24A37" w14:textId="77777777" w:rsidR="0044423C" w:rsidRPr="007B3F5E" w:rsidRDefault="0044423C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491623B4" w14:textId="77777777" w:rsidR="0044423C" w:rsidRPr="007B3F5E" w:rsidRDefault="0044423C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16496D1" w14:textId="77777777" w:rsidR="0044423C" w:rsidRPr="007B3F5E" w:rsidRDefault="0044423C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FAB561" w14:textId="746D5D95" w:rsidR="0044423C" w:rsidRPr="007B3F5E" w:rsidRDefault="0044423C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360" w:type="dxa"/>
            <w:shd w:val="clear" w:color="auto" w:fill="FFFFFF"/>
          </w:tcPr>
          <w:p w14:paraId="3F0D21FB" w14:textId="77777777" w:rsidR="0044423C" w:rsidRPr="007B3F5E" w:rsidRDefault="0044423C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75DD688E" w14:textId="77777777" w:rsidR="0044423C" w:rsidRPr="007B3F5E" w:rsidRDefault="0044423C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4A010FA3" w14:textId="77777777" w:rsidR="0044423C" w:rsidRPr="007B3F5E" w:rsidRDefault="0044423C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14:paraId="25C1CA64" w14:textId="77777777" w:rsidR="0044423C" w:rsidRPr="007B3F5E" w:rsidRDefault="0044423C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071" w:rsidRPr="007B3F5E" w14:paraId="64DF7668" w14:textId="77777777" w:rsidTr="0044423C">
        <w:trPr>
          <w:tblHeader/>
        </w:trPr>
        <w:tc>
          <w:tcPr>
            <w:tcW w:w="3960" w:type="dxa"/>
          </w:tcPr>
          <w:p w14:paraId="5610397B" w14:textId="77777777" w:rsidR="00E64071" w:rsidRPr="007B3F5E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6" w:type="dxa"/>
            <w:gridSpan w:val="7"/>
          </w:tcPr>
          <w:p w14:paraId="30BD2FCC" w14:textId="77777777" w:rsidR="00E64071" w:rsidRPr="007B3F5E" w:rsidRDefault="00E64071" w:rsidP="00E859C8">
            <w:pPr>
              <w:spacing w:line="240" w:lineRule="auto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4D22" w:rsidRPr="007B3F5E" w14:paraId="5E15959D" w14:textId="77777777" w:rsidTr="0044423C">
        <w:tc>
          <w:tcPr>
            <w:tcW w:w="3960" w:type="dxa"/>
          </w:tcPr>
          <w:p w14:paraId="6BCE50B1" w14:textId="77777777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ค่าซื้อที่ดินและงานก่อสร้างระหว่างปี</w:t>
            </w:r>
          </w:p>
        </w:tc>
        <w:tc>
          <w:tcPr>
            <w:tcW w:w="1080" w:type="dxa"/>
          </w:tcPr>
          <w:p w14:paraId="7805D74D" w14:textId="251AF92E" w:rsidR="00514D22" w:rsidRPr="007B3F5E" w:rsidRDefault="00B5009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705.12</w:t>
            </w:r>
          </w:p>
        </w:tc>
        <w:tc>
          <w:tcPr>
            <w:tcW w:w="270" w:type="dxa"/>
          </w:tcPr>
          <w:p w14:paraId="1321AFE5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658EAE" w14:textId="2D4B5573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423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63</w:t>
            </w:r>
          </w:p>
        </w:tc>
        <w:tc>
          <w:tcPr>
            <w:tcW w:w="360" w:type="dxa"/>
          </w:tcPr>
          <w:p w14:paraId="691F5C4F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253E41" w14:textId="5C3576F8" w:rsidR="00514D22" w:rsidRPr="007B3F5E" w:rsidRDefault="00514D22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D2319B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8C5FA05" w14:textId="229D471F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14D22" w:rsidRPr="007B3F5E" w14:paraId="46AAC481" w14:textId="77777777" w:rsidTr="0044423C">
        <w:tc>
          <w:tcPr>
            <w:tcW w:w="3960" w:type="dxa"/>
          </w:tcPr>
          <w:p w14:paraId="7D19955A" w14:textId="77777777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</w:tcPr>
          <w:p w14:paraId="29617179" w14:textId="627A17DC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686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270" w:type="dxa"/>
          </w:tcPr>
          <w:p w14:paraId="1A4AF970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950064B" w14:textId="29FD34DF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318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29</w:t>
            </w:r>
          </w:p>
        </w:tc>
        <w:tc>
          <w:tcPr>
            <w:tcW w:w="360" w:type="dxa"/>
          </w:tcPr>
          <w:p w14:paraId="1E0E4576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48B8E05" w14:textId="0A21EC94" w:rsidR="00514D22" w:rsidRPr="007B3F5E" w:rsidRDefault="00514D22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D41A9A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1C0D560C" w14:textId="701ACA6B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14D22" w:rsidRPr="007B3F5E" w14:paraId="3CC73B28" w14:textId="77777777" w:rsidTr="0044423C">
        <w:tc>
          <w:tcPr>
            <w:tcW w:w="3960" w:type="dxa"/>
          </w:tcPr>
          <w:p w14:paraId="204160E8" w14:textId="77777777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ค่าก๊าซธรรมชาติ</w:t>
            </w:r>
          </w:p>
        </w:tc>
        <w:tc>
          <w:tcPr>
            <w:tcW w:w="1080" w:type="dxa"/>
          </w:tcPr>
          <w:p w14:paraId="40BC02D4" w14:textId="0A437C05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352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96</w:t>
            </w:r>
          </w:p>
        </w:tc>
        <w:tc>
          <w:tcPr>
            <w:tcW w:w="270" w:type="dxa"/>
          </w:tcPr>
          <w:p w14:paraId="07C54441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D81ECC" w14:textId="2E4EBFA2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704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47</w:t>
            </w:r>
          </w:p>
        </w:tc>
        <w:tc>
          <w:tcPr>
            <w:tcW w:w="360" w:type="dxa"/>
          </w:tcPr>
          <w:p w14:paraId="3F223FE4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FF9E81E" w14:textId="527D8D22" w:rsidR="00514D22" w:rsidRPr="007B3F5E" w:rsidRDefault="00514D22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4A9C04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6502C7B" w14:textId="1E9D9699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14D22" w:rsidRPr="007B3F5E" w14:paraId="02816838" w14:textId="77777777" w:rsidTr="0044423C">
        <w:tc>
          <w:tcPr>
            <w:tcW w:w="3960" w:type="dxa"/>
          </w:tcPr>
          <w:p w14:paraId="117893C1" w14:textId="2C29CDFB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การเปลี่ยนแปลงในอสังหาริมทรัพย์พัฒนาเพื่อขาย</w:t>
            </w:r>
          </w:p>
        </w:tc>
        <w:tc>
          <w:tcPr>
            <w:tcW w:w="1080" w:type="dxa"/>
          </w:tcPr>
          <w:p w14:paraId="374E21C1" w14:textId="4B878D3B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127647"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260.08</w:t>
            </w:r>
          </w:p>
        </w:tc>
        <w:tc>
          <w:tcPr>
            <w:tcW w:w="270" w:type="dxa"/>
          </w:tcPr>
          <w:p w14:paraId="4B71C606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67B7F7" w14:textId="7EB73E57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143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46</w:t>
            </w:r>
          </w:p>
        </w:tc>
        <w:tc>
          <w:tcPr>
            <w:tcW w:w="360" w:type="dxa"/>
          </w:tcPr>
          <w:p w14:paraId="560982AE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F1437EE" w14:textId="359C2100" w:rsidR="00514D22" w:rsidRPr="007B3F5E" w:rsidRDefault="00514D22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B2824C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1D69E4F6" w14:textId="6EC7B378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14D22" w:rsidRPr="007B3F5E" w14:paraId="6681B419" w14:textId="77777777" w:rsidTr="0044423C">
        <w:tc>
          <w:tcPr>
            <w:tcW w:w="3960" w:type="dxa"/>
          </w:tcPr>
          <w:p w14:paraId="3987DE52" w14:textId="77777777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</w:tcPr>
          <w:p w14:paraId="4BEF23F2" w14:textId="70B82B36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  <w:r w:rsidR="00E846E5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3042DEF2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06FB033" w14:textId="54D7236F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739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360" w:type="dxa"/>
          </w:tcPr>
          <w:p w14:paraId="27C7568A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4FC6F3" w14:textId="1EE37BB2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</w:tcPr>
          <w:p w14:paraId="00901174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1FA32F5" w14:textId="64046E70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</w:tr>
      <w:tr w:rsidR="00514D22" w:rsidRPr="007B3F5E" w14:paraId="4B98131C" w14:textId="77777777" w:rsidTr="0044423C">
        <w:tc>
          <w:tcPr>
            <w:tcW w:w="3960" w:type="dxa"/>
          </w:tcPr>
          <w:p w14:paraId="18E71949" w14:textId="77777777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47197DDA" w14:textId="15F496A3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151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</w:tcPr>
          <w:p w14:paraId="37FDEC16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56E44E" w14:textId="7315B084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886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56</w:t>
            </w:r>
          </w:p>
        </w:tc>
        <w:tc>
          <w:tcPr>
            <w:tcW w:w="360" w:type="dxa"/>
          </w:tcPr>
          <w:p w14:paraId="578155C8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C4C482" w14:textId="39112AB0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  <w:tc>
          <w:tcPr>
            <w:tcW w:w="270" w:type="dxa"/>
          </w:tcPr>
          <w:p w14:paraId="72B36373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66FB23C4" w14:textId="1D524C07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</w:tr>
      <w:tr w:rsidR="00514D22" w:rsidRPr="007B3F5E" w14:paraId="4D58F898" w14:textId="77777777" w:rsidTr="0044423C">
        <w:tc>
          <w:tcPr>
            <w:tcW w:w="3960" w:type="dxa"/>
          </w:tcPr>
          <w:p w14:paraId="4446B957" w14:textId="0D24223F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AB99367" w14:textId="348C4B0C" w:rsidR="00514D22" w:rsidRPr="007B3F5E" w:rsidRDefault="00C15B6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58B19A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DC91CB9" w14:textId="02F1ADB0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342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360" w:type="dxa"/>
          </w:tcPr>
          <w:p w14:paraId="275FE09E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13D982F" w14:textId="08D0BFFC" w:rsidR="00514D22" w:rsidRPr="007B3F5E" w:rsidRDefault="00514D22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041B91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410A9092" w14:textId="3F907AF7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14D22" w:rsidRPr="007B3F5E" w14:paraId="0B237EA1" w14:textId="77777777" w:rsidTr="0044423C">
        <w:tc>
          <w:tcPr>
            <w:tcW w:w="3960" w:type="dxa"/>
          </w:tcPr>
          <w:p w14:paraId="6945CAF7" w14:textId="77777777" w:rsidR="00514D22" w:rsidRPr="007B3F5E" w:rsidRDefault="00514D22" w:rsidP="00E859C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080" w:type="dxa"/>
          </w:tcPr>
          <w:p w14:paraId="4820C885" w14:textId="773FE6B9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121</w:t>
            </w:r>
            <w:r w:rsidR="00C15B6A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270" w:type="dxa"/>
          </w:tcPr>
          <w:p w14:paraId="2CB9715B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13E7E22" w14:textId="39D7E242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155</w:t>
            </w:r>
            <w:r w:rsidR="00514D22" w:rsidRPr="007B3F5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27</w:t>
            </w:r>
          </w:p>
        </w:tc>
        <w:tc>
          <w:tcPr>
            <w:tcW w:w="360" w:type="dxa"/>
          </w:tcPr>
          <w:p w14:paraId="3579C288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28AFA1" w14:textId="24445AF8" w:rsidR="00514D22" w:rsidRPr="007B3F5E" w:rsidRDefault="00C15B6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66D43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CFA588A" w14:textId="1E3B8B2B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14D22" w:rsidRPr="007B3F5E" w14:paraId="2C82BDB0" w14:textId="77777777" w:rsidTr="0044423C">
        <w:tc>
          <w:tcPr>
            <w:tcW w:w="3960" w:type="dxa"/>
          </w:tcPr>
          <w:p w14:paraId="6EDBC97B" w14:textId="77777777" w:rsidR="00514D22" w:rsidRPr="007B3F5E" w:rsidRDefault="00514D22" w:rsidP="00C01890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ค่าซ่อมแซมดูแลรักษา</w:t>
            </w:r>
          </w:p>
        </w:tc>
        <w:tc>
          <w:tcPr>
            <w:tcW w:w="1080" w:type="dxa"/>
          </w:tcPr>
          <w:p w14:paraId="64C6DE81" w14:textId="1AC6D9B1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357</w:t>
            </w:r>
            <w:r w:rsidR="00C15B6A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270" w:type="dxa"/>
          </w:tcPr>
          <w:p w14:paraId="3C52DE12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1E2A5C" w14:textId="0982D3F2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306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  <w:tc>
          <w:tcPr>
            <w:tcW w:w="360" w:type="dxa"/>
          </w:tcPr>
          <w:p w14:paraId="6A4BF2BF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EAC75BB" w14:textId="3D64191A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320A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270" w:type="dxa"/>
          </w:tcPr>
          <w:p w14:paraId="392D79CD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0A6727C" w14:textId="2C85E42D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</w:tr>
      <w:tr w:rsidR="00514D22" w:rsidRPr="007B3F5E" w14:paraId="482683B6" w14:textId="77777777" w:rsidTr="0044423C">
        <w:tc>
          <w:tcPr>
            <w:tcW w:w="3960" w:type="dxa"/>
          </w:tcPr>
          <w:p w14:paraId="2EB3DD15" w14:textId="77777777" w:rsidR="00514D22" w:rsidRPr="007B3F5E" w:rsidRDefault="00514D22" w:rsidP="00C01890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</w:t>
            </w: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การผลิตกระแสไฟฟ้า</w:t>
            </w:r>
          </w:p>
        </w:tc>
        <w:tc>
          <w:tcPr>
            <w:tcW w:w="1080" w:type="dxa"/>
            <w:shd w:val="clear" w:color="auto" w:fill="auto"/>
          </w:tcPr>
          <w:p w14:paraId="2810166E" w14:textId="3B3C0487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  <w:r w:rsidR="00C15B6A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0C395215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0E941F" w14:textId="2D240D6E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197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360" w:type="dxa"/>
            <w:shd w:val="clear" w:color="auto" w:fill="auto"/>
          </w:tcPr>
          <w:p w14:paraId="60552E58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DFD1F1" w14:textId="1E3B68BB" w:rsidR="00514D22" w:rsidRPr="007B3F5E" w:rsidRDefault="005320A2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5DA93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491F12F1" w14:textId="01786872" w:rsidR="00514D22" w:rsidRPr="007B3F5E" w:rsidRDefault="00514D22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C6AD3" w:rsidRPr="007B3F5E" w14:paraId="3E461CDB" w14:textId="77777777" w:rsidTr="0044423C">
        <w:tc>
          <w:tcPr>
            <w:tcW w:w="3960" w:type="dxa"/>
          </w:tcPr>
          <w:p w14:paraId="37257AE9" w14:textId="2C4D8171" w:rsidR="00FC6AD3" w:rsidRPr="007B3F5E" w:rsidRDefault="00FC6AD3" w:rsidP="00C01890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shd w:val="clear" w:color="auto" w:fill="auto"/>
          </w:tcPr>
          <w:p w14:paraId="33E90CAB" w14:textId="3DF34F08" w:rsidR="00FC6AD3" w:rsidRPr="007B3F5E" w:rsidRDefault="00731725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242.9</w:t>
            </w:r>
            <w:r w:rsidR="00127647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E97D5AA" w14:textId="77777777" w:rsidR="00FC6AD3" w:rsidRPr="007B3F5E" w:rsidRDefault="00FC6AD3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EC908E" w14:textId="4BB664E5" w:rsidR="00FC6AD3" w:rsidRPr="007B3F5E" w:rsidRDefault="003F24AE" w:rsidP="00AF546C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1.62</w:t>
            </w:r>
          </w:p>
        </w:tc>
        <w:tc>
          <w:tcPr>
            <w:tcW w:w="360" w:type="dxa"/>
            <w:shd w:val="clear" w:color="auto" w:fill="auto"/>
          </w:tcPr>
          <w:p w14:paraId="1B728176" w14:textId="77777777" w:rsidR="00FC6AD3" w:rsidRPr="007B3F5E" w:rsidRDefault="00FC6AD3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DD58AC" w14:textId="0CD69C1B" w:rsidR="00FC6AD3" w:rsidRPr="007B3F5E" w:rsidRDefault="00F51F66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9F78EE" w14:textId="77777777" w:rsidR="00FC6AD3" w:rsidRPr="007B3F5E" w:rsidRDefault="00FC6AD3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10EF1004" w14:textId="202F6B96" w:rsidR="00FC6AD3" w:rsidRPr="007B3F5E" w:rsidRDefault="00F51F66" w:rsidP="00F51F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14D22" w:rsidRPr="007B3F5E" w14:paraId="0FDDCFCA" w14:textId="77777777" w:rsidTr="0044423C">
        <w:tc>
          <w:tcPr>
            <w:tcW w:w="3960" w:type="dxa"/>
          </w:tcPr>
          <w:p w14:paraId="0897C6FF" w14:textId="77777777" w:rsidR="00514D22" w:rsidRPr="007B3F5E" w:rsidRDefault="00514D22" w:rsidP="00C01890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0FAD98D8" w14:textId="5D1EB3D9" w:rsidR="00514D22" w:rsidRPr="007B3F5E" w:rsidRDefault="00731725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2764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312.89</w:t>
            </w:r>
          </w:p>
        </w:tc>
        <w:tc>
          <w:tcPr>
            <w:tcW w:w="270" w:type="dxa"/>
            <w:shd w:val="clear" w:color="auto" w:fill="auto"/>
          </w:tcPr>
          <w:p w14:paraId="11CD41C8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6148B0" w14:textId="5C8512FA" w:rsidR="00514D22" w:rsidRPr="007B3F5E" w:rsidRDefault="00731725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500.87</w:t>
            </w:r>
          </w:p>
        </w:tc>
        <w:tc>
          <w:tcPr>
            <w:tcW w:w="360" w:type="dxa"/>
            <w:shd w:val="clear" w:color="auto" w:fill="auto"/>
          </w:tcPr>
          <w:p w14:paraId="512E2FCC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EC9739" w14:textId="2DFD3A38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="005320A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5672580C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7BA8A563" w14:textId="286D937F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="00514D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</w:tr>
      <w:tr w:rsidR="00514D22" w:rsidRPr="007B3F5E" w14:paraId="1F3575BD" w14:textId="77777777" w:rsidTr="0044423C">
        <w:tc>
          <w:tcPr>
            <w:tcW w:w="3960" w:type="dxa"/>
          </w:tcPr>
          <w:p w14:paraId="4B791F92" w14:textId="7418F093" w:rsidR="00514D22" w:rsidRPr="007B3F5E" w:rsidRDefault="00514D22" w:rsidP="00E859C8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รวมต้นทุน ต้นทุนในการจัดจำหน่าย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  <w:p w14:paraId="00BCFDCF" w14:textId="77777777" w:rsidR="00514D22" w:rsidRPr="007B3F5E" w:rsidRDefault="00514D22" w:rsidP="00E859C8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BB1AC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95CB455" w14:textId="7B86C56C" w:rsidR="00C15B6A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="00C15B6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900</w:t>
            </w:r>
            <w:r w:rsidR="00DE2CA8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  <w:tc>
          <w:tcPr>
            <w:tcW w:w="270" w:type="dxa"/>
          </w:tcPr>
          <w:p w14:paraId="047EEF1C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E7262A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F472249" w14:textId="3FA41E8E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  <w:r w:rsidR="00514D2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720</w:t>
            </w:r>
            <w:r w:rsidR="00C15B6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</w:p>
        </w:tc>
        <w:tc>
          <w:tcPr>
            <w:tcW w:w="360" w:type="dxa"/>
          </w:tcPr>
          <w:p w14:paraId="66FB51C3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9B7D78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2318EB9" w14:textId="3ED6F2BF" w:rsidR="005320A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5320A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</w:tcPr>
          <w:p w14:paraId="123D162B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EFCEDF4" w14:textId="77777777" w:rsidR="00514D22" w:rsidRPr="007B3F5E" w:rsidRDefault="00514D22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DCB66DA" w14:textId="0B08F6AC" w:rsidR="00514D22" w:rsidRPr="007B3F5E" w:rsidRDefault="00B17D5A" w:rsidP="00E859C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268</w:t>
            </w:r>
            <w:r w:rsidR="00514D2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</w:t>
            </w:r>
          </w:p>
        </w:tc>
      </w:tr>
    </w:tbl>
    <w:p w14:paraId="388EFC4E" w14:textId="77777777" w:rsidR="00D16D6C" w:rsidRPr="007B3F5E" w:rsidRDefault="00D16D6C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  <w:cs/>
        </w:rPr>
      </w:pPr>
    </w:p>
    <w:p w14:paraId="79791D27" w14:textId="291D2FCB" w:rsidR="00626E41" w:rsidRPr="007B3F5E" w:rsidRDefault="00F8209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กลุ่มบริษัทและบริษัทจ่ายเงินสมทบกองทุนสำรองเลี้ยงชีพสำหรับพนักงานของกลุ่มบริษัทและบริษัท</w:t>
      </w:r>
      <w:r w:rsidR="00877C13" w:rsidRPr="007B3F5E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35</w:t>
      </w:r>
      <w:r w:rsidR="00B475C3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84</w:t>
      </w:r>
      <w:r w:rsidR="00877C13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77C13" w:rsidRPr="007B3F5E">
        <w:rPr>
          <w:rFonts w:asciiTheme="majorBidi" w:hAnsiTheme="majorBidi" w:cstheme="majorBidi" w:hint="cs"/>
          <w:sz w:val="28"/>
          <w:szCs w:val="28"/>
          <w:cs/>
        </w:rPr>
        <w:t>ล้านบาท แล</w:t>
      </w:r>
      <w:r w:rsidR="005320A2" w:rsidRPr="007B3F5E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5320A2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46</w:t>
      </w:r>
      <w:r w:rsidR="00877C13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877C13" w:rsidRPr="007B3F5E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877C13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="00877C13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877C13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จำนวน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22</w:t>
      </w:r>
      <w:r w:rsidR="00877C13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04</w:t>
      </w:r>
      <w:r w:rsidR="00877C13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7C13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="00877C13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98</w:t>
      </w:r>
      <w:r w:rsidR="00877C13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7C13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  <w:r w:rsidR="00877C13" w:rsidRPr="007B3F5E">
        <w:rPr>
          <w:rFonts w:asciiTheme="majorBidi" w:hAnsiTheme="majorBidi" w:cstheme="majorBidi" w:hint="cs"/>
          <w:sz w:val="28"/>
          <w:szCs w:val="28"/>
          <w:cs/>
        </w:rPr>
        <w:t xml:space="preserve"> ซึ่งแสดงเป็นส่วนหนึ่งของค่าใช้จ่ายผลประโยชน์</w:t>
      </w:r>
      <w:r w:rsidR="00C23C13" w:rsidRPr="007B3F5E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877C13" w:rsidRPr="007B3F5E">
        <w:rPr>
          <w:rFonts w:asciiTheme="majorBidi" w:hAnsiTheme="majorBidi" w:cstheme="majorBidi" w:hint="cs"/>
          <w:sz w:val="28"/>
          <w:szCs w:val="28"/>
          <w:cs/>
        </w:rPr>
        <w:t>พนักงาน</w:t>
      </w:r>
    </w:p>
    <w:p w14:paraId="21306195" w14:textId="581C5AB5" w:rsidR="00C46F0C" w:rsidRPr="007B3F5E" w:rsidRDefault="007848EE" w:rsidP="0044423C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br w:type="page"/>
      </w:r>
    </w:p>
    <w:p w14:paraId="7862A5C0" w14:textId="79FA66DA" w:rsidR="00CA2670" w:rsidRPr="007B3F5E" w:rsidRDefault="00CA2670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ต้นทุนทางการเงิน</w:t>
      </w:r>
    </w:p>
    <w:p w14:paraId="365C1C62" w14:textId="3B63DDD8" w:rsidR="00CA2670" w:rsidRPr="007B3F5E" w:rsidRDefault="00CA267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CA2670" w:rsidRPr="007B3F5E" w14:paraId="28C36289" w14:textId="77777777" w:rsidTr="00E64071">
        <w:trPr>
          <w:tblHeader/>
        </w:trPr>
        <w:tc>
          <w:tcPr>
            <w:tcW w:w="3240" w:type="dxa"/>
          </w:tcPr>
          <w:p w14:paraId="70281CB4" w14:textId="77777777" w:rsidR="00CA2670" w:rsidRPr="007B3F5E" w:rsidRDefault="00CA2670" w:rsidP="00E859C8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1D94" w14:textId="77777777" w:rsidR="00CA2670" w:rsidRPr="007B3F5E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6958344" w14:textId="77777777" w:rsidR="00CA2670" w:rsidRPr="007B3F5E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9B300" w14:textId="77777777" w:rsidR="00CA2670" w:rsidRPr="007B3F5E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AB4E50A" w14:textId="77777777" w:rsidR="00CA2670" w:rsidRPr="007B3F5E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E2B" w:rsidRPr="007B3F5E" w14:paraId="4A37A131" w14:textId="77777777" w:rsidTr="00E64071">
        <w:trPr>
          <w:tblHeader/>
        </w:trPr>
        <w:tc>
          <w:tcPr>
            <w:tcW w:w="3240" w:type="dxa"/>
          </w:tcPr>
          <w:p w14:paraId="6AA7FA8F" w14:textId="77777777" w:rsidR="00C85E2B" w:rsidRPr="007B3F5E" w:rsidRDefault="00C85E2B" w:rsidP="00E859C8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42327" w14:textId="77777777" w:rsidR="00C85E2B" w:rsidRPr="007B3F5E" w:rsidRDefault="00C85E2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6057BE3" w14:textId="77C9F0F0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2B6EA2CF" w14:textId="77777777" w:rsidR="00C85E2B" w:rsidRPr="007B3F5E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B5E4" w14:textId="7316870A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2216CBBD" w14:textId="77777777" w:rsidR="00C85E2B" w:rsidRPr="007B3F5E" w:rsidRDefault="00C85E2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2D851" w14:textId="57184DD6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1F818048" w14:textId="77777777" w:rsidR="00C85E2B" w:rsidRPr="007B3F5E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3105D" w14:textId="6D85BFCE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C85E2B" w:rsidRPr="007B3F5E" w14:paraId="37FD1298" w14:textId="77777777" w:rsidTr="00E64071">
        <w:trPr>
          <w:tblHeader/>
        </w:trPr>
        <w:tc>
          <w:tcPr>
            <w:tcW w:w="3240" w:type="dxa"/>
          </w:tcPr>
          <w:p w14:paraId="532FB3BC" w14:textId="77777777" w:rsidR="00C85E2B" w:rsidRPr="007B3F5E" w:rsidRDefault="00C85E2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0" w:type="dxa"/>
          </w:tcPr>
          <w:p w14:paraId="680F1274" w14:textId="77777777" w:rsidR="00C85E2B" w:rsidRPr="007B3F5E" w:rsidRDefault="00C85E2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2543E035" w14:textId="77777777" w:rsidR="00C85E2B" w:rsidRPr="007B3F5E" w:rsidRDefault="00C85E2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7B3F5E" w14:paraId="68ED7E3D" w14:textId="77777777" w:rsidTr="00E64071">
        <w:tc>
          <w:tcPr>
            <w:tcW w:w="3240" w:type="dxa"/>
          </w:tcPr>
          <w:p w14:paraId="02BF13AF" w14:textId="77777777" w:rsidR="00C85E2B" w:rsidRPr="007B3F5E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762D878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1760C5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E822A1" w14:textId="77777777" w:rsidR="00C85E2B" w:rsidRPr="007B3F5E" w:rsidRDefault="00C85E2B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57C1E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F74784" w14:textId="77777777" w:rsidR="00C85E2B" w:rsidRPr="007B3F5E" w:rsidRDefault="00C85E2B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F6AC6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2FDCE8" w14:textId="77777777" w:rsidR="00C85E2B" w:rsidRPr="007B3F5E" w:rsidRDefault="00C85E2B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AAC36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2" w:right="-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A2E" w:rsidRPr="007B3F5E" w14:paraId="477CA78E" w14:textId="77777777" w:rsidTr="00E64071">
        <w:tc>
          <w:tcPr>
            <w:tcW w:w="3240" w:type="dxa"/>
          </w:tcPr>
          <w:p w14:paraId="7A10D634" w14:textId="0A659DDA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2F6863E" w14:textId="29521C91" w:rsidR="00052A2E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5</w:t>
            </w:r>
          </w:p>
        </w:tc>
        <w:tc>
          <w:tcPr>
            <w:tcW w:w="1080" w:type="dxa"/>
          </w:tcPr>
          <w:p w14:paraId="7688F460" w14:textId="4AFB410F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="00A2017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</w:tcPr>
          <w:p w14:paraId="7F1410D1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60B33" w14:textId="0CE8AB66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</w:tcPr>
          <w:p w14:paraId="11788550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F031C" w14:textId="1B70F1DE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4F1E3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</w:p>
        </w:tc>
        <w:tc>
          <w:tcPr>
            <w:tcW w:w="270" w:type="dxa"/>
          </w:tcPr>
          <w:p w14:paraId="0A473A18" w14:textId="77777777" w:rsidR="00052A2E" w:rsidRPr="007B3F5E" w:rsidRDefault="00052A2E" w:rsidP="00E859C8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C53ED" w14:textId="0CB2D155" w:rsidR="00052A2E" w:rsidRPr="007B3F5E" w:rsidRDefault="00B17D5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</w:tr>
      <w:tr w:rsidR="00052A2E" w:rsidRPr="007B3F5E" w14:paraId="215CA952" w14:textId="77777777" w:rsidTr="00E64071">
        <w:tc>
          <w:tcPr>
            <w:tcW w:w="3240" w:type="dxa"/>
          </w:tcPr>
          <w:p w14:paraId="1434C11D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46E136CC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0011F7" w14:textId="5BA3B5B2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EB6896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</w:tcPr>
          <w:p w14:paraId="22BE131D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F005F7" w14:textId="350DA90F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</w:t>
            </w:r>
          </w:p>
        </w:tc>
        <w:tc>
          <w:tcPr>
            <w:tcW w:w="270" w:type="dxa"/>
          </w:tcPr>
          <w:p w14:paraId="4321CB0B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737A5" w14:textId="7E227895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4F1E3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</w:tcPr>
          <w:p w14:paraId="329E75D5" w14:textId="77777777" w:rsidR="00052A2E" w:rsidRPr="007B3F5E" w:rsidRDefault="00052A2E" w:rsidP="00E859C8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B2B66" w14:textId="387CB126" w:rsidR="00052A2E" w:rsidRPr="007B3F5E" w:rsidRDefault="00B17D5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</w:t>
            </w:r>
          </w:p>
        </w:tc>
      </w:tr>
      <w:tr w:rsidR="00052A2E" w:rsidRPr="007B3F5E" w14:paraId="02917415" w14:textId="77777777" w:rsidTr="00E64071">
        <w:tc>
          <w:tcPr>
            <w:tcW w:w="3240" w:type="dxa"/>
          </w:tcPr>
          <w:p w14:paraId="7AD86A47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B722E89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702AA4" w14:textId="6F2A66AA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886</w:t>
            </w:r>
            <w:r w:rsidR="00A2017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270" w:type="dxa"/>
          </w:tcPr>
          <w:p w14:paraId="5820AC7E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65295" w14:textId="163AF2F0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  <w:tc>
          <w:tcPr>
            <w:tcW w:w="270" w:type="dxa"/>
          </w:tcPr>
          <w:p w14:paraId="541B2526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D08EF" w14:textId="1F86D9BC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  <w:r w:rsidR="004F1E3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</w:tcPr>
          <w:p w14:paraId="61FC8267" w14:textId="77777777" w:rsidR="00052A2E" w:rsidRPr="007B3F5E" w:rsidRDefault="00052A2E" w:rsidP="00E859C8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3917F" w14:textId="55C048A5" w:rsidR="00052A2E" w:rsidRPr="007B3F5E" w:rsidRDefault="00B17D5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</w:tr>
      <w:tr w:rsidR="00052A2E" w:rsidRPr="007B3F5E" w14:paraId="6AF156C8" w14:textId="77777777" w:rsidTr="00E64071">
        <w:tc>
          <w:tcPr>
            <w:tcW w:w="3240" w:type="dxa"/>
          </w:tcPr>
          <w:p w14:paraId="211EECEC" w14:textId="3A91B63C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3A73E26B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C1F4B2" w14:textId="253E02A6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="0053042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270" w:type="dxa"/>
          </w:tcPr>
          <w:p w14:paraId="4DD511A0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2137A" w14:textId="31B39BF4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270" w:type="dxa"/>
          </w:tcPr>
          <w:p w14:paraId="0A81D576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6D4CE" w14:textId="4B3CD3C2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4F1E3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</w:tcPr>
          <w:p w14:paraId="7F7EB17F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C61D1" w14:textId="77F17E86" w:rsidR="00052A2E" w:rsidRPr="007B3F5E" w:rsidRDefault="00B17D5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</w:tr>
      <w:tr w:rsidR="00052A2E" w:rsidRPr="007B3F5E" w14:paraId="597E4EAC" w14:textId="77777777" w:rsidTr="00E64071">
        <w:tc>
          <w:tcPr>
            <w:tcW w:w="3240" w:type="dxa"/>
          </w:tcPr>
          <w:p w14:paraId="375CD003" w14:textId="77777777" w:rsidR="00052A2E" w:rsidRPr="007B3F5E" w:rsidRDefault="00052A2E" w:rsidP="00E859C8">
            <w:pPr>
              <w:spacing w:line="240" w:lineRule="auto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EA4D3EF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46377A8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6F21703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69A3A8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B84E80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888F9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89B97B1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735F9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52A2E" w:rsidRPr="007B3F5E" w14:paraId="2464BA82" w14:textId="77777777" w:rsidTr="00E64071">
        <w:tc>
          <w:tcPr>
            <w:tcW w:w="3240" w:type="dxa"/>
          </w:tcPr>
          <w:p w14:paraId="78F1ECC3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        </w:t>
            </w:r>
          </w:p>
          <w:p w14:paraId="3F89440D" w14:textId="3654271A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สินทรัพย์ที่เข้าเงื่อนไขส่วนที่บันทึก</w:t>
            </w:r>
          </w:p>
        </w:tc>
        <w:tc>
          <w:tcPr>
            <w:tcW w:w="900" w:type="dxa"/>
          </w:tcPr>
          <w:p w14:paraId="100483DD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43604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20120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20755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03880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643A46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1C7CFB" w14:textId="77777777" w:rsidR="00052A2E" w:rsidRPr="007B3F5E" w:rsidRDefault="00052A2E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35731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1E30" w:rsidRPr="007B3F5E" w14:paraId="7F61A8D6" w14:textId="77777777" w:rsidTr="00E64071">
        <w:tc>
          <w:tcPr>
            <w:tcW w:w="3240" w:type="dxa"/>
          </w:tcPr>
          <w:p w14:paraId="5F264E1F" w14:textId="5EE8D5DC" w:rsidR="004F1E30" w:rsidRPr="007B3F5E" w:rsidRDefault="004F1E30" w:rsidP="00E859C8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37E398A3" w14:textId="0D392509" w:rsidR="004F1E30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11</w:t>
            </w:r>
          </w:p>
        </w:tc>
        <w:tc>
          <w:tcPr>
            <w:tcW w:w="1080" w:type="dxa"/>
          </w:tcPr>
          <w:p w14:paraId="316368BA" w14:textId="0F343EAD" w:rsidR="004F1E30" w:rsidRPr="007B3F5E" w:rsidRDefault="00A20179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B5744C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64A74" w14:textId="785E47CE" w:rsidR="004F1E30" w:rsidRPr="007B3F5E" w:rsidRDefault="004F1E30" w:rsidP="00C9069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32F72A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0FAD9" w14:textId="1DD4B73E" w:rsidR="004F1E30" w:rsidRPr="007B3F5E" w:rsidRDefault="004F1E30" w:rsidP="00E859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42296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BFC79" w14:textId="2828AC7C" w:rsidR="004F1E30" w:rsidRPr="007B3F5E" w:rsidRDefault="004F1E30" w:rsidP="00E859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F1E30" w:rsidRPr="007B3F5E" w14:paraId="7FE41118" w14:textId="77777777" w:rsidTr="00F00AA4">
        <w:tc>
          <w:tcPr>
            <w:tcW w:w="3240" w:type="dxa"/>
          </w:tcPr>
          <w:p w14:paraId="4DD402AD" w14:textId="16E1B159" w:rsidR="004F1E30" w:rsidRPr="007B3F5E" w:rsidRDefault="004F1E30" w:rsidP="00E859C8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977881A" w14:textId="1F4B35EF" w:rsidR="004F1E30" w:rsidRPr="007B3F5E" w:rsidRDefault="004F1E30" w:rsidP="00E859C8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D44CE" w14:textId="306231A1" w:rsidR="004F1E30" w:rsidRPr="007B3F5E" w:rsidRDefault="00A20179" w:rsidP="00BF4E4E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357A3C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F431D" w14:textId="30DC29D6" w:rsidR="004F1E30" w:rsidRPr="007B3F5E" w:rsidRDefault="004F1E30" w:rsidP="00D27D8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DDE77EB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B37AF" w14:textId="04867BDA" w:rsidR="004F1E30" w:rsidRPr="007B3F5E" w:rsidRDefault="004F1E30" w:rsidP="00E859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3E8BA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3EB3C" w14:textId="73660FDF" w:rsidR="004F1E30" w:rsidRPr="007B3F5E" w:rsidRDefault="004F1E30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F1E30" w:rsidRPr="007B3F5E" w14:paraId="1150F1B4" w14:textId="77777777" w:rsidTr="00F00AA4">
        <w:tc>
          <w:tcPr>
            <w:tcW w:w="3240" w:type="dxa"/>
          </w:tcPr>
          <w:p w14:paraId="60972389" w14:textId="77777777" w:rsidR="004F1E30" w:rsidRPr="007B3F5E" w:rsidRDefault="004F1E30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13B1A1C" w14:textId="77777777" w:rsidR="004F1E30" w:rsidRPr="007B3F5E" w:rsidRDefault="004F1E30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567C1" w14:textId="0EAC3FDF" w:rsidR="004F1E30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915</w:t>
            </w:r>
            <w:r w:rsidR="006F2E6B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270" w:type="dxa"/>
          </w:tcPr>
          <w:p w14:paraId="144A512D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8DAC8" w14:textId="3F6DFEB3" w:rsidR="004F1E30" w:rsidRPr="007B3F5E" w:rsidRDefault="00B17D5A" w:rsidP="00D27D8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676</w:t>
            </w:r>
            <w:r w:rsidR="004F1E3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01</w:t>
            </w:r>
          </w:p>
        </w:tc>
        <w:tc>
          <w:tcPr>
            <w:tcW w:w="270" w:type="dxa"/>
          </w:tcPr>
          <w:p w14:paraId="0E8DDD50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FF172" w14:textId="20F5A6EB" w:rsidR="004F1E30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144</w:t>
            </w:r>
            <w:r w:rsidR="004F1E3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270" w:type="dxa"/>
          </w:tcPr>
          <w:p w14:paraId="288E99C7" w14:textId="77777777" w:rsidR="004F1E30" w:rsidRPr="007B3F5E" w:rsidRDefault="004F1E30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AE2869" w14:textId="04CA01F0" w:rsidR="004F1E30" w:rsidRPr="007B3F5E" w:rsidRDefault="00B17D5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</w:t>
            </w:r>
            <w:r w:rsidR="004F1E3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</w:t>
            </w:r>
          </w:p>
        </w:tc>
      </w:tr>
      <w:tr w:rsidR="00F00AA4" w:rsidRPr="007B3F5E" w14:paraId="2D53E7CF" w14:textId="77777777" w:rsidTr="00F00AA4">
        <w:tc>
          <w:tcPr>
            <w:tcW w:w="3240" w:type="dxa"/>
          </w:tcPr>
          <w:p w14:paraId="6BC7B472" w14:textId="77777777" w:rsidR="00F00AA4" w:rsidRPr="007B3F5E" w:rsidRDefault="00F00AA4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626B27" w14:textId="77777777" w:rsidR="00F00AA4" w:rsidRPr="007B3F5E" w:rsidRDefault="00F00AA4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B5AD2E" w14:textId="77777777" w:rsidR="00F00AA4" w:rsidRPr="007B3F5E" w:rsidRDefault="00F00AA4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C19AC5" w14:textId="77777777" w:rsidR="00F00AA4" w:rsidRPr="007B3F5E" w:rsidRDefault="00F00AA4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5B6855" w14:textId="77777777" w:rsidR="00F00AA4" w:rsidRPr="007B3F5E" w:rsidRDefault="00F00AA4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BE6CE2" w14:textId="77777777" w:rsidR="00F00AA4" w:rsidRPr="007B3F5E" w:rsidRDefault="00F00AA4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63D213" w14:textId="77777777" w:rsidR="00F00AA4" w:rsidRPr="007B3F5E" w:rsidRDefault="00F00AA4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7EF0AE" w14:textId="77777777" w:rsidR="00F00AA4" w:rsidRPr="007B3F5E" w:rsidRDefault="00F00AA4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E41705" w14:textId="77777777" w:rsidR="00F00AA4" w:rsidRPr="007B3F5E" w:rsidRDefault="00F00AA4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05D19210" w14:textId="4B2C58C7" w:rsidR="00997299" w:rsidRPr="007B3F5E" w:rsidRDefault="00997299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ภาษีเงินได้</w:t>
      </w:r>
    </w:p>
    <w:p w14:paraId="53DD2B74" w14:textId="77777777" w:rsidR="00030CE9" w:rsidRPr="007B3F5E" w:rsidRDefault="00030CE9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5"/>
        <w:gridCol w:w="522"/>
        <w:gridCol w:w="1169"/>
        <w:gridCol w:w="270"/>
        <w:gridCol w:w="1259"/>
        <w:gridCol w:w="272"/>
        <w:gridCol w:w="1084"/>
        <w:gridCol w:w="270"/>
        <w:gridCol w:w="1079"/>
      </w:tblGrid>
      <w:tr w:rsidR="00997299" w:rsidRPr="007B3F5E" w14:paraId="3E5F6B4F" w14:textId="77777777" w:rsidTr="00995DE1">
        <w:tc>
          <w:tcPr>
            <w:tcW w:w="3345" w:type="dxa"/>
          </w:tcPr>
          <w:p w14:paraId="66D8F175" w14:textId="77777777" w:rsidR="00997299" w:rsidRPr="007B3F5E" w:rsidRDefault="009F63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2" w:type="dxa"/>
          </w:tcPr>
          <w:p w14:paraId="2BB3FA0F" w14:textId="77777777" w:rsidR="00997299" w:rsidRPr="007B3F5E" w:rsidRDefault="00997299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8" w:type="dxa"/>
            <w:gridSpan w:val="3"/>
          </w:tcPr>
          <w:p w14:paraId="328CE226" w14:textId="77777777" w:rsidR="00997299" w:rsidRPr="007B3F5E" w:rsidRDefault="00997299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61CC9755" w14:textId="77777777" w:rsidR="00997299" w:rsidRPr="007B3F5E" w:rsidRDefault="00997299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3"/>
          </w:tcPr>
          <w:p w14:paraId="00D67552" w14:textId="77777777" w:rsidR="00997299" w:rsidRPr="007B3F5E" w:rsidRDefault="00997299" w:rsidP="00E859C8">
            <w:pPr>
              <w:spacing w:line="240" w:lineRule="auto"/>
              <w:ind w:left="-300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C85E2B" w:rsidRPr="007B3F5E" w14:paraId="3625180E" w14:textId="77777777" w:rsidTr="00995DE1">
        <w:tc>
          <w:tcPr>
            <w:tcW w:w="3345" w:type="dxa"/>
          </w:tcPr>
          <w:p w14:paraId="6DA48918" w14:textId="77777777" w:rsidR="00C85E2B" w:rsidRPr="007B3F5E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5C2C4964" w14:textId="77777777" w:rsidR="00C85E2B" w:rsidRPr="007B3F5E" w:rsidRDefault="00C85E2B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A085BEB" w14:textId="0B8B1BB3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1DBB1101" w14:textId="77777777" w:rsidR="00C85E2B" w:rsidRPr="007B3F5E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88038B" w14:textId="4169C64C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2" w:type="dxa"/>
          </w:tcPr>
          <w:p w14:paraId="78FCBD77" w14:textId="77777777" w:rsidR="00C85E2B" w:rsidRPr="007B3F5E" w:rsidRDefault="00C85E2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14:paraId="12FD737F" w14:textId="13E35497" w:rsidR="00C85E2B" w:rsidRPr="007B3F5E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20448CF4" w14:textId="77777777" w:rsidR="00C85E2B" w:rsidRPr="007B3F5E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E040DD" w14:textId="5796DC21" w:rsidR="00C85E2B" w:rsidRPr="007B3F5E" w:rsidRDefault="00B17D5A" w:rsidP="00E859C8">
            <w:pPr>
              <w:spacing w:line="240" w:lineRule="auto"/>
              <w:ind w:left="-110" w:right="-108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56473A" w:rsidRPr="007B3F5E" w14:paraId="5B680DBB" w14:textId="77777777" w:rsidTr="00995DE1">
        <w:tc>
          <w:tcPr>
            <w:tcW w:w="3345" w:type="dxa"/>
          </w:tcPr>
          <w:p w14:paraId="7F6CE449" w14:textId="77777777" w:rsidR="0056473A" w:rsidRPr="007B3F5E" w:rsidRDefault="0056473A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0F7EAF98" w14:textId="77777777" w:rsidR="0056473A" w:rsidRPr="007B3F5E" w:rsidRDefault="0056473A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A23236D" w14:textId="77777777" w:rsidR="0056473A" w:rsidRPr="007B3F5E" w:rsidRDefault="0056473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2D1D6" w14:textId="77777777" w:rsidR="0056473A" w:rsidRPr="007B3F5E" w:rsidRDefault="0056473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08ABEC" w14:textId="39732C8B" w:rsidR="0056473A" w:rsidRPr="007B3F5E" w:rsidRDefault="0056473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49B86AE1" w14:textId="77777777" w:rsidR="0056473A" w:rsidRPr="007B3F5E" w:rsidRDefault="0056473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14:paraId="42E91F7E" w14:textId="77777777" w:rsidR="0056473A" w:rsidRPr="007B3F5E" w:rsidRDefault="0056473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69F1E1" w14:textId="77777777" w:rsidR="0056473A" w:rsidRPr="007B3F5E" w:rsidRDefault="0056473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F70F4B1" w14:textId="77777777" w:rsidR="0056473A" w:rsidRPr="007B3F5E" w:rsidRDefault="0056473A" w:rsidP="00E859C8">
            <w:pPr>
              <w:spacing w:line="240" w:lineRule="auto"/>
              <w:ind w:left="-110" w:right="-108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5E2B" w:rsidRPr="007B3F5E" w14:paraId="3579383D" w14:textId="77777777" w:rsidTr="00995DE1">
        <w:tc>
          <w:tcPr>
            <w:tcW w:w="3345" w:type="dxa"/>
          </w:tcPr>
          <w:p w14:paraId="4818ACA6" w14:textId="77777777" w:rsidR="00C85E2B" w:rsidRPr="007B3F5E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22" w:type="dxa"/>
          </w:tcPr>
          <w:p w14:paraId="75A44042" w14:textId="77777777" w:rsidR="00C85E2B" w:rsidRPr="007B3F5E" w:rsidRDefault="00C85E2B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5403" w:type="dxa"/>
            <w:gridSpan w:val="7"/>
          </w:tcPr>
          <w:p w14:paraId="394209A8" w14:textId="77777777" w:rsidR="00C85E2B" w:rsidRPr="007B3F5E" w:rsidRDefault="00C85E2B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7B3F5E" w14:paraId="3B6C7F00" w14:textId="77777777" w:rsidTr="00995DE1">
        <w:tc>
          <w:tcPr>
            <w:tcW w:w="3345" w:type="dxa"/>
          </w:tcPr>
          <w:p w14:paraId="066F5D92" w14:textId="77777777" w:rsidR="00C85E2B" w:rsidRPr="007B3F5E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22" w:type="dxa"/>
          </w:tcPr>
          <w:p w14:paraId="7965629B" w14:textId="77777777" w:rsidR="00C85E2B" w:rsidRPr="007B3F5E" w:rsidRDefault="00C85E2B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84D9D5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58E3B" w14:textId="77777777" w:rsidR="00C85E2B" w:rsidRPr="007B3F5E" w:rsidRDefault="00C85E2B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4E3CB6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23" w:hanging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67BCC55" w14:textId="77777777" w:rsidR="00C85E2B" w:rsidRPr="007B3F5E" w:rsidRDefault="00C85E2B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65ADE41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70D2360" w14:textId="77777777" w:rsidR="00C85E2B" w:rsidRPr="007B3F5E" w:rsidRDefault="00C85E2B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E1309D0" w14:textId="77777777" w:rsidR="00C85E2B" w:rsidRPr="007B3F5E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2A2E" w:rsidRPr="007B3F5E" w14:paraId="65C5DCC2" w14:textId="77777777" w:rsidTr="00995DE1">
        <w:tc>
          <w:tcPr>
            <w:tcW w:w="3345" w:type="dxa"/>
          </w:tcPr>
          <w:p w14:paraId="4C510861" w14:textId="57A8B08D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522" w:type="dxa"/>
          </w:tcPr>
          <w:p w14:paraId="5BBB41DC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DA7FD8" w14:textId="5C6461DA" w:rsidR="00052A2E" w:rsidRPr="007B3F5E" w:rsidRDefault="007360AF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.6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0E676307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F4ECA0D" w14:textId="61E99664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2" w:type="dxa"/>
          </w:tcPr>
          <w:p w14:paraId="7CAA2BA3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7590108" w14:textId="7A7D8469" w:rsidR="00052A2E" w:rsidRPr="007B3F5E" w:rsidRDefault="005A5F44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94A47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9F34C60" w14:textId="11696D79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5DE1" w:rsidRPr="007B3F5E" w14:paraId="434F1E02" w14:textId="77777777" w:rsidTr="00995DE1">
        <w:tc>
          <w:tcPr>
            <w:tcW w:w="3345" w:type="dxa"/>
          </w:tcPr>
          <w:p w14:paraId="06AD073C" w14:textId="138ACDDC" w:rsidR="00995DE1" w:rsidRPr="007B3F5E" w:rsidRDefault="00995DE1" w:rsidP="00995D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522" w:type="dxa"/>
          </w:tcPr>
          <w:p w14:paraId="36FB40EB" w14:textId="77777777" w:rsidR="00995DE1" w:rsidRPr="007B3F5E" w:rsidRDefault="00995DE1" w:rsidP="00995DE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FF65315" w14:textId="20FCDA8B" w:rsidR="00995DE1" w:rsidRPr="007B3F5E" w:rsidRDefault="00995DE1" w:rsidP="00995DE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13.91</w:t>
            </w:r>
          </w:p>
        </w:tc>
        <w:tc>
          <w:tcPr>
            <w:tcW w:w="270" w:type="dxa"/>
          </w:tcPr>
          <w:p w14:paraId="07DE330F" w14:textId="77777777" w:rsidR="00995DE1" w:rsidRPr="007B3F5E" w:rsidRDefault="00995DE1" w:rsidP="00995DE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2598589" w14:textId="76D5A58B" w:rsidR="00995DE1" w:rsidRPr="007B3F5E" w:rsidRDefault="00995DE1" w:rsidP="00995D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F64D6B9" w14:textId="77777777" w:rsidR="00995DE1" w:rsidRPr="007B3F5E" w:rsidRDefault="00995DE1" w:rsidP="00995DE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A8E5E16" w14:textId="05DD878F" w:rsidR="00995DE1" w:rsidRPr="007B3F5E" w:rsidRDefault="00995DE1" w:rsidP="00995D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BC349B" w14:textId="77777777" w:rsidR="00995DE1" w:rsidRPr="007B3F5E" w:rsidRDefault="00995DE1" w:rsidP="00995DE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93AE424" w14:textId="242D3F55" w:rsidR="00995DE1" w:rsidRPr="007B3F5E" w:rsidRDefault="00995DE1" w:rsidP="00995DE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5DE1" w:rsidRPr="007B3F5E" w14:paraId="7A942670" w14:textId="77777777" w:rsidTr="00995DE1">
        <w:tc>
          <w:tcPr>
            <w:tcW w:w="3345" w:type="dxa"/>
          </w:tcPr>
          <w:p w14:paraId="31A4D60A" w14:textId="77777777" w:rsidR="00995DE1" w:rsidRPr="007B3F5E" w:rsidRDefault="00995DE1" w:rsidP="00995D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1BB4136E" w14:textId="77777777" w:rsidR="00995DE1" w:rsidRPr="007B3F5E" w:rsidRDefault="00995DE1" w:rsidP="00995DE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A159C" w14:textId="6AA134B4" w:rsidR="00995DE1" w:rsidRPr="007B3F5E" w:rsidRDefault="007360AF" w:rsidP="00995DE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.5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8FBF9C9" w14:textId="77777777" w:rsidR="00995DE1" w:rsidRPr="007B3F5E" w:rsidRDefault="00995DE1" w:rsidP="00995DE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5AA4E03" w14:textId="60DC5841" w:rsidR="00995DE1" w:rsidRPr="007B3F5E" w:rsidRDefault="00C01890" w:rsidP="00C0189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80.90</w:t>
            </w:r>
          </w:p>
        </w:tc>
        <w:tc>
          <w:tcPr>
            <w:tcW w:w="272" w:type="dxa"/>
          </w:tcPr>
          <w:p w14:paraId="517FB98E" w14:textId="77777777" w:rsidR="00995DE1" w:rsidRPr="007B3F5E" w:rsidRDefault="00995DE1" w:rsidP="00995DE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BFE6F14" w14:textId="1EA62349" w:rsidR="00995DE1" w:rsidRPr="007B3F5E" w:rsidRDefault="00995DE1" w:rsidP="00995D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F81AB8" w14:textId="77777777" w:rsidR="00995DE1" w:rsidRPr="007B3F5E" w:rsidRDefault="00995DE1" w:rsidP="00995DE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B25F77B" w14:textId="76E35C0B" w:rsidR="00995DE1" w:rsidRPr="007B3F5E" w:rsidRDefault="00995DE1" w:rsidP="00995DE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52A2E" w:rsidRPr="007B3F5E" w14:paraId="6F381031" w14:textId="77777777" w:rsidTr="00995DE1">
        <w:tc>
          <w:tcPr>
            <w:tcW w:w="3345" w:type="dxa"/>
          </w:tcPr>
          <w:p w14:paraId="02F7C7CD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2" w:type="dxa"/>
          </w:tcPr>
          <w:p w14:paraId="76B8A32A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4587C18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9D7C9B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1C248F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5576BCFE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73D471F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4DE4ADA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EEA57D3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052A2E" w:rsidRPr="007B3F5E" w14:paraId="0D77DB84" w14:textId="77777777" w:rsidTr="00995DE1">
        <w:tc>
          <w:tcPr>
            <w:tcW w:w="3345" w:type="dxa"/>
            <w:shd w:val="clear" w:color="auto" w:fill="auto"/>
          </w:tcPr>
          <w:p w14:paraId="3B9B9F83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22" w:type="dxa"/>
            <w:shd w:val="clear" w:color="auto" w:fill="auto"/>
          </w:tcPr>
          <w:p w14:paraId="5C433AC2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31F9F9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4F829A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75209D1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14F4F6D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AA6BA6D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4AB96B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2B82533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A2E" w:rsidRPr="007B3F5E" w14:paraId="7F547298" w14:textId="77777777" w:rsidTr="00995DE1">
        <w:tc>
          <w:tcPr>
            <w:tcW w:w="3345" w:type="dxa"/>
            <w:shd w:val="clear" w:color="auto" w:fill="auto"/>
          </w:tcPr>
          <w:p w14:paraId="4A2CFD17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22" w:type="dxa"/>
            <w:shd w:val="clear" w:color="auto" w:fill="auto"/>
          </w:tcPr>
          <w:p w14:paraId="3AF646A7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50152B5" w14:textId="5FD18772" w:rsidR="00052A2E" w:rsidRPr="007B3F5E" w:rsidRDefault="007360AF" w:rsidP="00A0054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831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ECE9BA7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73654D3" w14:textId="55075C8F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A60DF92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6DB15F" w14:textId="2013FC49" w:rsidR="00052A2E" w:rsidRPr="007B3F5E" w:rsidRDefault="005A5F44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3A2801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A1DABCC" w14:textId="33A3F61E" w:rsidR="00052A2E" w:rsidRPr="007B3F5E" w:rsidRDefault="00052A2E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2A2E" w:rsidRPr="007B3F5E" w14:paraId="72C6764C" w14:textId="77777777" w:rsidTr="00995DE1">
        <w:tc>
          <w:tcPr>
            <w:tcW w:w="3345" w:type="dxa"/>
            <w:shd w:val="clear" w:color="auto" w:fill="auto"/>
          </w:tcPr>
          <w:p w14:paraId="0D40208C" w14:textId="71142313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22" w:type="dxa"/>
            <w:shd w:val="clear" w:color="auto" w:fill="auto"/>
          </w:tcPr>
          <w:p w14:paraId="702D5C92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53258" w14:textId="37D12762" w:rsidR="00052A2E" w:rsidRPr="007B3F5E" w:rsidRDefault="00EC0674" w:rsidP="00995DE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9239F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79CD" w14:textId="247A260D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0F5B504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E4AEC" w14:textId="3C4DBA03" w:rsidR="00052A2E" w:rsidRPr="007B3F5E" w:rsidRDefault="005A5F44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D0BDE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CE5BE" w14:textId="3858787E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A2E" w:rsidRPr="007B3F5E" w14:paraId="2B7331B2" w14:textId="77777777" w:rsidTr="00995DE1">
        <w:tc>
          <w:tcPr>
            <w:tcW w:w="3345" w:type="dxa"/>
            <w:shd w:val="clear" w:color="auto" w:fill="auto"/>
          </w:tcPr>
          <w:p w14:paraId="14877190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B1C6F64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A0D24" w14:textId="47B0849B" w:rsidR="00052A2E" w:rsidRPr="007B3F5E" w:rsidRDefault="007360AF" w:rsidP="00A0054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3A0718A9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9EB87" w14:textId="495C6A8D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7DD759B" w14:textId="147C7BCB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93CC" w14:textId="3DEADB9F" w:rsidR="00052A2E" w:rsidRPr="007B3F5E" w:rsidRDefault="005A5F44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3E6CF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43AD" w14:textId="4CB4E51B" w:rsidR="00052A2E" w:rsidRPr="007B3F5E" w:rsidRDefault="00052A2E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52A2E" w:rsidRPr="007B3F5E" w14:paraId="2EE2D2C7" w14:textId="77777777" w:rsidTr="00995DE1">
        <w:tc>
          <w:tcPr>
            <w:tcW w:w="3345" w:type="dxa"/>
            <w:shd w:val="clear" w:color="auto" w:fill="auto"/>
          </w:tcPr>
          <w:p w14:paraId="3728FAD5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A2B7E0B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3C78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F0FA494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AB90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2" w:type="dxa"/>
            <w:shd w:val="clear" w:color="auto" w:fill="auto"/>
          </w:tcPr>
          <w:p w14:paraId="37A79F6F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C435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D0F8AF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150BB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052A2E" w:rsidRPr="007B3F5E" w14:paraId="5FA9D84E" w14:textId="77777777" w:rsidTr="00995DE1">
        <w:tc>
          <w:tcPr>
            <w:tcW w:w="3345" w:type="dxa"/>
            <w:shd w:val="clear" w:color="auto" w:fill="auto"/>
          </w:tcPr>
          <w:p w14:paraId="65BD27FA" w14:textId="30D6B016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522" w:type="dxa"/>
            <w:shd w:val="clear" w:color="auto" w:fill="auto"/>
          </w:tcPr>
          <w:p w14:paraId="24B39E47" w14:textId="77777777" w:rsidR="00052A2E" w:rsidRPr="007B3F5E" w:rsidRDefault="00052A2E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BD852" w14:textId="3A639CAD" w:rsidR="00052A2E" w:rsidRPr="007B3F5E" w:rsidRDefault="00B17D5A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8733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3C36830D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E6B95" w14:textId="4A7D7B7D" w:rsidR="00052A2E" w:rsidRPr="007B3F5E" w:rsidRDefault="00052A2E" w:rsidP="00E859C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581EF25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04B3D" w14:textId="4DB7F457" w:rsidR="00052A2E" w:rsidRPr="007B3F5E" w:rsidRDefault="005A5F44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13331C" w14:textId="77777777" w:rsidR="00052A2E" w:rsidRPr="007B3F5E" w:rsidRDefault="00052A2E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C8BBF" w14:textId="46B32DE9" w:rsidR="00052A2E" w:rsidRPr="007B3F5E" w:rsidRDefault="00052A2E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3E24560" w14:textId="77777777" w:rsidR="007848EE" w:rsidRPr="007B3F5E" w:rsidRDefault="007848EE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horzAnchor="margin" w:tblpX="450" w:tblpY="159"/>
        <w:tblW w:w="96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839"/>
      </w:tblGrid>
      <w:tr w:rsidR="00986310" w:rsidRPr="007B3F5E" w14:paraId="6736365B" w14:textId="77777777" w:rsidTr="00877C13">
        <w:trPr>
          <w:cantSplit/>
        </w:trPr>
        <w:tc>
          <w:tcPr>
            <w:tcW w:w="3240" w:type="dxa"/>
          </w:tcPr>
          <w:p w14:paraId="64F1AA18" w14:textId="1C416121" w:rsidR="00986310" w:rsidRPr="007B3F5E" w:rsidRDefault="00986310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26174EC9" w14:textId="77777777" w:rsidR="00986310" w:rsidRPr="007B3F5E" w:rsidRDefault="00986310" w:rsidP="00E859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86310" w:rsidRPr="007B3F5E" w14:paraId="47751045" w14:textId="77777777" w:rsidTr="00877C13">
        <w:trPr>
          <w:cantSplit/>
        </w:trPr>
        <w:tc>
          <w:tcPr>
            <w:tcW w:w="3240" w:type="dxa"/>
          </w:tcPr>
          <w:p w14:paraId="25D029E3" w14:textId="77777777" w:rsidR="00986310" w:rsidRPr="007B3F5E" w:rsidRDefault="00986310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3DE3A15D" w14:textId="0B58908A" w:rsidR="00986310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60B23397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9" w:type="dxa"/>
            <w:gridSpan w:val="5"/>
          </w:tcPr>
          <w:p w14:paraId="2F721AA6" w14:textId="26F08EEC" w:rsidR="00986310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986310" w:rsidRPr="007B3F5E" w14:paraId="0F9C0DC4" w14:textId="77777777" w:rsidTr="00877C13">
        <w:trPr>
          <w:cantSplit/>
        </w:trPr>
        <w:tc>
          <w:tcPr>
            <w:tcW w:w="3240" w:type="dxa"/>
          </w:tcPr>
          <w:p w14:paraId="70FE0938" w14:textId="77777777" w:rsidR="00986310" w:rsidRPr="007B3F5E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4A799" w14:textId="77777777" w:rsidR="00986310" w:rsidRPr="007B3F5E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98E74F9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92A2683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142FF4" w14:textId="77777777" w:rsidR="00986310" w:rsidRPr="007B3F5E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C8BFD" w14:textId="2A8761D4" w:rsidR="007C6890" w:rsidRPr="007B3F5E" w:rsidRDefault="007C689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E807E9A" w14:textId="4C4F99CE" w:rsidR="00986310" w:rsidRPr="007B3F5E" w:rsidRDefault="007C689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986310"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  <w:p w14:paraId="5285C76A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4015E1" w14:textId="77777777" w:rsidR="00986310" w:rsidRPr="007B3F5E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459EA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4A458A" w14:textId="77777777" w:rsidR="00986310" w:rsidRPr="007B3F5E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5AAFAD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E1252F1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04D240" w14:textId="77777777" w:rsidR="00986310" w:rsidRPr="007B3F5E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2ADE7" w14:textId="53C570EF" w:rsidR="00986310" w:rsidRPr="007B3F5E" w:rsidRDefault="00195E48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35D649CA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9A02C" w14:textId="77777777" w:rsidR="00986310" w:rsidRPr="007B3F5E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FE2B75D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7A13C88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86310" w:rsidRPr="007B3F5E" w14:paraId="15BED979" w14:textId="77777777" w:rsidTr="00877C13">
        <w:trPr>
          <w:cantSplit/>
        </w:trPr>
        <w:tc>
          <w:tcPr>
            <w:tcW w:w="3240" w:type="dxa"/>
          </w:tcPr>
          <w:p w14:paraId="70C8E24E" w14:textId="77777777" w:rsidR="00986310" w:rsidRPr="007B3F5E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659EBCD3" w14:textId="77777777" w:rsidR="00986310" w:rsidRPr="007B3F5E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6310" w:rsidRPr="007B3F5E" w14:paraId="0F6E94D2" w14:textId="77777777" w:rsidTr="00877C13">
        <w:trPr>
          <w:cantSplit/>
        </w:trPr>
        <w:tc>
          <w:tcPr>
            <w:tcW w:w="3240" w:type="dxa"/>
          </w:tcPr>
          <w:p w14:paraId="55A9C33C" w14:textId="77777777" w:rsidR="00986310" w:rsidRPr="007B3F5E" w:rsidRDefault="00986310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CB3AB30" w14:textId="77777777" w:rsidR="00986310" w:rsidRPr="007B3F5E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BB3AD6" w14:textId="77777777" w:rsidR="00986310" w:rsidRPr="007B3F5E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CCFAE3" w14:textId="77777777" w:rsidR="00986310" w:rsidRPr="007B3F5E" w:rsidRDefault="00986310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C19375" w14:textId="77777777" w:rsidR="00986310" w:rsidRPr="007B3F5E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2C3CC" w14:textId="77777777" w:rsidR="00986310" w:rsidRPr="007B3F5E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75E5BAE" w14:textId="77777777" w:rsidR="00986310" w:rsidRPr="007B3F5E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FCB45" w14:textId="77777777" w:rsidR="00986310" w:rsidRPr="007B3F5E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F560497" w14:textId="77777777" w:rsidR="00986310" w:rsidRPr="007B3F5E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FAC542" w14:textId="77777777" w:rsidR="00986310" w:rsidRPr="007B3F5E" w:rsidRDefault="00986310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6E5BDB" w14:textId="77777777" w:rsidR="00986310" w:rsidRPr="007B3F5E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0C6A32B" w14:textId="77777777" w:rsidR="00986310" w:rsidRPr="007B3F5E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52A2E" w:rsidRPr="007B3F5E" w14:paraId="0C421659" w14:textId="77777777" w:rsidTr="00877C13">
        <w:trPr>
          <w:cantSplit/>
        </w:trPr>
        <w:tc>
          <w:tcPr>
            <w:tcW w:w="3240" w:type="dxa"/>
          </w:tcPr>
          <w:p w14:paraId="204FFADB" w14:textId="77777777" w:rsidR="00052A2E" w:rsidRPr="007B3F5E" w:rsidRDefault="00052A2E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375770BC" w14:textId="2A7D752B" w:rsidR="00052A2E" w:rsidRPr="007B3F5E" w:rsidRDefault="00B17D5A" w:rsidP="00D2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 w:rsidR="004147D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180" w:type="dxa"/>
          </w:tcPr>
          <w:p w14:paraId="308CB995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B86871" w14:textId="136FB033" w:rsidR="00052A2E" w:rsidRPr="007B3F5E" w:rsidRDefault="004147DF" w:rsidP="00C149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8B6C53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C78B9D" w14:textId="7FF3CB15" w:rsidR="00052A2E" w:rsidRPr="007B3F5E" w:rsidRDefault="00B17D5A" w:rsidP="00C14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="004147D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80" w:type="dxa"/>
          </w:tcPr>
          <w:p w14:paraId="2F43C93F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8C4D1A" w14:textId="050E1DCB" w:rsidR="00052A2E" w:rsidRPr="007B3F5E" w:rsidRDefault="00B17D5A" w:rsidP="00E859C8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374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180" w:type="dxa"/>
          </w:tcPr>
          <w:p w14:paraId="5F76C8C4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00FDBD" w14:textId="3E5E036A" w:rsidR="00052A2E" w:rsidRPr="007B3F5E" w:rsidRDefault="00052A2E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132323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1937C9B6" w14:textId="2C876122" w:rsidR="00052A2E" w:rsidRPr="007B3F5E" w:rsidRDefault="00B17D5A" w:rsidP="00E859C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9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360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</w:p>
        </w:tc>
      </w:tr>
      <w:tr w:rsidR="00052A2E" w:rsidRPr="007B3F5E" w14:paraId="30E0E2CE" w14:textId="77777777" w:rsidTr="00877C13">
        <w:trPr>
          <w:cantSplit/>
        </w:trPr>
        <w:tc>
          <w:tcPr>
            <w:tcW w:w="3240" w:type="dxa"/>
          </w:tcPr>
          <w:p w14:paraId="5E6015E5" w14:textId="3989C5CC" w:rsidR="00052A2E" w:rsidRPr="007B3F5E" w:rsidRDefault="00052A2E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72B1F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72B1F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72B1F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ประมาณตามหลัก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734C98F" w14:textId="1DC50AD8" w:rsidR="00052A2E" w:rsidRPr="007B3F5E" w:rsidRDefault="00052A2E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F2544D9" w14:textId="685E52CA" w:rsidR="00052A2E" w:rsidRPr="007B3F5E" w:rsidRDefault="00BE3722" w:rsidP="00C9069C">
            <w:pPr>
              <w:pStyle w:val="acctfourfigures"/>
              <w:tabs>
                <w:tab w:val="clear" w:pos="765"/>
                <w:tab w:val="left" w:pos="12"/>
                <w:tab w:val="decimal" w:pos="372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CF00C3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5D2110" w14:textId="0B92E3FA" w:rsidR="00052A2E" w:rsidRPr="007B3F5E" w:rsidRDefault="00B17D5A" w:rsidP="00E859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E37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  <w:tc>
          <w:tcPr>
            <w:tcW w:w="180" w:type="dxa"/>
          </w:tcPr>
          <w:p w14:paraId="4ACA560D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418A6" w14:textId="2F8DA967" w:rsidR="00052A2E" w:rsidRPr="007B3F5E" w:rsidRDefault="00BE3722" w:rsidP="00C9069C">
            <w:pPr>
              <w:pStyle w:val="acctfourfigures"/>
              <w:tabs>
                <w:tab w:val="clear" w:pos="765"/>
                <w:tab w:val="left" w:pos="12"/>
                <w:tab w:val="decimal" w:pos="462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426FAB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2EB61" w14:textId="0300935C" w:rsidR="00052A2E" w:rsidRPr="007B3F5E" w:rsidRDefault="00B17D5A" w:rsidP="00E859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</w:tcPr>
          <w:p w14:paraId="6BCCD688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4F07A2" w14:textId="251FA84B" w:rsidR="00052A2E" w:rsidRPr="007B3F5E" w:rsidRDefault="00052A2E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E49ECD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53AD0D37" w14:textId="1844E5CA" w:rsidR="00052A2E" w:rsidRPr="007B3F5E" w:rsidRDefault="00B17D5A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052A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</w:tr>
      <w:tr w:rsidR="00052A2E" w:rsidRPr="007B3F5E" w14:paraId="68CC9FE5" w14:textId="77777777" w:rsidTr="00877C13">
        <w:trPr>
          <w:cantSplit/>
        </w:trPr>
        <w:tc>
          <w:tcPr>
            <w:tcW w:w="3240" w:type="dxa"/>
          </w:tcPr>
          <w:p w14:paraId="3E69BAEC" w14:textId="044EFAB1" w:rsidR="00052A2E" w:rsidRPr="007B3F5E" w:rsidRDefault="00052A2E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การตีราคาสินทรัพย์</w:t>
            </w:r>
          </w:p>
        </w:tc>
        <w:tc>
          <w:tcPr>
            <w:tcW w:w="900" w:type="dxa"/>
            <w:vAlign w:val="bottom"/>
          </w:tcPr>
          <w:p w14:paraId="7934D183" w14:textId="6D6C388D" w:rsidR="00052A2E" w:rsidRPr="007B3F5E" w:rsidRDefault="00B17D5A" w:rsidP="00D2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BE37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</w:tcPr>
          <w:p w14:paraId="7A56905D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ED30B3" w14:textId="1C9F9475" w:rsidR="00052A2E" w:rsidRPr="007B3F5E" w:rsidRDefault="00BE3722" w:rsidP="00E859C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72390A" w14:textId="77777777" w:rsidR="00052A2E" w:rsidRPr="007B3F5E" w:rsidRDefault="00052A2E" w:rsidP="00E859C8">
            <w:pPr>
              <w:tabs>
                <w:tab w:val="decimal" w:pos="29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0311B1" w14:textId="5E38190C" w:rsidR="00052A2E" w:rsidRPr="007B3F5E" w:rsidRDefault="00B17D5A" w:rsidP="00C14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BE372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  <w:tc>
          <w:tcPr>
            <w:tcW w:w="180" w:type="dxa"/>
          </w:tcPr>
          <w:p w14:paraId="14CAA412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05082D" w14:textId="5140013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1784B0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49FB59" w14:textId="5C82C1E0" w:rsidR="00052A2E" w:rsidRPr="007B3F5E" w:rsidRDefault="00052A2E" w:rsidP="00E859C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C7401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93B08C6" w14:textId="0C08547B" w:rsidR="00052A2E" w:rsidRPr="007B3F5E" w:rsidRDefault="00052A2E" w:rsidP="00E859C8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2A2E" w:rsidRPr="007B3F5E" w14:paraId="3E43F3E8" w14:textId="77777777" w:rsidTr="00877C13">
        <w:trPr>
          <w:cantSplit/>
        </w:trPr>
        <w:tc>
          <w:tcPr>
            <w:tcW w:w="3240" w:type="dxa"/>
          </w:tcPr>
          <w:p w14:paraId="0D1EF9B9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E666" w14:textId="283C7333" w:rsidR="00052A2E" w:rsidRPr="007B3F5E" w:rsidRDefault="00B17D5A" w:rsidP="00D2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</w:t>
            </w:r>
            <w:r w:rsidR="00311F8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180" w:type="dxa"/>
            <w:vAlign w:val="bottom"/>
          </w:tcPr>
          <w:p w14:paraId="6BB9E019" w14:textId="77777777" w:rsidR="00052A2E" w:rsidRPr="007B3F5E" w:rsidRDefault="00052A2E" w:rsidP="00E859C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70176" w14:textId="23E1CAA5" w:rsidR="00052A2E" w:rsidRPr="007B3F5E" w:rsidRDefault="00311F8D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5FF8BD" w14:textId="77777777" w:rsidR="00052A2E" w:rsidRPr="007B3F5E" w:rsidRDefault="00052A2E" w:rsidP="00E859C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64194" w14:textId="3CFEF12A" w:rsidR="00052A2E" w:rsidRPr="007B3F5E" w:rsidRDefault="00B17D5A" w:rsidP="00C14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</w:t>
            </w:r>
            <w:r w:rsidR="00311F8D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119E9938" w14:textId="77777777" w:rsidR="00052A2E" w:rsidRPr="007B3F5E" w:rsidRDefault="00052A2E" w:rsidP="00E859C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8B3A4" w14:textId="3305C17B" w:rsidR="00052A2E" w:rsidRPr="007B3F5E" w:rsidRDefault="00B17D5A" w:rsidP="00E859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389</w:t>
            </w:r>
            <w:r w:rsidR="00052A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27C05A32" w14:textId="77777777" w:rsidR="00052A2E" w:rsidRPr="007B3F5E" w:rsidRDefault="00052A2E" w:rsidP="00E859C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0EBCF" w14:textId="65BCF38B" w:rsidR="00052A2E" w:rsidRPr="007B3F5E" w:rsidRDefault="00052A2E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732E27" w14:textId="77777777" w:rsidR="00052A2E" w:rsidRPr="007B3F5E" w:rsidRDefault="00052A2E" w:rsidP="00E859C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E72B8" w14:textId="26419B04" w:rsidR="00052A2E" w:rsidRPr="007B3F5E" w:rsidRDefault="00B17D5A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372</w:t>
            </w:r>
            <w:r w:rsidR="00052A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</w:p>
        </w:tc>
      </w:tr>
    </w:tbl>
    <w:p w14:paraId="410148C6" w14:textId="4828EFB9" w:rsidR="00A0054D" w:rsidRPr="007B3F5E" w:rsidRDefault="00A0054D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7B3F5E" w14:paraId="1A995A21" w14:textId="77777777" w:rsidTr="00877C13">
        <w:trPr>
          <w:cantSplit/>
        </w:trPr>
        <w:tc>
          <w:tcPr>
            <w:tcW w:w="3240" w:type="dxa"/>
          </w:tcPr>
          <w:p w14:paraId="50E64BD4" w14:textId="77777777" w:rsidR="00B56AB6" w:rsidRPr="007B3F5E" w:rsidRDefault="00B56AB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DF7E859" w14:textId="77777777" w:rsidR="00B56AB6" w:rsidRPr="007B3F5E" w:rsidRDefault="00B56AB6" w:rsidP="00E859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5BA1" w:rsidRPr="007B3F5E" w14:paraId="2369B842" w14:textId="77777777" w:rsidTr="00877C13">
        <w:trPr>
          <w:cantSplit/>
        </w:trPr>
        <w:tc>
          <w:tcPr>
            <w:tcW w:w="3240" w:type="dxa"/>
          </w:tcPr>
          <w:p w14:paraId="08235585" w14:textId="77777777" w:rsidR="002E5BA1" w:rsidRPr="007B3F5E" w:rsidRDefault="002E5B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4E948544" w14:textId="05D44914" w:rsidR="002E5BA1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32C95327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7087C3A6" w14:textId="0AA17144" w:rsidR="002E5BA1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2E5BA1" w:rsidRPr="007B3F5E" w14:paraId="011BF545" w14:textId="77777777" w:rsidTr="00877C13">
        <w:trPr>
          <w:cantSplit/>
        </w:trPr>
        <w:tc>
          <w:tcPr>
            <w:tcW w:w="3240" w:type="dxa"/>
          </w:tcPr>
          <w:p w14:paraId="29CE86AF" w14:textId="77777777" w:rsidR="002E5BA1" w:rsidRPr="007B3F5E" w:rsidRDefault="002E5B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19EB8" w14:textId="77777777" w:rsidR="005F3CAD" w:rsidRPr="007B3F5E" w:rsidRDefault="005F3CAD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02ED10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94D27CD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FCA4A9" w14:textId="77777777" w:rsidR="002E5BA1" w:rsidRPr="007B3F5E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5C248" w14:textId="5BEE2305" w:rsidR="002E5BA1" w:rsidRPr="007B3F5E" w:rsidRDefault="007C689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13B2AA8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E05B74" w14:textId="77777777" w:rsidR="002E5BA1" w:rsidRPr="007B3F5E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449C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651FBD9" w14:textId="77777777" w:rsidR="002E5BA1" w:rsidRPr="007B3F5E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79251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F50924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6C6A25" w14:textId="77777777" w:rsidR="002E5BA1" w:rsidRPr="007B3F5E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3404D5" w14:textId="77777777" w:rsidR="003D4BF4" w:rsidRPr="007B3F5E" w:rsidRDefault="003D4BF4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02354FF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80A183" w14:textId="77777777" w:rsidR="002E5BA1" w:rsidRPr="007B3F5E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1077D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492BA4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5BA1" w:rsidRPr="007B3F5E" w14:paraId="0A814E8A" w14:textId="77777777" w:rsidTr="00877C13">
        <w:trPr>
          <w:cantSplit/>
        </w:trPr>
        <w:tc>
          <w:tcPr>
            <w:tcW w:w="3240" w:type="dxa"/>
          </w:tcPr>
          <w:p w14:paraId="289CFE82" w14:textId="77777777" w:rsidR="002E5BA1" w:rsidRPr="007B3F5E" w:rsidRDefault="002E5B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DC7BAC" w14:textId="77777777" w:rsidR="002E5BA1" w:rsidRPr="007B3F5E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7B3F5E" w14:paraId="3131FBF6" w14:textId="77777777" w:rsidTr="004D7E76">
        <w:trPr>
          <w:cantSplit/>
        </w:trPr>
        <w:tc>
          <w:tcPr>
            <w:tcW w:w="3240" w:type="dxa"/>
          </w:tcPr>
          <w:p w14:paraId="1DAEC62F" w14:textId="77777777" w:rsidR="005F3CAD" w:rsidRPr="007B3F5E" w:rsidRDefault="005F3CAD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F5C430" w14:textId="77777777" w:rsidR="005F3CAD" w:rsidRPr="007B3F5E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745617" w14:textId="77777777" w:rsidR="005F3CAD" w:rsidRPr="007B3F5E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7A10C" w14:textId="77777777" w:rsidR="005F3CAD" w:rsidRPr="007B3F5E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A2A65" w14:textId="77777777" w:rsidR="005F3CAD" w:rsidRPr="007B3F5E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920C8" w14:textId="77777777" w:rsidR="005F3CAD" w:rsidRPr="007B3F5E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BB8C6B" w14:textId="77777777" w:rsidR="005F3CAD" w:rsidRPr="007B3F5E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6D710" w14:textId="77777777" w:rsidR="005F3CAD" w:rsidRPr="007B3F5E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7553C3" w14:textId="77777777" w:rsidR="005F3CAD" w:rsidRPr="007B3F5E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B163C" w14:textId="77777777" w:rsidR="005F3CAD" w:rsidRPr="007B3F5E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30F70E" w14:textId="77777777" w:rsidR="005F3CAD" w:rsidRPr="007B3F5E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2A648" w14:textId="77777777" w:rsidR="005F3CAD" w:rsidRPr="007B3F5E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52A2E" w:rsidRPr="007B3F5E" w14:paraId="7E621339" w14:textId="77777777" w:rsidTr="004D7E76">
        <w:trPr>
          <w:cantSplit/>
        </w:trPr>
        <w:tc>
          <w:tcPr>
            <w:tcW w:w="3240" w:type="dxa"/>
          </w:tcPr>
          <w:p w14:paraId="2F57C75C" w14:textId="01524FEE" w:rsidR="00052A2E" w:rsidRPr="007B3F5E" w:rsidRDefault="00052A2E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72B1F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72B1F"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2B1F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72B1F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59BE41B" w14:textId="23EE201A" w:rsidR="00052A2E" w:rsidRPr="007B3F5E" w:rsidRDefault="00052A2E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A0054D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8AD48C" w14:textId="332D9BF3" w:rsidR="00052A2E" w:rsidRPr="007B3F5E" w:rsidRDefault="00973A23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08D88C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685CF4" w14:textId="3EF0B400" w:rsidR="00052A2E" w:rsidRPr="007B3F5E" w:rsidRDefault="00B17D5A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973A2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6DC304A2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D95AEC3" w14:textId="46836654" w:rsidR="00052A2E" w:rsidRPr="007B3F5E" w:rsidRDefault="00973A23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5E6F0B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BD6CABF" w14:textId="53CFB8A2" w:rsidR="00052A2E" w:rsidRPr="007B3F5E" w:rsidRDefault="00B17D5A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052A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</w:t>
            </w:r>
          </w:p>
        </w:tc>
        <w:tc>
          <w:tcPr>
            <w:tcW w:w="180" w:type="dxa"/>
          </w:tcPr>
          <w:p w14:paraId="1A2CBB62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1D68B5" w14:textId="1EDA89D5" w:rsidR="00052A2E" w:rsidRPr="007B3F5E" w:rsidRDefault="00052A2E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46B3E2" w14:textId="77777777" w:rsidR="00052A2E" w:rsidRPr="007B3F5E" w:rsidRDefault="00052A2E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6FAD8E" w14:textId="30824259" w:rsidR="00052A2E" w:rsidRPr="007B3F5E" w:rsidRDefault="00B17D5A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052A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</w:t>
            </w:r>
          </w:p>
        </w:tc>
      </w:tr>
    </w:tbl>
    <w:p w14:paraId="73310C30" w14:textId="07F53E4B" w:rsidR="002A3079" w:rsidRPr="007B3F5E" w:rsidRDefault="00B565B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  <w:r w:rsidRPr="007B3F5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612" w:type="dxa"/>
        <w:tblInd w:w="450" w:type="dxa"/>
        <w:tblBorders>
          <w:bottom w:val="doub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518"/>
        <w:gridCol w:w="720"/>
        <w:gridCol w:w="237"/>
        <w:gridCol w:w="746"/>
        <w:gridCol w:w="136"/>
        <w:gridCol w:w="700"/>
        <w:gridCol w:w="178"/>
        <w:gridCol w:w="987"/>
        <w:gridCol w:w="142"/>
        <w:gridCol w:w="646"/>
        <w:gridCol w:w="136"/>
        <w:gridCol w:w="723"/>
        <w:gridCol w:w="163"/>
        <w:gridCol w:w="718"/>
        <w:gridCol w:w="136"/>
        <w:gridCol w:w="726"/>
      </w:tblGrid>
      <w:tr w:rsidR="00FA4CEA" w:rsidRPr="007B3F5E" w14:paraId="720835A3" w14:textId="77777777" w:rsidTr="00BA07DF">
        <w:trPr>
          <w:tblHeader/>
        </w:trPr>
        <w:tc>
          <w:tcPr>
            <w:tcW w:w="2518" w:type="dxa"/>
            <w:shd w:val="clear" w:color="auto" w:fill="auto"/>
          </w:tcPr>
          <w:p w14:paraId="18A35440" w14:textId="77777777" w:rsidR="00FA4CEA" w:rsidRPr="007B3F5E" w:rsidRDefault="00FA4CEA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04" w:type="dxa"/>
            <w:gridSpan w:val="7"/>
            <w:shd w:val="clear" w:color="auto" w:fill="auto"/>
          </w:tcPr>
          <w:p w14:paraId="4CE3CEE0" w14:textId="57F036B7" w:rsidR="00FA4CEA" w:rsidRPr="007B3F5E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</w:t>
            </w:r>
            <w:r w:rsidR="002E2571"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142" w:type="dxa"/>
          </w:tcPr>
          <w:p w14:paraId="5A8446FB" w14:textId="77777777" w:rsidR="00FA4CEA" w:rsidRPr="007B3F5E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248" w:type="dxa"/>
            <w:gridSpan w:val="7"/>
          </w:tcPr>
          <w:p w14:paraId="1FA402B2" w14:textId="35FBA991" w:rsidR="00FA4CEA" w:rsidRPr="007B3F5E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CEA" w:rsidRPr="007B3F5E" w14:paraId="1D4E47BB" w14:textId="77777777" w:rsidTr="00BA07DF">
        <w:trPr>
          <w:tblHeader/>
        </w:trPr>
        <w:tc>
          <w:tcPr>
            <w:tcW w:w="2518" w:type="dxa"/>
            <w:shd w:val="clear" w:color="auto" w:fill="auto"/>
          </w:tcPr>
          <w:p w14:paraId="3FFE994A" w14:textId="77777777" w:rsidR="00FA4CEA" w:rsidRPr="007B3F5E" w:rsidRDefault="00FA4CEA" w:rsidP="00E859C8">
            <w:pPr>
              <w:spacing w:line="240" w:lineRule="auto"/>
              <w:ind w:left="157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03" w:type="dxa"/>
            <w:gridSpan w:val="3"/>
            <w:shd w:val="clear" w:color="auto" w:fill="auto"/>
          </w:tcPr>
          <w:p w14:paraId="254B7517" w14:textId="3AC1BC40" w:rsidR="00FA4CEA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" w:type="dxa"/>
            <w:shd w:val="clear" w:color="auto" w:fill="auto"/>
          </w:tcPr>
          <w:p w14:paraId="5AD7B897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4" w:type="dxa"/>
            <w:gridSpan w:val="3"/>
            <w:shd w:val="clear" w:color="auto" w:fill="auto"/>
          </w:tcPr>
          <w:p w14:paraId="20D14C67" w14:textId="31651561" w:rsidR="00FA4CEA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2" w:type="dxa"/>
          </w:tcPr>
          <w:p w14:paraId="186CD334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5" w:type="dxa"/>
            <w:gridSpan w:val="3"/>
          </w:tcPr>
          <w:p w14:paraId="21EF25D1" w14:textId="35DB5C7D" w:rsidR="00FA4CEA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3" w:type="dxa"/>
          </w:tcPr>
          <w:p w14:paraId="6E8A980B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80" w:type="dxa"/>
            <w:gridSpan w:val="3"/>
          </w:tcPr>
          <w:p w14:paraId="55F7C506" w14:textId="058FC908" w:rsidR="00FA4CEA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A4CEA" w:rsidRPr="007B3F5E" w14:paraId="6A7822EF" w14:textId="77777777" w:rsidTr="00BA07DF">
        <w:trPr>
          <w:tblHeader/>
        </w:trPr>
        <w:tc>
          <w:tcPr>
            <w:tcW w:w="2518" w:type="dxa"/>
            <w:shd w:val="clear" w:color="auto" w:fill="auto"/>
          </w:tcPr>
          <w:p w14:paraId="5F228E86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BC2905B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228DF8F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7" w:type="dxa"/>
            <w:shd w:val="clear" w:color="auto" w:fill="auto"/>
          </w:tcPr>
          <w:p w14:paraId="75152505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473A3A3D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FD905A9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36" w:type="dxa"/>
            <w:shd w:val="clear" w:color="auto" w:fill="auto"/>
          </w:tcPr>
          <w:p w14:paraId="63BAF384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61D07F7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C74F9E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634645C6" w14:textId="77777777" w:rsidR="00FA4CEA" w:rsidRPr="007B3F5E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</w:tcPr>
          <w:p w14:paraId="19EFB3FE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D8E2CE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42" w:type="dxa"/>
            <w:tcBorders>
              <w:bottom w:val="nil"/>
            </w:tcBorders>
          </w:tcPr>
          <w:p w14:paraId="6A81AFE8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C464488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BFC26F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dxa"/>
            <w:tcBorders>
              <w:bottom w:val="nil"/>
            </w:tcBorders>
          </w:tcPr>
          <w:p w14:paraId="1D9322E6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0AE8DB9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37FC694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63" w:type="dxa"/>
            <w:tcBorders>
              <w:bottom w:val="nil"/>
            </w:tcBorders>
          </w:tcPr>
          <w:p w14:paraId="47F1E379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25B06C47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C36B907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dxa"/>
            <w:tcBorders>
              <w:bottom w:val="nil"/>
            </w:tcBorders>
          </w:tcPr>
          <w:p w14:paraId="5A654E8F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7B839817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6EA9E3" w14:textId="77777777" w:rsidR="00FA4CEA" w:rsidRPr="007B3F5E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848EE" w:rsidRPr="007B3F5E" w14:paraId="3B85FF80" w14:textId="77777777" w:rsidTr="00BA07DF">
        <w:trPr>
          <w:tblHeader/>
        </w:trPr>
        <w:tc>
          <w:tcPr>
            <w:tcW w:w="2518" w:type="dxa"/>
            <w:shd w:val="clear" w:color="auto" w:fill="auto"/>
          </w:tcPr>
          <w:p w14:paraId="34BBF880" w14:textId="77777777" w:rsidR="007848EE" w:rsidRPr="007B3F5E" w:rsidRDefault="007848E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A390BBC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983FED7" w14:textId="77777777" w:rsidR="007848EE" w:rsidRPr="007B3F5E" w:rsidRDefault="007848E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07D46C41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36" w:type="dxa"/>
            <w:shd w:val="clear" w:color="auto" w:fill="auto"/>
          </w:tcPr>
          <w:p w14:paraId="7B49AD89" w14:textId="77777777" w:rsidR="007848EE" w:rsidRPr="007B3F5E" w:rsidRDefault="007848E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54935C40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46EA47" w14:textId="77777777" w:rsidR="007848EE" w:rsidRPr="007B3F5E" w:rsidRDefault="007848E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</w:tcPr>
          <w:p w14:paraId="1F967645" w14:textId="641D7326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(ปรับปรุงใหม่)</w:t>
            </w:r>
          </w:p>
        </w:tc>
        <w:tc>
          <w:tcPr>
            <w:tcW w:w="142" w:type="dxa"/>
            <w:tcBorders>
              <w:bottom w:val="nil"/>
            </w:tcBorders>
          </w:tcPr>
          <w:p w14:paraId="6A43EBB0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4AB5A8BC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3617206B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04386D5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3" w:type="dxa"/>
            <w:tcBorders>
              <w:bottom w:val="nil"/>
            </w:tcBorders>
          </w:tcPr>
          <w:p w14:paraId="29986AAE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57414BC2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7F04344E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5F578494" w14:textId="77777777" w:rsidR="007848EE" w:rsidRPr="007B3F5E" w:rsidRDefault="007848E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52A2E" w:rsidRPr="007B3F5E" w14:paraId="3E15BE58" w14:textId="77777777" w:rsidTr="00BA07DF">
        <w:tc>
          <w:tcPr>
            <w:tcW w:w="2518" w:type="dxa"/>
            <w:shd w:val="clear" w:color="auto" w:fill="auto"/>
          </w:tcPr>
          <w:p w14:paraId="1DE110E2" w14:textId="32ED4F43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C81087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C81087"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C81087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5E51615A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3109CD3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  <w:shd w:val="clear" w:color="auto" w:fill="auto"/>
          </w:tcPr>
          <w:p w14:paraId="5F5D3067" w14:textId="5309FA4B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595F8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36" w:type="dxa"/>
            <w:shd w:val="clear" w:color="auto" w:fill="auto"/>
          </w:tcPr>
          <w:p w14:paraId="1516D309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7AABE2A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C4E0615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84C2FA4" w14:textId="4A195777" w:rsidR="00052A2E" w:rsidRPr="007B3F5E" w:rsidRDefault="00546617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DCC828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09B7D6ED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CBCF4D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double" w:sz="4" w:space="0" w:color="auto"/>
            </w:tcBorders>
            <w:shd w:val="clear" w:color="auto" w:fill="auto"/>
          </w:tcPr>
          <w:p w14:paraId="28091B5F" w14:textId="5F940CFC" w:rsidR="00052A2E" w:rsidRPr="007B3F5E" w:rsidRDefault="00B17D5A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73A2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63" w:type="dxa"/>
            <w:tcBorders>
              <w:bottom w:val="nil"/>
            </w:tcBorders>
          </w:tcPr>
          <w:p w14:paraId="006BC164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40E6BD72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EFE8705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  <w:shd w:val="clear" w:color="auto" w:fill="auto"/>
          </w:tcPr>
          <w:p w14:paraId="358EB07F" w14:textId="14727974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052A2E" w:rsidRPr="007B3F5E" w14:paraId="60F5931C" w14:textId="77777777" w:rsidTr="00BA07DF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63341760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0719CCF" w14:textId="5E00085E" w:rsidR="00052A2E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973A23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199905D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43E71F" w14:textId="7BD6E0A4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95F8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8566A" w:rsidRPr="007B3F5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770677F6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E350CBB" w14:textId="410A6392" w:rsidR="00052A2E" w:rsidRPr="007B3F5E" w:rsidRDefault="00B17D5A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4363F38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2426A8" w14:textId="4449625D" w:rsidR="00052A2E" w:rsidRPr="007B3F5E" w:rsidRDefault="00546617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5EBB04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shd w:val="clear" w:color="auto" w:fill="auto"/>
          </w:tcPr>
          <w:p w14:paraId="4DD77FCB" w14:textId="38C92959" w:rsidR="00052A2E" w:rsidRPr="007B3F5E" w:rsidRDefault="00B17D5A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="00973A2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5F4E785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6AB901" w14:textId="4C44F85E" w:rsidR="00052A2E" w:rsidRPr="007B3F5E" w:rsidRDefault="00B17D5A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973A2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94845AF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4A6411C" w14:textId="07B9217A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91CB6C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9D91F7" w14:textId="15C9CD75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052A2E" w:rsidRPr="007B3F5E" w14:paraId="28A160F7" w14:textId="77777777" w:rsidTr="00BA07DF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481985F8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6354B0C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58CB792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526B15F5" w14:textId="2B7ECE73" w:rsidR="00052A2E" w:rsidRPr="007B3F5E" w:rsidRDefault="00BA1202" w:rsidP="00BF4E4E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71364180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97BC21C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BD29AB1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</w:tcPr>
          <w:p w14:paraId="49854F11" w14:textId="5709BEA8" w:rsidR="00052A2E" w:rsidRPr="007B3F5E" w:rsidRDefault="00052A2E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1A37260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shd w:val="clear" w:color="auto" w:fill="auto"/>
          </w:tcPr>
          <w:p w14:paraId="50BBA99F" w14:textId="0A509B8C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A671DFD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0F65BF5" w14:textId="00A045FC" w:rsidR="00052A2E" w:rsidRPr="007B3F5E" w:rsidRDefault="00973A23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3" w:type="dxa"/>
            <w:tcBorders>
              <w:bottom w:val="nil"/>
            </w:tcBorders>
          </w:tcPr>
          <w:p w14:paraId="3632B92B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52F68781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56B93462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1A1B693F" w14:textId="0EE100C0" w:rsidR="00052A2E" w:rsidRPr="007B3F5E" w:rsidRDefault="00052A2E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2A2E" w:rsidRPr="007B3F5E" w14:paraId="56C8FACE" w14:textId="77777777" w:rsidTr="00BA07D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48940CF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รายได้ที่ถือเป็นรายได้ตาม</w:t>
            </w:r>
          </w:p>
          <w:p w14:paraId="7B50EA23" w14:textId="7983F7EF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ประมวลรัษฎากร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A33324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1DC243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62A50044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B25BB6" w14:textId="3DA55A7D" w:rsidR="00BA1202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120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67500A6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01A6CE9A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7750ABCE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6CDBF113" w14:textId="443072BC" w:rsidR="00052A2E" w:rsidRPr="007B3F5E" w:rsidRDefault="00052A2E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CBC5937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70B781C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AFB61C0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7D2D94D3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1D94B" w14:textId="58B34F86" w:rsidR="00973A23" w:rsidRPr="007B3F5E" w:rsidRDefault="00973A23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B59E437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295073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A43B9B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0B657CC2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38029C" w14:textId="29F4477D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</w:tr>
      <w:tr w:rsidR="00052A2E" w:rsidRPr="007B3F5E" w14:paraId="4577D0CE" w14:textId="77777777" w:rsidTr="00BA07D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3069CF0" w14:textId="42E53C5B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</w:t>
            </w: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FBF835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11DBC5A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2CCFA130" w14:textId="6F1B5CD7" w:rsidR="00052A2E" w:rsidRPr="007B3F5E" w:rsidRDefault="00BA1202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46775C5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001DDD6A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14C3CCA1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368DFAE8" w14:textId="4C99B9EA" w:rsidR="00052A2E" w:rsidRPr="007B3F5E" w:rsidRDefault="00052A2E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DF63E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3807E411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1C52988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23D71994" w14:textId="71FE9EAB" w:rsidR="00052A2E" w:rsidRPr="007B3F5E" w:rsidRDefault="00973A23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0DFD0E1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011911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CF732C8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32641B4B" w14:textId="392C65CE" w:rsidR="00052A2E" w:rsidRPr="007B3F5E" w:rsidRDefault="00052A2E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2A2E" w:rsidRPr="007B3F5E" w14:paraId="352CF6FE" w14:textId="77777777" w:rsidTr="00BA07D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5C80A981" w14:textId="742133B5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EF3947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192F0C4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2D2B8C1C" w14:textId="69F93436" w:rsidR="00052A2E" w:rsidRPr="007B3F5E" w:rsidRDefault="00BA1202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AAAE037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08689A37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FF0E9C0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48444650" w14:textId="63C469A8" w:rsidR="00052A2E" w:rsidRPr="007B3F5E" w:rsidRDefault="00E67B60" w:rsidP="00E67B6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E4A438D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020E65E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D68BF36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367C6877" w14:textId="501A01E7" w:rsidR="00052A2E" w:rsidRPr="007B3F5E" w:rsidRDefault="00973A23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DC072B9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3AFE06B6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E545659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44817331" w14:textId="54C159AD" w:rsidR="00052A2E" w:rsidRPr="007B3F5E" w:rsidRDefault="00052A2E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2A2E" w:rsidRPr="007B3F5E" w14:paraId="7288192E" w14:textId="77777777" w:rsidTr="00BA07D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5211BDB8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DA81B75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532024B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6A8E9FDB" w14:textId="6BE7124C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="00BA120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C977FA1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5B0832FB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6498ABCF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5004223A" w14:textId="4E5A6E5D" w:rsidR="00052A2E" w:rsidRPr="007B3F5E" w:rsidRDefault="00B17D5A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9A1F8D7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65D42DEA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F253BC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46831216" w14:textId="1F18584D" w:rsidR="00052A2E" w:rsidRPr="007B3F5E" w:rsidRDefault="00B17D5A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73A23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2D59B81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5F781D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33C5C15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1DA58911" w14:textId="7E9E5C89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52387" w:rsidRPr="007B3F5E" w14:paraId="7AF79D5F" w14:textId="77777777" w:rsidTr="00BA07D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84CCEF1" w14:textId="77777777" w:rsidR="00D52387" w:rsidRPr="007B3F5E" w:rsidRDefault="00D52387" w:rsidP="00E859C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5ABCA64" w14:textId="77777777" w:rsidR="00D52387" w:rsidRPr="007B3F5E" w:rsidRDefault="00D52387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804C2C" w14:textId="77777777" w:rsidR="00D52387" w:rsidRPr="007B3F5E" w:rsidRDefault="00D52387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06F718EB" w14:textId="77777777" w:rsidR="00D52387" w:rsidRPr="007B3F5E" w:rsidRDefault="00D52387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083962F" w14:textId="77777777" w:rsidR="00D52387" w:rsidRPr="007B3F5E" w:rsidRDefault="00D52387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6325665C" w14:textId="77777777" w:rsidR="00D52387" w:rsidRPr="007B3F5E" w:rsidRDefault="00D52387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CD4B6BB" w14:textId="77777777" w:rsidR="00D52387" w:rsidRPr="007B3F5E" w:rsidRDefault="00D52387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7772FF91" w14:textId="77777777" w:rsidR="00D52387" w:rsidRPr="007B3F5E" w:rsidRDefault="00D52387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1C36380" w14:textId="77777777" w:rsidR="00D52387" w:rsidRPr="007B3F5E" w:rsidRDefault="00D52387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0FCCE8DD" w14:textId="77777777" w:rsidR="00D52387" w:rsidRPr="007B3F5E" w:rsidRDefault="00D52387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30E2513" w14:textId="77777777" w:rsidR="00D52387" w:rsidRPr="007B3F5E" w:rsidRDefault="00D52387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10B12BFD" w14:textId="77777777" w:rsidR="00D52387" w:rsidRPr="007B3F5E" w:rsidRDefault="00D52387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7F13377" w14:textId="77777777" w:rsidR="00D52387" w:rsidRPr="007B3F5E" w:rsidRDefault="00D52387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7B506306" w14:textId="77777777" w:rsidR="00D52387" w:rsidRPr="007B3F5E" w:rsidRDefault="00D52387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5F3D4B0" w14:textId="77777777" w:rsidR="00D52387" w:rsidRPr="007B3F5E" w:rsidRDefault="00D52387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0633595B" w14:textId="77777777" w:rsidR="00D52387" w:rsidRPr="007B3F5E" w:rsidRDefault="00D52387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A2E" w:rsidRPr="007B3F5E" w14:paraId="6A66D6F5" w14:textId="77777777" w:rsidTr="00BA07DF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6A3AE8E7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รายการปรับปรุงสินทรัพย์ภาษีเงินได้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105D509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7CAA26C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03C5CF4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56AE43B7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7668AAA7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867CD71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</w:tcPr>
          <w:p w14:paraId="31413CCC" w14:textId="77777777" w:rsidR="00052A2E" w:rsidRPr="007B3F5E" w:rsidRDefault="00052A2E" w:rsidP="007848E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EC6224C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shd w:val="clear" w:color="auto" w:fill="auto"/>
          </w:tcPr>
          <w:p w14:paraId="021E7C54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6694574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63E4A0BF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bottom w:val="nil"/>
            </w:tcBorders>
          </w:tcPr>
          <w:p w14:paraId="54F7B67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3E1F254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4BE6FEC5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77C8B8CF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A2E" w:rsidRPr="007B3F5E" w14:paraId="526D3A76" w14:textId="77777777" w:rsidTr="00BA07D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0651554A" w14:textId="09A7812F" w:rsidR="00052A2E" w:rsidRPr="007B3F5E" w:rsidRDefault="00052A2E" w:rsidP="00E859C8">
            <w:pPr>
              <w:tabs>
                <w:tab w:val="left" w:pos="7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รอตัดบัญชีของงวดก่อน ๆ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941BB04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9B07F10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77755" w14:textId="2DA03F20" w:rsidR="00052A2E" w:rsidRPr="007B3F5E" w:rsidRDefault="00BA1202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9CEA5" w14:textId="77777777" w:rsidR="00052A2E" w:rsidRPr="007B3F5E" w:rsidRDefault="00052A2E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1BF976D2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C5018D3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53BE2" w14:textId="06F2FB1A" w:rsidR="00052A2E" w:rsidRPr="007B3F5E" w:rsidRDefault="00052A2E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70FCB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2ED58530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0633CE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377A8" w14:textId="10C7D775" w:rsidR="00052A2E" w:rsidRPr="007B3F5E" w:rsidRDefault="00973A23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  <w:vAlign w:val="bottom"/>
          </w:tcPr>
          <w:p w14:paraId="0DB21B6F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  <w:vAlign w:val="bottom"/>
          </w:tcPr>
          <w:p w14:paraId="04D33C08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6B2B60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00FF04F1" w14:textId="1ED6C4DA" w:rsidR="00052A2E" w:rsidRPr="007B3F5E" w:rsidRDefault="00052A2E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2A2E" w:rsidRPr="007B3F5E" w14:paraId="679CFBB7" w14:textId="77777777" w:rsidTr="00BA07DF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312C4934" w14:textId="77777777" w:rsidR="00052A2E" w:rsidRPr="007B3F5E" w:rsidRDefault="00052A2E" w:rsidP="00E859C8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ผลขาดทุนในปีปัจจุบันที่ไม่ได้รับรู้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0B010AA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201D247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5AECB712" w14:textId="50DCA72B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4638201B" w14:textId="77777777" w:rsidR="00052A2E" w:rsidRPr="007B3F5E" w:rsidRDefault="00052A2E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72347B3B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26874F3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  <w:vAlign w:val="bottom"/>
          </w:tcPr>
          <w:p w14:paraId="5C5B8B7B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F02DB87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vAlign w:val="bottom"/>
          </w:tcPr>
          <w:p w14:paraId="6BACAED2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5ABB93E4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nil"/>
            </w:tcBorders>
            <w:vAlign w:val="bottom"/>
          </w:tcPr>
          <w:p w14:paraId="6925775B" w14:textId="0A074915" w:rsidR="00052A2E" w:rsidRPr="007B3F5E" w:rsidRDefault="00052A2E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bottom w:val="nil"/>
            </w:tcBorders>
            <w:vAlign w:val="bottom"/>
          </w:tcPr>
          <w:p w14:paraId="5D60BC9E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  <w:vAlign w:val="bottom"/>
          </w:tcPr>
          <w:p w14:paraId="6330DC14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6477CD9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  <w:vAlign w:val="bottom"/>
          </w:tcPr>
          <w:p w14:paraId="63163FDD" w14:textId="548B617A" w:rsidR="00052A2E" w:rsidRPr="007B3F5E" w:rsidRDefault="00052A2E" w:rsidP="00E859C8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A2E" w:rsidRPr="007B3F5E" w14:paraId="6ABCDD3B" w14:textId="77777777" w:rsidTr="00BA07DF">
        <w:trPr>
          <w:trHeight w:val="68"/>
        </w:trPr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0C71940B" w14:textId="28B2C9A9" w:rsidR="00052A2E" w:rsidRPr="007B3F5E" w:rsidRDefault="00052A2E" w:rsidP="007F5486">
            <w:pPr>
              <w:tabs>
                <w:tab w:val="left" w:pos="990"/>
              </w:tabs>
              <w:spacing w:line="240" w:lineRule="auto"/>
              <w:ind w:right="-261" w:firstLin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C49276F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D7ACB6E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0ADB096A" w14:textId="18275713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BA120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004E1CE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26575B74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005C2CCA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6B2EE4F9" w14:textId="4DD1A4EC" w:rsidR="00052A2E" w:rsidRPr="007B3F5E" w:rsidRDefault="00B17D5A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052A2E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1130904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524D972C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5AD6016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674BD68D" w14:textId="35839535" w:rsidR="00052A2E" w:rsidRPr="007B3F5E" w:rsidRDefault="00973A23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6372BFA7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42F611B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AD10D0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526AEAC1" w14:textId="314F5570" w:rsidR="00052A2E" w:rsidRPr="007B3F5E" w:rsidRDefault="00052A2E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1202" w:rsidRPr="007B3F5E" w14:paraId="3BC5BC7B" w14:textId="77777777" w:rsidTr="00BA07DF">
        <w:trPr>
          <w:trHeight w:val="68"/>
        </w:trPr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49E42A99" w14:textId="675083BA" w:rsidR="00BA1202" w:rsidRPr="007B3F5E" w:rsidRDefault="00BA1202" w:rsidP="0031273D">
            <w:pPr>
              <w:tabs>
                <w:tab w:val="left" w:pos="990"/>
              </w:tabs>
              <w:spacing w:line="240" w:lineRule="auto"/>
              <w:ind w:left="120" w:right="-54" w:hanging="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ขาดทุนทางภาษีที่เป็นสินทรัพย์ภาษีเงินได้รอการตัดบัญชีที่ไม่ได้ใช</w:t>
            </w:r>
            <w:r w:rsidR="000E7772" w:rsidRPr="007B3F5E">
              <w:rPr>
                <w:rFonts w:asciiTheme="majorBidi" w:hAnsiTheme="majorBidi" w:hint="cs"/>
                <w:sz w:val="24"/>
                <w:szCs w:val="24"/>
                <w:cs/>
              </w:rPr>
              <w:t>้</w:t>
            </w:r>
            <w:r w:rsidRPr="007B3F5E">
              <w:rPr>
                <w:rFonts w:asciiTheme="majorBidi" w:hAnsiTheme="majorBidi"/>
                <w:sz w:val="24"/>
                <w:szCs w:val="24"/>
                <w:cs/>
              </w:rPr>
              <w:t>สิทธิ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14311AA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0977AF" w14:textId="77777777" w:rsidR="00BA1202" w:rsidRPr="007B3F5E" w:rsidRDefault="00BA1202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46A00D9F" w14:textId="77777777" w:rsidR="00BA1202" w:rsidRPr="007B3F5E" w:rsidRDefault="00BA1202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412EA5" w14:textId="29628904" w:rsidR="00BA1202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</w:t>
            </w:r>
            <w:r w:rsidR="00BA1202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AA74104" w14:textId="77777777" w:rsidR="00BA1202" w:rsidRPr="007B3F5E" w:rsidRDefault="00BA1202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4D75FE75" w14:textId="77777777" w:rsidR="00BA1202" w:rsidRPr="007B3F5E" w:rsidRDefault="00BA1202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2AFBDB3" w14:textId="77777777" w:rsidR="00BA1202" w:rsidRPr="007B3F5E" w:rsidRDefault="00BA1202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0A79CE8D" w14:textId="77777777" w:rsidR="00BA1202" w:rsidRPr="007B3F5E" w:rsidRDefault="00BA1202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0D44C8" w14:textId="7DF5B27D" w:rsidR="00BA1202" w:rsidRPr="007B3F5E" w:rsidRDefault="00BA1202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71494CE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6B9D8F41" w14:textId="77777777" w:rsidR="00BA1202" w:rsidRPr="007B3F5E" w:rsidRDefault="00BA1202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68DAA86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535701FE" w14:textId="77777777" w:rsidR="00BA1202" w:rsidRPr="007B3F5E" w:rsidRDefault="00BA1202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39E89" w14:textId="4BF43F65" w:rsidR="00BA1202" w:rsidRPr="007B3F5E" w:rsidRDefault="00BA1202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875CF06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5A94108A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D4B659B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6ACE211B" w14:textId="77777777" w:rsidR="00BA1202" w:rsidRPr="007B3F5E" w:rsidRDefault="00BA1202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5E597" w14:textId="00D8FF46" w:rsidR="00BA1202" w:rsidRPr="007B3F5E" w:rsidRDefault="00BA1202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1202" w:rsidRPr="007B3F5E" w14:paraId="17FB9FD7" w14:textId="77777777" w:rsidTr="00BA07DF">
        <w:trPr>
          <w:trHeight w:val="68"/>
        </w:trPr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57103BD3" w14:textId="34013ABB" w:rsidR="00BA1202" w:rsidRPr="007B3F5E" w:rsidRDefault="00BA1202" w:rsidP="00E859C8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ภาษีงวดก่อนที่บันทึกต่ำไป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4D3EB77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0FCF797" w14:textId="77777777" w:rsidR="00BA1202" w:rsidRPr="007B3F5E" w:rsidRDefault="00BA1202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shd w:val="clear" w:color="auto" w:fill="auto"/>
          </w:tcPr>
          <w:p w14:paraId="33B34102" w14:textId="601143A0" w:rsidR="00BA1202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A1202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ED1CBF4" w14:textId="77777777" w:rsidR="00BA1202" w:rsidRPr="007B3F5E" w:rsidRDefault="00BA1202" w:rsidP="00E859C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518A54DD" w14:textId="77777777" w:rsidR="00BA1202" w:rsidRPr="007B3F5E" w:rsidRDefault="00BA1202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2E67AA0" w14:textId="77777777" w:rsidR="00BA1202" w:rsidRPr="007B3F5E" w:rsidRDefault="00BA1202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shd w:val="clear" w:color="auto" w:fill="auto"/>
          </w:tcPr>
          <w:p w14:paraId="1EFB2BE3" w14:textId="4FC354F9" w:rsidR="00BA1202" w:rsidRPr="007B3F5E" w:rsidRDefault="00BA1202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CF5C30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4210642C" w14:textId="77777777" w:rsidR="00BA1202" w:rsidRPr="007B3F5E" w:rsidRDefault="00BA1202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9DFB172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65A72480" w14:textId="139FB019" w:rsidR="00BA1202" w:rsidRPr="007B3F5E" w:rsidRDefault="00BA1202" w:rsidP="00E859C8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8302448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9ECB992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997E098" w14:textId="77777777" w:rsidR="00BA1202" w:rsidRPr="007B3F5E" w:rsidRDefault="00BA120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728FF6CA" w14:textId="7033682D" w:rsidR="00BA1202" w:rsidRPr="007B3F5E" w:rsidRDefault="00BA1202" w:rsidP="00E859C8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2A2E" w:rsidRPr="007B3F5E" w14:paraId="75ECF439" w14:textId="77777777" w:rsidTr="00BA07DF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04E9ABEE" w14:textId="5D9F54C0" w:rsidR="00052A2E" w:rsidRPr="007B3F5E" w:rsidRDefault="00052A2E" w:rsidP="00E859C8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375730D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BCB65EF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23BBE" w14:textId="0BD2C4BC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95F8B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8566A" w:rsidRPr="007B3F5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78AD187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7394D1ED" w14:textId="77777777" w:rsidR="00052A2E" w:rsidRPr="007B3F5E" w:rsidRDefault="00052A2E" w:rsidP="00E859C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F465F8B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C2772" w14:textId="0B9340F1" w:rsidR="00052A2E" w:rsidRPr="007B3F5E" w:rsidRDefault="00052A2E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67B60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26.99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81212FC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186F2DD5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C3E0783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32333" w14:textId="1CB7600E" w:rsidR="00052A2E" w:rsidRPr="007B3F5E" w:rsidRDefault="00B17D5A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0CBA"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D5A4A0C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BD78533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61DE35F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14:paraId="03A89872" w14:textId="0CC401C4" w:rsidR="00052A2E" w:rsidRPr="007B3F5E" w:rsidRDefault="00052A2E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7B3F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2A2E" w:rsidRPr="007B3F5E" w14:paraId="1C8D3272" w14:textId="77777777" w:rsidTr="00BA07DF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1E62325C" w14:textId="77777777" w:rsidR="00052A2E" w:rsidRPr="007B3F5E" w:rsidRDefault="00052A2E" w:rsidP="00E859C8">
            <w:pPr>
              <w:tabs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32AC71" w14:textId="4B40C93A" w:rsidR="00052A2E" w:rsidRPr="007B3F5E" w:rsidRDefault="00B17D5A" w:rsidP="00E859C8">
            <w:pPr>
              <w:tabs>
                <w:tab w:val="left" w:pos="720"/>
              </w:tabs>
              <w:spacing w:line="240" w:lineRule="auto"/>
              <w:ind w:left="-111" w:right="-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23</w:t>
            </w:r>
            <w:r w:rsidR="00DC5F10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B0E4DA9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6015F" w14:textId="1E205540" w:rsidR="00052A2E" w:rsidRPr="007B3F5E" w:rsidRDefault="00B17D5A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95F8B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D2F5D19" w14:textId="77777777" w:rsidR="00052A2E" w:rsidRPr="007B3F5E" w:rsidRDefault="00052A2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135BC7" w14:textId="3FE30905" w:rsidR="00052A2E" w:rsidRPr="007B3F5E" w:rsidRDefault="00052A2E" w:rsidP="00E859C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5AB4B702" w14:textId="77777777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C022" w14:textId="1516FBA2" w:rsidR="00052A2E" w:rsidRPr="007B3F5E" w:rsidRDefault="00052A2E" w:rsidP="009D3E21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94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1320D496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88381C" w14:textId="0BAB28BE" w:rsidR="00052A2E" w:rsidRPr="007B3F5E" w:rsidRDefault="008A5959" w:rsidP="00E859C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4F4D94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DDD7E2A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DCBA0" w14:textId="0DF6B885" w:rsidR="00052A2E" w:rsidRPr="007B3F5E" w:rsidRDefault="008A5959" w:rsidP="00E859C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="00973A23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3EB9A612" w14:textId="77777777" w:rsidR="00052A2E" w:rsidRPr="007B3F5E" w:rsidRDefault="00052A2E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double" w:sz="4" w:space="0" w:color="auto"/>
            </w:tcBorders>
          </w:tcPr>
          <w:p w14:paraId="7324DE6C" w14:textId="5C430BDE" w:rsidR="00052A2E" w:rsidRPr="007B3F5E" w:rsidRDefault="00052A2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05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75C5ED" w14:textId="77777777" w:rsidR="00052A2E" w:rsidRPr="007B3F5E" w:rsidRDefault="00052A2E" w:rsidP="00E859C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0936F622" w14:textId="7B63DC1C" w:rsidR="00052A2E" w:rsidRPr="007B3F5E" w:rsidRDefault="00052A2E" w:rsidP="00E859C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12F32DF5" w14:textId="2AF654F5" w:rsidR="00772B1F" w:rsidRPr="007B3F5E" w:rsidRDefault="00772B1F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574" w:type="dxa"/>
        <w:tblInd w:w="422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14"/>
        <w:gridCol w:w="711"/>
        <w:gridCol w:w="209"/>
        <w:gridCol w:w="671"/>
        <w:gridCol w:w="192"/>
        <w:gridCol w:w="19"/>
        <w:gridCol w:w="719"/>
        <w:gridCol w:w="207"/>
        <w:gridCol w:w="1020"/>
        <w:gridCol w:w="11"/>
        <w:gridCol w:w="7"/>
        <w:gridCol w:w="174"/>
        <w:gridCol w:w="12"/>
        <w:gridCol w:w="6"/>
        <w:gridCol w:w="633"/>
        <w:gridCol w:w="232"/>
        <w:gridCol w:w="666"/>
        <w:gridCol w:w="195"/>
        <w:gridCol w:w="15"/>
        <w:gridCol w:w="696"/>
        <w:gridCol w:w="192"/>
        <w:gridCol w:w="734"/>
        <w:gridCol w:w="19"/>
        <w:gridCol w:w="14"/>
        <w:gridCol w:w="6"/>
      </w:tblGrid>
      <w:tr w:rsidR="003A0041" w:rsidRPr="007B3F5E" w14:paraId="5777B5F4" w14:textId="77777777" w:rsidTr="0058566A">
        <w:trPr>
          <w:tblHeader/>
        </w:trPr>
        <w:tc>
          <w:tcPr>
            <w:tcW w:w="2214" w:type="dxa"/>
            <w:shd w:val="clear" w:color="auto" w:fill="auto"/>
          </w:tcPr>
          <w:p w14:paraId="12A0B410" w14:textId="77777777" w:rsidR="003A0041" w:rsidRPr="007B3F5E" w:rsidRDefault="003A0041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8" w:type="dxa"/>
            <w:gridSpan w:val="8"/>
            <w:shd w:val="clear" w:color="auto" w:fill="auto"/>
            <w:vAlign w:val="bottom"/>
          </w:tcPr>
          <w:p w14:paraId="3A288036" w14:textId="77777777" w:rsidR="003A0041" w:rsidRPr="007B3F5E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" w:type="dxa"/>
            <w:gridSpan w:val="3"/>
            <w:vAlign w:val="bottom"/>
          </w:tcPr>
          <w:p w14:paraId="3ECB6C83" w14:textId="77777777" w:rsidR="003A0041" w:rsidRPr="007B3F5E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420" w:type="dxa"/>
            <w:gridSpan w:val="13"/>
            <w:vAlign w:val="bottom"/>
          </w:tcPr>
          <w:p w14:paraId="1D0EAFB7" w14:textId="77777777" w:rsidR="003A0041" w:rsidRPr="007B3F5E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041" w:rsidRPr="007B3F5E" w14:paraId="05712153" w14:textId="77777777" w:rsidTr="0058566A">
        <w:trPr>
          <w:gridAfter w:val="2"/>
          <w:wAfter w:w="20" w:type="dxa"/>
          <w:tblHeader/>
        </w:trPr>
        <w:tc>
          <w:tcPr>
            <w:tcW w:w="2214" w:type="dxa"/>
            <w:shd w:val="clear" w:color="auto" w:fill="auto"/>
          </w:tcPr>
          <w:p w14:paraId="268C2D81" w14:textId="77777777" w:rsidR="003A0041" w:rsidRPr="007B3F5E" w:rsidRDefault="003A0041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591" w:type="dxa"/>
            <w:gridSpan w:val="3"/>
            <w:shd w:val="clear" w:color="auto" w:fill="auto"/>
          </w:tcPr>
          <w:p w14:paraId="6ABA7BDD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0F2EAA80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shd w:val="clear" w:color="auto" w:fill="auto"/>
          </w:tcPr>
          <w:p w14:paraId="0C4FA27B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93" w:type="dxa"/>
            <w:gridSpan w:val="3"/>
          </w:tcPr>
          <w:p w14:paraId="66190214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37" w:type="dxa"/>
            <w:gridSpan w:val="4"/>
          </w:tcPr>
          <w:p w14:paraId="68719859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10" w:type="dxa"/>
            <w:gridSpan w:val="2"/>
          </w:tcPr>
          <w:p w14:paraId="68EE7B6D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1" w:type="dxa"/>
            <w:gridSpan w:val="4"/>
          </w:tcPr>
          <w:p w14:paraId="2001F06C" w14:textId="77777777" w:rsidR="003A0041" w:rsidRPr="007B3F5E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3D01E2" w:rsidRPr="007B3F5E" w14:paraId="08CCC599" w14:textId="77777777" w:rsidTr="0058566A">
        <w:trPr>
          <w:gridAfter w:val="3"/>
          <w:wAfter w:w="39" w:type="dxa"/>
          <w:tblHeader/>
        </w:trPr>
        <w:tc>
          <w:tcPr>
            <w:tcW w:w="2214" w:type="dxa"/>
            <w:shd w:val="clear" w:color="auto" w:fill="auto"/>
          </w:tcPr>
          <w:p w14:paraId="60182892" w14:textId="4878E08B" w:rsidR="003D01E2" w:rsidRPr="007B3F5E" w:rsidRDefault="003D01E2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1" w:type="dxa"/>
            <w:shd w:val="clear" w:color="auto" w:fill="auto"/>
          </w:tcPr>
          <w:p w14:paraId="19D94474" w14:textId="15DB6103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09" w:type="dxa"/>
            <w:shd w:val="clear" w:color="auto" w:fill="auto"/>
          </w:tcPr>
          <w:p w14:paraId="3F23E0B2" w14:textId="77777777" w:rsidR="003D01E2" w:rsidRPr="007B3F5E" w:rsidRDefault="003D01E2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5E6FDC3D" w14:textId="64018579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92" w:type="dxa"/>
            <w:shd w:val="clear" w:color="auto" w:fill="auto"/>
          </w:tcPr>
          <w:p w14:paraId="0460E642" w14:textId="77777777" w:rsidR="003D01E2" w:rsidRPr="007B3F5E" w:rsidRDefault="003D01E2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146E1A24" w14:textId="32EBFDC8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07" w:type="dxa"/>
            <w:shd w:val="clear" w:color="auto" w:fill="auto"/>
          </w:tcPr>
          <w:p w14:paraId="5EED9857" w14:textId="77777777" w:rsidR="003D01E2" w:rsidRPr="007B3F5E" w:rsidRDefault="003D01E2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  <w:shd w:val="clear" w:color="auto" w:fill="auto"/>
          </w:tcPr>
          <w:p w14:paraId="5BFA2376" w14:textId="4BEFD430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92" w:type="dxa"/>
            <w:gridSpan w:val="3"/>
            <w:tcBorders>
              <w:bottom w:val="nil"/>
            </w:tcBorders>
          </w:tcPr>
          <w:p w14:paraId="262F4840" w14:textId="77777777" w:rsidR="003D01E2" w:rsidRPr="007B3F5E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3" w:type="dxa"/>
            <w:tcBorders>
              <w:bottom w:val="nil"/>
            </w:tcBorders>
          </w:tcPr>
          <w:p w14:paraId="7EF385AE" w14:textId="0C5CCDD1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32" w:type="dxa"/>
            <w:tcBorders>
              <w:bottom w:val="nil"/>
            </w:tcBorders>
          </w:tcPr>
          <w:p w14:paraId="5F5C5A85" w14:textId="77777777" w:rsidR="003D01E2" w:rsidRPr="007B3F5E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75099953" w14:textId="2D674E98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95" w:type="dxa"/>
            <w:tcBorders>
              <w:bottom w:val="nil"/>
            </w:tcBorders>
          </w:tcPr>
          <w:p w14:paraId="0C4BEC68" w14:textId="77777777" w:rsidR="003D01E2" w:rsidRPr="007B3F5E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14:paraId="57B910F2" w14:textId="61913587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92" w:type="dxa"/>
            <w:tcBorders>
              <w:bottom w:val="nil"/>
            </w:tcBorders>
          </w:tcPr>
          <w:p w14:paraId="71CBF279" w14:textId="77777777" w:rsidR="003D01E2" w:rsidRPr="007B3F5E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4" w:type="dxa"/>
            <w:tcBorders>
              <w:bottom w:val="nil"/>
            </w:tcBorders>
          </w:tcPr>
          <w:p w14:paraId="3821EEA3" w14:textId="3A1D8776" w:rsidR="003D01E2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</w:tr>
      <w:tr w:rsidR="00E22C1D" w:rsidRPr="007B3F5E" w14:paraId="46BA3241" w14:textId="77777777" w:rsidTr="0058566A">
        <w:trPr>
          <w:gridAfter w:val="3"/>
          <w:wAfter w:w="39" w:type="dxa"/>
          <w:tblHeader/>
        </w:trPr>
        <w:tc>
          <w:tcPr>
            <w:tcW w:w="2214" w:type="dxa"/>
            <w:shd w:val="clear" w:color="auto" w:fill="auto"/>
          </w:tcPr>
          <w:p w14:paraId="565D6812" w14:textId="77777777" w:rsidR="00E22C1D" w:rsidRPr="007B3F5E" w:rsidRDefault="00E22C1D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586E51FB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1B4BE30D" w14:textId="77777777" w:rsidR="00E22C1D" w:rsidRPr="007B3F5E" w:rsidRDefault="00E22C1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49522D88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70A9A301" w14:textId="77777777" w:rsidR="00E22C1D" w:rsidRPr="007B3F5E" w:rsidRDefault="00E22C1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36DF4D15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2F9CF1E0" w14:textId="77777777" w:rsidR="00E22C1D" w:rsidRPr="007B3F5E" w:rsidRDefault="00E22C1D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  <w:shd w:val="clear" w:color="auto" w:fill="auto"/>
          </w:tcPr>
          <w:p w14:paraId="32F7F0A6" w14:textId="07CA806F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92" w:type="dxa"/>
            <w:gridSpan w:val="3"/>
            <w:tcBorders>
              <w:bottom w:val="nil"/>
            </w:tcBorders>
          </w:tcPr>
          <w:p w14:paraId="6CD7D4B6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3" w:type="dxa"/>
            <w:tcBorders>
              <w:bottom w:val="nil"/>
            </w:tcBorders>
          </w:tcPr>
          <w:p w14:paraId="2F08441A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14:paraId="6B296831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2E8F1C55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tcBorders>
              <w:bottom w:val="nil"/>
            </w:tcBorders>
          </w:tcPr>
          <w:p w14:paraId="433EBE86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14:paraId="591FE5C2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37BE1D77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4" w:type="dxa"/>
            <w:tcBorders>
              <w:bottom w:val="nil"/>
            </w:tcBorders>
          </w:tcPr>
          <w:p w14:paraId="137D3DD8" w14:textId="77777777" w:rsidR="00E22C1D" w:rsidRPr="007B3F5E" w:rsidRDefault="00E22C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740B2" w:rsidRPr="007B3F5E" w14:paraId="686593FD" w14:textId="77777777" w:rsidTr="0058566A">
        <w:trPr>
          <w:gridAfter w:val="1"/>
          <w:wAfter w:w="6" w:type="dxa"/>
          <w:tblHeader/>
        </w:trPr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32C54504" w14:textId="77777777" w:rsidR="00E740B2" w:rsidRPr="007B3F5E" w:rsidRDefault="00E740B2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4" w:type="dxa"/>
            <w:gridSpan w:val="23"/>
            <w:tcBorders>
              <w:bottom w:val="nil"/>
            </w:tcBorders>
            <w:shd w:val="clear" w:color="auto" w:fill="auto"/>
          </w:tcPr>
          <w:p w14:paraId="54F57A67" w14:textId="77777777" w:rsidR="00E740B2" w:rsidRPr="007B3F5E" w:rsidRDefault="00E740B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9D4F1D" w:rsidRPr="007B3F5E" w14:paraId="7684F8A1" w14:textId="77777777" w:rsidTr="0058566A">
        <w:trPr>
          <w:gridAfter w:val="3"/>
          <w:wAfter w:w="39" w:type="dxa"/>
        </w:trPr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1BEB3132" w14:textId="77777777" w:rsidR="009D4F1D" w:rsidRPr="007B3F5E" w:rsidRDefault="009D4F1D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8CB0E4D" w14:textId="327F46BE" w:rsidR="009D4F1D" w:rsidRPr="007B3F5E" w:rsidRDefault="00B17D5A" w:rsidP="00E859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D8037D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</w:t>
            </w:r>
          </w:p>
        </w:tc>
        <w:tc>
          <w:tcPr>
            <w:tcW w:w="209" w:type="dxa"/>
            <w:tcBorders>
              <w:bottom w:val="nil"/>
            </w:tcBorders>
            <w:shd w:val="clear" w:color="auto" w:fill="auto"/>
          </w:tcPr>
          <w:p w14:paraId="10F07039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730E02C9" w14:textId="42439938" w:rsidR="009D4F1D" w:rsidRPr="007B3F5E" w:rsidRDefault="00B17D5A" w:rsidP="00E859C8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330</w:t>
            </w:r>
            <w:r w:rsidR="009D4F1D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192" w:type="dxa"/>
            <w:tcBorders>
              <w:bottom w:val="nil"/>
            </w:tcBorders>
            <w:shd w:val="clear" w:color="auto" w:fill="auto"/>
          </w:tcPr>
          <w:p w14:paraId="7B8DCF2E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bottom w:val="nil"/>
            </w:tcBorders>
            <w:shd w:val="clear" w:color="auto" w:fill="auto"/>
          </w:tcPr>
          <w:p w14:paraId="0A5202C9" w14:textId="334767BB" w:rsidR="009D4F1D" w:rsidRPr="007B3F5E" w:rsidRDefault="00D8037D" w:rsidP="00260A9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096</w:t>
            </w:r>
            <w:r w:rsidR="00614C77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" w:type="dxa"/>
            <w:tcBorders>
              <w:bottom w:val="nil"/>
            </w:tcBorders>
            <w:shd w:val="clear" w:color="auto" w:fill="auto"/>
          </w:tcPr>
          <w:p w14:paraId="0741A23A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  <w:shd w:val="clear" w:color="auto" w:fill="auto"/>
          </w:tcPr>
          <w:p w14:paraId="7BF9504D" w14:textId="41D7E4C7" w:rsidR="009D4F1D" w:rsidRPr="007B3F5E" w:rsidRDefault="009D4F1D" w:rsidP="009D3E21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763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gridSpan w:val="3"/>
            <w:tcBorders>
              <w:bottom w:val="nil"/>
            </w:tcBorders>
            <w:shd w:val="clear" w:color="auto" w:fill="auto"/>
          </w:tcPr>
          <w:p w14:paraId="268A93E2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2D580CF6" w14:textId="4368411F" w:rsidR="009D4F1D" w:rsidRPr="007B3F5E" w:rsidRDefault="00B17D5A" w:rsidP="00E859C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8A5959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2" w:type="dxa"/>
            <w:tcBorders>
              <w:bottom w:val="nil"/>
            </w:tcBorders>
          </w:tcPr>
          <w:p w14:paraId="25F5F443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67A87F56" w14:textId="1AAA37F7" w:rsidR="009D4F1D" w:rsidRPr="007B3F5E" w:rsidRDefault="00B17D5A" w:rsidP="00E859C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9D4F1D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</w:p>
        </w:tc>
        <w:tc>
          <w:tcPr>
            <w:tcW w:w="195" w:type="dxa"/>
            <w:tcBorders>
              <w:bottom w:val="nil"/>
            </w:tcBorders>
          </w:tcPr>
          <w:p w14:paraId="4629EDA5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14:paraId="518E9FE4" w14:textId="02DBF3EA" w:rsidR="009D4F1D" w:rsidRPr="007B3F5E" w:rsidRDefault="008A5959" w:rsidP="00E859C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tcBorders>
              <w:bottom w:val="nil"/>
            </w:tcBorders>
          </w:tcPr>
          <w:p w14:paraId="6798DC92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bottom w:val="nil"/>
            </w:tcBorders>
          </w:tcPr>
          <w:p w14:paraId="6E52B8B5" w14:textId="7C98C1DB" w:rsidR="009D4F1D" w:rsidRPr="007B3F5E" w:rsidRDefault="009D4F1D" w:rsidP="00E859C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D4F1D" w:rsidRPr="007B3F5E" w14:paraId="138630AC" w14:textId="77777777" w:rsidTr="0058566A">
        <w:trPr>
          <w:gridAfter w:val="3"/>
          <w:wAfter w:w="39" w:type="dxa"/>
        </w:trPr>
        <w:tc>
          <w:tcPr>
            <w:tcW w:w="2214" w:type="dxa"/>
            <w:tcBorders>
              <w:top w:val="nil"/>
              <w:bottom w:val="nil"/>
            </w:tcBorders>
            <w:shd w:val="clear" w:color="auto" w:fill="auto"/>
          </w:tcPr>
          <w:p w14:paraId="66432283" w14:textId="77777777" w:rsidR="009D4F1D" w:rsidRPr="007B3F5E" w:rsidRDefault="009D4F1D" w:rsidP="00E859C8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D654" w14:textId="6F2170AD" w:rsidR="009D4F1D" w:rsidRPr="007B3F5E" w:rsidRDefault="00D8037D" w:rsidP="0058566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9" w:type="dxa"/>
            <w:tcBorders>
              <w:top w:val="nil"/>
              <w:bottom w:val="nil"/>
            </w:tcBorders>
            <w:shd w:val="clear" w:color="auto" w:fill="auto"/>
          </w:tcPr>
          <w:p w14:paraId="011E2D16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44CED" w14:textId="47805EFA" w:rsidR="009D4F1D" w:rsidRPr="007B3F5E" w:rsidRDefault="009D4F1D" w:rsidP="00E859C8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tcBorders>
              <w:top w:val="nil"/>
              <w:bottom w:val="nil"/>
            </w:tcBorders>
            <w:shd w:val="clear" w:color="auto" w:fill="auto"/>
          </w:tcPr>
          <w:p w14:paraId="08F81930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AF378" w14:textId="3F483151" w:rsidR="009D4F1D" w:rsidRPr="007B3F5E" w:rsidRDefault="00B17D5A" w:rsidP="00E859C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  <w:r w:rsidR="00D8037D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207" w:type="dxa"/>
            <w:tcBorders>
              <w:top w:val="nil"/>
              <w:bottom w:val="nil"/>
            </w:tcBorders>
            <w:shd w:val="clear" w:color="auto" w:fill="auto"/>
          </w:tcPr>
          <w:p w14:paraId="408B22CD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F501" w14:textId="15E937CD" w:rsidR="009D4F1D" w:rsidRPr="007B3F5E" w:rsidRDefault="00B17D5A" w:rsidP="009D3E21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125</w:t>
            </w:r>
            <w:r w:rsidR="009D4F1D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</w:t>
            </w:r>
          </w:p>
        </w:tc>
        <w:tc>
          <w:tcPr>
            <w:tcW w:w="1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63DFBBC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F2302" w14:textId="73E3756F" w:rsidR="009D4F1D" w:rsidRPr="007B3F5E" w:rsidRDefault="008A5959" w:rsidP="00E859C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14:paraId="2B1EB0AF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bottom w:val="single" w:sz="4" w:space="0" w:color="auto"/>
            </w:tcBorders>
          </w:tcPr>
          <w:p w14:paraId="536D02D1" w14:textId="6F7C80A4" w:rsidR="009D4F1D" w:rsidRPr="007B3F5E" w:rsidRDefault="009D4F1D" w:rsidP="00E859C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5" w:type="dxa"/>
            <w:tcBorders>
              <w:top w:val="nil"/>
              <w:bottom w:val="nil"/>
            </w:tcBorders>
          </w:tcPr>
          <w:p w14:paraId="1811E338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single" w:sz="4" w:space="0" w:color="auto"/>
            </w:tcBorders>
          </w:tcPr>
          <w:p w14:paraId="0146A647" w14:textId="1CCDCBEF" w:rsidR="009D4F1D" w:rsidRPr="007B3F5E" w:rsidRDefault="00B17D5A" w:rsidP="00E859C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8A5959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E65977C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bottom w:val="single" w:sz="4" w:space="0" w:color="auto"/>
            </w:tcBorders>
          </w:tcPr>
          <w:p w14:paraId="6A713188" w14:textId="27D55EFE" w:rsidR="009D4F1D" w:rsidRPr="007B3F5E" w:rsidRDefault="00B17D5A" w:rsidP="00E859C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9D4F1D" w:rsidRPr="007B3F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</w:p>
        </w:tc>
      </w:tr>
      <w:tr w:rsidR="009D4F1D" w:rsidRPr="007B3F5E" w14:paraId="0F614394" w14:textId="77777777" w:rsidTr="0058566A">
        <w:trPr>
          <w:gridAfter w:val="3"/>
          <w:wAfter w:w="39" w:type="dxa"/>
        </w:trPr>
        <w:tc>
          <w:tcPr>
            <w:tcW w:w="2214" w:type="dxa"/>
            <w:tcBorders>
              <w:top w:val="nil"/>
              <w:bottom w:val="nil"/>
            </w:tcBorders>
            <w:shd w:val="clear" w:color="auto" w:fill="auto"/>
          </w:tcPr>
          <w:p w14:paraId="1E05F4D4" w14:textId="77777777" w:rsidR="009D4F1D" w:rsidRPr="007B3F5E" w:rsidRDefault="009D4F1D" w:rsidP="00E859C8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</w:t>
            </w:r>
          </w:p>
          <w:p w14:paraId="658E2149" w14:textId="77777777" w:rsidR="009D4F1D" w:rsidRPr="007B3F5E" w:rsidRDefault="009D4F1D" w:rsidP="00E859C8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189FD72C" w14:textId="784F9D44" w:rsidR="009D4F1D" w:rsidRPr="007B3F5E" w:rsidRDefault="00B17D5A" w:rsidP="00E859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 w:rsidR="00A0054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</w:t>
            </w:r>
          </w:p>
        </w:tc>
        <w:tc>
          <w:tcPr>
            <w:tcW w:w="209" w:type="dxa"/>
            <w:tcBorders>
              <w:top w:val="nil"/>
              <w:bottom w:val="nil"/>
            </w:tcBorders>
            <w:shd w:val="clear" w:color="auto" w:fill="auto"/>
          </w:tcPr>
          <w:p w14:paraId="470E6ACE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F24470B" w14:textId="57A9FD46" w:rsidR="009D4F1D" w:rsidRPr="007B3F5E" w:rsidRDefault="00B17D5A" w:rsidP="00E859C8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204</w:t>
            </w:r>
            <w:r w:rsidR="00E22C1D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</w:t>
            </w:r>
          </w:p>
        </w:tc>
        <w:tc>
          <w:tcPr>
            <w:tcW w:w="192" w:type="dxa"/>
            <w:tcBorders>
              <w:top w:val="nil"/>
              <w:bottom w:val="nil"/>
            </w:tcBorders>
            <w:shd w:val="clear" w:color="auto" w:fill="auto"/>
          </w:tcPr>
          <w:p w14:paraId="7DC61B2D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0D97AB" w14:textId="40D7511B" w:rsidR="009D4F1D" w:rsidRPr="007B3F5E" w:rsidRDefault="00D8037D" w:rsidP="00E859C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921</w:t>
            </w:r>
            <w:r w:rsidR="00614C77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" w:type="dxa"/>
            <w:tcBorders>
              <w:top w:val="nil"/>
              <w:bottom w:val="nil"/>
            </w:tcBorders>
            <w:shd w:val="clear" w:color="auto" w:fill="auto"/>
          </w:tcPr>
          <w:p w14:paraId="08803A97" w14:textId="77777777" w:rsidR="009D4F1D" w:rsidRPr="007B3F5E" w:rsidRDefault="009D4F1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A546090" w14:textId="494D382A" w:rsidR="009D4F1D" w:rsidRPr="007B3F5E" w:rsidRDefault="009D4F1D" w:rsidP="009D3E21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637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2094682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8E2CD08" w14:textId="121A70A3" w:rsidR="009D4F1D" w:rsidRPr="007B3F5E" w:rsidRDefault="008A5959" w:rsidP="00E859C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14:paraId="3FE083A6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2745AF" w14:textId="6CA493BF" w:rsidR="009D4F1D" w:rsidRPr="007B3F5E" w:rsidRDefault="009D4F1D" w:rsidP="0058566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tcBorders>
              <w:top w:val="nil"/>
              <w:bottom w:val="nil"/>
            </w:tcBorders>
            <w:vAlign w:val="bottom"/>
          </w:tcPr>
          <w:p w14:paraId="34A8FDE7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214AA7" w14:textId="31BAE786" w:rsidR="009D4F1D" w:rsidRPr="007B3F5E" w:rsidRDefault="008A5959" w:rsidP="00E859C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tcBorders>
              <w:top w:val="nil"/>
              <w:bottom w:val="nil"/>
            </w:tcBorders>
            <w:vAlign w:val="bottom"/>
          </w:tcPr>
          <w:p w14:paraId="6239CA4C" w14:textId="77777777" w:rsidR="009D4F1D" w:rsidRPr="007B3F5E" w:rsidRDefault="009D4F1D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E12B972" w14:textId="245F2EAD" w:rsidR="009D4F1D" w:rsidRPr="007B3F5E" w:rsidRDefault="009D4F1D" w:rsidP="0058566A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80</w:t>
            </w:r>
            <w:r w:rsidRPr="007B3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0155E736" w14:textId="73B90EBC" w:rsidR="000D5724" w:rsidRPr="007B3F5E" w:rsidRDefault="000D5724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3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260"/>
        <w:gridCol w:w="270"/>
        <w:gridCol w:w="902"/>
        <w:gridCol w:w="358"/>
        <w:gridCol w:w="1080"/>
        <w:gridCol w:w="236"/>
        <w:gridCol w:w="1114"/>
        <w:gridCol w:w="270"/>
        <w:gridCol w:w="1078"/>
      </w:tblGrid>
      <w:tr w:rsidR="004E5A7E" w:rsidRPr="007B3F5E" w14:paraId="2E46BC5A" w14:textId="77777777" w:rsidTr="00CE1F57">
        <w:trPr>
          <w:tblHeader/>
        </w:trPr>
        <w:tc>
          <w:tcPr>
            <w:tcW w:w="2790" w:type="dxa"/>
          </w:tcPr>
          <w:p w14:paraId="0757A802" w14:textId="77777777" w:rsidR="004E5A7E" w:rsidRPr="007B3F5E" w:rsidRDefault="004E5A7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8" w:type="dxa"/>
            <w:gridSpan w:val="9"/>
          </w:tcPr>
          <w:p w14:paraId="53C456E7" w14:textId="0899C084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A7E" w:rsidRPr="007B3F5E" w14:paraId="168F74A9" w14:textId="77777777" w:rsidTr="00CE1F57">
        <w:trPr>
          <w:tblHeader/>
        </w:trPr>
        <w:tc>
          <w:tcPr>
            <w:tcW w:w="2790" w:type="dxa"/>
          </w:tcPr>
          <w:p w14:paraId="00BE2DC0" w14:textId="77777777" w:rsidR="004E5A7E" w:rsidRPr="007B3F5E" w:rsidRDefault="004E5A7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EDCE08" w14:textId="77777777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05D3FD" w14:textId="77777777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6AA25009" w14:textId="77777777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</w:tcPr>
          <w:p w14:paraId="6FE55786" w14:textId="77777777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C5BA791" w14:textId="40B22494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73383120" w14:textId="77777777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4DC19574" w14:textId="77777777" w:rsidR="004E5A7E" w:rsidRPr="007B3F5E" w:rsidRDefault="004E5A7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4E5A7E" w:rsidRPr="007B3F5E" w14:paraId="4A05D653" w14:textId="77777777" w:rsidTr="00CE1F57">
        <w:trPr>
          <w:tblHeader/>
        </w:trPr>
        <w:tc>
          <w:tcPr>
            <w:tcW w:w="2790" w:type="dxa"/>
          </w:tcPr>
          <w:p w14:paraId="70BC7DDD" w14:textId="77777777" w:rsidR="004E5A7E" w:rsidRPr="007B3F5E" w:rsidRDefault="004E5A7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591F16" w14:textId="77777777" w:rsidR="004E5A7E" w:rsidRPr="007B3F5E" w:rsidRDefault="004E5A7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0A5A72" w14:textId="3B454C92" w:rsidR="004E5A7E" w:rsidRPr="007B3F5E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4E5A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5A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ตุลาคม</w:t>
            </w:r>
          </w:p>
          <w:p w14:paraId="0A3573A3" w14:textId="1B3435EC" w:rsidR="004E5A7E" w:rsidRPr="007B3F5E" w:rsidRDefault="00B17D5A" w:rsidP="00E859C8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6804341F" w14:textId="77777777" w:rsidR="004E5A7E" w:rsidRPr="007B3F5E" w:rsidRDefault="004E5A7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2D01877" w14:textId="3558A491" w:rsidR="004E5A7E" w:rsidRPr="007B3F5E" w:rsidRDefault="004E5A7E" w:rsidP="00772B1F">
            <w:pPr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</w:t>
            </w:r>
            <w:r w:rsidR="00A804E8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ซื้อบริษัทย่อย</w:t>
            </w:r>
          </w:p>
        </w:tc>
        <w:tc>
          <w:tcPr>
            <w:tcW w:w="358" w:type="dxa"/>
            <w:vAlign w:val="bottom"/>
          </w:tcPr>
          <w:p w14:paraId="3FA1DA81" w14:textId="6F92EE62" w:rsidR="004E5A7E" w:rsidRPr="007B3F5E" w:rsidRDefault="004E5A7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DAD3C7" w14:textId="77777777" w:rsidR="004E5A7E" w:rsidRPr="007B3F5E" w:rsidRDefault="004E5A7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59BC" w14:textId="2CFB7B4C" w:rsidR="004E5A7E" w:rsidRPr="007B3F5E" w:rsidRDefault="004E5A7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A75717" w14:textId="77777777" w:rsidR="004E5A7E" w:rsidRPr="007B3F5E" w:rsidRDefault="004E5A7E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FC4E660" w14:textId="6C73329B" w:rsidR="004E5A7E" w:rsidRPr="007B3F5E" w:rsidRDefault="004E5A7E" w:rsidP="00772B1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480E42C" w14:textId="2FE43438" w:rsidR="004E5A7E" w:rsidRPr="007B3F5E" w:rsidRDefault="004E5A7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1936F936" w14:textId="77777777" w:rsidR="004E5A7E" w:rsidRPr="007B3F5E" w:rsidRDefault="004E5A7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F70EB76" w14:textId="4F23F405" w:rsidR="004E5A7E" w:rsidRPr="007B3F5E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="004E5A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5A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4E5A7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A133B" w:rsidRPr="007B3F5E" w14:paraId="2AEC223C" w14:textId="77777777" w:rsidTr="00CE1F57">
        <w:trPr>
          <w:tblHeader/>
        </w:trPr>
        <w:tc>
          <w:tcPr>
            <w:tcW w:w="2790" w:type="dxa"/>
          </w:tcPr>
          <w:p w14:paraId="78CEFB61" w14:textId="77777777" w:rsidR="006A133B" w:rsidRPr="007B3F5E" w:rsidRDefault="006A133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8EAF60" w14:textId="4181EC32" w:rsidR="006A133B" w:rsidRPr="007B3F5E" w:rsidRDefault="006A133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EAC885" w14:textId="77777777" w:rsidR="006A133B" w:rsidRPr="007B3F5E" w:rsidRDefault="006A13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51B7D92" w14:textId="77777777" w:rsidR="006A133B" w:rsidRPr="007B3F5E" w:rsidRDefault="006A13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bottom"/>
          </w:tcPr>
          <w:p w14:paraId="0AAD0935" w14:textId="77777777" w:rsidR="006A133B" w:rsidRPr="007B3F5E" w:rsidRDefault="006A13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46EE74" w14:textId="77777777" w:rsidR="006A133B" w:rsidRPr="007B3F5E" w:rsidRDefault="006A133B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369475" w14:textId="77777777" w:rsidR="006A133B" w:rsidRPr="007B3F5E" w:rsidRDefault="006A133B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EA2ECF" w14:textId="77777777" w:rsidR="006A133B" w:rsidRPr="007B3F5E" w:rsidRDefault="006A133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E12A107" w14:textId="77777777" w:rsidR="006A133B" w:rsidRPr="007B3F5E" w:rsidRDefault="006A133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3BB85D9D" w14:textId="77777777" w:rsidR="006A133B" w:rsidRPr="007B3F5E" w:rsidRDefault="006A133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E5A7E" w:rsidRPr="007B3F5E" w14:paraId="23EA95B2" w14:textId="77777777" w:rsidTr="00CE1F57">
        <w:trPr>
          <w:tblHeader/>
        </w:trPr>
        <w:tc>
          <w:tcPr>
            <w:tcW w:w="2790" w:type="dxa"/>
          </w:tcPr>
          <w:p w14:paraId="0C7C437C" w14:textId="77777777" w:rsidR="004E5A7E" w:rsidRPr="007B3F5E" w:rsidRDefault="004E5A7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568" w:type="dxa"/>
            <w:gridSpan w:val="9"/>
          </w:tcPr>
          <w:p w14:paraId="1635AAEA" w14:textId="2AA95487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E5A7E" w:rsidRPr="007B3F5E" w14:paraId="3C4EEF1D" w14:textId="77777777" w:rsidTr="00CE1F57">
        <w:tc>
          <w:tcPr>
            <w:tcW w:w="4050" w:type="dxa"/>
            <w:gridSpan w:val="2"/>
          </w:tcPr>
          <w:p w14:paraId="629BA809" w14:textId="6A7EC6A7" w:rsidR="004E5A7E" w:rsidRPr="007B3F5E" w:rsidRDefault="004E5A7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F9DF3E7" w14:textId="77777777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1F6084A" w14:textId="29410D0A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dxa"/>
          </w:tcPr>
          <w:p w14:paraId="088A5530" w14:textId="25CA6E4B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F2C5D7" w14:textId="77777777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9C93D0" w14:textId="77777777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DF49B7" w14:textId="77777777" w:rsidR="004E5A7E" w:rsidRPr="007B3F5E" w:rsidRDefault="004E5A7E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4B133F" w14:textId="77777777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C46343D" w14:textId="62EEA45D" w:rsidR="004E5A7E" w:rsidRPr="007B3F5E" w:rsidRDefault="004E5A7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6AD3" w:rsidRPr="007B3F5E" w14:paraId="4D79B92F" w14:textId="77777777" w:rsidTr="00CE1F57">
        <w:tc>
          <w:tcPr>
            <w:tcW w:w="2790" w:type="dxa"/>
          </w:tcPr>
          <w:p w14:paraId="6CC061BD" w14:textId="25154F2A" w:rsidR="00576AD3" w:rsidRPr="007B3F5E" w:rsidRDefault="00576AD3" w:rsidP="00E859C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260" w:type="dxa"/>
            <w:vAlign w:val="bottom"/>
          </w:tcPr>
          <w:p w14:paraId="2B727916" w14:textId="09A00AF9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270" w:type="dxa"/>
          </w:tcPr>
          <w:p w14:paraId="61A29F7C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77D9826" w14:textId="5614FA59" w:rsidR="00576AD3" w:rsidRPr="007B3F5E" w:rsidRDefault="0064529D" w:rsidP="00E859C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619C0A58" w14:textId="36A8DEF1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45CB81" w14:textId="5CCE5A94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64529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236" w:type="dxa"/>
            <w:vAlign w:val="bottom"/>
          </w:tcPr>
          <w:p w14:paraId="229CDF2B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2A3D26" w14:textId="53F416A1" w:rsidR="00576AD3" w:rsidRPr="007B3F5E" w:rsidRDefault="0064529D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C70A89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A64F0E1" w14:textId="440FC5C2" w:rsidR="00576AD3" w:rsidRPr="007B3F5E" w:rsidRDefault="00B17D5A" w:rsidP="00E859C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4529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</w:tr>
      <w:tr w:rsidR="00576AD3" w:rsidRPr="007B3F5E" w14:paraId="15F4AD86" w14:textId="77777777" w:rsidTr="00CE1F57">
        <w:tc>
          <w:tcPr>
            <w:tcW w:w="2790" w:type="dxa"/>
          </w:tcPr>
          <w:p w14:paraId="51C22AEC" w14:textId="77777777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F57A53" w14:textId="06AEBD5D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270" w:type="dxa"/>
          </w:tcPr>
          <w:p w14:paraId="7D18D3EE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F03000B" w14:textId="2D2E3316" w:rsidR="00576AD3" w:rsidRPr="007B3F5E" w:rsidRDefault="00B17D5A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64529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358" w:type="dxa"/>
            <w:vAlign w:val="bottom"/>
          </w:tcPr>
          <w:p w14:paraId="04628CC9" w14:textId="7842A00D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BFAB33" w14:textId="5F6B8C55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F586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  <w:tc>
          <w:tcPr>
            <w:tcW w:w="236" w:type="dxa"/>
            <w:vAlign w:val="bottom"/>
          </w:tcPr>
          <w:p w14:paraId="7B17957F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2CF1E66" w14:textId="744743EB" w:rsidR="00576AD3" w:rsidRPr="007B3F5E" w:rsidRDefault="0064529D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58DC7E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F088C21" w14:textId="2B9A790C" w:rsidR="00576AD3" w:rsidRPr="007B3F5E" w:rsidRDefault="00B17D5A" w:rsidP="00E859C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9F586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</w:tr>
      <w:tr w:rsidR="00576AD3" w:rsidRPr="007B3F5E" w14:paraId="2A93FE5E" w14:textId="77777777" w:rsidTr="00CE1F57">
        <w:tc>
          <w:tcPr>
            <w:tcW w:w="2790" w:type="dxa"/>
          </w:tcPr>
          <w:p w14:paraId="30A66932" w14:textId="77777777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260" w:type="dxa"/>
            <w:vAlign w:val="bottom"/>
          </w:tcPr>
          <w:p w14:paraId="7B1E7E20" w14:textId="649B54CC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70" w:type="dxa"/>
          </w:tcPr>
          <w:p w14:paraId="2D0FE732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6BD0561" w14:textId="29CE4F08" w:rsidR="00576AD3" w:rsidRPr="007B3F5E" w:rsidRDefault="00B17D5A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E7174B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</w:t>
            </w:r>
          </w:p>
        </w:tc>
        <w:tc>
          <w:tcPr>
            <w:tcW w:w="358" w:type="dxa"/>
            <w:vAlign w:val="bottom"/>
          </w:tcPr>
          <w:p w14:paraId="5BD97F18" w14:textId="21258070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EDA418" w14:textId="147B4C30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E7174B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36" w:type="dxa"/>
            <w:vAlign w:val="bottom"/>
          </w:tcPr>
          <w:p w14:paraId="54BD0788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D6CBF0" w14:textId="16D45C9C" w:rsidR="00576AD3" w:rsidRPr="007B3F5E" w:rsidRDefault="00B17D5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7174B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  <w:tc>
          <w:tcPr>
            <w:tcW w:w="270" w:type="dxa"/>
          </w:tcPr>
          <w:p w14:paraId="13E4805E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1C451B" w14:textId="2D1C27EB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  <w:r w:rsidR="007A077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</w:tr>
      <w:tr w:rsidR="0031273D" w:rsidRPr="007B3F5E" w14:paraId="566F3D99" w14:textId="77777777" w:rsidTr="00CE1F57">
        <w:tc>
          <w:tcPr>
            <w:tcW w:w="2790" w:type="dxa"/>
          </w:tcPr>
          <w:p w14:paraId="46703714" w14:textId="77777777" w:rsidR="0031273D" w:rsidRPr="007B3F5E" w:rsidRDefault="0031273D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FDDAD9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C195D6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F9E3F3B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8" w:type="dxa"/>
            <w:vAlign w:val="bottom"/>
          </w:tcPr>
          <w:p w14:paraId="24ECAA74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53ECE6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B3F557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D7F6E1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26DB58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3B9B55C" w14:textId="77777777" w:rsidR="0031273D" w:rsidRPr="007B3F5E" w:rsidRDefault="0031273D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76AD3" w:rsidRPr="007B3F5E" w14:paraId="0A9E0632" w14:textId="77777777" w:rsidTr="00CE1F57">
        <w:tc>
          <w:tcPr>
            <w:tcW w:w="2790" w:type="dxa"/>
          </w:tcPr>
          <w:p w14:paraId="1FDEF6C9" w14:textId="5290177D" w:rsidR="00576AD3" w:rsidRPr="007B3F5E" w:rsidRDefault="00576AD3" w:rsidP="0058566A">
            <w:pPr>
              <w:spacing w:line="240" w:lineRule="auto"/>
              <w:ind w:left="156" w:right="-10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การรับรู้รายได้ตามประมว</w:t>
            </w:r>
            <w:r w:rsidR="00CE1F57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รัษฎากร</w:t>
            </w:r>
          </w:p>
        </w:tc>
        <w:tc>
          <w:tcPr>
            <w:tcW w:w="1260" w:type="dxa"/>
            <w:vAlign w:val="bottom"/>
          </w:tcPr>
          <w:p w14:paraId="47AE4C25" w14:textId="765D60EB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14:paraId="0A458DB4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39A8D60" w14:textId="51F0C76A" w:rsidR="00576AD3" w:rsidRPr="007B3F5E" w:rsidRDefault="0035202B" w:rsidP="00E859C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04ABFA17" w14:textId="7127815C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A6053E" w14:textId="6B8C2E90" w:rsidR="00576AD3" w:rsidRPr="007B3F5E" w:rsidRDefault="00B57842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35202B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2400E8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0436E8C" w14:textId="544E2159" w:rsidR="00576AD3" w:rsidRPr="007B3F5E" w:rsidRDefault="0035202B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1B2994A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949430B" w14:textId="563EE346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B57842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</w:tr>
      <w:tr w:rsidR="00576AD3" w:rsidRPr="007B3F5E" w14:paraId="02AFF792" w14:textId="77777777" w:rsidTr="00CE1F57">
        <w:tc>
          <w:tcPr>
            <w:tcW w:w="2790" w:type="dxa"/>
          </w:tcPr>
          <w:p w14:paraId="6B604FC1" w14:textId="77777777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68E083AA" w14:textId="7E4080DD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270" w:type="dxa"/>
          </w:tcPr>
          <w:p w14:paraId="767B8259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DF9DB17" w14:textId="6AAF521D" w:rsidR="00576AD3" w:rsidRPr="007B3F5E" w:rsidRDefault="0064529D" w:rsidP="00E859C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082807F9" w14:textId="2B2E6588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C68E90" w14:textId="14378D30" w:rsidR="00576AD3" w:rsidRPr="007B3F5E" w:rsidRDefault="0064529D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657D925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3322813" w14:textId="62EE1DDE" w:rsidR="00576AD3" w:rsidRPr="007B3F5E" w:rsidRDefault="0064529D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801C7A4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A37AF0" w14:textId="714DFAA8" w:rsidR="00576AD3" w:rsidRPr="007B3F5E" w:rsidRDefault="00E846E5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</w:t>
            </w:r>
            <w:r w:rsidR="0064529D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</w:p>
        </w:tc>
      </w:tr>
      <w:tr w:rsidR="00576AD3" w:rsidRPr="007B3F5E" w14:paraId="7B6C29DE" w14:textId="77777777" w:rsidTr="00CE1F57">
        <w:tc>
          <w:tcPr>
            <w:tcW w:w="2790" w:type="dxa"/>
          </w:tcPr>
          <w:p w14:paraId="465E7CA2" w14:textId="53D4477B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31E03755" w14:textId="0698C0B8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</w:p>
        </w:tc>
        <w:tc>
          <w:tcPr>
            <w:tcW w:w="270" w:type="dxa"/>
          </w:tcPr>
          <w:p w14:paraId="0D30AE90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B7DD460" w14:textId="5A1378FB" w:rsidR="00576AD3" w:rsidRPr="007B3F5E" w:rsidRDefault="00B17D5A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55534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358" w:type="dxa"/>
            <w:vAlign w:val="bottom"/>
          </w:tcPr>
          <w:p w14:paraId="01B7819D" w14:textId="6556BC2C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40D51" w14:textId="2AA8A529" w:rsidR="00576AD3" w:rsidRPr="007B3F5E" w:rsidRDefault="00070DC5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8AFDFDA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2B8FAD" w14:textId="1B771ED5" w:rsidR="00576AD3" w:rsidRPr="007B3F5E" w:rsidRDefault="00070DC5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472852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4FCCAE" w14:textId="66844F6E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  <w:r w:rsidR="00070DC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</w:tr>
      <w:tr w:rsidR="005E287C" w:rsidRPr="007B3F5E" w14:paraId="6CC71B8A" w14:textId="77777777" w:rsidTr="00CE1F57">
        <w:tc>
          <w:tcPr>
            <w:tcW w:w="2790" w:type="dxa"/>
          </w:tcPr>
          <w:p w14:paraId="59E4488B" w14:textId="6C128721" w:rsidR="005E287C" w:rsidRPr="007B3F5E" w:rsidRDefault="005E287C" w:rsidP="00E859C8">
            <w:pPr>
              <w:spacing w:line="240" w:lineRule="auto"/>
              <w:ind w:left="156" w:right="-79" w:hanging="156"/>
              <w:rPr>
                <w:rFonts w:asciiTheme="majorBidi" w:hAnsiTheme="majorBidi"/>
                <w:sz w:val="28"/>
                <w:szCs w:val="28"/>
              </w:rPr>
            </w:pP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5BFF13C" w14:textId="1DD6FE18" w:rsidR="005E287C" w:rsidRPr="007B3F5E" w:rsidRDefault="005E287C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96647C" w14:textId="77777777" w:rsidR="005E287C" w:rsidRPr="007B3F5E" w:rsidRDefault="005E287C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799D325" w14:textId="262E2356" w:rsidR="005E287C" w:rsidRPr="007B3F5E" w:rsidRDefault="005E287C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4.03</w:t>
            </w:r>
          </w:p>
        </w:tc>
        <w:tc>
          <w:tcPr>
            <w:tcW w:w="358" w:type="dxa"/>
            <w:vAlign w:val="bottom"/>
          </w:tcPr>
          <w:p w14:paraId="43461413" w14:textId="77777777" w:rsidR="005E287C" w:rsidRPr="007B3F5E" w:rsidRDefault="005E287C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7CEA60" w14:textId="53B04B4B" w:rsidR="005E287C" w:rsidRPr="007B3F5E" w:rsidRDefault="005E287C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1.10</w:t>
            </w:r>
          </w:p>
        </w:tc>
        <w:tc>
          <w:tcPr>
            <w:tcW w:w="236" w:type="dxa"/>
            <w:vAlign w:val="bottom"/>
          </w:tcPr>
          <w:p w14:paraId="3D385E09" w14:textId="77777777" w:rsidR="005E287C" w:rsidRPr="007B3F5E" w:rsidRDefault="005E287C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7C4E2C" w14:textId="1C542720" w:rsidR="005E287C" w:rsidRPr="007B3F5E" w:rsidRDefault="003A7427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CFABB9" w14:textId="77777777" w:rsidR="005E287C" w:rsidRPr="007B3F5E" w:rsidRDefault="005E287C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EFBCBD3" w14:textId="69ADD356" w:rsidR="005E287C" w:rsidRPr="007B3F5E" w:rsidRDefault="005E287C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5.13</w:t>
            </w:r>
          </w:p>
        </w:tc>
      </w:tr>
      <w:tr w:rsidR="006F1194" w:rsidRPr="007B3F5E" w14:paraId="49AFED20" w14:textId="77777777" w:rsidTr="00CE1F57">
        <w:tc>
          <w:tcPr>
            <w:tcW w:w="2790" w:type="dxa"/>
          </w:tcPr>
          <w:p w14:paraId="20B9E3EC" w14:textId="4EE0A8AE" w:rsidR="006F1194" w:rsidRPr="007B3F5E" w:rsidRDefault="00C149C6" w:rsidP="00E859C8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166992A1" w14:textId="59BE9D8C" w:rsidR="006F1194" w:rsidRPr="007B3F5E" w:rsidRDefault="006F1194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ADF4F" w14:textId="77777777" w:rsidR="006F1194" w:rsidRPr="007B3F5E" w:rsidRDefault="006F1194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6C5DC13" w14:textId="675DD6CA" w:rsidR="006F1194" w:rsidRPr="007B3F5E" w:rsidRDefault="005E287C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4F98A0D7" w14:textId="77777777" w:rsidR="006F1194" w:rsidRPr="007B3F5E" w:rsidRDefault="006F1194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5F2D13" w14:textId="725AB072" w:rsidR="006F1194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C149C6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236" w:type="dxa"/>
            <w:vAlign w:val="bottom"/>
          </w:tcPr>
          <w:p w14:paraId="37510AFE" w14:textId="77777777" w:rsidR="006F1194" w:rsidRPr="007B3F5E" w:rsidRDefault="006F1194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1F8AFD" w14:textId="04687F7A" w:rsidR="006F1194" w:rsidRPr="007B3F5E" w:rsidRDefault="006F1194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23E826" w14:textId="77777777" w:rsidR="006F1194" w:rsidRPr="007B3F5E" w:rsidRDefault="006F1194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08DC449" w14:textId="7601766C" w:rsidR="006F1194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C149C6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</w:tr>
      <w:tr w:rsidR="00576AD3" w:rsidRPr="007B3F5E" w14:paraId="4EFA41A8" w14:textId="77777777" w:rsidTr="00CE1F57">
        <w:tc>
          <w:tcPr>
            <w:tcW w:w="2790" w:type="dxa"/>
          </w:tcPr>
          <w:p w14:paraId="369D98D8" w14:textId="0A1AE9BF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56FD5927" w14:textId="7876EC88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576AD3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29CF0BF4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8EADFA1" w14:textId="72A760F2" w:rsidR="00576AD3" w:rsidRPr="007B3F5E" w:rsidRDefault="005E287C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2.29</w:t>
            </w:r>
          </w:p>
        </w:tc>
        <w:tc>
          <w:tcPr>
            <w:tcW w:w="358" w:type="dxa"/>
            <w:vAlign w:val="bottom"/>
          </w:tcPr>
          <w:p w14:paraId="50522055" w14:textId="35495266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AF3DAF" w14:textId="529DAC63" w:rsidR="00576AD3" w:rsidRPr="007B3F5E" w:rsidRDefault="005E287C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22.40</w:t>
            </w:r>
          </w:p>
        </w:tc>
        <w:tc>
          <w:tcPr>
            <w:tcW w:w="236" w:type="dxa"/>
            <w:vAlign w:val="bottom"/>
          </w:tcPr>
          <w:p w14:paraId="52DE567D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A8D340" w14:textId="6067ACB4" w:rsidR="00576AD3" w:rsidRPr="007B3F5E" w:rsidRDefault="00421E06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4A8741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E33A97E" w14:textId="73F3085C" w:rsidR="00576AD3" w:rsidRPr="007B3F5E" w:rsidRDefault="005E287C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32.19</w:t>
            </w:r>
          </w:p>
        </w:tc>
      </w:tr>
      <w:tr w:rsidR="00576AD3" w:rsidRPr="007B3F5E" w14:paraId="22BFF44E" w14:textId="77777777" w:rsidTr="00CE1F57">
        <w:tc>
          <w:tcPr>
            <w:tcW w:w="2790" w:type="dxa"/>
          </w:tcPr>
          <w:p w14:paraId="73405F9A" w14:textId="77777777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7BCD" w14:textId="56457F1F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330</w:t>
            </w:r>
            <w:r w:rsidR="00576AD3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</w:t>
            </w:r>
          </w:p>
        </w:tc>
        <w:tc>
          <w:tcPr>
            <w:tcW w:w="270" w:type="dxa"/>
          </w:tcPr>
          <w:p w14:paraId="34BFADE4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6708" w14:textId="285717BF" w:rsidR="00576AD3" w:rsidRPr="007B3F5E" w:rsidRDefault="00B17D5A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</w:t>
            </w:r>
            <w:r w:rsidR="00C149C6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358" w:type="dxa"/>
            <w:vAlign w:val="bottom"/>
          </w:tcPr>
          <w:p w14:paraId="32BA2DD5" w14:textId="459215C1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0D5C" w14:textId="07E2F184" w:rsidR="00576AD3" w:rsidRPr="007B3F5E" w:rsidRDefault="00E846E5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A96EFB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</w:p>
        </w:tc>
        <w:tc>
          <w:tcPr>
            <w:tcW w:w="236" w:type="dxa"/>
            <w:vAlign w:val="bottom"/>
          </w:tcPr>
          <w:p w14:paraId="7776591C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8D72" w14:textId="407A847D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A96EFB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</w:t>
            </w:r>
          </w:p>
        </w:tc>
        <w:tc>
          <w:tcPr>
            <w:tcW w:w="270" w:type="dxa"/>
          </w:tcPr>
          <w:p w14:paraId="6F31E30C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98F6" w14:textId="2C10C423" w:rsidR="00576AD3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A96EFB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846E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</w:t>
            </w:r>
          </w:p>
        </w:tc>
      </w:tr>
      <w:tr w:rsidR="004E0FF4" w:rsidRPr="007B3F5E" w14:paraId="4A1D07F6" w14:textId="77777777" w:rsidTr="004E0FF4">
        <w:tc>
          <w:tcPr>
            <w:tcW w:w="2790" w:type="dxa"/>
          </w:tcPr>
          <w:p w14:paraId="38ED31DD" w14:textId="77777777" w:rsidR="004E0FF4" w:rsidRPr="007B3F5E" w:rsidRDefault="004E0FF4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9EBF47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1CF863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1171AF88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358" w:type="dxa"/>
            <w:vAlign w:val="bottom"/>
          </w:tcPr>
          <w:p w14:paraId="5167A569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417F0B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B390EE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2CBBC52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048908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209B979" w14:textId="77777777" w:rsidR="004E0FF4" w:rsidRPr="007B3F5E" w:rsidRDefault="004E0FF4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576AD3" w:rsidRPr="007B3F5E" w14:paraId="1639C60D" w14:textId="77777777" w:rsidTr="00CE1F57">
        <w:tc>
          <w:tcPr>
            <w:tcW w:w="2790" w:type="dxa"/>
          </w:tcPr>
          <w:p w14:paraId="38871F2B" w14:textId="62FC35E2" w:rsidR="00576AD3" w:rsidRPr="007B3F5E" w:rsidRDefault="00576AD3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bookmarkStart w:id="28" w:name="_Hlk149220450"/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2C38180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B2B020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0DE5F45" w14:textId="4FAD62C3" w:rsidR="00576AD3" w:rsidRPr="007B3F5E" w:rsidRDefault="00576AD3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8" w:type="dxa"/>
            <w:vAlign w:val="bottom"/>
          </w:tcPr>
          <w:p w14:paraId="114BCCEA" w14:textId="4EC32E91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00F671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FB00D3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5B8C32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15F9A5" w14:textId="77777777" w:rsidR="00576AD3" w:rsidRPr="007B3F5E" w:rsidRDefault="00576AD3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579A19D" w14:textId="5E160C82" w:rsidR="00576AD3" w:rsidRPr="007B3F5E" w:rsidRDefault="00576AD3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0E81" w:rsidRPr="007B3F5E" w14:paraId="7EF184BF" w14:textId="77777777" w:rsidTr="00CE1F57">
        <w:tc>
          <w:tcPr>
            <w:tcW w:w="2790" w:type="dxa"/>
          </w:tcPr>
          <w:p w14:paraId="416F952C" w14:textId="67D5C868" w:rsidR="00AB0E81" w:rsidRPr="007B3F5E" w:rsidRDefault="00AB0E81" w:rsidP="00E859C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60" w:type="dxa"/>
            <w:vAlign w:val="bottom"/>
          </w:tcPr>
          <w:p w14:paraId="70BA9884" w14:textId="76187BBF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139E7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00D163A" w14:textId="6F7CC677" w:rsidR="00AB0E81" w:rsidRPr="007B3F5E" w:rsidRDefault="0021360A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4179F07F" w14:textId="5DF9B7CD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0C0B61" w14:textId="45D679C2" w:rsidR="00AB0E81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21360A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236" w:type="dxa"/>
            <w:vAlign w:val="bottom"/>
          </w:tcPr>
          <w:p w14:paraId="2F1D80E0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E5D5F0" w14:textId="5570490F" w:rsidR="00AB0E81" w:rsidRPr="007B3F5E" w:rsidRDefault="0021360A" w:rsidP="0021360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5C98A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4E2E17F" w14:textId="293A5F2E" w:rsidR="00AB0E81" w:rsidRPr="007B3F5E" w:rsidRDefault="005B0192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21360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B0E81" w:rsidRPr="007B3F5E" w14:paraId="2BAC9CC7" w14:textId="77777777" w:rsidTr="00CE1F57">
        <w:tc>
          <w:tcPr>
            <w:tcW w:w="2790" w:type="dxa"/>
          </w:tcPr>
          <w:p w14:paraId="586A321B" w14:textId="2EFDBD3F" w:rsidR="00AB0E81" w:rsidRPr="007B3F5E" w:rsidRDefault="00AB0E81" w:rsidP="00E859C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D111557" w14:textId="28E451C5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53FDBB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45349AE" w14:textId="6DB0762F" w:rsidR="00AB0E81" w:rsidRPr="007B3F5E" w:rsidRDefault="00A1676C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58" w:type="dxa"/>
            <w:vAlign w:val="bottom"/>
          </w:tcPr>
          <w:p w14:paraId="136C9B27" w14:textId="211A9859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88D40D" w14:textId="58AF3CDF" w:rsidR="00AB0E81" w:rsidRPr="007B3F5E" w:rsidRDefault="00A1676C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3BC8F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9AA30C" w14:textId="0449724D" w:rsidR="00AB0E81" w:rsidRPr="007B3F5E" w:rsidRDefault="00A1676C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06009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651D031" w14:textId="21E45F9B" w:rsidR="00AB0E81" w:rsidRPr="007B3F5E" w:rsidRDefault="00A1676C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B0E81" w:rsidRPr="007B3F5E" w14:paraId="19861E0E" w14:textId="77777777" w:rsidTr="00CE1F57">
        <w:tc>
          <w:tcPr>
            <w:tcW w:w="2790" w:type="dxa"/>
          </w:tcPr>
          <w:p w14:paraId="2D836575" w14:textId="232BF10D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24D81525" w14:textId="72A9D519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B6AC3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21B79EC" w14:textId="3121FF8F" w:rsidR="00AB0E81" w:rsidRPr="007B3F5E" w:rsidRDefault="000A1300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58" w:type="dxa"/>
            <w:vAlign w:val="bottom"/>
          </w:tcPr>
          <w:p w14:paraId="10AFE58A" w14:textId="5A3E464A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5A258" w14:textId="661686D3" w:rsidR="00AB0E81" w:rsidRPr="007B3F5E" w:rsidRDefault="000A1300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E31E130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A98B266" w14:textId="63BD0FA9" w:rsidR="00AB0E81" w:rsidRPr="007B3F5E" w:rsidRDefault="000A1300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A3DB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0C59BF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FC6A48" w14:textId="44C71DF0" w:rsidR="00AB0E81" w:rsidRPr="007B3F5E" w:rsidRDefault="000A1300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2A3DB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B0E81" w:rsidRPr="007B3F5E" w14:paraId="62C3AED8" w14:textId="77777777" w:rsidTr="00CE1F57">
        <w:tc>
          <w:tcPr>
            <w:tcW w:w="2790" w:type="dxa"/>
          </w:tcPr>
          <w:p w14:paraId="127E9BC2" w14:textId="314973AE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1E2A2B6F" w14:textId="4764E2AE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97C8C3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91FA76F" w14:textId="69CC4F68" w:rsidR="00AB0E81" w:rsidRPr="007B3F5E" w:rsidRDefault="00A16D28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52D0FF84" w14:textId="132121F0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E73BA7" w14:textId="34AC21D0" w:rsidR="00AB0E81" w:rsidRPr="007B3F5E" w:rsidRDefault="00A16D28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  <w:r w:rsidR="00CC4BAC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FE8413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19F899" w14:textId="4399E6BC" w:rsidR="00AB0E81" w:rsidRPr="007B3F5E" w:rsidRDefault="00A16D28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7CA97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66DF102" w14:textId="35CCCC6B" w:rsidR="00AB0E81" w:rsidRPr="007B3F5E" w:rsidRDefault="00A16D28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="00954E0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B0E81" w:rsidRPr="007B3F5E" w14:paraId="04B3E0DC" w14:textId="77777777" w:rsidTr="00CE1F57">
        <w:tc>
          <w:tcPr>
            <w:tcW w:w="2790" w:type="dxa"/>
          </w:tcPr>
          <w:p w14:paraId="4E012556" w14:textId="23CDB163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  <w:vAlign w:val="bottom"/>
          </w:tcPr>
          <w:p w14:paraId="1D02441D" w14:textId="346E7070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C58964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D7A75C0" w14:textId="4F3E4060" w:rsidR="00AB0E81" w:rsidRPr="007B3F5E" w:rsidRDefault="007671A4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58" w:type="dxa"/>
            <w:vAlign w:val="bottom"/>
          </w:tcPr>
          <w:p w14:paraId="7AFBC747" w14:textId="4E6756D1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8D838" w14:textId="0DF6EDA7" w:rsidR="00AB0E81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7671A4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</w:p>
        </w:tc>
        <w:tc>
          <w:tcPr>
            <w:tcW w:w="236" w:type="dxa"/>
            <w:vAlign w:val="bottom"/>
          </w:tcPr>
          <w:p w14:paraId="5C2BA5B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809733" w14:textId="4AAD113D" w:rsidR="00AB0E81" w:rsidRPr="007B3F5E" w:rsidRDefault="007671A4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5F22F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6AEA319" w14:textId="1A0FA7FE" w:rsidR="00AB0E81" w:rsidRPr="007B3F5E" w:rsidRDefault="007671A4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B0E81" w:rsidRPr="007B3F5E" w14:paraId="6640B55C" w14:textId="77777777" w:rsidTr="00CE1F57">
        <w:tc>
          <w:tcPr>
            <w:tcW w:w="2790" w:type="dxa"/>
          </w:tcPr>
          <w:p w14:paraId="554F1892" w14:textId="6E1C3C8D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566E7E91" w14:textId="278795FD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33EFB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4457A6B" w14:textId="30CEDDB7" w:rsidR="00AB0E81" w:rsidRPr="007B3F5E" w:rsidRDefault="002C5A5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67FA5F3C" w14:textId="0E044130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24637B" w14:textId="0B1C9278" w:rsidR="00AB0E81" w:rsidRPr="007B3F5E" w:rsidRDefault="002C5A5F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0921A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F5BDCF5" w14:textId="60323D55" w:rsidR="00AB0E81" w:rsidRPr="007B3F5E" w:rsidRDefault="002C5A5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A3DB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19D9EB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6DE3916" w14:textId="62F33357" w:rsidR="00AB0E81" w:rsidRPr="007B3F5E" w:rsidRDefault="002C5A5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3DB5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1360A" w:rsidRPr="007B3F5E" w14:paraId="35EF4D94" w14:textId="77777777" w:rsidTr="00CE1F57">
        <w:tc>
          <w:tcPr>
            <w:tcW w:w="2790" w:type="dxa"/>
          </w:tcPr>
          <w:p w14:paraId="49F3C196" w14:textId="72641196" w:rsidR="0021360A" w:rsidRPr="007B3F5E" w:rsidRDefault="0021360A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27567CA6" w14:textId="57828ADE" w:rsidR="0021360A" w:rsidRPr="007B3F5E" w:rsidRDefault="0021360A" w:rsidP="0021360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F8A806" w14:textId="77777777" w:rsidR="0021360A" w:rsidRPr="007B3F5E" w:rsidRDefault="0021360A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D52BF1A" w14:textId="22A5F2FC" w:rsidR="0021360A" w:rsidRPr="007B3F5E" w:rsidRDefault="0021360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58" w:type="dxa"/>
            <w:vAlign w:val="bottom"/>
          </w:tcPr>
          <w:p w14:paraId="7A7A28E0" w14:textId="77777777" w:rsidR="0021360A" w:rsidRPr="007B3F5E" w:rsidRDefault="0021360A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7F10D0" w14:textId="56836CBF" w:rsidR="0021360A" w:rsidRPr="007B3F5E" w:rsidRDefault="00B17D5A" w:rsidP="002136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21360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</w:p>
        </w:tc>
        <w:tc>
          <w:tcPr>
            <w:tcW w:w="236" w:type="dxa"/>
            <w:vAlign w:val="bottom"/>
          </w:tcPr>
          <w:p w14:paraId="14B4C3B9" w14:textId="77777777" w:rsidR="0021360A" w:rsidRPr="007B3F5E" w:rsidRDefault="0021360A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409C" w14:textId="36489F8D" w:rsidR="0021360A" w:rsidRPr="007B3F5E" w:rsidRDefault="0021360A" w:rsidP="0021360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B4C878D" w14:textId="77777777" w:rsidR="0021360A" w:rsidRPr="007B3F5E" w:rsidRDefault="0021360A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1F8EED6" w14:textId="437FECA2" w:rsidR="0021360A" w:rsidRPr="007B3F5E" w:rsidRDefault="0021360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A1300" w:rsidRPr="007B3F5E" w14:paraId="02833A36" w14:textId="77777777" w:rsidTr="00CE1F57">
        <w:tc>
          <w:tcPr>
            <w:tcW w:w="2790" w:type="dxa"/>
          </w:tcPr>
          <w:p w14:paraId="3643614C" w14:textId="733D1571" w:rsidR="000A1300" w:rsidRPr="007B3F5E" w:rsidRDefault="00A16D28" w:rsidP="00E859C8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</w:t>
            </w:r>
            <w:r w:rsidRPr="007B3F5E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จากซื้อกิจการ</w:t>
            </w:r>
          </w:p>
        </w:tc>
        <w:tc>
          <w:tcPr>
            <w:tcW w:w="1260" w:type="dxa"/>
            <w:vAlign w:val="bottom"/>
          </w:tcPr>
          <w:p w14:paraId="51F86D1C" w14:textId="24991D34" w:rsidR="000A1300" w:rsidRPr="007B3F5E" w:rsidRDefault="00A16D28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7EB678" w14:textId="77777777" w:rsidR="000A1300" w:rsidRPr="007B3F5E" w:rsidRDefault="000A1300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CE6C7A3" w14:textId="77777777" w:rsidR="000A1300" w:rsidRPr="007B3F5E" w:rsidRDefault="000A1300" w:rsidP="00E859C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2AF7A2" w14:textId="34A374BA" w:rsidR="00A16D28" w:rsidRPr="007B3F5E" w:rsidRDefault="00A16D28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58" w:type="dxa"/>
            <w:vAlign w:val="bottom"/>
          </w:tcPr>
          <w:p w14:paraId="156AB3C2" w14:textId="77777777" w:rsidR="000A1300" w:rsidRPr="007B3F5E" w:rsidRDefault="000A1300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7ECBE7" w14:textId="7CA63FC6" w:rsidR="000A1300" w:rsidRPr="007B3F5E" w:rsidRDefault="007E41FF" w:rsidP="00D446B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  <w:r w:rsidR="00A16D28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061401F" w14:textId="77777777" w:rsidR="000A1300" w:rsidRPr="007B3F5E" w:rsidRDefault="000A1300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DE5D1FC" w14:textId="7A70D1B9" w:rsidR="000A1300" w:rsidRPr="007B3F5E" w:rsidRDefault="002C5A5F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4B57987" w14:textId="77777777" w:rsidR="000A1300" w:rsidRPr="007B3F5E" w:rsidRDefault="000A1300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10406BC" w14:textId="6BA0779C" w:rsidR="000A1300" w:rsidRPr="007B3F5E" w:rsidRDefault="007E41F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  <w:r w:rsidR="002C5A5F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B0E81" w:rsidRPr="007B3F5E" w14:paraId="5729B778" w14:textId="77777777" w:rsidTr="00CE1F57">
        <w:tc>
          <w:tcPr>
            <w:tcW w:w="2790" w:type="dxa"/>
          </w:tcPr>
          <w:p w14:paraId="08177B80" w14:textId="71FE0F90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E9879D" w14:textId="78D5E63A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093BA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D65F289" w14:textId="5B381549" w:rsidR="00AB0E81" w:rsidRPr="007B3F5E" w:rsidRDefault="000B1869" w:rsidP="00E859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58" w:type="dxa"/>
            <w:vAlign w:val="bottom"/>
          </w:tcPr>
          <w:p w14:paraId="250448A9" w14:textId="08764C9E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643ED5" w14:textId="68390B00" w:rsidR="00AB0E81" w:rsidRPr="007B3F5E" w:rsidRDefault="0021360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0CB3724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F0F17AC" w14:textId="0397E708" w:rsidR="00AB0E81" w:rsidRPr="007B3F5E" w:rsidRDefault="000B1869" w:rsidP="00E859C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C5A5D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1CFACEC" w14:textId="1DF3E3EB" w:rsidR="00AB0E81" w:rsidRPr="007B3F5E" w:rsidRDefault="000B1869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1360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bookmarkEnd w:id="28"/>
      <w:tr w:rsidR="00AB0E81" w:rsidRPr="007B3F5E" w14:paraId="2FDD97B1" w14:textId="77777777" w:rsidTr="00CE1F57">
        <w:tc>
          <w:tcPr>
            <w:tcW w:w="2790" w:type="dxa"/>
          </w:tcPr>
          <w:p w14:paraId="76705959" w14:textId="5D6C3FC6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49B" w14:textId="0D718ECF" w:rsidR="00AB0E81" w:rsidRPr="007B3F5E" w:rsidRDefault="00AB0E81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763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EC121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6FC463D6" w14:textId="336FE95E" w:rsidR="00AB0E81" w:rsidRPr="007B3F5E" w:rsidRDefault="007E41F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</w:t>
            </w:r>
            <w:r w:rsidR="0021360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58" w:type="dxa"/>
            <w:vAlign w:val="bottom"/>
          </w:tcPr>
          <w:p w14:paraId="2FF1E017" w14:textId="0B1640E6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ADC4" w14:textId="4EE0E2CD" w:rsidR="00AB0E81" w:rsidRPr="007B3F5E" w:rsidRDefault="007E41FF" w:rsidP="002136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174</w:t>
            </w:r>
            <w:r w:rsidR="0021360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2CD291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59EA" w14:textId="08CA2EFB" w:rsidR="00AB0E81" w:rsidRPr="007B3F5E" w:rsidRDefault="007E41F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80F4E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F39D" w14:textId="1FDDDFA8" w:rsidR="00AB0E81" w:rsidRPr="007B3F5E" w:rsidRDefault="007E41FF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096</w:t>
            </w:r>
            <w:r w:rsidR="00954E0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7E1ABBB7" w14:textId="2BA1D23E" w:rsidR="009D3E21" w:rsidRPr="007B3F5E" w:rsidRDefault="009D3E21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E025C75" w14:textId="1F2C0A49" w:rsidR="00D75070" w:rsidRPr="007B3F5E" w:rsidRDefault="009D3E21" w:rsidP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7B3F5E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2"/>
        <w:gridCol w:w="270"/>
        <w:gridCol w:w="990"/>
        <w:gridCol w:w="270"/>
        <w:gridCol w:w="1080"/>
        <w:gridCol w:w="270"/>
        <w:gridCol w:w="1080"/>
        <w:gridCol w:w="270"/>
        <w:gridCol w:w="1168"/>
      </w:tblGrid>
      <w:tr w:rsidR="00265DEE" w:rsidRPr="007B3F5E" w14:paraId="29711769" w14:textId="77777777" w:rsidTr="00130274">
        <w:trPr>
          <w:tblHeader/>
        </w:trPr>
        <w:tc>
          <w:tcPr>
            <w:tcW w:w="2880" w:type="dxa"/>
          </w:tcPr>
          <w:p w14:paraId="6E56EEF2" w14:textId="77777777" w:rsidR="00265DEE" w:rsidRPr="007B3F5E" w:rsidRDefault="00265DEE" w:rsidP="00E859C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hideMark/>
          </w:tcPr>
          <w:p w14:paraId="18199B8C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DEE" w:rsidRPr="007B3F5E" w14:paraId="43C8AD23" w14:textId="77777777" w:rsidTr="00130274">
        <w:trPr>
          <w:tblHeader/>
        </w:trPr>
        <w:tc>
          <w:tcPr>
            <w:tcW w:w="2880" w:type="dxa"/>
          </w:tcPr>
          <w:p w14:paraId="729BF0E8" w14:textId="77777777" w:rsidR="00265DEE" w:rsidRPr="007B3F5E" w:rsidRDefault="00265DEE" w:rsidP="00E859C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375E559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EC64EB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E86030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BF02F5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E12B98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1F526812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76F4C23" w14:textId="77777777" w:rsidR="00265DEE" w:rsidRPr="007B3F5E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772B1F" w:rsidRPr="007B3F5E" w14:paraId="54501228" w14:textId="77777777" w:rsidTr="00146735">
        <w:trPr>
          <w:tblHeader/>
        </w:trPr>
        <w:tc>
          <w:tcPr>
            <w:tcW w:w="2880" w:type="dxa"/>
          </w:tcPr>
          <w:p w14:paraId="04A6EA11" w14:textId="77777777" w:rsidR="00772B1F" w:rsidRPr="007B3F5E" w:rsidRDefault="00772B1F" w:rsidP="00772B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126E3332" w14:textId="77777777" w:rsidR="00772B1F" w:rsidRPr="007B3F5E" w:rsidRDefault="00772B1F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AEAE4D" w14:textId="6906A69D" w:rsidR="00772B1F" w:rsidRPr="007B3F5E" w:rsidRDefault="00B17D5A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1</w:t>
            </w:r>
            <w:r w:rsidR="00772B1F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="00772B1F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0618F19" w14:textId="6BB455DD" w:rsidR="00772B1F" w:rsidRPr="007B3F5E" w:rsidRDefault="00B17D5A" w:rsidP="00772B1F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</w:tcPr>
          <w:p w14:paraId="49BB84BA" w14:textId="77777777" w:rsidR="00772B1F" w:rsidRPr="007B3F5E" w:rsidRDefault="00772B1F" w:rsidP="00772B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39DFBAD2" w14:textId="77777777" w:rsidR="00772B1F" w:rsidRPr="007B3F5E" w:rsidRDefault="00772B1F" w:rsidP="00772B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270" w:type="dxa"/>
            <w:vAlign w:val="bottom"/>
          </w:tcPr>
          <w:p w14:paraId="570EEFAA" w14:textId="77777777" w:rsidR="00772B1F" w:rsidRPr="007B3F5E" w:rsidRDefault="00772B1F" w:rsidP="00772B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D43BE" w14:textId="77777777" w:rsidR="00772B1F" w:rsidRPr="007B3F5E" w:rsidRDefault="00772B1F" w:rsidP="00772B1F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CBAF2" w14:textId="77777777" w:rsidR="00772B1F" w:rsidRPr="007B3F5E" w:rsidRDefault="00772B1F" w:rsidP="00772B1F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CB78C" w14:textId="77777777" w:rsidR="00772B1F" w:rsidRPr="007B3F5E" w:rsidRDefault="00772B1F" w:rsidP="00772B1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0E60D0A" w14:textId="3E6B88D9" w:rsidR="00772B1F" w:rsidRPr="007B3F5E" w:rsidRDefault="00772B1F" w:rsidP="00772B1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48F0776" w14:textId="77777777" w:rsidR="00772B1F" w:rsidRPr="007B3F5E" w:rsidRDefault="00772B1F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hideMark/>
          </w:tcPr>
          <w:p w14:paraId="1E1DF0A4" w14:textId="77777777" w:rsidR="00772B1F" w:rsidRPr="007B3F5E" w:rsidRDefault="00772B1F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A594F2" w14:textId="70E8B8F3" w:rsidR="00772B1F" w:rsidRPr="007B3F5E" w:rsidRDefault="00B17D5A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30</w:t>
            </w:r>
            <w:r w:rsidR="00772B1F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="00772B1F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27E88" w:rsidRPr="007B3F5E" w14:paraId="0E039908" w14:textId="77777777" w:rsidTr="00130274">
        <w:trPr>
          <w:tblHeader/>
        </w:trPr>
        <w:tc>
          <w:tcPr>
            <w:tcW w:w="2880" w:type="dxa"/>
          </w:tcPr>
          <w:p w14:paraId="60F04C05" w14:textId="77777777" w:rsidR="00E27E88" w:rsidRPr="007B3F5E" w:rsidRDefault="00E27E88" w:rsidP="00E859C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DA14370" w14:textId="77777777" w:rsidR="00E27E88" w:rsidRPr="007B3F5E" w:rsidRDefault="00E27E88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A527E9" w14:textId="77777777" w:rsidR="00E27E88" w:rsidRPr="007B3F5E" w:rsidRDefault="00E27E88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F8D1D1" w14:textId="77777777" w:rsidR="00E27E88" w:rsidRPr="007B3F5E" w:rsidRDefault="00E27E88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495ECEF" w14:textId="77777777" w:rsidR="00E27E88" w:rsidRPr="007B3F5E" w:rsidRDefault="00E27E88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AF5487" w14:textId="77777777" w:rsidR="00E27E88" w:rsidRPr="007B3F5E" w:rsidRDefault="00E27E88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4AB8BA" w14:textId="77777777" w:rsidR="00E27E88" w:rsidRPr="007B3F5E" w:rsidRDefault="00E27E88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9D90D0" w14:textId="77777777" w:rsidR="00E27E88" w:rsidRPr="007B3F5E" w:rsidRDefault="00E27E88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C93BDA" w14:textId="77777777" w:rsidR="00E27E88" w:rsidRPr="007B3F5E" w:rsidRDefault="00E27E88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E09EE30" w14:textId="273177E2" w:rsidR="00E27E88" w:rsidRPr="007B3F5E" w:rsidRDefault="00E27E88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(ปรับปรุง</w:t>
            </w:r>
            <w:r w:rsidR="00B346D5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ใหม่)</w:t>
            </w:r>
          </w:p>
        </w:tc>
      </w:tr>
      <w:tr w:rsidR="00265DEE" w:rsidRPr="007B3F5E" w14:paraId="4307393F" w14:textId="77777777" w:rsidTr="00130274">
        <w:trPr>
          <w:tblHeader/>
        </w:trPr>
        <w:tc>
          <w:tcPr>
            <w:tcW w:w="2880" w:type="dxa"/>
          </w:tcPr>
          <w:p w14:paraId="1ED56751" w14:textId="77777777" w:rsidR="00265DEE" w:rsidRPr="007B3F5E" w:rsidRDefault="00265DE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6480" w:type="dxa"/>
            <w:gridSpan w:val="9"/>
            <w:hideMark/>
          </w:tcPr>
          <w:p w14:paraId="7BE95FA5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65DEE" w:rsidRPr="007B3F5E" w14:paraId="667C329A" w14:textId="77777777" w:rsidTr="00130274">
        <w:tc>
          <w:tcPr>
            <w:tcW w:w="3962" w:type="dxa"/>
            <w:gridSpan w:val="2"/>
            <w:hideMark/>
          </w:tcPr>
          <w:p w14:paraId="072C0CEB" w14:textId="77777777" w:rsidR="00265DEE" w:rsidRPr="007B3F5E" w:rsidRDefault="00265DE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FF83D7B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5B74AC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7ADEC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F7FC7F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E4BBC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C3C99" w14:textId="77777777" w:rsidR="00265DEE" w:rsidRPr="007B3F5E" w:rsidRDefault="00265DEE" w:rsidP="00E859C8">
            <w:pPr>
              <w:pStyle w:val="acctfourfigures"/>
              <w:tabs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D8722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175FD1E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DEE" w:rsidRPr="007B3F5E" w14:paraId="00CAE095" w14:textId="77777777" w:rsidTr="00130274">
        <w:tc>
          <w:tcPr>
            <w:tcW w:w="2880" w:type="dxa"/>
            <w:hideMark/>
          </w:tcPr>
          <w:p w14:paraId="45AE1B75" w14:textId="77777777" w:rsidR="00265DEE" w:rsidRPr="007B3F5E" w:rsidRDefault="00265DEE" w:rsidP="00E859C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2" w:type="dxa"/>
            <w:vAlign w:val="bottom"/>
            <w:hideMark/>
          </w:tcPr>
          <w:p w14:paraId="4360255B" w14:textId="3F013A60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21</w:t>
            </w:r>
          </w:p>
        </w:tc>
        <w:tc>
          <w:tcPr>
            <w:tcW w:w="270" w:type="dxa"/>
          </w:tcPr>
          <w:p w14:paraId="5A85E355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5D6F1476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70D1E1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8306481" w14:textId="4E104055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93</w:t>
            </w:r>
          </w:p>
        </w:tc>
        <w:tc>
          <w:tcPr>
            <w:tcW w:w="270" w:type="dxa"/>
            <w:vAlign w:val="bottom"/>
          </w:tcPr>
          <w:p w14:paraId="038C727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E0F4120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424DED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0CB46D1E" w14:textId="3963AF5F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</w:t>
            </w:r>
          </w:p>
        </w:tc>
      </w:tr>
      <w:tr w:rsidR="00265DEE" w:rsidRPr="007B3F5E" w14:paraId="42904622" w14:textId="77777777" w:rsidTr="00130274">
        <w:tc>
          <w:tcPr>
            <w:tcW w:w="2880" w:type="dxa"/>
            <w:hideMark/>
          </w:tcPr>
          <w:p w14:paraId="02166EF4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082" w:type="dxa"/>
            <w:vAlign w:val="bottom"/>
            <w:hideMark/>
          </w:tcPr>
          <w:p w14:paraId="31AB2A4F" w14:textId="0D5A0B89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46</w:t>
            </w:r>
          </w:p>
        </w:tc>
        <w:tc>
          <w:tcPr>
            <w:tcW w:w="270" w:type="dxa"/>
          </w:tcPr>
          <w:p w14:paraId="0E82E95C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F3F32A5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86B95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9806AFC" w14:textId="1724D4A1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41</w:t>
            </w:r>
          </w:p>
        </w:tc>
        <w:tc>
          <w:tcPr>
            <w:tcW w:w="270" w:type="dxa"/>
            <w:vAlign w:val="bottom"/>
          </w:tcPr>
          <w:p w14:paraId="0E952A7B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B8B5780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A8806B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0A538E8C" w14:textId="7251A3EF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87</w:t>
            </w:r>
          </w:p>
        </w:tc>
      </w:tr>
      <w:tr w:rsidR="00265DEE" w:rsidRPr="007B3F5E" w14:paraId="1D8A211B" w14:textId="77777777" w:rsidTr="00130274">
        <w:tc>
          <w:tcPr>
            <w:tcW w:w="2880" w:type="dxa"/>
            <w:hideMark/>
          </w:tcPr>
          <w:p w14:paraId="33DF65D0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082" w:type="dxa"/>
            <w:vAlign w:val="bottom"/>
            <w:hideMark/>
          </w:tcPr>
          <w:p w14:paraId="1C519FC7" w14:textId="0E5AC478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</w:tcPr>
          <w:p w14:paraId="026B4626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686EE3C3" w14:textId="4C4C64E6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49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0124A66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60FAF5A" w14:textId="6D5CEBA0" w:rsidR="00265DEE" w:rsidRPr="007B3F5E" w:rsidRDefault="00265DEE" w:rsidP="00D446B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C700EA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77AE1B5" w14:textId="3EDBB6EC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31A849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0C11AF98" w14:textId="7FCA41E3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57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19</w:t>
            </w:r>
          </w:p>
        </w:tc>
      </w:tr>
      <w:tr w:rsidR="00265DEE" w:rsidRPr="007B3F5E" w14:paraId="14B95356" w14:textId="77777777" w:rsidTr="00130274">
        <w:tc>
          <w:tcPr>
            <w:tcW w:w="2880" w:type="dxa"/>
            <w:hideMark/>
          </w:tcPr>
          <w:p w14:paraId="5724C437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082" w:type="dxa"/>
            <w:vAlign w:val="bottom"/>
            <w:hideMark/>
          </w:tcPr>
          <w:p w14:paraId="38886482" w14:textId="0B0CFFD7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36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65</w:t>
            </w:r>
          </w:p>
        </w:tc>
        <w:tc>
          <w:tcPr>
            <w:tcW w:w="270" w:type="dxa"/>
          </w:tcPr>
          <w:p w14:paraId="6384AE6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422D9AA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053675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B070F53" w14:textId="1C0A5564" w:rsidR="00265DEE" w:rsidRPr="007B3F5E" w:rsidRDefault="00265DEE" w:rsidP="00D446B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25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93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E3E7D9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A42640C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4EFA3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7869FA6E" w14:textId="567BAA9E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10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72</w:t>
            </w:r>
          </w:p>
        </w:tc>
      </w:tr>
      <w:tr w:rsidR="00265DEE" w:rsidRPr="007B3F5E" w14:paraId="12CC737D" w14:textId="77777777" w:rsidTr="00130274">
        <w:tc>
          <w:tcPr>
            <w:tcW w:w="2880" w:type="dxa"/>
            <w:hideMark/>
          </w:tcPr>
          <w:p w14:paraId="24BECA02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2" w:type="dxa"/>
            <w:vAlign w:val="bottom"/>
            <w:hideMark/>
          </w:tcPr>
          <w:p w14:paraId="4658784E" w14:textId="22C1019A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49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75</w:t>
            </w:r>
          </w:p>
        </w:tc>
        <w:tc>
          <w:tcPr>
            <w:tcW w:w="270" w:type="dxa"/>
          </w:tcPr>
          <w:p w14:paraId="4B0C3069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DAA1173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6C326E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79502" w14:textId="6A3EEEF6" w:rsidR="00265DEE" w:rsidRPr="007B3F5E" w:rsidRDefault="00B17D5A" w:rsidP="00D446B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106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467C28B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4320CA2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B76C6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4BA84E30" w14:textId="58B952A1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156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36</w:t>
            </w:r>
          </w:p>
        </w:tc>
      </w:tr>
      <w:tr w:rsidR="00265DEE" w:rsidRPr="007B3F5E" w14:paraId="0279E3FD" w14:textId="77777777" w:rsidTr="00130274">
        <w:tc>
          <w:tcPr>
            <w:tcW w:w="2880" w:type="dxa"/>
            <w:hideMark/>
          </w:tcPr>
          <w:p w14:paraId="4877330A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  <w:hideMark/>
          </w:tcPr>
          <w:p w14:paraId="1FEDDC0E" w14:textId="4EBBE016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90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58</w:t>
            </w:r>
          </w:p>
        </w:tc>
        <w:tc>
          <w:tcPr>
            <w:tcW w:w="270" w:type="dxa"/>
          </w:tcPr>
          <w:p w14:paraId="031FBB43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735FB953" w14:textId="5E5B1A4D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3A55AA01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367B4B8" w14:textId="4A9D48E3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76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C8CADD7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BF5F761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20421F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3E9558BB" w14:textId="79A7C25A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92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02</w:t>
            </w:r>
          </w:p>
        </w:tc>
      </w:tr>
      <w:tr w:rsidR="00265DEE" w:rsidRPr="007B3F5E" w14:paraId="7B0BD981" w14:textId="77777777" w:rsidTr="00130274">
        <w:tc>
          <w:tcPr>
            <w:tcW w:w="2880" w:type="dxa"/>
            <w:hideMark/>
          </w:tcPr>
          <w:p w14:paraId="192C2386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2" w:type="dxa"/>
            <w:vAlign w:val="bottom"/>
            <w:hideMark/>
          </w:tcPr>
          <w:p w14:paraId="4D5B9184" w14:textId="1A32D5C3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62</w:t>
            </w:r>
          </w:p>
        </w:tc>
        <w:tc>
          <w:tcPr>
            <w:tcW w:w="270" w:type="dxa"/>
          </w:tcPr>
          <w:p w14:paraId="4CEA4A85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9BACA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BFB57E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DA28202" w14:textId="1ACBE148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88</w:t>
            </w:r>
          </w:p>
        </w:tc>
        <w:tc>
          <w:tcPr>
            <w:tcW w:w="270" w:type="dxa"/>
            <w:vAlign w:val="bottom"/>
          </w:tcPr>
          <w:p w14:paraId="7E625B64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E591546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91E157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297EA850" w14:textId="5E22B434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50</w:t>
            </w:r>
          </w:p>
        </w:tc>
      </w:tr>
      <w:tr w:rsidR="00265DEE" w:rsidRPr="007B3F5E" w14:paraId="35B5E96A" w14:textId="77777777" w:rsidTr="00130274">
        <w:tc>
          <w:tcPr>
            <w:tcW w:w="2880" w:type="dxa"/>
            <w:hideMark/>
          </w:tcPr>
          <w:p w14:paraId="10A41EE8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25345" w14:textId="5D18E546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201</w:t>
            </w:r>
            <w:r w:rsidR="00265DEE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87</w:t>
            </w:r>
          </w:p>
        </w:tc>
        <w:tc>
          <w:tcPr>
            <w:tcW w:w="270" w:type="dxa"/>
          </w:tcPr>
          <w:p w14:paraId="22813F4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47B81" w14:textId="23C623F9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54</w:t>
            </w:r>
            <w:r w:rsidR="00265DEE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47</w:t>
            </w:r>
          </w:p>
        </w:tc>
        <w:tc>
          <w:tcPr>
            <w:tcW w:w="270" w:type="dxa"/>
            <w:vAlign w:val="bottom"/>
          </w:tcPr>
          <w:p w14:paraId="50E2DB01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898B8" w14:textId="79B2B5E1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77</w:t>
            </w:r>
            <w:r w:rsidR="00265DEE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41079F23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0E8D1" w14:textId="7E5010EC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89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A0715D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9FC04" w14:textId="217FE6FA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330</w:t>
            </w:r>
            <w:r w:rsidR="00265DEE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80</w:t>
            </w:r>
          </w:p>
        </w:tc>
      </w:tr>
      <w:tr w:rsidR="009B5BA6" w:rsidRPr="007B3F5E" w14:paraId="08CCF8B0" w14:textId="77777777" w:rsidTr="00130274">
        <w:tc>
          <w:tcPr>
            <w:tcW w:w="2880" w:type="dxa"/>
          </w:tcPr>
          <w:p w14:paraId="6EBC8A6C" w14:textId="77777777" w:rsidR="009B5BA6" w:rsidRPr="007B3F5E" w:rsidRDefault="009B5BA6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74CCA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E9CF73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C86876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5C501C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A0276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BD3CDD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4B584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D444A84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EB8151" w14:textId="77777777" w:rsidR="009B5BA6" w:rsidRPr="007B3F5E" w:rsidRDefault="009B5BA6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265DEE" w:rsidRPr="007B3F5E" w14:paraId="561BB1F4" w14:textId="77777777" w:rsidTr="00130274">
        <w:tc>
          <w:tcPr>
            <w:tcW w:w="2880" w:type="dxa"/>
          </w:tcPr>
          <w:p w14:paraId="3B0B402F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  <w:vAlign w:val="bottom"/>
          </w:tcPr>
          <w:p w14:paraId="39AA10C2" w14:textId="77777777" w:rsidR="00265DEE" w:rsidRPr="007B3F5E" w:rsidRDefault="00265DEE" w:rsidP="00E859C8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51B978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50602" w14:textId="77777777" w:rsidR="00265DEE" w:rsidRPr="007B3F5E" w:rsidRDefault="00265DEE" w:rsidP="00E859C8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1047DA0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54498E" w14:textId="77777777" w:rsidR="00265DEE" w:rsidRPr="007B3F5E" w:rsidRDefault="00265DEE" w:rsidP="00E859C8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968BAE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794370" w14:textId="77777777" w:rsidR="00265DEE" w:rsidRPr="007B3F5E" w:rsidRDefault="00265DEE" w:rsidP="00E859C8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1D067E" w14:textId="77777777" w:rsidR="00265DEE" w:rsidRPr="007B3F5E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8ECB57" w14:textId="77777777" w:rsidR="00265DEE" w:rsidRPr="007B3F5E" w:rsidRDefault="00265DEE" w:rsidP="00E859C8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5DEE" w:rsidRPr="007B3F5E" w14:paraId="587F0DB3" w14:textId="77777777" w:rsidTr="00130274">
        <w:tc>
          <w:tcPr>
            <w:tcW w:w="2880" w:type="dxa"/>
            <w:hideMark/>
          </w:tcPr>
          <w:p w14:paraId="7F86C650" w14:textId="77777777" w:rsidR="00265DEE" w:rsidRPr="007B3F5E" w:rsidRDefault="00265DEE" w:rsidP="00E859C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082" w:type="dxa"/>
            <w:vAlign w:val="bottom"/>
            <w:hideMark/>
          </w:tcPr>
          <w:p w14:paraId="7072E1BF" w14:textId="70395ED5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76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4B51CE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1E8DF13A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6C0A0D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9CA663F" w14:textId="47CED358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10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4C14A57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64DC213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1B1DE9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7B57204C" w14:textId="50588FEC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65DEE" w:rsidRPr="007B3F5E" w14:paraId="5A406780" w14:textId="77777777" w:rsidTr="00130274">
        <w:tc>
          <w:tcPr>
            <w:tcW w:w="2880" w:type="dxa"/>
            <w:hideMark/>
          </w:tcPr>
          <w:p w14:paraId="1D3D833E" w14:textId="77777777" w:rsidR="00265DEE" w:rsidRPr="007B3F5E" w:rsidRDefault="00265DEE" w:rsidP="00E859C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2" w:type="dxa"/>
            <w:vAlign w:val="bottom"/>
            <w:hideMark/>
          </w:tcPr>
          <w:p w14:paraId="5BE094A0" w14:textId="4ED77973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44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68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B29351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4ACA786C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7A9396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D7CBED9" w14:textId="2F0F1CEF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87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B29779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F69D48D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0BE5A9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75766653" w14:textId="5CA2F0D2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46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55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65DEE" w:rsidRPr="007B3F5E" w14:paraId="1D23D023" w14:textId="77777777" w:rsidTr="00130274">
        <w:tc>
          <w:tcPr>
            <w:tcW w:w="2880" w:type="dxa"/>
            <w:hideMark/>
          </w:tcPr>
          <w:p w14:paraId="73CF8252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082" w:type="dxa"/>
            <w:vAlign w:val="bottom"/>
            <w:hideMark/>
          </w:tcPr>
          <w:p w14:paraId="7AC78869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C91177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63AFDCAB" w14:textId="567BFD3F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81121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A96B5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81121A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B16F2D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E02F021" w14:textId="7657C106" w:rsidR="00265DEE" w:rsidRPr="007B3F5E" w:rsidRDefault="0081121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01C319A7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4BBD24B" w14:textId="77777777" w:rsidR="00265DEE" w:rsidRPr="007B3F5E" w:rsidRDefault="00265DEE" w:rsidP="002136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7F4AB0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4260F856" w14:textId="18826DC8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65DEE" w:rsidRPr="007B3F5E" w14:paraId="3A6EC6D7" w14:textId="77777777" w:rsidTr="00130274">
        <w:tc>
          <w:tcPr>
            <w:tcW w:w="2880" w:type="dxa"/>
            <w:hideMark/>
          </w:tcPr>
          <w:p w14:paraId="01F4A0D7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  <w:hideMark/>
          </w:tcPr>
          <w:p w14:paraId="20CB0E95" w14:textId="2C510BA3" w:rsidR="00265DEE" w:rsidRPr="007B3F5E" w:rsidRDefault="00265DEE" w:rsidP="00E22C1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8FB1FA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44F9487E" w14:textId="776E5C76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54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A5EDDEB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474598A" w14:textId="51526D65" w:rsidR="00265DEE" w:rsidRPr="007B3F5E" w:rsidRDefault="00265DEE" w:rsidP="00E22C1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9BBC74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7998642" w14:textId="77777777" w:rsidR="00265DEE" w:rsidRPr="007B3F5E" w:rsidRDefault="00265DEE" w:rsidP="005A1E8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05CD4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59B61C76" w14:textId="65E3FD51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52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81121A" w:rsidRPr="007B3F5E" w14:paraId="5F41412D" w14:textId="77777777" w:rsidTr="00130274">
        <w:tc>
          <w:tcPr>
            <w:tcW w:w="2880" w:type="dxa"/>
            <w:hideMark/>
          </w:tcPr>
          <w:p w14:paraId="46CEF621" w14:textId="77777777" w:rsidR="0081121A" w:rsidRPr="007B3F5E" w:rsidRDefault="0081121A" w:rsidP="0081121A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2" w:type="dxa"/>
            <w:vAlign w:val="bottom"/>
            <w:hideMark/>
          </w:tcPr>
          <w:p w14:paraId="0CC52988" w14:textId="77777777" w:rsidR="0081121A" w:rsidRPr="007B3F5E" w:rsidRDefault="0081121A" w:rsidP="0081121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D6FC35" w14:textId="77777777" w:rsidR="0081121A" w:rsidRPr="007B3F5E" w:rsidRDefault="0081121A" w:rsidP="0081121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0C9640C5" w14:textId="7672798F" w:rsidR="0081121A" w:rsidRPr="007B3F5E" w:rsidRDefault="0081121A" w:rsidP="0081121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3F6BEE" w14:textId="77777777" w:rsidR="0081121A" w:rsidRPr="007B3F5E" w:rsidRDefault="0081121A" w:rsidP="0081121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B1C7A4B" w14:textId="73B00730" w:rsidR="0081121A" w:rsidRPr="007B3F5E" w:rsidRDefault="0081121A" w:rsidP="0081121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8C6F15" w14:textId="77777777" w:rsidR="0081121A" w:rsidRPr="007B3F5E" w:rsidRDefault="0081121A" w:rsidP="0081121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C8E3852" w14:textId="77777777" w:rsidR="0081121A" w:rsidRPr="007B3F5E" w:rsidRDefault="0081121A" w:rsidP="0081121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136466" w14:textId="77777777" w:rsidR="0081121A" w:rsidRPr="007B3F5E" w:rsidRDefault="0081121A" w:rsidP="0081121A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4DFF8940" w14:textId="533C8371" w:rsidR="0081121A" w:rsidRPr="007B3F5E" w:rsidRDefault="0081121A" w:rsidP="0081121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65DEE" w:rsidRPr="007B3F5E" w14:paraId="0E6C7272" w14:textId="77777777" w:rsidTr="00130274">
        <w:tc>
          <w:tcPr>
            <w:tcW w:w="2880" w:type="dxa"/>
            <w:hideMark/>
          </w:tcPr>
          <w:p w14:paraId="656E4EE3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2" w:type="dxa"/>
            <w:vAlign w:val="bottom"/>
            <w:hideMark/>
          </w:tcPr>
          <w:p w14:paraId="53D537C0" w14:textId="77777777" w:rsidR="00265DEE" w:rsidRPr="007B3F5E" w:rsidRDefault="00265DEE" w:rsidP="005A1E8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8A00F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6CB13B16" w14:textId="789AAB7A" w:rsidR="00265DEE" w:rsidRPr="007B3F5E" w:rsidRDefault="00B17D5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11</w:t>
            </w:r>
            <w:r w:rsidR="00265DEE"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6349A73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B161781" w14:textId="77777777" w:rsidR="00265DEE" w:rsidRPr="007B3F5E" w:rsidRDefault="00265DEE" w:rsidP="005A1E8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906EA7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4F1DEBF" w14:textId="5312C5CD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FB3CAD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1A5372EB" w14:textId="75343440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55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65DEE" w:rsidRPr="007B3F5E" w14:paraId="4D7D56C7" w14:textId="77777777" w:rsidTr="00130274">
        <w:tc>
          <w:tcPr>
            <w:tcW w:w="2880" w:type="dxa"/>
            <w:hideMark/>
          </w:tcPr>
          <w:p w14:paraId="716F476B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2" w:type="dxa"/>
            <w:vAlign w:val="bottom"/>
            <w:hideMark/>
          </w:tcPr>
          <w:p w14:paraId="5513C310" w14:textId="2E978C85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29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2F2BEE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5319D" w14:textId="77777777" w:rsidR="00265DEE" w:rsidRPr="007B3F5E" w:rsidRDefault="00265DEE" w:rsidP="005A1E8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D1A18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31EDE31" w14:textId="11BE49B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42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3EBE9D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36B72" w14:textId="77777777" w:rsidR="00265DEE" w:rsidRPr="007B3F5E" w:rsidRDefault="00265DEE" w:rsidP="005A1E8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DDE02A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D6661" w14:textId="16D1FCA2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71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65DEE" w:rsidRPr="007B3F5E" w14:paraId="6F0D2907" w14:textId="77777777" w:rsidTr="00130274">
        <w:tc>
          <w:tcPr>
            <w:tcW w:w="2880" w:type="dxa"/>
            <w:hideMark/>
          </w:tcPr>
          <w:p w14:paraId="5C76EB54" w14:textId="77777777" w:rsidR="00265DEE" w:rsidRPr="007B3F5E" w:rsidRDefault="00265DEE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EE9F4" w14:textId="05DCD6AA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60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52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D219D1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56182" w14:textId="4BD2E20A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81121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02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="0081121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EA985C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3DCFD" w14:textId="6AE10299" w:rsidR="00265DEE" w:rsidRPr="007B3F5E" w:rsidRDefault="0081121A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265DEE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3EA1880A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CAEF7" w14:textId="705D75F8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011092" w14:textId="77777777" w:rsidR="00265DEE" w:rsidRPr="007B3F5E" w:rsidRDefault="00265DEE" w:rsidP="00E859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E59EE2" w14:textId="097DC3D0" w:rsidR="00265DEE" w:rsidRPr="007B3F5E" w:rsidRDefault="00265DEE" w:rsidP="00E859C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763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D830713" w14:textId="069C362D" w:rsidR="009D3E21" w:rsidRPr="007B3F5E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1D7185E" w14:textId="77777777" w:rsidR="009D3E21" w:rsidRPr="007B3F5E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7B3F5E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0"/>
      </w:tblGrid>
      <w:tr w:rsidR="007F2C45" w:rsidRPr="007B3F5E" w14:paraId="4BAAE7CB" w14:textId="77777777" w:rsidTr="00D75070">
        <w:trPr>
          <w:tblHeader/>
        </w:trPr>
        <w:tc>
          <w:tcPr>
            <w:tcW w:w="4050" w:type="dxa"/>
          </w:tcPr>
          <w:p w14:paraId="7F2604F9" w14:textId="77777777" w:rsidR="007F2C45" w:rsidRPr="007B3F5E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7"/>
          </w:tcPr>
          <w:p w14:paraId="48E8ED44" w14:textId="50546C71" w:rsidR="007F2C45" w:rsidRPr="007B3F5E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C45" w:rsidRPr="007B3F5E" w14:paraId="29325A2D" w14:textId="77777777" w:rsidTr="00D75070">
        <w:trPr>
          <w:tblHeader/>
        </w:trPr>
        <w:tc>
          <w:tcPr>
            <w:tcW w:w="4050" w:type="dxa"/>
          </w:tcPr>
          <w:p w14:paraId="768B25B8" w14:textId="77777777" w:rsidR="007F2C45" w:rsidRPr="007B3F5E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332EEEA" w14:textId="77777777" w:rsidR="007F2C45" w:rsidRPr="007B3F5E" w:rsidRDefault="007F2C45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047693" w14:textId="208BEFAA" w:rsidR="007F2C45" w:rsidRPr="007B3F5E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7F2C4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2C4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1A45D101" w14:textId="39400D05" w:rsidR="007F2C45" w:rsidRPr="007B3F5E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14:paraId="036FC08D" w14:textId="77777777" w:rsidR="007F2C4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</w:tcPr>
          <w:p w14:paraId="1CDEC4D8" w14:textId="4F82C7BD" w:rsidR="007F2C4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F2C45" w:rsidRPr="007B3F5E" w14:paraId="41E50EC6" w14:textId="77777777" w:rsidTr="00D75070">
        <w:trPr>
          <w:tblHeader/>
        </w:trPr>
        <w:tc>
          <w:tcPr>
            <w:tcW w:w="4050" w:type="dxa"/>
          </w:tcPr>
          <w:p w14:paraId="0BBA43AC" w14:textId="77777777" w:rsidR="007F2C45" w:rsidRPr="007B3F5E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Merge/>
            <w:vAlign w:val="bottom"/>
          </w:tcPr>
          <w:p w14:paraId="03C2D05D" w14:textId="77777777" w:rsidR="007F2C45" w:rsidRPr="007B3F5E" w:rsidRDefault="007F2C45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C04012" w14:textId="77777777" w:rsidR="007F2C45" w:rsidRPr="007B3F5E" w:rsidRDefault="007F2C4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66ECE5" w14:textId="77777777" w:rsidR="007F2C45" w:rsidRPr="007B3F5E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6CE35" w14:textId="77777777" w:rsidR="00267599" w:rsidRPr="007B3F5E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49AFEC8" w14:textId="144EBB5E" w:rsidR="007F2C45" w:rsidRPr="007B3F5E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092D2696" w14:textId="77777777" w:rsidR="007F2C45" w:rsidRPr="007B3F5E" w:rsidRDefault="007F2C45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94F09" w14:textId="77777777" w:rsidR="007F2C4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4FE9D433" w14:textId="77777777" w:rsidR="007F2C4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587E90C0" w14:textId="77777777" w:rsidR="007F2C4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9C8E8A" w14:textId="77777777" w:rsidR="0080243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="0080243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DF74A98" w14:textId="208BFBA3" w:rsidR="007F2C45" w:rsidRPr="007B3F5E" w:rsidRDefault="00B17D5A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="007F2C4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2C45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2F591BF" w14:textId="5471EC4A" w:rsidR="007F2C45" w:rsidRPr="007B3F5E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74095" w:rsidRPr="007B3F5E" w14:paraId="57043B44" w14:textId="77777777" w:rsidTr="00F2171E">
        <w:tc>
          <w:tcPr>
            <w:tcW w:w="4050" w:type="dxa"/>
          </w:tcPr>
          <w:p w14:paraId="61A1F86F" w14:textId="77777777" w:rsidR="00A74095" w:rsidRPr="007B3F5E" w:rsidRDefault="00A74095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B74993A" w14:textId="2F85CDCB" w:rsidR="00A74095" w:rsidRPr="007B3F5E" w:rsidRDefault="00A74095" w:rsidP="00E859C8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4095" w:rsidRPr="007B3F5E" w14:paraId="40701A12" w14:textId="77777777" w:rsidTr="00F2171E">
        <w:tc>
          <w:tcPr>
            <w:tcW w:w="4050" w:type="dxa"/>
          </w:tcPr>
          <w:p w14:paraId="5862878D" w14:textId="77777777" w:rsidR="00A74095" w:rsidRPr="007B3F5E" w:rsidRDefault="00A74095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F722FC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5F390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DC93C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DC82E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56E31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133B5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259273" w14:textId="77777777" w:rsidR="00A74095" w:rsidRPr="007B3F5E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61D403BD" w14:textId="77777777" w:rsidTr="00F2171E">
        <w:tc>
          <w:tcPr>
            <w:tcW w:w="4050" w:type="dxa"/>
            <w:shd w:val="clear" w:color="auto" w:fill="auto"/>
          </w:tcPr>
          <w:p w14:paraId="54601CBE" w14:textId="4A69605A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B82C3" w14:textId="3A168F08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42F3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4D3B6" w14:textId="1E245CF0" w:rsidR="00AB0E81" w:rsidRPr="007B3F5E" w:rsidRDefault="00B17D5A" w:rsidP="005A1E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D0394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AA87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D8B51" w14:textId="03C5EC30" w:rsidR="00AB0E81" w:rsidRPr="007B3F5E" w:rsidRDefault="00B17D5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D0394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64AB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62B32" w14:textId="1BCA3364" w:rsidR="00AB0E81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D0394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AB0E81" w:rsidRPr="007B3F5E" w14:paraId="6ED7096E" w14:textId="77777777" w:rsidTr="00F2171E">
        <w:tc>
          <w:tcPr>
            <w:tcW w:w="4050" w:type="dxa"/>
            <w:shd w:val="clear" w:color="auto" w:fill="auto"/>
          </w:tcPr>
          <w:p w14:paraId="1DA05D0D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E8B13" w14:textId="0FB4C62F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A191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1623F" w14:textId="17F18EE4" w:rsidR="00AB0E81" w:rsidRPr="007B3F5E" w:rsidRDefault="00E51F8A" w:rsidP="005A1E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2CB0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3919A" w14:textId="293DBAE9" w:rsidR="00AB0E81" w:rsidRPr="007B3F5E" w:rsidRDefault="00DD0394" w:rsidP="00E859C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5946A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AA84B" w14:textId="65D6ADF4" w:rsidR="00AB0E81" w:rsidRPr="007B3F5E" w:rsidRDefault="00E51F8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13.55</w:t>
            </w:r>
          </w:p>
        </w:tc>
      </w:tr>
      <w:tr w:rsidR="00AB0E81" w:rsidRPr="007B3F5E" w14:paraId="414CC235" w14:textId="77777777" w:rsidTr="00F2171E">
        <w:tc>
          <w:tcPr>
            <w:tcW w:w="4050" w:type="dxa"/>
            <w:shd w:val="clear" w:color="auto" w:fill="auto"/>
          </w:tcPr>
          <w:p w14:paraId="4A91A60A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BA8D2" w14:textId="08CC60DE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85C4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9D1EA" w14:textId="0F1264C0" w:rsidR="00AB0E81" w:rsidRPr="007B3F5E" w:rsidRDefault="00DD0394" w:rsidP="00D44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6ACA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BBC00" w14:textId="288C7DE1" w:rsidR="00AB0E81" w:rsidRPr="007B3F5E" w:rsidRDefault="00752FDA" w:rsidP="00E859C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7FA6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53B32" w14:textId="127800EC" w:rsidR="00AB0E81" w:rsidRPr="007B3F5E" w:rsidRDefault="00B17D5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0394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AB0E81" w:rsidRPr="007B3F5E" w14:paraId="633C04EE" w14:textId="77777777" w:rsidTr="00F2171E">
        <w:tc>
          <w:tcPr>
            <w:tcW w:w="4050" w:type="dxa"/>
            <w:shd w:val="clear" w:color="auto" w:fill="auto"/>
          </w:tcPr>
          <w:p w14:paraId="38C34B50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D10A8" w14:textId="24F6CC0A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4D9A4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E55E7" w14:textId="351B510B" w:rsidR="00AB0E81" w:rsidRPr="007B3F5E" w:rsidRDefault="00E51F8A" w:rsidP="005A1E8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32E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83D75" w14:textId="4701A93D" w:rsidR="00AB0E81" w:rsidRPr="007B3F5E" w:rsidRDefault="00B17D5A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DD0394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C3A946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89D02" w14:textId="60378F8F" w:rsidR="00AB0E81" w:rsidRPr="007B3F5E" w:rsidRDefault="00E51F8A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22.46</w:t>
            </w:r>
          </w:p>
        </w:tc>
      </w:tr>
      <w:tr w:rsidR="00AB0E81" w:rsidRPr="007B3F5E" w14:paraId="413ECC67" w14:textId="77777777" w:rsidTr="00067241">
        <w:tc>
          <w:tcPr>
            <w:tcW w:w="4050" w:type="dxa"/>
            <w:shd w:val="clear" w:color="auto" w:fill="auto"/>
          </w:tcPr>
          <w:p w14:paraId="109608F0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196E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82E0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BCA1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5C4A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5255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C62DB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ACCC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AB0E81" w:rsidRPr="007B3F5E" w14:paraId="54503EA1" w14:textId="77777777" w:rsidTr="00F2171E">
        <w:tc>
          <w:tcPr>
            <w:tcW w:w="4050" w:type="dxa"/>
            <w:shd w:val="clear" w:color="auto" w:fill="auto"/>
          </w:tcPr>
          <w:p w14:paraId="21346AA7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C5D5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58FD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B5490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FA1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2462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E950E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BE51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50B2E7AF" w14:textId="77777777" w:rsidTr="00F2171E">
        <w:tc>
          <w:tcPr>
            <w:tcW w:w="4050" w:type="dxa"/>
            <w:shd w:val="clear" w:color="auto" w:fill="auto"/>
          </w:tcPr>
          <w:p w14:paraId="257F84D3" w14:textId="68859AF7" w:rsidR="00AB0E81" w:rsidRPr="007B3F5E" w:rsidRDefault="00AB0E81" w:rsidP="00E859C8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606E" w14:textId="3221A2FF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3DB244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2969" w14:textId="13B305B6" w:rsidR="00AB0E81" w:rsidRPr="007B3F5E" w:rsidRDefault="00E30814" w:rsidP="005A1E8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0596B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2128" w14:textId="0B8C1A84" w:rsidR="00AB0E81" w:rsidRPr="007B3F5E" w:rsidRDefault="00E30814" w:rsidP="00E859C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BD9B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D46B" w14:textId="3777C4AE" w:rsidR="00AB0E81" w:rsidRPr="007B3F5E" w:rsidRDefault="00DD0394" w:rsidP="00E859C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C6E060B" w14:textId="77777777" w:rsidR="00772B1F" w:rsidRPr="007B3F5E" w:rsidRDefault="00772B1F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079"/>
        <w:gridCol w:w="270"/>
        <w:gridCol w:w="1079"/>
        <w:gridCol w:w="270"/>
        <w:gridCol w:w="1079"/>
        <w:gridCol w:w="270"/>
        <w:gridCol w:w="1087"/>
      </w:tblGrid>
      <w:tr w:rsidR="00AC5E5E" w:rsidRPr="007B3F5E" w14:paraId="0D5F9543" w14:textId="77777777" w:rsidTr="009B5BA6">
        <w:tc>
          <w:tcPr>
            <w:tcW w:w="4046" w:type="dxa"/>
          </w:tcPr>
          <w:p w14:paraId="26ABD989" w14:textId="1D8FBC55" w:rsidR="00AC5E5E" w:rsidRPr="007B3F5E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4" w:type="dxa"/>
            <w:gridSpan w:val="7"/>
          </w:tcPr>
          <w:p w14:paraId="29C533C3" w14:textId="77777777" w:rsidR="00AC5E5E" w:rsidRPr="007B3F5E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E5E" w:rsidRPr="007B3F5E" w14:paraId="5B97A037" w14:textId="77777777" w:rsidTr="009B5BA6">
        <w:tc>
          <w:tcPr>
            <w:tcW w:w="4046" w:type="dxa"/>
          </w:tcPr>
          <w:p w14:paraId="26EDE184" w14:textId="77777777" w:rsidR="00AC5E5E" w:rsidRPr="007B3F5E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vMerge w:val="restart"/>
            <w:vAlign w:val="bottom"/>
          </w:tcPr>
          <w:p w14:paraId="0EF144F2" w14:textId="77777777" w:rsidR="00AC5E5E" w:rsidRPr="007B3F5E" w:rsidRDefault="00AC5E5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8EEB009" w14:textId="7440A14A" w:rsidR="00AC5E5E" w:rsidRPr="007B3F5E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AC5E5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5E5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7E424FB" w14:textId="64579A49" w:rsidR="00AC5E5E" w:rsidRPr="007B3F5E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968" w:type="dxa"/>
            <w:gridSpan w:val="5"/>
            <w:tcBorders>
              <w:bottom w:val="single" w:sz="4" w:space="0" w:color="auto"/>
            </w:tcBorders>
            <w:vAlign w:val="bottom"/>
          </w:tcPr>
          <w:p w14:paraId="666B979C" w14:textId="77777777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087" w:type="dxa"/>
          </w:tcPr>
          <w:p w14:paraId="48A42120" w14:textId="77777777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C5E5E" w:rsidRPr="007B3F5E" w14:paraId="3FCB0B68" w14:textId="77777777" w:rsidTr="009B5BA6">
        <w:tc>
          <w:tcPr>
            <w:tcW w:w="4046" w:type="dxa"/>
          </w:tcPr>
          <w:p w14:paraId="62EA44C8" w14:textId="77777777" w:rsidR="00AC5E5E" w:rsidRPr="007B3F5E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vMerge/>
            <w:vAlign w:val="bottom"/>
          </w:tcPr>
          <w:p w14:paraId="505D8E96" w14:textId="77777777" w:rsidR="00AC5E5E" w:rsidRPr="007B3F5E" w:rsidRDefault="00AC5E5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33F9D8" w14:textId="77777777" w:rsidR="00AC5E5E" w:rsidRPr="007B3F5E" w:rsidRDefault="00AC5E5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50495C8" w14:textId="77777777" w:rsidR="00AC5E5E" w:rsidRPr="007B3F5E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0C303" w14:textId="77777777" w:rsidR="00267599" w:rsidRPr="007B3F5E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BF2E9FB" w14:textId="07D17E8E" w:rsidR="00AC5E5E" w:rsidRPr="007B3F5E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107113C" w14:textId="77777777" w:rsidR="00AC5E5E" w:rsidRPr="007B3F5E" w:rsidRDefault="00AC5E5E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72CF67A" w14:textId="77777777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02F86B55" w14:textId="77777777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0F3A5A86" w14:textId="77777777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AF7476" w14:textId="77777777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213C30A" w14:textId="32CDE535" w:rsidR="00AC5E5E" w:rsidRPr="007B3F5E" w:rsidRDefault="00B17D5A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="00AC5E5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5E5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B2E06E3" w14:textId="58D2A8F6" w:rsidR="00AC5E5E" w:rsidRPr="007B3F5E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C5E5E" w:rsidRPr="007B3F5E" w14:paraId="3DFB6A93" w14:textId="77777777" w:rsidTr="009B5BA6">
        <w:tc>
          <w:tcPr>
            <w:tcW w:w="4046" w:type="dxa"/>
          </w:tcPr>
          <w:p w14:paraId="6C60B48A" w14:textId="77777777" w:rsidR="00AC5E5E" w:rsidRPr="007B3F5E" w:rsidRDefault="00AC5E5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54FB0BAA" w14:textId="77777777" w:rsidR="00AC5E5E" w:rsidRPr="007B3F5E" w:rsidRDefault="00AC5E5E" w:rsidP="00E859C8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5E5E" w:rsidRPr="007B3F5E" w14:paraId="7F28911F" w14:textId="77777777" w:rsidTr="009B5BA6">
        <w:tc>
          <w:tcPr>
            <w:tcW w:w="4046" w:type="dxa"/>
          </w:tcPr>
          <w:p w14:paraId="71345FDE" w14:textId="77777777" w:rsidR="00AC5E5E" w:rsidRPr="007B3F5E" w:rsidRDefault="00AC5E5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014EB905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CA18C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6E6290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C7E011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0EBB708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972FE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A1D3FE1" w14:textId="77777777" w:rsidR="00AC5E5E" w:rsidRPr="007B3F5E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58A21EFF" w14:textId="77777777" w:rsidTr="009B5BA6">
        <w:tc>
          <w:tcPr>
            <w:tcW w:w="4046" w:type="dxa"/>
            <w:shd w:val="clear" w:color="auto" w:fill="auto"/>
          </w:tcPr>
          <w:p w14:paraId="5254522A" w14:textId="5B875623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E0F180" w14:textId="52EA9D90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D5F9D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F69F901" w14:textId="32458209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27593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E57CEB" w14:textId="4EEBE44A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6082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9A3B6A1" w14:textId="34A26809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AB0E81" w:rsidRPr="007B3F5E" w14:paraId="2BA4B4D9" w14:textId="77777777" w:rsidTr="009B5BA6">
        <w:tc>
          <w:tcPr>
            <w:tcW w:w="4046" w:type="dxa"/>
            <w:shd w:val="clear" w:color="auto" w:fill="auto"/>
          </w:tcPr>
          <w:p w14:paraId="3989933E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DE28777" w14:textId="2D0C70A3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3C72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AD1FBB" w14:textId="29C2C824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7119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5B9537" w14:textId="51967D2D" w:rsidR="00AB0E81" w:rsidRPr="007B3F5E" w:rsidRDefault="00AB0E81" w:rsidP="00E859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84F60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889DB0A" w14:textId="38017B90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B0E81" w:rsidRPr="007B3F5E" w14:paraId="3B4F0AF0" w14:textId="77777777" w:rsidTr="009B5BA6">
        <w:tc>
          <w:tcPr>
            <w:tcW w:w="4046" w:type="dxa"/>
            <w:shd w:val="clear" w:color="auto" w:fill="auto"/>
          </w:tcPr>
          <w:p w14:paraId="68BAB4BB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DB46A36" w14:textId="168CA1A6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B724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3B233E" w14:textId="731B0D08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3F6A3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D9A162" w14:textId="7060C7A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1021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28A3639" w14:textId="325215AC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B0E81" w:rsidRPr="007B3F5E" w14:paraId="0A0C5E49" w14:textId="77777777" w:rsidTr="009B5BA6">
        <w:tc>
          <w:tcPr>
            <w:tcW w:w="4046" w:type="dxa"/>
            <w:shd w:val="clear" w:color="auto" w:fill="auto"/>
          </w:tcPr>
          <w:p w14:paraId="6263781F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1C6C" w14:textId="0A98DE3A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328E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64086" w14:textId="2F1B69EC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63D8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5C33" w14:textId="1E2DA600" w:rsidR="00AB0E81" w:rsidRPr="007B3F5E" w:rsidRDefault="00AB0E81" w:rsidP="00E859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27DE4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81EA5" w14:textId="074036BF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</w:tr>
      <w:tr w:rsidR="00AB0E81" w:rsidRPr="007B3F5E" w14:paraId="300548BA" w14:textId="77777777" w:rsidTr="009B5BA6">
        <w:tc>
          <w:tcPr>
            <w:tcW w:w="4046" w:type="dxa"/>
            <w:shd w:val="clear" w:color="auto" w:fill="auto"/>
          </w:tcPr>
          <w:p w14:paraId="1789CECB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CCF050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0E21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5EE728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ADA880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25F41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11FC0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AB7A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AB0E81" w:rsidRPr="007B3F5E" w14:paraId="0E26FD7F" w14:textId="77777777" w:rsidTr="009B5BA6">
        <w:tc>
          <w:tcPr>
            <w:tcW w:w="4046" w:type="dxa"/>
            <w:shd w:val="clear" w:color="auto" w:fill="auto"/>
          </w:tcPr>
          <w:p w14:paraId="55C3E681" w14:textId="77777777" w:rsidR="00AB0E81" w:rsidRPr="007B3F5E" w:rsidRDefault="00AB0E81" w:rsidP="00E859C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76EC20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62DE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EAF87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9C98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C484DA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29662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B40C08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38AC3838" w14:textId="77777777" w:rsidTr="009B5BA6">
        <w:tc>
          <w:tcPr>
            <w:tcW w:w="4046" w:type="dxa"/>
            <w:shd w:val="clear" w:color="auto" w:fill="auto"/>
          </w:tcPr>
          <w:p w14:paraId="08D7ADAF" w14:textId="77777777" w:rsidR="00AB0E81" w:rsidRPr="007B3F5E" w:rsidRDefault="00AB0E81" w:rsidP="00E859C8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EBD0F" w14:textId="5E00085E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7D17C1E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0334" w14:textId="362BA024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2A99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25E7" w14:textId="66B55571" w:rsidR="00AB0E81" w:rsidRPr="007B3F5E" w:rsidRDefault="00AB0E81" w:rsidP="00E859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7E82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22D30" w14:textId="410A6392" w:rsidR="00AB0E81" w:rsidRPr="007B3F5E" w:rsidRDefault="00AB0E81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5F37A6EB" w14:textId="3AA219D6" w:rsidR="009D3E21" w:rsidRPr="007B3F5E" w:rsidRDefault="009D3E21" w:rsidP="00E859C8">
      <w:pPr>
        <w:rPr>
          <w:rFonts w:asciiTheme="majorBidi" w:hAnsiTheme="majorBidi" w:cstheme="majorBidi"/>
          <w:sz w:val="22"/>
          <w:szCs w:val="22"/>
          <w:cs/>
        </w:rPr>
      </w:pPr>
    </w:p>
    <w:p w14:paraId="77C60706" w14:textId="77777777" w:rsidR="009D3E21" w:rsidRPr="007B3F5E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7B3F5E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80"/>
        <w:gridCol w:w="269"/>
        <w:gridCol w:w="1083"/>
        <w:gridCol w:w="270"/>
        <w:gridCol w:w="1080"/>
        <w:gridCol w:w="294"/>
        <w:gridCol w:w="1056"/>
      </w:tblGrid>
      <w:tr w:rsidR="0056716B" w:rsidRPr="007B3F5E" w14:paraId="5689DC8B" w14:textId="77777777" w:rsidTr="00AB0E81">
        <w:trPr>
          <w:tblHeader/>
        </w:trPr>
        <w:tc>
          <w:tcPr>
            <w:tcW w:w="4048" w:type="dxa"/>
          </w:tcPr>
          <w:p w14:paraId="0E4296DB" w14:textId="24F294AF" w:rsidR="0056716B" w:rsidRPr="007B3F5E" w:rsidRDefault="0056716B" w:rsidP="00E859C8">
            <w:pPr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2" w:type="dxa"/>
            <w:gridSpan w:val="3"/>
          </w:tcPr>
          <w:p w14:paraId="2BA21279" w14:textId="11D99BC4" w:rsidR="0056716B" w:rsidRPr="007B3F5E" w:rsidRDefault="0056716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B674E" w14:textId="77777777" w:rsidR="0056716B" w:rsidRPr="007B3F5E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1A6C96A" w14:textId="233B4F6C" w:rsidR="0056716B" w:rsidRPr="007B3F5E" w:rsidRDefault="0056716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16B" w:rsidRPr="007B3F5E" w14:paraId="080EC1FD" w14:textId="77777777" w:rsidTr="00AB0E81">
        <w:trPr>
          <w:tblHeader/>
        </w:trPr>
        <w:tc>
          <w:tcPr>
            <w:tcW w:w="4048" w:type="dxa"/>
          </w:tcPr>
          <w:p w14:paraId="01DEB610" w14:textId="162501D2" w:rsidR="0056716B" w:rsidRPr="007B3F5E" w:rsidRDefault="0056716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FB3710" w14:textId="07B9217A" w:rsidR="0056716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69" w:type="dxa"/>
            <w:vAlign w:val="center"/>
          </w:tcPr>
          <w:p w14:paraId="5B7C43F2" w14:textId="77777777" w:rsidR="0056716B" w:rsidRPr="007B3F5E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4947714E" w14:textId="6D7A43DA" w:rsidR="0056716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54D2A7BC" w14:textId="77777777" w:rsidR="0056716B" w:rsidRPr="007B3F5E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9AE71" w14:textId="29F4477D" w:rsidR="0056716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94" w:type="dxa"/>
            <w:vAlign w:val="center"/>
          </w:tcPr>
          <w:p w14:paraId="4725E20B" w14:textId="77777777" w:rsidR="0056716B" w:rsidRPr="007B3F5E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35D944B" w14:textId="6597036F" w:rsidR="0056716B" w:rsidRPr="007B3F5E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6716B" w:rsidRPr="007B3F5E" w14:paraId="63E5BF1A" w14:textId="77777777" w:rsidTr="00AB0E81">
        <w:trPr>
          <w:tblHeader/>
        </w:trPr>
        <w:tc>
          <w:tcPr>
            <w:tcW w:w="4048" w:type="dxa"/>
          </w:tcPr>
          <w:p w14:paraId="3934B7FD" w14:textId="77777777" w:rsidR="0056716B" w:rsidRPr="007B3F5E" w:rsidRDefault="0056716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2" w:type="dxa"/>
            <w:gridSpan w:val="7"/>
          </w:tcPr>
          <w:p w14:paraId="36833DC7" w14:textId="77777777" w:rsidR="0056716B" w:rsidRPr="007B3F5E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0E81" w:rsidRPr="007B3F5E" w14:paraId="1B8065FA" w14:textId="77777777" w:rsidTr="00AB0E81">
        <w:tc>
          <w:tcPr>
            <w:tcW w:w="4048" w:type="dxa"/>
          </w:tcPr>
          <w:p w14:paraId="7FE1310B" w14:textId="03A628A2" w:rsidR="00AB0E81" w:rsidRPr="007B3F5E" w:rsidRDefault="00AB0E81" w:rsidP="00E859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D2362B6" w14:textId="2C78EAE3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52FD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9" w:type="dxa"/>
          </w:tcPr>
          <w:p w14:paraId="518ED9BA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04386EA" w14:textId="31809327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699BB0BF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88567" w14:textId="2DA48013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32992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94" w:type="dxa"/>
          </w:tcPr>
          <w:p w14:paraId="5182771D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520844E" w14:textId="0A2894C6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</w:tr>
      <w:tr w:rsidR="00AB0E81" w:rsidRPr="007B3F5E" w14:paraId="3D94E96A" w14:textId="77777777" w:rsidTr="00AB0E81">
        <w:tc>
          <w:tcPr>
            <w:tcW w:w="4048" w:type="dxa"/>
          </w:tcPr>
          <w:p w14:paraId="3B77AB8E" w14:textId="4A385808" w:rsidR="00AB0E81" w:rsidRPr="007B3F5E" w:rsidRDefault="00AB0E81" w:rsidP="00E859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080" w:type="dxa"/>
          </w:tcPr>
          <w:p w14:paraId="78FD2AFE" w14:textId="00402D78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752FD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</w:t>
            </w:r>
          </w:p>
        </w:tc>
        <w:tc>
          <w:tcPr>
            <w:tcW w:w="269" w:type="dxa"/>
          </w:tcPr>
          <w:p w14:paraId="23674C42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CE54EBA" w14:textId="27A664EA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</w:t>
            </w:r>
          </w:p>
        </w:tc>
        <w:tc>
          <w:tcPr>
            <w:tcW w:w="270" w:type="dxa"/>
          </w:tcPr>
          <w:p w14:paraId="140A0BBE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12727" w14:textId="4E06F479" w:rsidR="00AB0E81" w:rsidRPr="007B3F5E" w:rsidRDefault="00E30814" w:rsidP="00E859C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6FF7E6AC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45936B8" w14:textId="048CC6D3" w:rsidR="00AB0E81" w:rsidRPr="007B3F5E" w:rsidRDefault="00AB0E81" w:rsidP="00E859C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0E81" w:rsidRPr="007B3F5E" w14:paraId="3E6EFB4B" w14:textId="77777777" w:rsidTr="00AB0E81">
        <w:tc>
          <w:tcPr>
            <w:tcW w:w="4048" w:type="dxa"/>
          </w:tcPr>
          <w:p w14:paraId="27D4DFCB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C9A3C86" w14:textId="7B8716CD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  <w:r w:rsidR="00752FD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  <w:tc>
          <w:tcPr>
            <w:tcW w:w="269" w:type="dxa"/>
          </w:tcPr>
          <w:p w14:paraId="3410A8FD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E2FB03F" w14:textId="6CE542F6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</w:t>
            </w:r>
          </w:p>
        </w:tc>
        <w:tc>
          <w:tcPr>
            <w:tcW w:w="270" w:type="dxa"/>
          </w:tcPr>
          <w:p w14:paraId="068965E3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678D3" w14:textId="7BDD9DB2" w:rsidR="00AB0E81" w:rsidRPr="007B3F5E" w:rsidRDefault="00E30814" w:rsidP="00E859C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59261BCE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26058FEB" w14:textId="701943A3" w:rsidR="00AB0E81" w:rsidRPr="007B3F5E" w:rsidRDefault="00AB0E81" w:rsidP="00E859C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0E81" w:rsidRPr="007B3F5E" w14:paraId="467C4657" w14:textId="77777777" w:rsidTr="00AB0E81">
        <w:tc>
          <w:tcPr>
            <w:tcW w:w="4048" w:type="dxa"/>
          </w:tcPr>
          <w:p w14:paraId="42AB4CAE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A98049" w14:textId="1255E179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</w:t>
            </w:r>
            <w:r w:rsidR="00752FD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269" w:type="dxa"/>
          </w:tcPr>
          <w:p w14:paraId="41AB3887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A45BDF" w14:textId="646400EF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</w:t>
            </w:r>
          </w:p>
        </w:tc>
        <w:tc>
          <w:tcPr>
            <w:tcW w:w="270" w:type="dxa"/>
          </w:tcPr>
          <w:p w14:paraId="1C656922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7EFF23" w14:textId="5DA4D850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3299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94" w:type="dxa"/>
          </w:tcPr>
          <w:p w14:paraId="180ECDFD" w14:textId="77777777" w:rsidR="00AB0E81" w:rsidRPr="007B3F5E" w:rsidRDefault="00AB0E81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B012886" w14:textId="088D9B2D" w:rsidR="00AB0E81" w:rsidRPr="007B3F5E" w:rsidRDefault="00B17D5A" w:rsidP="00E859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</w:tbl>
    <w:p w14:paraId="03D7F0EE" w14:textId="77777777" w:rsidR="009F088E" w:rsidRPr="007B3F5E" w:rsidRDefault="009F088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F9A3DD7" w14:textId="4F11D7B7" w:rsidR="00AA5D9E" w:rsidRPr="007B3F5E" w:rsidRDefault="00FA4B0D" w:rsidP="00E859C8">
      <w:pPr>
        <w:tabs>
          <w:tab w:val="left" w:pos="100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B69DA" w:rsidRPr="007B3F5E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F21FE6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B7AD7" w:rsidRPr="007B3F5E">
        <w:rPr>
          <w:rFonts w:asciiTheme="majorBidi" w:hAnsiTheme="majorBidi" w:cstheme="majorBidi"/>
          <w:sz w:val="28"/>
          <w:szCs w:val="28"/>
        </w:rPr>
        <w:t>-</w:t>
      </w:r>
      <w:r w:rsidR="00F21FE6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257</w:t>
      </w:r>
      <w:r w:rsidR="00AB69D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775006E9" w14:textId="03085AAF" w:rsidR="00772B1F" w:rsidRPr="007B3F5E" w:rsidRDefault="00772B1F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76F2A8B9" w14:textId="23866EA9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กำไรต่อหุ้น</w:t>
      </w:r>
      <w:r w:rsidR="00661D3A"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ขั้นพื้นฐาน</w:t>
      </w:r>
    </w:p>
    <w:p w14:paraId="0418EA42" w14:textId="77777777" w:rsidR="00567198" w:rsidRPr="007B3F5E" w:rsidRDefault="00567198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89"/>
        <w:gridCol w:w="270"/>
        <w:gridCol w:w="1295"/>
        <w:gridCol w:w="239"/>
        <w:gridCol w:w="1091"/>
        <w:gridCol w:w="259"/>
        <w:gridCol w:w="1236"/>
      </w:tblGrid>
      <w:tr w:rsidR="00635359" w:rsidRPr="007B3F5E" w14:paraId="417EC29D" w14:textId="77777777" w:rsidTr="00AB0E81">
        <w:tc>
          <w:tcPr>
            <w:tcW w:w="1962" w:type="pct"/>
          </w:tcPr>
          <w:p w14:paraId="653C7E4A" w14:textId="77777777" w:rsidR="00635359" w:rsidRPr="007B3F5E" w:rsidRDefault="00635359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00" w:type="pct"/>
            <w:gridSpan w:val="3"/>
          </w:tcPr>
          <w:p w14:paraId="5CC5C196" w14:textId="77777777" w:rsidR="00635359" w:rsidRPr="007B3F5E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9A07621" w14:textId="77777777" w:rsidR="00635359" w:rsidRPr="007B3F5E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0BE09347" w14:textId="77777777" w:rsidR="00635359" w:rsidRPr="007B3F5E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E2" w:rsidRPr="007B3F5E" w14:paraId="516AAF96" w14:textId="77777777" w:rsidTr="00AB0E81">
        <w:tc>
          <w:tcPr>
            <w:tcW w:w="1962" w:type="pct"/>
          </w:tcPr>
          <w:p w14:paraId="36FCE73D" w14:textId="77777777" w:rsidR="003D01E2" w:rsidRPr="007B3F5E" w:rsidRDefault="003D01E2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vAlign w:val="center"/>
          </w:tcPr>
          <w:p w14:paraId="1F3FDFB6" w14:textId="1B7A79C8" w:rsidR="003D01E2" w:rsidRPr="007B3F5E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</w:rPr>
              <w:t>2566</w:t>
            </w:r>
          </w:p>
        </w:tc>
        <w:tc>
          <w:tcPr>
            <w:tcW w:w="147" w:type="pct"/>
            <w:vAlign w:val="center"/>
          </w:tcPr>
          <w:p w14:paraId="707606B5" w14:textId="77777777" w:rsidR="003D01E2" w:rsidRPr="007B3F5E" w:rsidRDefault="003D01E2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705" w:type="pct"/>
            <w:vAlign w:val="center"/>
          </w:tcPr>
          <w:p w14:paraId="7AEC336E" w14:textId="167B514D" w:rsidR="003D01E2" w:rsidRPr="007B3F5E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</w:rPr>
              <w:t>2565</w:t>
            </w:r>
          </w:p>
        </w:tc>
        <w:tc>
          <w:tcPr>
            <w:tcW w:w="130" w:type="pct"/>
            <w:vAlign w:val="center"/>
          </w:tcPr>
          <w:p w14:paraId="527DEF88" w14:textId="77777777" w:rsidR="003D01E2" w:rsidRPr="007B3F5E" w:rsidRDefault="003D01E2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vAlign w:val="center"/>
          </w:tcPr>
          <w:p w14:paraId="445B15E3" w14:textId="0CC401C4" w:rsidR="003D01E2" w:rsidRPr="007B3F5E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</w:rPr>
              <w:t>2566</w:t>
            </w:r>
          </w:p>
        </w:tc>
        <w:tc>
          <w:tcPr>
            <w:tcW w:w="141" w:type="pct"/>
            <w:vAlign w:val="center"/>
          </w:tcPr>
          <w:p w14:paraId="75638B5D" w14:textId="77777777" w:rsidR="003D01E2" w:rsidRPr="007B3F5E" w:rsidRDefault="003D01E2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75" w:type="pct"/>
            <w:vAlign w:val="center"/>
          </w:tcPr>
          <w:p w14:paraId="06E67031" w14:textId="33F65E47" w:rsidR="003D01E2" w:rsidRPr="007B3F5E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</w:rPr>
              <w:t>2565</w:t>
            </w:r>
          </w:p>
        </w:tc>
      </w:tr>
      <w:tr w:rsidR="00D446B7" w:rsidRPr="007B3F5E" w14:paraId="51A204F6" w14:textId="77777777" w:rsidTr="00AB0E81">
        <w:tc>
          <w:tcPr>
            <w:tcW w:w="1962" w:type="pct"/>
          </w:tcPr>
          <w:p w14:paraId="6E24CF4B" w14:textId="77777777" w:rsidR="00D446B7" w:rsidRPr="007B3F5E" w:rsidRDefault="00D446B7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vAlign w:val="center"/>
          </w:tcPr>
          <w:p w14:paraId="15315F4B" w14:textId="77777777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center"/>
          </w:tcPr>
          <w:p w14:paraId="22217B38" w14:textId="77777777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705" w:type="pct"/>
            <w:vAlign w:val="center"/>
          </w:tcPr>
          <w:p w14:paraId="7980C4F1" w14:textId="47A5604A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30" w:type="pct"/>
            <w:vAlign w:val="center"/>
          </w:tcPr>
          <w:p w14:paraId="5C105B31" w14:textId="77777777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vAlign w:val="center"/>
          </w:tcPr>
          <w:p w14:paraId="7A875A90" w14:textId="77777777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vAlign w:val="center"/>
          </w:tcPr>
          <w:p w14:paraId="35AA3881" w14:textId="77777777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75" w:type="pct"/>
            <w:vAlign w:val="center"/>
          </w:tcPr>
          <w:p w14:paraId="5E467FCF" w14:textId="77777777" w:rsidR="00D446B7" w:rsidRPr="007B3F5E" w:rsidRDefault="00D446B7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</w:tr>
      <w:tr w:rsidR="00502BC7" w:rsidRPr="007B3F5E" w14:paraId="7C967C5A" w14:textId="77777777" w:rsidTr="00AB0E81">
        <w:tc>
          <w:tcPr>
            <w:tcW w:w="1962" w:type="pct"/>
          </w:tcPr>
          <w:p w14:paraId="04DEF8A5" w14:textId="77777777" w:rsidR="00502BC7" w:rsidRPr="007B3F5E" w:rsidRDefault="00502BC7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7"/>
          </w:tcPr>
          <w:p w14:paraId="78F57BAC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502BC7" w:rsidRPr="007B3F5E" w14:paraId="31C6775F" w14:textId="77777777" w:rsidTr="00AB0E81">
        <w:tc>
          <w:tcPr>
            <w:tcW w:w="2753" w:type="pct"/>
            <w:gridSpan w:val="3"/>
          </w:tcPr>
          <w:p w14:paraId="2AB57D1E" w14:textId="7E87BED2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705" w:type="pct"/>
          </w:tcPr>
          <w:p w14:paraId="0F8DBBD2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4B6B2B8C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97285E7" w14:textId="77777777" w:rsidR="00502BC7" w:rsidRPr="007B3F5E" w:rsidRDefault="00502BC7" w:rsidP="00E859C8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6987EC45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E800EDA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BC7" w:rsidRPr="007B3F5E" w14:paraId="2C982DC7" w14:textId="77777777" w:rsidTr="00AB0E81">
        <w:tc>
          <w:tcPr>
            <w:tcW w:w="1962" w:type="pct"/>
          </w:tcPr>
          <w:p w14:paraId="25DE3781" w14:textId="075D7A7F" w:rsidR="00502BC7" w:rsidRPr="007B3F5E" w:rsidRDefault="00502BC7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4D7E76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648" w:type="pct"/>
          </w:tcPr>
          <w:p w14:paraId="590407FC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B32A43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</w:tcPr>
          <w:p w14:paraId="16690C68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570DB0DF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347329A" w14:textId="77777777" w:rsidR="00502BC7" w:rsidRPr="007B3F5E" w:rsidRDefault="00502BC7" w:rsidP="00E859C8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D6D24C0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7F279551" w14:textId="77777777" w:rsidR="00502BC7" w:rsidRPr="007B3F5E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19BD9DE3" w14:textId="77777777" w:rsidTr="00AB0E81">
        <w:tc>
          <w:tcPr>
            <w:tcW w:w="1962" w:type="pct"/>
          </w:tcPr>
          <w:p w14:paraId="6520EDC1" w14:textId="77777777" w:rsidR="00AB0E81" w:rsidRPr="007B3F5E" w:rsidRDefault="00AB0E81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B4DE360" w14:textId="2E4D3984" w:rsidR="00AB0E81" w:rsidRPr="007B3F5E" w:rsidRDefault="00E51F8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515.84</w:t>
            </w:r>
          </w:p>
        </w:tc>
        <w:tc>
          <w:tcPr>
            <w:tcW w:w="147" w:type="pct"/>
          </w:tcPr>
          <w:p w14:paraId="3618A0AF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</w:tcPr>
          <w:p w14:paraId="69D92600" w14:textId="35D26E7A" w:rsidR="00AB0E81" w:rsidRPr="007B3F5E" w:rsidRDefault="00B17D5A" w:rsidP="00E859C8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</w:t>
            </w:r>
            <w:r w:rsidR="00626E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</w:t>
            </w:r>
          </w:p>
        </w:tc>
        <w:tc>
          <w:tcPr>
            <w:tcW w:w="130" w:type="pct"/>
          </w:tcPr>
          <w:p w14:paraId="4A93B254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F2D22AD" w14:textId="261A271B" w:rsidR="00AB0E81" w:rsidRPr="007B3F5E" w:rsidRDefault="00E51F8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191.68</w:t>
            </w:r>
          </w:p>
        </w:tc>
        <w:tc>
          <w:tcPr>
            <w:tcW w:w="130" w:type="pct"/>
          </w:tcPr>
          <w:p w14:paraId="2197F861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5E20572F" w14:textId="1531F314" w:rsidR="00AB0E81" w:rsidRPr="007B3F5E" w:rsidRDefault="00B17D5A" w:rsidP="00E859C8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177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</w:tr>
      <w:tr w:rsidR="00AB0E81" w:rsidRPr="007B3F5E" w14:paraId="5A370F77" w14:textId="77777777" w:rsidTr="00AB0E81">
        <w:tc>
          <w:tcPr>
            <w:tcW w:w="1962" w:type="pct"/>
          </w:tcPr>
          <w:p w14:paraId="1A5ED1F4" w14:textId="77777777" w:rsidR="00AB0E81" w:rsidRPr="007B3F5E" w:rsidRDefault="00AB0E81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2A931DE" w14:textId="15CE3AA5" w:rsidR="00AB0E81" w:rsidRPr="007B3F5E" w:rsidRDefault="00B17D5A" w:rsidP="00E859C8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232992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911</w:t>
            </w:r>
            <w:r w:rsidR="0023299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  <w:tc>
          <w:tcPr>
            <w:tcW w:w="147" w:type="pct"/>
          </w:tcPr>
          <w:p w14:paraId="6FEADC46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</w:tcPr>
          <w:p w14:paraId="20116656" w14:textId="297194D2" w:rsidR="00AB0E81" w:rsidRPr="007B3F5E" w:rsidRDefault="00B17D5A" w:rsidP="00E859C8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  <w:tc>
          <w:tcPr>
            <w:tcW w:w="130" w:type="pct"/>
          </w:tcPr>
          <w:p w14:paraId="568FC34A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443C3C0" w14:textId="5F7B9C58" w:rsidR="00AB0E81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232992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911</w:t>
            </w:r>
            <w:r w:rsidR="0023299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  <w:tc>
          <w:tcPr>
            <w:tcW w:w="130" w:type="pct"/>
          </w:tcPr>
          <w:p w14:paraId="16B97CBC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64F305EC" w14:textId="4A1C397E" w:rsidR="00AB0E81" w:rsidRPr="007B3F5E" w:rsidRDefault="00B17D5A" w:rsidP="00E859C8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911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</w:tr>
      <w:tr w:rsidR="00AB0E81" w:rsidRPr="007B3F5E" w14:paraId="4782527D" w14:textId="77777777" w:rsidTr="00AB0E81">
        <w:tc>
          <w:tcPr>
            <w:tcW w:w="1962" w:type="pct"/>
          </w:tcPr>
          <w:p w14:paraId="0D59352E" w14:textId="77777777" w:rsidR="00AB0E81" w:rsidRPr="007B3F5E" w:rsidRDefault="00AB0E81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3259DD3C" w14:textId="0C1852E3" w:rsidR="00AB0E81" w:rsidRPr="007B3F5E" w:rsidRDefault="00E51F8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0.270</w:t>
            </w:r>
          </w:p>
        </w:tc>
        <w:tc>
          <w:tcPr>
            <w:tcW w:w="147" w:type="pct"/>
          </w:tcPr>
          <w:p w14:paraId="3C891120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double" w:sz="4" w:space="0" w:color="auto"/>
              <w:bottom w:val="double" w:sz="4" w:space="0" w:color="auto"/>
            </w:tcBorders>
          </w:tcPr>
          <w:p w14:paraId="7162D9A8" w14:textId="4D56E091" w:rsidR="00AB0E81" w:rsidRPr="007B3F5E" w:rsidRDefault="00B17D5A" w:rsidP="00E859C8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626E4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056</w:t>
            </w:r>
          </w:p>
        </w:tc>
        <w:tc>
          <w:tcPr>
            <w:tcW w:w="130" w:type="pct"/>
          </w:tcPr>
          <w:p w14:paraId="7844E47C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5FE5CF7" w14:textId="3E6713BF" w:rsidR="00AB0E81" w:rsidRPr="007B3F5E" w:rsidRDefault="00E51F8A" w:rsidP="00E859C8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0.100</w:t>
            </w:r>
          </w:p>
        </w:tc>
        <w:tc>
          <w:tcPr>
            <w:tcW w:w="130" w:type="pct"/>
          </w:tcPr>
          <w:p w14:paraId="0A412336" w14:textId="77777777" w:rsidR="00AB0E81" w:rsidRPr="007B3F5E" w:rsidRDefault="00AB0E81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</w:tcPr>
          <w:p w14:paraId="7FF079EC" w14:textId="394EE156" w:rsidR="00AB0E81" w:rsidRPr="007B3F5E" w:rsidRDefault="00B17D5A" w:rsidP="00E859C8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093</w:t>
            </w:r>
          </w:p>
        </w:tc>
      </w:tr>
    </w:tbl>
    <w:p w14:paraId="64764F69" w14:textId="77777777" w:rsidR="002044C1" w:rsidRPr="007B3F5E" w:rsidRDefault="002044C1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5FA8D57" w14:textId="7644C320" w:rsidR="00223BF2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เงินปันผล</w:t>
      </w:r>
    </w:p>
    <w:p w14:paraId="13623602" w14:textId="77777777" w:rsidR="000E2E17" w:rsidRPr="007B3F5E" w:rsidRDefault="000E2E17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92"/>
        <w:gridCol w:w="1275"/>
        <w:gridCol w:w="284"/>
        <w:gridCol w:w="1276"/>
      </w:tblGrid>
      <w:tr w:rsidR="00713841" w:rsidRPr="007B3F5E" w14:paraId="4D6D8143" w14:textId="77777777" w:rsidTr="0099654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9BEB3EF" w14:textId="77777777" w:rsidR="00713841" w:rsidRPr="007B3F5E" w:rsidRDefault="0071384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099D0E" w14:textId="77777777" w:rsidR="00713841" w:rsidRPr="007B3F5E" w:rsidRDefault="00713841" w:rsidP="009D3E21">
            <w:pPr>
              <w:tabs>
                <w:tab w:val="left" w:pos="159"/>
              </w:tabs>
              <w:spacing w:line="240" w:lineRule="auto"/>
              <w:ind w:left="159" w:right="-115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CDCD6A" w14:textId="156514FB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</w:t>
            </w:r>
            <w:r w:rsidR="00C23C13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4E5C29" w14:textId="1988A4EE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0E326617" w14:textId="77777777" w:rsidR="00713841" w:rsidRPr="007B3F5E" w:rsidRDefault="00713841" w:rsidP="00E859C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347FD" w14:textId="77777777" w:rsidR="00713841" w:rsidRPr="007B3F5E" w:rsidDel="00D43E7A" w:rsidRDefault="00713841" w:rsidP="00E859C8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13841" w:rsidRPr="007B3F5E" w14:paraId="6298443C" w14:textId="77777777" w:rsidTr="0099654F">
        <w:trPr>
          <w:tblHeader/>
        </w:trPr>
        <w:tc>
          <w:tcPr>
            <w:tcW w:w="3060" w:type="dxa"/>
            <w:shd w:val="clear" w:color="auto" w:fill="auto"/>
          </w:tcPr>
          <w:p w14:paraId="7D04C4B2" w14:textId="77777777" w:rsidR="00713841" w:rsidRPr="007B3F5E" w:rsidRDefault="0071384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FAED4E" w14:textId="77777777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476EA0ED" w14:textId="77777777" w:rsidR="00713841" w:rsidRPr="007B3F5E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208AE5" w14:textId="77777777" w:rsidR="00713841" w:rsidRPr="007B3F5E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4D7D7B7C" w14:textId="77777777" w:rsidR="00713841" w:rsidRPr="007B3F5E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F72D78" w14:textId="77777777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3841" w:rsidRPr="007B3F5E" w14:paraId="3811CE23" w14:textId="77777777" w:rsidTr="0099654F">
        <w:tc>
          <w:tcPr>
            <w:tcW w:w="3060" w:type="dxa"/>
            <w:shd w:val="clear" w:color="auto" w:fill="auto"/>
          </w:tcPr>
          <w:p w14:paraId="067EA45E" w14:textId="181252C5" w:rsidR="00713841" w:rsidRPr="007B3F5E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43745336" w14:textId="77777777" w:rsidR="00713841" w:rsidRPr="007B3F5E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60A906C5" w14:textId="77777777" w:rsidR="00713841" w:rsidRPr="007B3F5E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75B0B2" w14:textId="77777777" w:rsidR="00713841" w:rsidRPr="007B3F5E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08838A" w14:textId="77777777" w:rsidR="00713841" w:rsidRPr="007B3F5E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AB2E08" w14:textId="77777777" w:rsidR="00713841" w:rsidRPr="007B3F5E" w:rsidRDefault="00713841" w:rsidP="00E859C8">
            <w:pPr>
              <w:tabs>
                <w:tab w:val="decimal" w:pos="429"/>
                <w:tab w:val="left" w:pos="9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7B3F5E" w14:paraId="74ADD4BD" w14:textId="77777777" w:rsidTr="0099654F">
        <w:tc>
          <w:tcPr>
            <w:tcW w:w="3060" w:type="dxa"/>
            <w:shd w:val="clear" w:color="auto" w:fill="auto"/>
          </w:tcPr>
          <w:p w14:paraId="1E1DD77A" w14:textId="77777777" w:rsidR="00D054F2" w:rsidRPr="007B3F5E" w:rsidRDefault="00D054F2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79E03716" w14:textId="78D22227" w:rsidR="00D054F2" w:rsidRPr="007B3F5E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="00232992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054F2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2" w:type="dxa"/>
            <w:shd w:val="clear" w:color="auto" w:fill="auto"/>
          </w:tcPr>
          <w:p w14:paraId="29AE4A0B" w14:textId="7A519250" w:rsidR="00D054F2" w:rsidRPr="007B3F5E" w:rsidRDefault="00D054F2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5B5600" w14:textId="3907A247" w:rsidR="00D054F2" w:rsidRPr="007B3F5E" w:rsidRDefault="00B17D5A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23299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045</w:t>
            </w:r>
          </w:p>
        </w:tc>
        <w:tc>
          <w:tcPr>
            <w:tcW w:w="284" w:type="dxa"/>
            <w:shd w:val="clear" w:color="auto" w:fill="auto"/>
          </w:tcPr>
          <w:p w14:paraId="30FEF4D9" w14:textId="77777777" w:rsidR="00D054F2" w:rsidRPr="007B3F5E" w:rsidRDefault="00D054F2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04012C" w14:textId="4439668A" w:rsidR="00D054F2" w:rsidRPr="007B3F5E" w:rsidRDefault="00B17D5A" w:rsidP="00E859C8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86</w:t>
            </w:r>
            <w:r w:rsidR="00232992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04</w:t>
            </w:r>
          </w:p>
        </w:tc>
      </w:tr>
      <w:tr w:rsidR="00713841" w:rsidRPr="007B3F5E" w14:paraId="35C1E18C" w14:textId="77777777" w:rsidTr="0099654F">
        <w:tc>
          <w:tcPr>
            <w:tcW w:w="3060" w:type="dxa"/>
            <w:shd w:val="clear" w:color="auto" w:fill="auto"/>
          </w:tcPr>
          <w:p w14:paraId="4BC75C1B" w14:textId="77777777" w:rsidR="00713841" w:rsidRPr="007B3F5E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2564FB" w14:textId="77777777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479FBD9C" w14:textId="77777777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639EE00" w14:textId="77777777" w:rsidR="00713841" w:rsidRPr="007B3F5E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76C5829" w14:textId="77777777" w:rsidR="00713841" w:rsidRPr="007B3F5E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27ECE6C" w14:textId="77777777" w:rsidR="00713841" w:rsidRPr="007B3F5E" w:rsidRDefault="00713841" w:rsidP="00E859C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D01E2" w:rsidRPr="007B3F5E" w14:paraId="5833A16D" w14:textId="77777777" w:rsidTr="00F2325A">
        <w:tc>
          <w:tcPr>
            <w:tcW w:w="3060" w:type="dxa"/>
            <w:shd w:val="clear" w:color="auto" w:fill="auto"/>
          </w:tcPr>
          <w:p w14:paraId="69F6894E" w14:textId="2F2FE9D2" w:rsidR="003D01E2" w:rsidRPr="007B3F5E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</w:tcPr>
          <w:p w14:paraId="31FE602F" w14:textId="77777777" w:rsidR="003D01E2" w:rsidRPr="007B3F5E" w:rsidRDefault="003D01E2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06BCC5AB" w14:textId="77777777" w:rsidR="003D01E2" w:rsidRPr="007B3F5E" w:rsidRDefault="003D01E2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F7D564" w14:textId="77777777" w:rsidR="003D01E2" w:rsidRPr="007B3F5E" w:rsidRDefault="003D01E2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8C20D82" w14:textId="77777777" w:rsidR="003D01E2" w:rsidRPr="007B3F5E" w:rsidRDefault="003D01E2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D0632" w14:textId="77777777" w:rsidR="003D01E2" w:rsidRPr="007B3F5E" w:rsidRDefault="003D01E2" w:rsidP="00E859C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766DB457" w14:textId="77777777" w:rsidTr="00F2325A">
        <w:tc>
          <w:tcPr>
            <w:tcW w:w="3060" w:type="dxa"/>
            <w:shd w:val="clear" w:color="auto" w:fill="auto"/>
          </w:tcPr>
          <w:p w14:paraId="4FC4B6B4" w14:textId="477FE436" w:rsidR="00AB0E81" w:rsidRPr="007B3F5E" w:rsidRDefault="00AB0E8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48A1E4A4" w14:textId="4EEC7653" w:rsidR="00AB0E81" w:rsidRPr="007B3F5E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05CD4BD6" w14:textId="4CB68223" w:rsidR="00AB0E81" w:rsidRPr="007B3F5E" w:rsidRDefault="00AB0E8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FE30591" w14:textId="1A0626AE" w:rsidR="00AB0E81" w:rsidRPr="007B3F5E" w:rsidRDefault="00B17D5A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016</w:t>
            </w:r>
          </w:p>
        </w:tc>
        <w:tc>
          <w:tcPr>
            <w:tcW w:w="284" w:type="dxa"/>
            <w:shd w:val="clear" w:color="auto" w:fill="auto"/>
          </w:tcPr>
          <w:p w14:paraId="335967B0" w14:textId="77777777" w:rsidR="00AB0E81" w:rsidRPr="007B3F5E" w:rsidRDefault="00AB0E81" w:rsidP="00E859C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7EBA6E1" w14:textId="5EBCF239" w:rsidR="00AB0E81" w:rsidRPr="007B3F5E" w:rsidRDefault="00B17D5A" w:rsidP="00E859C8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="00AB0E81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</w:t>
            </w:r>
          </w:p>
        </w:tc>
      </w:tr>
    </w:tbl>
    <w:p w14:paraId="69AC6D0E" w14:textId="77777777" w:rsidR="001540BD" w:rsidRPr="007B3F5E" w:rsidRDefault="001540BD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E0B13E" w14:textId="53C674A4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7B3F5E" w:rsidRDefault="0085597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02003C60" w:rsidR="00855978" w:rsidRPr="007B3F5E" w:rsidRDefault="00855978" w:rsidP="00E859C8">
      <w:pPr>
        <w:pStyle w:val="ListParagraph"/>
        <w:numPr>
          <w:ilvl w:val="1"/>
          <w:numId w:val="19"/>
        </w:numPr>
        <w:tabs>
          <w:tab w:val="left" w:pos="810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7B3F5E" w:rsidRDefault="00D4070C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55A2A9FA" w:rsidR="003E0EC0" w:rsidRPr="007B3F5E" w:rsidRDefault="00855978" w:rsidP="00E859C8">
      <w:pPr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9F87DF" w14:textId="77777777" w:rsidR="00956E82" w:rsidRPr="007B3F5E" w:rsidRDefault="00956E82" w:rsidP="00E859C8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  <w:sectPr w:rsidR="00956E82" w:rsidRPr="007B3F5E" w:rsidSect="00584F28">
          <w:headerReference w:type="default" r:id="rId28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D054F2" w:rsidRPr="007B3F5E" w14:paraId="13FCE3AF" w14:textId="77777777" w:rsidTr="00DB63BE">
        <w:trPr>
          <w:tblHeader/>
        </w:trPr>
        <w:tc>
          <w:tcPr>
            <w:tcW w:w="4860" w:type="dxa"/>
            <w:vAlign w:val="bottom"/>
          </w:tcPr>
          <w:p w14:paraId="60AC5223" w14:textId="77777777" w:rsidR="00D054F2" w:rsidRPr="007B3F5E" w:rsidRDefault="00D054F2" w:rsidP="00E859C8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D8028C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72E69C08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054F2" w:rsidRPr="007B3F5E" w14:paraId="2401279E" w14:textId="77777777" w:rsidTr="00DB63BE">
        <w:trPr>
          <w:tblHeader/>
        </w:trPr>
        <w:tc>
          <w:tcPr>
            <w:tcW w:w="4860" w:type="dxa"/>
            <w:vAlign w:val="bottom"/>
          </w:tcPr>
          <w:p w14:paraId="67B75EF4" w14:textId="77777777" w:rsidR="00D054F2" w:rsidRPr="007B3F5E" w:rsidRDefault="00D054F2" w:rsidP="00E859C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C2A131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45AE9384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55E0A11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13B50EB0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54F2" w:rsidRPr="007B3F5E" w14:paraId="0A411BB5" w14:textId="77777777" w:rsidTr="00DB63BE">
        <w:trPr>
          <w:tblHeader/>
        </w:trPr>
        <w:tc>
          <w:tcPr>
            <w:tcW w:w="4860" w:type="dxa"/>
            <w:vAlign w:val="bottom"/>
            <w:hideMark/>
          </w:tcPr>
          <w:p w14:paraId="5B599C48" w14:textId="37FC156B" w:rsidR="00D054F2" w:rsidRPr="007B3F5E" w:rsidRDefault="00D054F2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7CD65BA" w14:textId="77777777" w:rsidR="00D054F2" w:rsidRPr="007B3F5E" w:rsidRDefault="00D054F2" w:rsidP="00E859C8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01C9362" w14:textId="0403DC16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534EDE62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00DBB4F2" w14:textId="3FB3B0B5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DB63BE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B95207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107990" w14:textId="50D6AFD1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143765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639DEC5D" w14:textId="77777777" w:rsidR="00D054F2" w:rsidRPr="007B3F5E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C81A159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417ACF2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2B52A30C" w14:textId="2A3D6F1D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5C2C0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3B4D0CDA" w14:textId="60AC790E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F2DD84" w14:textId="77777777" w:rsidR="00D054F2" w:rsidRPr="007B3F5E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128CE06" w14:textId="30EB7862" w:rsidR="00D054F2" w:rsidRPr="007B3F5E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747114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F22EF3F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54F2" w:rsidRPr="007B3F5E" w14:paraId="03C27255" w14:textId="77777777" w:rsidTr="00DB63BE">
        <w:trPr>
          <w:tblHeader/>
        </w:trPr>
        <w:tc>
          <w:tcPr>
            <w:tcW w:w="4860" w:type="dxa"/>
          </w:tcPr>
          <w:p w14:paraId="7ED09DBB" w14:textId="77777777" w:rsidR="00D054F2" w:rsidRPr="007B3F5E" w:rsidRDefault="00D054F2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4400ADE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47EDAAE8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054F2" w:rsidRPr="007B3F5E" w14:paraId="4C9C0E23" w14:textId="77777777" w:rsidTr="00DB63BE">
        <w:tc>
          <w:tcPr>
            <w:tcW w:w="4860" w:type="dxa"/>
            <w:hideMark/>
          </w:tcPr>
          <w:p w14:paraId="55A8D782" w14:textId="47664CA9" w:rsidR="00D054F2" w:rsidRPr="007B3F5E" w:rsidRDefault="00820DDE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49606BA5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0E757B" w14:textId="77777777" w:rsidR="00D054F2" w:rsidRPr="007B3F5E" w:rsidRDefault="00D054F2" w:rsidP="00E859C8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CBDAFAD" w14:textId="77777777" w:rsidR="00D054F2" w:rsidRPr="007B3F5E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40937F9" w14:textId="77777777" w:rsidR="00D054F2" w:rsidRPr="007B3F5E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B500CE" w14:textId="77777777" w:rsidR="00D054F2" w:rsidRPr="007B3F5E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AECC543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880DF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4A349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8EACE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924BF06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10905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83D55D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D34BD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FD1C56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4FBBD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5C1A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7B3F5E" w14:paraId="43EDC6ED" w14:textId="77777777" w:rsidTr="00DB63BE">
        <w:tc>
          <w:tcPr>
            <w:tcW w:w="4860" w:type="dxa"/>
            <w:hideMark/>
          </w:tcPr>
          <w:p w14:paraId="19D73380" w14:textId="77777777" w:rsidR="00D054F2" w:rsidRPr="007B3F5E" w:rsidRDefault="00D054F2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FDF86B8" w14:textId="77777777" w:rsidR="00D054F2" w:rsidRPr="007B3F5E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D403D26" w14:textId="77777777" w:rsidR="00D054F2" w:rsidRPr="007B3F5E" w:rsidRDefault="00D054F2" w:rsidP="00E859C8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76C1D5" w14:textId="77777777" w:rsidR="00D054F2" w:rsidRPr="007B3F5E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AF6D8ED" w14:textId="77777777" w:rsidR="00D054F2" w:rsidRPr="007B3F5E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ECE00E" w14:textId="77777777" w:rsidR="00D054F2" w:rsidRPr="007B3F5E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5C388E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24D4B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8C0872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CBADC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093B4D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4C75A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07B06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C58EB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BBEAA4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5630E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5E2E2" w14:textId="77777777" w:rsidR="00D054F2" w:rsidRPr="007B3F5E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030" w:rsidRPr="007B3F5E" w14:paraId="6E45CEE0" w14:textId="77777777" w:rsidTr="00DB63BE">
        <w:tc>
          <w:tcPr>
            <w:tcW w:w="4860" w:type="dxa"/>
            <w:shd w:val="clear" w:color="auto" w:fill="auto"/>
          </w:tcPr>
          <w:p w14:paraId="75A47329" w14:textId="436BF9EA" w:rsidR="008E1030" w:rsidRPr="007B3F5E" w:rsidRDefault="008E1030" w:rsidP="00E859C8">
            <w:pPr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40E2D937" w14:textId="77777777" w:rsidR="008E1030" w:rsidRPr="007B3F5E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B3ED6B" w14:textId="4B762DCD" w:rsidR="008E1030" w:rsidRPr="007B3F5E" w:rsidRDefault="008E1030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6A804ED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D1D6E2" w14:textId="661840AE" w:rsidR="008E1030" w:rsidRPr="007B3F5E" w:rsidRDefault="008E1030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D6D53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C7DF19" w14:textId="1A2705DA" w:rsidR="008E1030" w:rsidRPr="007B3F5E" w:rsidRDefault="008E1030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682AC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FC9FD" w14:textId="36D81193" w:rsidR="008E1030" w:rsidRPr="007B3F5E" w:rsidRDefault="008E1030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44D005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ED12E1" w14:textId="0F57D020" w:rsidR="008E1030" w:rsidRPr="007B3F5E" w:rsidRDefault="008E1030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A0B04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58B04" w14:textId="50E57F77" w:rsidR="008E1030" w:rsidRPr="007B3F5E" w:rsidRDefault="008E1030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30E51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9088C" w14:textId="678ABF9B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89DBDE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4BAFA" w14:textId="192625F4" w:rsidR="008E1030" w:rsidRPr="007B3F5E" w:rsidRDefault="008E1030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1030" w:rsidRPr="007B3F5E" w14:paraId="16BB394E" w14:textId="77777777" w:rsidTr="00DB63BE">
        <w:tc>
          <w:tcPr>
            <w:tcW w:w="4860" w:type="dxa"/>
            <w:shd w:val="clear" w:color="auto" w:fill="auto"/>
          </w:tcPr>
          <w:p w14:paraId="3DB9595A" w14:textId="205F568F" w:rsidR="008E1030" w:rsidRPr="007B3F5E" w:rsidRDefault="008E1030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AA5980E" w14:textId="77777777" w:rsidR="008E1030" w:rsidRPr="007B3F5E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71A12" w14:textId="1FC57105" w:rsidR="008E1030" w:rsidRPr="007B3F5E" w:rsidRDefault="00914D19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3FD4DF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D6288E" w14:textId="13D87AF0" w:rsidR="008E1030" w:rsidRPr="007B3F5E" w:rsidRDefault="00B17D5A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EBC9B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AF66B3D" w14:textId="748D9C8A" w:rsidR="008E1030" w:rsidRPr="007B3F5E" w:rsidRDefault="00914D19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CD057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515087" w14:textId="25419317" w:rsidR="008E1030" w:rsidRPr="007B3F5E" w:rsidRDefault="00B17D5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B2A5A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E49A55" w14:textId="312BE3C5" w:rsidR="008E1030" w:rsidRPr="007B3F5E" w:rsidRDefault="00B17D5A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18E57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62D0" w14:textId="3C54A15F" w:rsidR="008E1030" w:rsidRPr="007B3F5E" w:rsidRDefault="00914D19" w:rsidP="00885E1C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1C324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82668" w14:textId="15BF9AD9" w:rsidR="008E1030" w:rsidRPr="007B3F5E" w:rsidRDefault="00914D19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60D98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44155" w14:textId="211A774D" w:rsidR="008E1030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</w:tr>
      <w:tr w:rsidR="008E1030" w:rsidRPr="007B3F5E" w14:paraId="4F7A1A73" w14:textId="77777777" w:rsidTr="00DB63BE">
        <w:tc>
          <w:tcPr>
            <w:tcW w:w="4860" w:type="dxa"/>
            <w:shd w:val="clear" w:color="auto" w:fill="auto"/>
          </w:tcPr>
          <w:p w14:paraId="50EB1DF6" w14:textId="0488698B" w:rsidR="008E1030" w:rsidRPr="007B3F5E" w:rsidRDefault="008E1030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66E94812" w14:textId="77777777" w:rsidR="008E1030" w:rsidRPr="007B3F5E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7ED559" w14:textId="1262D709" w:rsidR="008E1030" w:rsidRPr="007B3F5E" w:rsidRDefault="00914D19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CB8603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4E0C9ED" w14:textId="357AFCB2" w:rsidR="008E1030" w:rsidRPr="007B3F5E" w:rsidRDefault="00B17D5A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F62B7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6ADA40" w14:textId="74E0390D" w:rsidR="008E1030" w:rsidRPr="007B3F5E" w:rsidRDefault="00914D19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3A5EF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1B61C" w14:textId="7E95BC64" w:rsidR="008E1030" w:rsidRPr="007B3F5E" w:rsidRDefault="00B17D5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44CC8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324AC1" w14:textId="7C74DB61" w:rsidR="008E1030" w:rsidRPr="007B3F5E" w:rsidRDefault="00914D19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AD7F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8EC3BF" w14:textId="32FB4E90" w:rsidR="008E1030" w:rsidRPr="007B3F5E" w:rsidRDefault="00B17D5A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82B5D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4525E" w14:textId="19F96DE1" w:rsidR="008E1030" w:rsidRPr="007B3F5E" w:rsidRDefault="00914D19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8DA34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7F90C" w14:textId="073C0B0E" w:rsidR="008E1030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="00914D1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</w:tr>
      <w:tr w:rsidR="00530420" w:rsidRPr="007B3F5E" w14:paraId="0D13F8F9" w14:textId="77777777" w:rsidTr="00DB63BE">
        <w:tc>
          <w:tcPr>
            <w:tcW w:w="4860" w:type="dxa"/>
            <w:shd w:val="clear" w:color="auto" w:fill="auto"/>
          </w:tcPr>
          <w:p w14:paraId="31D579A0" w14:textId="0045B8D1" w:rsidR="00530420" w:rsidRPr="007B3F5E" w:rsidRDefault="00530420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5A7BFD2" w14:textId="77777777" w:rsidR="00530420" w:rsidRPr="007B3F5E" w:rsidRDefault="0053042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6CD2D" w14:textId="10106806" w:rsidR="00530420" w:rsidRPr="007B3F5E" w:rsidRDefault="00B17D5A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530420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AA3B26" w14:textId="77777777" w:rsidR="00530420" w:rsidRPr="007B3F5E" w:rsidRDefault="0053042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CABE7C4" w14:textId="247E1C3E" w:rsidR="00530420" w:rsidRPr="007B3F5E" w:rsidRDefault="00530420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6FE34" w14:textId="77777777" w:rsidR="00530420" w:rsidRPr="007B3F5E" w:rsidRDefault="0053042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DB2ECFA" w14:textId="150E3B63" w:rsidR="00530420" w:rsidRPr="007B3F5E" w:rsidRDefault="00530420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3A15BB" w14:textId="77777777" w:rsidR="00530420" w:rsidRPr="007B3F5E" w:rsidRDefault="0053042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0516B" w14:textId="45455DE7" w:rsidR="00530420" w:rsidRPr="007B3F5E" w:rsidRDefault="00B17D5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="0053042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04F55" w14:textId="77777777" w:rsidR="00530420" w:rsidRPr="007B3F5E" w:rsidRDefault="0053042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906B70" w14:textId="18C57D83" w:rsidR="00530420" w:rsidRPr="007B3F5E" w:rsidRDefault="00530420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66F51" w14:textId="77777777" w:rsidR="00530420" w:rsidRPr="007B3F5E" w:rsidRDefault="0053042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96925" w14:textId="02201070" w:rsidR="00530420" w:rsidRPr="007B3F5E" w:rsidRDefault="00B17D5A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="0053042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36771" w14:textId="77777777" w:rsidR="00530420" w:rsidRPr="007B3F5E" w:rsidRDefault="0053042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419F6" w14:textId="458DC64E" w:rsidR="00530420" w:rsidRPr="007B3F5E" w:rsidRDefault="00530420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4F03E" w14:textId="77777777" w:rsidR="00530420" w:rsidRPr="007B3F5E" w:rsidRDefault="0053042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E180B8" w14:textId="1D4A4C22" w:rsidR="00530420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="0053042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</w:tr>
      <w:tr w:rsidR="008E1030" w:rsidRPr="007B3F5E" w14:paraId="4EAE67A0" w14:textId="77777777" w:rsidTr="00DB63BE">
        <w:tc>
          <w:tcPr>
            <w:tcW w:w="4860" w:type="dxa"/>
            <w:shd w:val="clear" w:color="auto" w:fill="auto"/>
          </w:tcPr>
          <w:p w14:paraId="4B1FBA53" w14:textId="77798C1A" w:rsidR="008E1030" w:rsidRPr="007B3F5E" w:rsidRDefault="008E1030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1B3BE9DB" w14:textId="77777777" w:rsidR="008E1030" w:rsidRPr="007B3F5E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73905" w14:textId="3B0D5D5B" w:rsidR="008E1030" w:rsidRPr="007B3F5E" w:rsidRDefault="00AD234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2A35314" w14:textId="77777777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EB6ED13" w14:textId="21F204CB" w:rsidR="008E1030" w:rsidRPr="007B3F5E" w:rsidRDefault="00B17D5A" w:rsidP="00E859C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D23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0AB1BE55" w14:textId="3A771CDD" w:rsidR="008E1030" w:rsidRPr="007B3F5E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DF80D8" w14:textId="069B1FB5" w:rsidR="008E1030" w:rsidRPr="007B3F5E" w:rsidRDefault="00AD2341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EC0A1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09203" w14:textId="33945DE0" w:rsidR="008E1030" w:rsidRPr="007B3F5E" w:rsidRDefault="00B17D5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D23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E7FC3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3853A6" w14:textId="67B27B26" w:rsidR="008E1030" w:rsidRPr="007B3F5E" w:rsidRDefault="00AD2341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DF227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6F9CE7" w14:textId="49087E84" w:rsidR="008E1030" w:rsidRPr="007B3F5E" w:rsidRDefault="00B17D5A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D23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348D8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6E7B22" w14:textId="265ACFF8" w:rsidR="008E1030" w:rsidRPr="007B3F5E" w:rsidRDefault="00AD2341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69A25" w14:textId="77777777" w:rsidR="008E1030" w:rsidRPr="007B3F5E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0472A2" w14:textId="6CADE7A4" w:rsidR="008E1030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D234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</w:tr>
      <w:tr w:rsidR="009165CA" w:rsidRPr="007B3F5E" w14:paraId="5F4EB787" w14:textId="77777777" w:rsidTr="00DB63BE">
        <w:tc>
          <w:tcPr>
            <w:tcW w:w="4860" w:type="dxa"/>
            <w:shd w:val="clear" w:color="auto" w:fill="auto"/>
          </w:tcPr>
          <w:p w14:paraId="2BDCCB92" w14:textId="77777777" w:rsidR="009165CA" w:rsidRPr="007B3F5E" w:rsidRDefault="009165CA" w:rsidP="00E859C8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7A62A6" w14:textId="77777777" w:rsidR="009165CA" w:rsidRPr="007B3F5E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6681" w14:textId="77777777" w:rsidR="009165CA" w:rsidRPr="007B3F5E" w:rsidRDefault="009165CA" w:rsidP="00E859C8">
            <w:pPr>
              <w:pStyle w:val="acctfourfigures"/>
              <w:tabs>
                <w:tab w:val="left" w:pos="520"/>
                <w:tab w:val="decimal" w:pos="611"/>
                <w:tab w:val="decimal" w:pos="694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C94216E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9D34624" w14:textId="77777777" w:rsidR="009165CA" w:rsidRPr="007B3F5E" w:rsidRDefault="009165CA" w:rsidP="00E859C8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6A101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1FCB799C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050BC5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A163F3" w14:textId="77777777" w:rsidR="009165CA" w:rsidRPr="007B3F5E" w:rsidRDefault="009165C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8443E1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2D1070" w14:textId="77777777" w:rsidR="009165CA" w:rsidRPr="007B3F5E" w:rsidRDefault="009165CA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DC82B5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8F5AC9" w14:textId="77777777" w:rsidR="009165CA" w:rsidRPr="007B3F5E" w:rsidRDefault="009165CA" w:rsidP="00E859C8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9A7C68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3A35BC6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04AB67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303430" w14:textId="77777777" w:rsidR="009165CA" w:rsidRPr="007B3F5E" w:rsidRDefault="009165C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65CA" w:rsidRPr="007B3F5E" w14:paraId="050153F4" w14:textId="77777777" w:rsidTr="00DB63BE">
        <w:tc>
          <w:tcPr>
            <w:tcW w:w="4860" w:type="dxa"/>
            <w:shd w:val="clear" w:color="auto" w:fill="auto"/>
            <w:hideMark/>
          </w:tcPr>
          <w:p w14:paraId="69E3A8AE" w14:textId="77777777" w:rsidR="009165CA" w:rsidRPr="007B3F5E" w:rsidRDefault="009165CA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5DCB17F7" w14:textId="77777777" w:rsidR="009165CA" w:rsidRPr="007B3F5E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34921" w14:textId="77777777" w:rsidR="009165CA" w:rsidRPr="007B3F5E" w:rsidRDefault="009165CA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2F94E22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1372B58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86A343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322870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4E7D" w14:textId="77777777" w:rsidR="009165CA" w:rsidRPr="007B3F5E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10A3" w14:textId="77777777" w:rsidR="009165CA" w:rsidRPr="007B3F5E" w:rsidRDefault="009165C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11278A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26A961" w14:textId="77777777" w:rsidR="009165CA" w:rsidRPr="007B3F5E" w:rsidRDefault="009165CA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3CDCAE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EAF585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9E853" w14:textId="77777777" w:rsidR="009165CA" w:rsidRPr="007B3F5E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29F7B" w14:textId="77777777" w:rsidR="009165CA" w:rsidRPr="007B3F5E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CF7BE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9077F" w14:textId="77777777" w:rsidR="009165CA" w:rsidRPr="007B3F5E" w:rsidRDefault="009165C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5CA" w:rsidRPr="007B3F5E" w14:paraId="3A6C5867" w14:textId="77777777" w:rsidTr="00DB63BE">
        <w:tc>
          <w:tcPr>
            <w:tcW w:w="4860" w:type="dxa"/>
            <w:shd w:val="clear" w:color="auto" w:fill="auto"/>
          </w:tcPr>
          <w:p w14:paraId="4C75D9E7" w14:textId="6AF86FF5" w:rsidR="009165CA" w:rsidRPr="007B3F5E" w:rsidRDefault="00736784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="009165CA"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035640F" w14:textId="77777777" w:rsidR="009165CA" w:rsidRPr="007B3F5E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C77ED" w14:textId="4DC52336" w:rsidR="009165CA" w:rsidRPr="007B3F5E" w:rsidRDefault="00914D19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FA1AF31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8CABA73" w14:textId="7BD5A26D" w:rsidR="009165CA" w:rsidRPr="007B3F5E" w:rsidRDefault="00914D19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FAAD6" w14:textId="77777777" w:rsidR="009165CA" w:rsidRPr="007B3F5E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29C482" w14:textId="4B9A2FEC" w:rsidR="009165CA" w:rsidRPr="007B3F5E" w:rsidRDefault="00914D19" w:rsidP="00A7563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4973A" w14:textId="77777777" w:rsidR="009165CA" w:rsidRPr="007B3F5E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A6A67" w14:textId="1533BEE6" w:rsidR="009165CA" w:rsidRPr="007B3F5E" w:rsidRDefault="00914D19" w:rsidP="00A7563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0E58F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936741" w14:textId="5AECD21E" w:rsidR="009165CA" w:rsidRPr="007B3F5E" w:rsidRDefault="001877CA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D0D51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24BB10" w14:textId="4A45B851" w:rsidR="009165CA" w:rsidRPr="007B3F5E" w:rsidRDefault="001877CA" w:rsidP="00885E1C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91819" w14:textId="77777777" w:rsidR="009165CA" w:rsidRPr="007B3F5E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E5545" w14:textId="18F2BBDC" w:rsidR="009165CA" w:rsidRPr="007B3F5E" w:rsidRDefault="00914D19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5635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A7563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A0EE8" w14:textId="77777777" w:rsidR="009165CA" w:rsidRPr="007B3F5E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AC820" w14:textId="133D1B45" w:rsidR="009165CA" w:rsidRPr="007B3F5E" w:rsidRDefault="00914D19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="00A75635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169</w:t>
            </w:r>
            <w:r w:rsidR="00A75635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297" w:rsidRPr="007B3F5E" w14:paraId="1C3C73DD" w14:textId="77777777" w:rsidTr="00DB63BE">
        <w:tc>
          <w:tcPr>
            <w:tcW w:w="4860" w:type="dxa"/>
            <w:shd w:val="clear" w:color="auto" w:fill="auto"/>
          </w:tcPr>
          <w:p w14:paraId="71DEA343" w14:textId="75C477D8" w:rsidR="00C36297" w:rsidRPr="007B3F5E" w:rsidRDefault="00C36297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52A3B67" w14:textId="77777777" w:rsidR="00C36297" w:rsidRPr="007B3F5E" w:rsidRDefault="00C36297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358DD9" w14:textId="7C7A5B36" w:rsidR="00C36297" w:rsidRPr="007B3F5E" w:rsidRDefault="00AD234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18F96D8" w14:textId="77777777" w:rsidR="00C36297" w:rsidRPr="007B3F5E" w:rsidRDefault="00C36297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C9AD494" w14:textId="5BA005D0" w:rsidR="00C36297" w:rsidRPr="007B3F5E" w:rsidRDefault="00AD2341" w:rsidP="00E0254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DA1220" w14:textId="77777777" w:rsidR="00C36297" w:rsidRPr="007B3F5E" w:rsidRDefault="00C36297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AF61FBA" w14:textId="36D394DF" w:rsidR="00C36297" w:rsidRPr="007B3F5E" w:rsidRDefault="00AD2341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C1510" w14:textId="77777777" w:rsidR="00C36297" w:rsidRPr="007B3F5E" w:rsidRDefault="00C36297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0CF45" w14:textId="5606F2BB" w:rsidR="00C36297" w:rsidRPr="007B3F5E" w:rsidRDefault="00AD234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C5657" w14:textId="77777777" w:rsidR="00C36297" w:rsidRPr="007B3F5E" w:rsidRDefault="00C36297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D9445C" w14:textId="515FEBF0" w:rsidR="00C36297" w:rsidRPr="007B3F5E" w:rsidRDefault="00AD234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067E4" w14:textId="77777777" w:rsidR="00C36297" w:rsidRPr="007B3F5E" w:rsidRDefault="00C36297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E9A4E" w14:textId="450D5929" w:rsidR="00C36297" w:rsidRPr="007B3F5E" w:rsidRDefault="002F377D" w:rsidP="00820DDE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25B34" w14:textId="77777777" w:rsidR="00C36297" w:rsidRPr="007B3F5E" w:rsidRDefault="00C36297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1D4EC" w14:textId="460E3DA9" w:rsidR="00C36297" w:rsidRPr="007B3F5E" w:rsidRDefault="00AD2341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24578" w14:textId="77777777" w:rsidR="00C36297" w:rsidRPr="007B3F5E" w:rsidRDefault="00C36297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FB701" w14:textId="3CCABB45" w:rsidR="00C36297" w:rsidRPr="007B3F5E" w:rsidRDefault="00AD234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77CA" w:rsidRPr="007B3F5E" w14:paraId="27507C57" w14:textId="77777777" w:rsidTr="00AD2341">
        <w:tc>
          <w:tcPr>
            <w:tcW w:w="4860" w:type="dxa"/>
          </w:tcPr>
          <w:p w14:paraId="44C81BBA" w14:textId="77777777" w:rsidR="001877CA" w:rsidRPr="007B3F5E" w:rsidRDefault="001877CA" w:rsidP="00E859C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C9812" w14:textId="77777777" w:rsidR="001877CA" w:rsidRPr="007B3F5E" w:rsidRDefault="001877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C2BAC9" w14:textId="77777777" w:rsidR="001877CA" w:rsidRPr="007B3F5E" w:rsidRDefault="001877CA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1849F78" w14:textId="77777777" w:rsidR="001877CA" w:rsidRPr="007B3F5E" w:rsidRDefault="001877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27E66808" w14:textId="77777777" w:rsidR="001877CA" w:rsidRPr="007B3F5E" w:rsidRDefault="001877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31BF8A" w14:textId="77777777" w:rsidR="001877CA" w:rsidRPr="007B3F5E" w:rsidRDefault="001877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8DF9A9" w14:textId="77777777" w:rsidR="001877CA" w:rsidRPr="007B3F5E" w:rsidRDefault="001877CA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F8AC8" w14:textId="77777777" w:rsidR="001877CA" w:rsidRPr="007B3F5E" w:rsidRDefault="001877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6BF1F2" w14:textId="77777777" w:rsidR="001877CA" w:rsidRPr="007B3F5E" w:rsidRDefault="001877CA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DC235" w14:textId="77777777" w:rsidR="001877CA" w:rsidRPr="007B3F5E" w:rsidRDefault="001877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C80374E" w14:textId="77777777" w:rsidR="001877CA" w:rsidRPr="007B3F5E" w:rsidRDefault="001877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6932F" w14:textId="77777777" w:rsidR="001877CA" w:rsidRPr="007B3F5E" w:rsidRDefault="001877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BD968FD" w14:textId="77777777" w:rsidR="001877CA" w:rsidRPr="007B3F5E" w:rsidRDefault="001877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9D6F81" w14:textId="77777777" w:rsidR="001877CA" w:rsidRPr="007B3F5E" w:rsidRDefault="001877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B672D" w14:textId="77777777" w:rsidR="001877CA" w:rsidRPr="007B3F5E" w:rsidRDefault="001877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215D8" w14:textId="77777777" w:rsidR="001877CA" w:rsidRPr="007B3F5E" w:rsidRDefault="001877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4CD9E9" w14:textId="77777777" w:rsidR="001877CA" w:rsidRPr="007B3F5E" w:rsidRDefault="001877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D3E21" w:rsidRPr="007B3F5E" w14:paraId="2E47C04A" w14:textId="77777777" w:rsidTr="00AD2341">
        <w:tc>
          <w:tcPr>
            <w:tcW w:w="4860" w:type="dxa"/>
          </w:tcPr>
          <w:p w14:paraId="2EC74332" w14:textId="77777777" w:rsidR="009D3E21" w:rsidRPr="007B3F5E" w:rsidRDefault="009D3E21" w:rsidP="00E859C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99DFF" w14:textId="77777777" w:rsidR="009D3E21" w:rsidRPr="007B3F5E" w:rsidRDefault="009D3E2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DF0864" w14:textId="77777777" w:rsidR="009D3E21" w:rsidRPr="007B3F5E" w:rsidRDefault="009D3E2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251CC7A" w14:textId="77777777" w:rsidR="009D3E21" w:rsidRPr="007B3F5E" w:rsidRDefault="009D3E2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271E5098" w14:textId="77777777" w:rsidR="009D3E21" w:rsidRPr="007B3F5E" w:rsidRDefault="009D3E2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069CC0" w14:textId="77777777" w:rsidR="009D3E21" w:rsidRPr="007B3F5E" w:rsidRDefault="009D3E2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B8612C" w14:textId="77777777" w:rsidR="009D3E21" w:rsidRPr="007B3F5E" w:rsidRDefault="009D3E2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48C49" w14:textId="77777777" w:rsidR="009D3E21" w:rsidRPr="007B3F5E" w:rsidRDefault="009D3E2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681F1" w14:textId="77777777" w:rsidR="009D3E21" w:rsidRPr="007B3F5E" w:rsidRDefault="009D3E2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3E7F3" w14:textId="77777777" w:rsidR="009D3E21" w:rsidRPr="007B3F5E" w:rsidRDefault="009D3E2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D86103F" w14:textId="77777777" w:rsidR="009D3E21" w:rsidRPr="007B3F5E" w:rsidRDefault="009D3E2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2A18DB" w14:textId="77777777" w:rsidR="009D3E21" w:rsidRPr="007B3F5E" w:rsidRDefault="009D3E2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8467B" w14:textId="77777777" w:rsidR="009D3E21" w:rsidRPr="007B3F5E" w:rsidRDefault="009D3E2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483A6" w14:textId="77777777" w:rsidR="009D3E21" w:rsidRPr="007B3F5E" w:rsidRDefault="009D3E2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B3C29" w14:textId="77777777" w:rsidR="009D3E21" w:rsidRPr="007B3F5E" w:rsidRDefault="009D3E2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FEE53" w14:textId="77777777" w:rsidR="009D3E21" w:rsidRPr="007B3F5E" w:rsidRDefault="009D3E2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66C2B1" w14:textId="77777777" w:rsidR="009D3E21" w:rsidRPr="007B3F5E" w:rsidRDefault="009D3E2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0E81" w:rsidRPr="007B3F5E" w14:paraId="3643BA1A" w14:textId="77777777">
        <w:tc>
          <w:tcPr>
            <w:tcW w:w="4860" w:type="dxa"/>
            <w:hideMark/>
          </w:tcPr>
          <w:p w14:paraId="1F436EFB" w14:textId="5FDDE4E3" w:rsidR="00AB0E81" w:rsidRPr="007B3F5E" w:rsidRDefault="003226A7" w:rsidP="00E859C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79054CCD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604876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7C8B79A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0A38558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35F9E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7C1E9CA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2CB6B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B283F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D6821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D10AC2F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AA33A8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38C90CB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B90A5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08B5B4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F70DD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09C126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0E81" w:rsidRPr="007B3F5E" w14:paraId="46CB147A" w14:textId="77777777" w:rsidTr="00DB63BE">
        <w:tc>
          <w:tcPr>
            <w:tcW w:w="4860" w:type="dxa"/>
            <w:hideMark/>
          </w:tcPr>
          <w:p w14:paraId="5F47557B" w14:textId="48CEAFF0" w:rsidR="00AB0E81" w:rsidRPr="007B3F5E" w:rsidRDefault="00AB0E81" w:rsidP="00E859C8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A727F3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DB46E10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EF656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341126F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0745A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4C510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D3316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DC003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1805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8A24512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0816D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B23425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771E4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291ABD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6F25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BB7E9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42F11495" w14:textId="77777777">
        <w:tc>
          <w:tcPr>
            <w:tcW w:w="4860" w:type="dxa"/>
            <w:shd w:val="clear" w:color="auto" w:fill="auto"/>
            <w:hideMark/>
          </w:tcPr>
          <w:p w14:paraId="00EA83FF" w14:textId="3BA6DBFA" w:rsidR="00AB0E81" w:rsidRPr="007B3F5E" w:rsidRDefault="00AD2341" w:rsidP="00E859C8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FD684B6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AE0101" w14:textId="21BF9600" w:rsidR="00AB0E81" w:rsidRPr="007B3F5E" w:rsidRDefault="00B17D5A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693BDB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CC40D5C" w14:textId="3FB3F314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14363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3EF20C7" w14:textId="74049123" w:rsidR="00AB0E81" w:rsidRPr="007B3F5E" w:rsidRDefault="00AB0E81" w:rsidP="00E859C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95D98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ACE17" w14:textId="139555B7" w:rsidR="00AB0E81" w:rsidRPr="007B3F5E" w:rsidRDefault="00B17D5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14782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D22D8D" w14:textId="1EFEB264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A6572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E333F2" w14:textId="6B667B1D" w:rsidR="00AB0E81" w:rsidRPr="007B3F5E" w:rsidRDefault="00B17D5A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C78D9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75017C" w14:textId="40BCFE81" w:rsidR="00AB0E81" w:rsidRPr="007B3F5E" w:rsidRDefault="00AB0E81" w:rsidP="002F3BFD">
            <w:pPr>
              <w:pStyle w:val="acctfourfigures"/>
              <w:tabs>
                <w:tab w:val="clear" w:pos="765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6A48D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71082" w14:textId="0B7CD8CD" w:rsidR="00AB0E81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</w:tr>
      <w:tr w:rsidR="00AB0E81" w:rsidRPr="007B3F5E" w14:paraId="092740ED" w14:textId="77777777">
        <w:tc>
          <w:tcPr>
            <w:tcW w:w="4860" w:type="dxa"/>
            <w:shd w:val="clear" w:color="auto" w:fill="auto"/>
            <w:hideMark/>
          </w:tcPr>
          <w:p w14:paraId="5DDA26F9" w14:textId="6AE44863" w:rsidR="00AB0E81" w:rsidRPr="007B3F5E" w:rsidRDefault="00AB0E81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151618E5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BC5B507" w14:textId="4002FB4A" w:rsidR="00AB0E81" w:rsidRPr="007B3F5E" w:rsidRDefault="00AB0E8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BE8AF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14:paraId="3AE6BD4A" w14:textId="52687B54" w:rsidR="00AB0E81" w:rsidRPr="007B3F5E" w:rsidRDefault="00B17D5A" w:rsidP="00E859C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40F88E4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14:paraId="1A7653AB" w14:textId="12DDCC4D" w:rsidR="00AB0E81" w:rsidRPr="007B3F5E" w:rsidRDefault="00AB0E81" w:rsidP="00E859C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48ADB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FD531" w14:textId="577644B8" w:rsidR="00AB0E81" w:rsidRPr="007B3F5E" w:rsidRDefault="00B17D5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28647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44062497" w14:textId="27E48DF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683AE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E6875A" w14:textId="320FFE2F" w:rsidR="00AB0E81" w:rsidRPr="007B3F5E" w:rsidRDefault="00B17D5A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332B4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B1D0746" w14:textId="6CB26DC2" w:rsidR="00AB0E81" w:rsidRPr="007B3F5E" w:rsidRDefault="00AB0E81" w:rsidP="002F3BFD">
            <w:pPr>
              <w:pStyle w:val="acctfourfigures"/>
              <w:tabs>
                <w:tab w:val="clear" w:pos="765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CC0C7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C5C8C" w14:textId="05251B5F" w:rsidR="00AB0E81" w:rsidRPr="007B3F5E" w:rsidRDefault="00B17D5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AB0E8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</w:tr>
      <w:tr w:rsidR="00AB0E81" w:rsidRPr="007B3F5E" w14:paraId="7B9572E5" w14:textId="77777777">
        <w:tc>
          <w:tcPr>
            <w:tcW w:w="4860" w:type="dxa"/>
            <w:shd w:val="clear" w:color="auto" w:fill="auto"/>
          </w:tcPr>
          <w:p w14:paraId="427C9746" w14:textId="77777777" w:rsidR="00AB0E81" w:rsidRPr="007B3F5E" w:rsidRDefault="00AB0E81" w:rsidP="00E859C8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0C423BC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9BC2D5" w14:textId="77777777" w:rsidR="00AB0E81" w:rsidRPr="007B3F5E" w:rsidRDefault="00AB0E81" w:rsidP="00E859C8">
            <w:pPr>
              <w:pStyle w:val="acctfourfigures"/>
              <w:tabs>
                <w:tab w:val="left" w:pos="520"/>
                <w:tab w:val="decimal" w:pos="611"/>
                <w:tab w:val="decimal" w:pos="694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58E2F8F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4AC3540B" w14:textId="77777777" w:rsidR="00AB0E81" w:rsidRPr="007B3F5E" w:rsidRDefault="00AB0E81" w:rsidP="00E859C8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7C14B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2D32BD51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E959F4D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D0CFC68" w14:textId="77777777" w:rsidR="00AB0E81" w:rsidRPr="007B3F5E" w:rsidRDefault="00AB0E8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63BD470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517813" w14:textId="77777777" w:rsidR="00AB0E81" w:rsidRPr="007B3F5E" w:rsidRDefault="00AB0E81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782AE6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1283A9" w14:textId="77777777" w:rsidR="00AB0E81" w:rsidRPr="007B3F5E" w:rsidRDefault="00AB0E81" w:rsidP="00E859C8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51B686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D3FB22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E5639FF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FB9BD1" w14:textId="77777777" w:rsidR="00AB0E81" w:rsidRPr="007B3F5E" w:rsidRDefault="00AB0E8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0E81" w:rsidRPr="007B3F5E" w14:paraId="15B9DD90" w14:textId="77777777">
        <w:tc>
          <w:tcPr>
            <w:tcW w:w="4860" w:type="dxa"/>
            <w:shd w:val="clear" w:color="auto" w:fill="auto"/>
          </w:tcPr>
          <w:p w14:paraId="1B5513EE" w14:textId="1675AB9E" w:rsidR="00AB0E81" w:rsidRPr="007B3F5E" w:rsidRDefault="00AB0E81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9EA50DA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2C884D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75A1ED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4BD1E487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38EA4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819550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4A1C3E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A4BDF" w14:textId="77777777" w:rsidR="00AB0E81" w:rsidRPr="007B3F5E" w:rsidRDefault="00AB0E8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AD5938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447D75" w14:textId="77777777" w:rsidR="00AB0E81" w:rsidRPr="007B3F5E" w:rsidRDefault="00AB0E8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DA940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A2DB7D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CAF8B7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4680F" w14:textId="77777777" w:rsidR="00AB0E81" w:rsidRPr="007B3F5E" w:rsidRDefault="00AB0E8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8F0A6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4EB0B" w14:textId="77777777" w:rsidR="00AB0E81" w:rsidRPr="007B3F5E" w:rsidRDefault="00AB0E8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E81" w:rsidRPr="007B3F5E" w14:paraId="5A555344" w14:textId="77777777">
        <w:tc>
          <w:tcPr>
            <w:tcW w:w="4860" w:type="dxa"/>
            <w:shd w:val="clear" w:color="auto" w:fill="auto"/>
          </w:tcPr>
          <w:p w14:paraId="4A781268" w14:textId="16684AF2" w:rsidR="00AB0E81" w:rsidRPr="007B3F5E" w:rsidRDefault="00AB0E81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B66F366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4852B" w14:textId="3A0FE754" w:rsidR="00AB0E81" w:rsidRPr="007B3F5E" w:rsidRDefault="00AB0E8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7C598DD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28632BF" w14:textId="0F2A4AF3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55A8C6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E38702C" w14:textId="21B2F4C0" w:rsidR="00AB0E81" w:rsidRPr="007B3F5E" w:rsidRDefault="00AB0E81" w:rsidP="007F1CB5">
            <w:pPr>
              <w:pStyle w:val="BodyText"/>
              <w:tabs>
                <w:tab w:val="decimal" w:pos="7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42352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BF633" w14:textId="0AF4CF31" w:rsidR="00AB0E81" w:rsidRPr="007B3F5E" w:rsidRDefault="00AB0E8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F492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934A32" w14:textId="77187FF8" w:rsidR="00AB0E81" w:rsidRPr="007B3F5E" w:rsidRDefault="00AB0E8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2531A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AFEDC" w14:textId="01F2432F" w:rsidR="00AB0E81" w:rsidRPr="007B3F5E" w:rsidRDefault="00AB0E81" w:rsidP="00E859C8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025D9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8CD32" w14:textId="3DB13AF7" w:rsidR="00AB0E81" w:rsidRPr="007B3F5E" w:rsidRDefault="00AB0E81" w:rsidP="002F3BF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4EF6C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61F088" w14:textId="726815CD" w:rsidR="00AB0E81" w:rsidRPr="007B3F5E" w:rsidRDefault="00AB0E8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0E81" w:rsidRPr="007B3F5E" w14:paraId="0B81A3DB" w14:textId="77777777">
        <w:tc>
          <w:tcPr>
            <w:tcW w:w="4860" w:type="dxa"/>
            <w:shd w:val="clear" w:color="auto" w:fill="auto"/>
          </w:tcPr>
          <w:p w14:paraId="17F350F3" w14:textId="0777CC73" w:rsidR="00AB0E81" w:rsidRPr="007B3F5E" w:rsidRDefault="00AB0E81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6C752954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F7E6A" w14:textId="19EAFA9F" w:rsidR="00AB0E81" w:rsidRPr="007B3F5E" w:rsidRDefault="00AB0E8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618EEE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FB54C46" w14:textId="7ABF236B" w:rsidR="00AB0E81" w:rsidRPr="007B3F5E" w:rsidRDefault="00AB0E81" w:rsidP="00E859C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3C1788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5FB138" w14:textId="401E8C2F" w:rsidR="00AB0E81" w:rsidRPr="007B3F5E" w:rsidRDefault="00AB0E81" w:rsidP="00E859C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E9201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3EFFB" w14:textId="5D79AF0B" w:rsidR="00AB0E81" w:rsidRPr="007B3F5E" w:rsidRDefault="00AB0E8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A2BD4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602DF9" w14:textId="3BE4E1D9" w:rsidR="00AB0E81" w:rsidRPr="007B3F5E" w:rsidRDefault="00AB0E8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067A7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251C01" w14:textId="66C296F7" w:rsidR="00AB0E81" w:rsidRPr="007B3F5E" w:rsidRDefault="00AB0E81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01DE4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7A844" w14:textId="15B52F2D" w:rsidR="00AB0E81" w:rsidRPr="007B3F5E" w:rsidRDefault="00AB0E81" w:rsidP="002F3BFD">
            <w:pPr>
              <w:pStyle w:val="acctfourfigures"/>
              <w:tabs>
                <w:tab w:val="clear" w:pos="765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F1D07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99E11" w14:textId="28F7AF25" w:rsidR="00AB0E81" w:rsidRPr="007B3F5E" w:rsidRDefault="00AB0E8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0E81" w:rsidRPr="007B3F5E" w14:paraId="68A77E13" w14:textId="77777777">
        <w:tc>
          <w:tcPr>
            <w:tcW w:w="4860" w:type="dxa"/>
            <w:shd w:val="clear" w:color="auto" w:fill="auto"/>
          </w:tcPr>
          <w:p w14:paraId="0D6A620D" w14:textId="7C9C82DA" w:rsidR="00AB0E81" w:rsidRPr="007B3F5E" w:rsidRDefault="00AB0E81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  <w:shd w:val="clear" w:color="auto" w:fill="auto"/>
          </w:tcPr>
          <w:p w14:paraId="454037BB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6E4D0" w14:textId="1B54F13D" w:rsidR="00AB0E81" w:rsidRPr="007B3F5E" w:rsidRDefault="00AB0E8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A4DE45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3BEFEDAF" w14:textId="24B7775F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7E2CA2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9834FCB" w14:textId="450A1CA9" w:rsidR="00AB0E81" w:rsidRPr="007B3F5E" w:rsidRDefault="00AB0E81" w:rsidP="007F1CB5">
            <w:pPr>
              <w:pStyle w:val="BodyText"/>
              <w:tabs>
                <w:tab w:val="decimal" w:pos="7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8EBD9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426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CBA25" w14:textId="7B728DA4" w:rsidR="00AB0E81" w:rsidRPr="007B3F5E" w:rsidRDefault="00AB0E8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E273C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540423" w14:textId="2340DD7A" w:rsidR="00AB0E81" w:rsidRPr="007B3F5E" w:rsidRDefault="00AB0E81" w:rsidP="00E859C8">
            <w:pPr>
              <w:pStyle w:val="acctfourfigures"/>
              <w:tabs>
                <w:tab w:val="decimal" w:pos="33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F764E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DA3BAA" w14:textId="22FCF536" w:rsidR="00AB0E81" w:rsidRPr="007B3F5E" w:rsidRDefault="00AB0E81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FE4D6" w14:textId="77777777" w:rsidR="00AB0E81" w:rsidRPr="007B3F5E" w:rsidRDefault="00AB0E81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6ADE26" w14:textId="06B32A85" w:rsidR="00AB0E81" w:rsidRPr="007B3F5E" w:rsidRDefault="00AB0E81" w:rsidP="002F3BFD">
            <w:pPr>
              <w:pStyle w:val="acctfourfigures"/>
              <w:tabs>
                <w:tab w:val="clear" w:pos="765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9541B" w14:textId="77777777" w:rsidR="00AB0E81" w:rsidRPr="007B3F5E" w:rsidRDefault="00AB0E81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C9D34" w14:textId="4FA9F4C0" w:rsidR="00AB0E81" w:rsidRPr="007B3F5E" w:rsidRDefault="00AB0E8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0E81" w:rsidRPr="007B3F5E" w14:paraId="795F720F" w14:textId="77777777">
        <w:tc>
          <w:tcPr>
            <w:tcW w:w="4860" w:type="dxa"/>
            <w:shd w:val="clear" w:color="auto" w:fill="auto"/>
          </w:tcPr>
          <w:p w14:paraId="56A90D6D" w14:textId="74A3D74A" w:rsidR="00AB0E81" w:rsidRPr="007B3F5E" w:rsidRDefault="00AD2341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E74ED75" w14:textId="77777777" w:rsidR="00AB0E81" w:rsidRPr="007B3F5E" w:rsidRDefault="00AB0E81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C679B2" w14:textId="09FD8B11" w:rsidR="00AB0E81" w:rsidRPr="007B3F5E" w:rsidRDefault="00AB0E81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37737D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556435F" w14:textId="21448C84" w:rsidR="00AB0E81" w:rsidRPr="007B3F5E" w:rsidRDefault="00AB0E81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37FDC" w14:textId="77777777" w:rsidR="00AB0E81" w:rsidRPr="007B3F5E" w:rsidRDefault="00AB0E81" w:rsidP="00E859C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2CE76D" w14:textId="5DCF58A1" w:rsidR="00AB0E81" w:rsidRPr="007B3F5E" w:rsidRDefault="00AB0E81" w:rsidP="00E859C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70588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C1072" w14:textId="72C8BB29" w:rsidR="00AB0E81" w:rsidRPr="007B3F5E" w:rsidRDefault="00AB0E8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F9752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CD737" w14:textId="585E429A" w:rsidR="00AB0E81" w:rsidRPr="007B3F5E" w:rsidRDefault="00AB0E81" w:rsidP="00E859C8">
            <w:pPr>
              <w:pStyle w:val="acctfourfigures"/>
              <w:tabs>
                <w:tab w:val="decimal" w:pos="33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93C30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F6C3CC" w14:textId="1DD9A417" w:rsidR="00AB0E81" w:rsidRPr="007B3F5E" w:rsidRDefault="00AB0E81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23217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08730B" w14:textId="04B44997" w:rsidR="00AB0E81" w:rsidRPr="007B3F5E" w:rsidRDefault="00AB0E81" w:rsidP="002F3BFD">
            <w:pPr>
              <w:pStyle w:val="acctfourfigures"/>
              <w:tabs>
                <w:tab w:val="clear" w:pos="765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27345" w14:textId="77777777" w:rsidR="00AB0E81" w:rsidRPr="007B3F5E" w:rsidRDefault="00AB0E81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CE4B9" w14:textId="545A9A0D" w:rsidR="00AB0E81" w:rsidRPr="007B3F5E" w:rsidRDefault="00AB0E8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3234C21" w14:textId="6C2C64AE" w:rsidR="00D054F2" w:rsidRPr="007B3F5E" w:rsidRDefault="00D054F2" w:rsidP="00E859C8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</w:pPr>
    </w:p>
    <w:p w14:paraId="2AAF937B" w14:textId="77777777" w:rsidR="00956E82" w:rsidRPr="007B3F5E" w:rsidRDefault="00956E82" w:rsidP="00E859C8">
      <w:pPr>
        <w:spacing w:line="240" w:lineRule="auto"/>
        <w:ind w:right="-90"/>
        <w:rPr>
          <w:rFonts w:asciiTheme="majorBidi" w:hAnsiTheme="majorBidi" w:cstheme="majorBidi"/>
          <w:i/>
          <w:iCs/>
          <w:sz w:val="28"/>
          <w:szCs w:val="28"/>
        </w:rPr>
        <w:sectPr w:rsidR="00956E82" w:rsidRPr="007B3F5E" w:rsidSect="00956E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265"/>
        <w:gridCol w:w="1264"/>
        <w:gridCol w:w="361"/>
        <w:gridCol w:w="844"/>
        <w:gridCol w:w="238"/>
        <w:gridCol w:w="930"/>
        <w:gridCol w:w="270"/>
        <w:gridCol w:w="988"/>
        <w:gridCol w:w="236"/>
        <w:gridCol w:w="1272"/>
      </w:tblGrid>
      <w:tr w:rsidR="00EA29C1" w:rsidRPr="007B3F5E" w14:paraId="0446CF93" w14:textId="77777777" w:rsidTr="00772B1F">
        <w:trPr>
          <w:tblHeader/>
        </w:trPr>
        <w:tc>
          <w:tcPr>
            <w:tcW w:w="2790" w:type="dxa"/>
            <w:vAlign w:val="bottom"/>
          </w:tcPr>
          <w:p w14:paraId="77E87E7D" w14:textId="672C546C" w:rsidR="00EA29C1" w:rsidRPr="007B3F5E" w:rsidRDefault="00EA29C1" w:rsidP="00E859C8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D497853" w14:textId="77777777" w:rsidR="00EA29C1" w:rsidRPr="007B3F5E" w:rsidRDefault="00EA29C1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00" w:type="dxa"/>
            <w:gridSpan w:val="9"/>
          </w:tcPr>
          <w:p w14:paraId="7699C5D1" w14:textId="37A3278D" w:rsidR="00EA29C1" w:rsidRPr="007B3F5E" w:rsidRDefault="00EA29C1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1353" w:rsidRPr="007B3F5E" w14:paraId="1013A40C" w14:textId="77777777" w:rsidTr="00AB1353">
        <w:trPr>
          <w:tblHeader/>
        </w:trPr>
        <w:tc>
          <w:tcPr>
            <w:tcW w:w="2790" w:type="dxa"/>
            <w:vAlign w:val="bottom"/>
          </w:tcPr>
          <w:p w14:paraId="2B95FC91" w14:textId="77777777" w:rsidR="00AB1353" w:rsidRPr="007B3F5E" w:rsidRDefault="00AB1353" w:rsidP="00AB135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34070910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0CF3821B" w14:textId="061D0A4F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58" w:type="dxa"/>
            <w:vAlign w:val="bottom"/>
          </w:tcPr>
          <w:p w14:paraId="74D310BC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8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6035EEB6" w14:textId="44081F48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B1353" w:rsidRPr="007B3F5E" w14:paraId="22F81EB2" w14:textId="77777777" w:rsidTr="00772B1F">
        <w:trPr>
          <w:tblHeader/>
        </w:trPr>
        <w:tc>
          <w:tcPr>
            <w:tcW w:w="2790" w:type="dxa"/>
            <w:vAlign w:val="bottom"/>
            <w:hideMark/>
          </w:tcPr>
          <w:p w14:paraId="5C89115C" w14:textId="47B0E57B" w:rsidR="00AB1353" w:rsidRPr="007B3F5E" w:rsidRDefault="00AB1353" w:rsidP="00AB13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  <w:hideMark/>
          </w:tcPr>
          <w:p w14:paraId="116BEEAF" w14:textId="77777777" w:rsidR="00AB1353" w:rsidRPr="007B3F5E" w:rsidRDefault="00AB1353" w:rsidP="00AB1353">
            <w:pPr>
              <w:spacing w:line="240" w:lineRule="auto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  <w:vAlign w:val="bottom"/>
          </w:tcPr>
          <w:p w14:paraId="7C1B7D16" w14:textId="2635127C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1" w:type="dxa"/>
          </w:tcPr>
          <w:p w14:paraId="459A9D71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5796D9FB" w14:textId="455F7D98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8" w:type="dxa"/>
          </w:tcPr>
          <w:p w14:paraId="51355B88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07055916" w14:textId="129B4288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3374AF3" w14:textId="77777777" w:rsidR="00AB1353" w:rsidRPr="007B3F5E" w:rsidRDefault="00AB1353" w:rsidP="00AB135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2B4341B1" w14:textId="4621357D" w:rsidR="00AB1353" w:rsidRPr="007B3F5E" w:rsidRDefault="00AB1353" w:rsidP="00AB135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</w:tcPr>
          <w:p w14:paraId="4E3BEF0E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2" w:type="dxa"/>
            <w:vAlign w:val="bottom"/>
            <w:hideMark/>
          </w:tcPr>
          <w:p w14:paraId="6C4EB810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B1353" w:rsidRPr="007B3F5E" w14:paraId="611F33ED" w14:textId="77777777" w:rsidTr="00772B1F">
        <w:trPr>
          <w:tblHeader/>
        </w:trPr>
        <w:tc>
          <w:tcPr>
            <w:tcW w:w="2790" w:type="dxa"/>
          </w:tcPr>
          <w:p w14:paraId="23BE6743" w14:textId="77777777" w:rsidR="00AB1353" w:rsidRPr="007B3F5E" w:rsidRDefault="00AB1353" w:rsidP="00AB135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6" w:type="dxa"/>
          </w:tcPr>
          <w:p w14:paraId="5A8C2B96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00" w:type="dxa"/>
            <w:gridSpan w:val="9"/>
          </w:tcPr>
          <w:p w14:paraId="4E7106D0" w14:textId="72C12DB5" w:rsidR="00AB1353" w:rsidRPr="007B3F5E" w:rsidRDefault="00AB1353" w:rsidP="00AB135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B1353" w:rsidRPr="007B3F5E" w14:paraId="2A0758C3" w14:textId="77777777" w:rsidTr="00772B1F">
        <w:tc>
          <w:tcPr>
            <w:tcW w:w="2790" w:type="dxa"/>
            <w:hideMark/>
          </w:tcPr>
          <w:p w14:paraId="754B4145" w14:textId="54060C2D" w:rsidR="00AB1353" w:rsidRPr="007B3F5E" w:rsidRDefault="00AB1353" w:rsidP="00AB1353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66" w:type="dxa"/>
          </w:tcPr>
          <w:p w14:paraId="6313DBFD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2EF6D125" w14:textId="77777777" w:rsidR="00AB1353" w:rsidRPr="007B3F5E" w:rsidRDefault="00AB1353" w:rsidP="00AB13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vAlign w:val="bottom"/>
          </w:tcPr>
          <w:p w14:paraId="4DC23AAD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F51EE91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3A03D8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DB26722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2B7252" w14:textId="77777777" w:rsidR="00AB1353" w:rsidRPr="007B3F5E" w:rsidRDefault="00AB1353" w:rsidP="00AB135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DCD8E01" w14:textId="77777777" w:rsidR="00AB1353" w:rsidRPr="007B3F5E" w:rsidRDefault="00AB1353" w:rsidP="00AB135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CD8A84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547AEBE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1353" w:rsidRPr="007B3F5E" w14:paraId="71355E78" w14:textId="77777777" w:rsidTr="00772B1F">
        <w:tc>
          <w:tcPr>
            <w:tcW w:w="2790" w:type="dxa"/>
            <w:hideMark/>
          </w:tcPr>
          <w:p w14:paraId="78C87596" w14:textId="77777777" w:rsidR="00AB1353" w:rsidRPr="007B3F5E" w:rsidRDefault="00AB1353" w:rsidP="00AB1353">
            <w:pPr>
              <w:spacing w:line="240" w:lineRule="auto"/>
              <w:ind w:left="160" w:right="-90" w:hanging="17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</w:t>
            </w:r>
          </w:p>
          <w:p w14:paraId="76E4EAFB" w14:textId="3D53E464" w:rsidR="00AB1353" w:rsidRPr="007B3F5E" w:rsidRDefault="00AB1353" w:rsidP="00AB135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 </w:t>
            </w:r>
            <w:r w:rsidRPr="007B3F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266" w:type="dxa"/>
          </w:tcPr>
          <w:p w14:paraId="47179D96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4FE095B5" w14:textId="77777777" w:rsidR="00AB1353" w:rsidRPr="007B3F5E" w:rsidRDefault="00AB1353" w:rsidP="00AB13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1" w:type="dxa"/>
            <w:vAlign w:val="bottom"/>
          </w:tcPr>
          <w:p w14:paraId="75DC229B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9289D0E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61DE898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470E624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399B29" w14:textId="77777777" w:rsidR="00AB1353" w:rsidRPr="007B3F5E" w:rsidRDefault="00AB1353" w:rsidP="00AB135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F027AEB" w14:textId="77777777" w:rsidR="00AB1353" w:rsidRPr="007B3F5E" w:rsidRDefault="00AB1353" w:rsidP="00AB135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324922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3D2C8D4C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353" w:rsidRPr="007B3F5E" w14:paraId="28823BFF" w14:textId="77777777" w:rsidTr="00772B1F">
        <w:tc>
          <w:tcPr>
            <w:tcW w:w="2790" w:type="dxa"/>
            <w:hideMark/>
          </w:tcPr>
          <w:p w14:paraId="277614D6" w14:textId="77777777" w:rsidR="00AB1353" w:rsidRPr="007B3F5E" w:rsidRDefault="00AB1353" w:rsidP="00AB135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780A174D" w14:textId="77777777" w:rsidR="00AB1353" w:rsidRPr="007B3F5E" w:rsidRDefault="00AB1353" w:rsidP="00AB135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2ACBCF8F" w14:textId="473A1290" w:rsidR="00AB1353" w:rsidRPr="007B3F5E" w:rsidRDefault="00AB1353" w:rsidP="00AB13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361" w:type="dxa"/>
            <w:vAlign w:val="bottom"/>
          </w:tcPr>
          <w:p w14:paraId="67E65AB8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0B332069" w14:textId="4370947C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436F0E46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16835AC4" w14:textId="5CA8D4C2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(999.27)</w:t>
            </w:r>
          </w:p>
        </w:tc>
        <w:tc>
          <w:tcPr>
            <w:tcW w:w="270" w:type="dxa"/>
            <w:vAlign w:val="bottom"/>
          </w:tcPr>
          <w:p w14:paraId="483DC1AE" w14:textId="77777777" w:rsidR="00AB1353" w:rsidRPr="007B3F5E" w:rsidRDefault="00AB1353" w:rsidP="00AB135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043C1E0F" w14:textId="27C597B2" w:rsidR="00AB1353" w:rsidRPr="007B3F5E" w:rsidRDefault="00AB1353" w:rsidP="00AB1353">
            <w:pPr>
              <w:pStyle w:val="acctfourfigures"/>
              <w:tabs>
                <w:tab w:val="decimal" w:pos="66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59E3DE" w14:textId="77777777" w:rsidR="00AB1353" w:rsidRPr="007B3F5E" w:rsidRDefault="00AB1353" w:rsidP="00AB135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  <w:hideMark/>
          </w:tcPr>
          <w:p w14:paraId="40877AE3" w14:textId="6A2213DD" w:rsidR="00AB1353" w:rsidRPr="007B3F5E" w:rsidRDefault="00AB1353" w:rsidP="00AB1353">
            <w:pPr>
              <w:pStyle w:val="acctfourfigures"/>
              <w:tabs>
                <w:tab w:val="left" w:pos="430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(999.27)</w:t>
            </w:r>
          </w:p>
        </w:tc>
      </w:tr>
    </w:tbl>
    <w:p w14:paraId="757DFC39" w14:textId="77777777" w:rsidR="001E3AF9" w:rsidRPr="007B3F5E" w:rsidRDefault="001E3AF9" w:rsidP="00E859C8">
      <w:pPr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1568D9A" w14:textId="30D95967" w:rsidR="00852525" w:rsidRPr="007B3F5E" w:rsidRDefault="00852525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08345F5" w14:textId="77777777" w:rsidR="00852525" w:rsidRPr="007B3F5E" w:rsidRDefault="00852525" w:rsidP="00E859C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6E64B45" w14:textId="77777777" w:rsidR="00A66159" w:rsidRPr="007B3F5E" w:rsidRDefault="00852525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7B3F5E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4823BC7" w14:textId="77777777" w:rsidR="00A66159" w:rsidRPr="007B3F5E" w:rsidRDefault="00A66159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CFDC3C5" w14:textId="04AC34B9" w:rsidR="00852525" w:rsidRPr="007B3F5E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7B3F5E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157239D0" w14:textId="77777777" w:rsidR="00CC1A71" w:rsidRPr="007B3F5E" w:rsidRDefault="00CC1A71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CC1A71" w:rsidRPr="007B3F5E" w14:paraId="1AB05F49" w14:textId="77777777" w:rsidTr="00CC1A71">
        <w:tc>
          <w:tcPr>
            <w:tcW w:w="3870" w:type="dxa"/>
            <w:hideMark/>
          </w:tcPr>
          <w:p w14:paraId="795F9320" w14:textId="77777777" w:rsidR="00CC1A71" w:rsidRPr="007B3F5E" w:rsidRDefault="00CC1A71" w:rsidP="00E859C8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629C2124" w14:textId="77777777" w:rsidR="00CC1A71" w:rsidRPr="007B3F5E" w:rsidRDefault="00CC1A71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C1A71" w:rsidRPr="007B3F5E" w14:paraId="05D2DEF9" w14:textId="77777777" w:rsidTr="00CC1A71">
        <w:tc>
          <w:tcPr>
            <w:tcW w:w="3870" w:type="dxa"/>
            <w:hideMark/>
          </w:tcPr>
          <w:p w14:paraId="7B443AFF" w14:textId="77777777" w:rsidR="00CC1A71" w:rsidRPr="007B3F5E" w:rsidRDefault="00CC1A71" w:rsidP="00E859C8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039853C8" w14:textId="587EC2C9" w:rsidR="00CC1A71" w:rsidRPr="007B3F5E" w:rsidRDefault="00CC1A71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="003E1A5F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="003E1A5F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CC1A71" w:rsidRPr="007B3F5E" w14:paraId="4E5D6B4D" w14:textId="77777777" w:rsidTr="00CC1A71">
        <w:tc>
          <w:tcPr>
            <w:tcW w:w="3870" w:type="dxa"/>
            <w:hideMark/>
          </w:tcPr>
          <w:p w14:paraId="05C0BC98" w14:textId="77777777" w:rsidR="00CC1A71" w:rsidRPr="007B3F5E" w:rsidRDefault="00CC1A71" w:rsidP="00E859C8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E0FC74B" w14:textId="77777777" w:rsidR="00CC1A71" w:rsidRPr="007B3F5E" w:rsidRDefault="00CC1A71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8E1030" w:rsidRPr="007B3F5E" w14:paraId="382216FA" w14:textId="77777777" w:rsidTr="00CC1A71">
        <w:tc>
          <w:tcPr>
            <w:tcW w:w="3870" w:type="dxa"/>
          </w:tcPr>
          <w:p w14:paraId="4D613DD7" w14:textId="75279A02" w:rsidR="008E1030" w:rsidRPr="007B3F5E" w:rsidRDefault="008E1030" w:rsidP="00E859C8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268E3208" w14:textId="0B4C2F46" w:rsidR="008E1030" w:rsidRPr="007B3F5E" w:rsidRDefault="008E1030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การเปรียบเทียบราคาตลาด</w:t>
            </w:r>
          </w:p>
        </w:tc>
      </w:tr>
      <w:tr w:rsidR="008E1030" w:rsidRPr="007B3F5E" w14:paraId="797ADD78" w14:textId="77777777" w:rsidTr="00CC1A71">
        <w:tc>
          <w:tcPr>
            <w:tcW w:w="3870" w:type="dxa"/>
          </w:tcPr>
          <w:p w14:paraId="46642804" w14:textId="04BE3D51" w:rsidR="008E1030" w:rsidRPr="007B3F5E" w:rsidRDefault="008E1030" w:rsidP="00E859C8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0B5FE903" w14:textId="1142F856" w:rsidR="008E1030" w:rsidRPr="007B3F5E" w:rsidRDefault="008E1030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7B3F5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48004740" w14:textId="77777777" w:rsidR="00772B1F" w:rsidRPr="007B3F5E" w:rsidRDefault="00772B1F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</w:pPr>
    </w:p>
    <w:p w14:paraId="7E497CE2" w14:textId="77777777" w:rsidR="00772B1F" w:rsidRPr="007B3F5E" w:rsidRDefault="00772B1F">
      <w:pPr>
        <w:spacing w:line="240" w:lineRule="auto"/>
        <w:jc w:val="left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val="en-GB"/>
        </w:rPr>
      </w:pPr>
      <w:r w:rsidRPr="007B3F5E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CA4A3C" w14:textId="61AAF0C8" w:rsidR="00852525" w:rsidRPr="007B3F5E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18ECCD1" w14:textId="77777777" w:rsidR="00852525" w:rsidRPr="007B3F5E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852525" w:rsidRPr="007B3F5E" w14:paraId="1EEDD196" w14:textId="77777777" w:rsidTr="00852525">
        <w:tc>
          <w:tcPr>
            <w:tcW w:w="3852" w:type="dxa"/>
            <w:hideMark/>
          </w:tcPr>
          <w:p w14:paraId="3E5452DB" w14:textId="77777777" w:rsidR="00852525" w:rsidRPr="007B3F5E" w:rsidRDefault="00852525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43FB68BC" w14:textId="77777777" w:rsidR="00852525" w:rsidRPr="007B3F5E" w:rsidRDefault="00852525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52525" w:rsidRPr="007B3F5E" w14:paraId="5C6D039C" w14:textId="77777777" w:rsidTr="00852525">
        <w:tc>
          <w:tcPr>
            <w:tcW w:w="3852" w:type="dxa"/>
            <w:hideMark/>
          </w:tcPr>
          <w:p w14:paraId="248E2071" w14:textId="77777777" w:rsidR="00852525" w:rsidRPr="007B3F5E" w:rsidRDefault="00852525" w:rsidP="00E859C8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7B7F4452" w14:textId="77777777" w:rsidR="00852525" w:rsidRPr="007B3F5E" w:rsidRDefault="00852525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3E1A5F" w:rsidRPr="007B3F5E" w14:paraId="12C231B8" w14:textId="77777777" w:rsidTr="00852525">
        <w:tc>
          <w:tcPr>
            <w:tcW w:w="3852" w:type="dxa"/>
          </w:tcPr>
          <w:p w14:paraId="1A9F16C8" w14:textId="4AEC6B66" w:rsidR="003E1A5F" w:rsidRPr="007B3F5E" w:rsidRDefault="003E1A5F" w:rsidP="00E859C8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6439A6D5" w14:textId="7563568C" w:rsidR="003E1A5F" w:rsidRPr="007B3F5E" w:rsidRDefault="003E1A5F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732DA178" w14:textId="77777777" w:rsidR="00D4070C" w:rsidRPr="007B3F5E" w:rsidRDefault="00D4070C" w:rsidP="00E859C8">
      <w:pPr>
        <w:spacing w:line="240" w:lineRule="auto"/>
        <w:ind w:right="533"/>
        <w:rPr>
          <w:rFonts w:asciiTheme="majorBidi" w:hAnsiTheme="majorBidi" w:cstheme="majorBidi"/>
          <w:i/>
          <w:iCs/>
          <w:sz w:val="28"/>
          <w:szCs w:val="22"/>
        </w:rPr>
      </w:pPr>
    </w:p>
    <w:p w14:paraId="3D7194E4" w14:textId="7832059F" w:rsidR="00845323" w:rsidRPr="007B3F5E" w:rsidRDefault="00845323" w:rsidP="00E859C8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A7934D5" w14:textId="77777777" w:rsidR="00FA49A0" w:rsidRPr="007B3F5E" w:rsidRDefault="00FA49A0" w:rsidP="00E859C8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ECB50D9" w14:textId="1049D2DD" w:rsidR="00845323" w:rsidRPr="007B3F5E" w:rsidRDefault="00845323" w:rsidP="00E859C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7B3F5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B2B19CF" w14:textId="77777777" w:rsidR="00C366B4" w:rsidRPr="007B3F5E" w:rsidRDefault="00C366B4" w:rsidP="00E859C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8E97244" w14:textId="284ADCB1" w:rsidR="00845323" w:rsidRPr="007B3F5E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ED187F2" w14:textId="77777777" w:rsidR="00845323" w:rsidRPr="007B3F5E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275948AD" w14:textId="4AA1C267" w:rsidR="00845323" w:rsidRPr="007B3F5E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48647F" w14:textId="1FDC107F" w:rsidR="00772B1F" w:rsidRPr="007B3F5E" w:rsidRDefault="00772B1F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C173ED5" w14:textId="542602DB" w:rsidR="00845323" w:rsidRPr="007B3F5E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2578E5B2" w14:textId="77777777" w:rsidR="002F500F" w:rsidRPr="007B3F5E" w:rsidRDefault="002F500F" w:rsidP="00E859C8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40851A83" w14:textId="79992518" w:rsidR="00845323" w:rsidRPr="007B3F5E" w:rsidRDefault="00845323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7B3F5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4AA0A6AC" w14:textId="1026F4EC" w:rsidR="00845323" w:rsidRPr="007B3F5E" w:rsidRDefault="00845323" w:rsidP="00E859C8">
      <w:pPr>
        <w:spacing w:line="240" w:lineRule="auto"/>
        <w:ind w:right="533"/>
        <w:rPr>
          <w:rFonts w:asciiTheme="majorBidi" w:hAnsiTheme="majorBidi" w:cstheme="majorBidi"/>
          <w:i/>
          <w:iCs/>
        </w:rPr>
      </w:pPr>
    </w:p>
    <w:p w14:paraId="2584CC18" w14:textId="181BBDA5" w:rsidR="00845323" w:rsidRPr="007B3F5E" w:rsidRDefault="00845323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18EAC72" w14:textId="11A8B55F" w:rsidR="009D3E21" w:rsidRPr="007B3F5E" w:rsidRDefault="009D3E21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cs/>
        </w:rPr>
      </w:pPr>
      <w:r w:rsidRPr="007B3F5E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5D632E99" w14:textId="5DC0C5FB" w:rsidR="00845323" w:rsidRPr="007B3F5E" w:rsidRDefault="00845323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t>(</w:t>
      </w:r>
      <w:r w:rsidR="003E1A5F" w:rsidRPr="007B3F5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)</w:t>
      </w:r>
      <w:r w:rsidR="00C66851"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6474FAC" w14:textId="77777777" w:rsidR="00845323" w:rsidRPr="007B3F5E" w:rsidRDefault="00845323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</w:rPr>
      </w:pPr>
    </w:p>
    <w:p w14:paraId="49A9FEDB" w14:textId="44F74E01" w:rsidR="00845323" w:rsidRPr="007B3F5E" w:rsidRDefault="00845323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8E5618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19A30555" w14:textId="77777777" w:rsidR="00845323" w:rsidRPr="007B3F5E" w:rsidRDefault="00845323" w:rsidP="00E859C8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</w:rPr>
      </w:pPr>
    </w:p>
    <w:p w14:paraId="1E104554" w14:textId="68D436F0" w:rsidR="00845323" w:rsidRPr="007B3F5E" w:rsidRDefault="00845323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7B3F5E">
        <w:rPr>
          <w:rFonts w:asciiTheme="majorBidi" w:hAnsiTheme="majorBidi" w:cstheme="majorBidi"/>
          <w:sz w:val="28"/>
          <w:szCs w:val="28"/>
        </w:rPr>
        <w:t xml:space="preserve">   </w:t>
      </w:r>
      <w:r w:rsidRPr="007B3F5E">
        <w:rPr>
          <w:rFonts w:asciiTheme="majorBidi" w:hAnsiTheme="majorBidi" w:cstheme="majorBidi"/>
          <w:sz w:val="28"/>
          <w:szCs w:val="28"/>
          <w:cs/>
        </w:rPr>
        <w:t>แต่ละรายก่อนที่กลุ่มบริษัทจะเสนอระยะเวลาและเงื่อนไขทางการค้า วงเงินยอดขายจะกำหนดไว้สำหรับลูกค้าแต่ละรา</w:t>
      </w:r>
      <w:r w:rsidR="00B8699D" w:rsidRPr="007B3F5E">
        <w:rPr>
          <w:rFonts w:asciiTheme="majorBidi" w:hAnsiTheme="majorBidi" w:cstheme="majorBidi"/>
          <w:sz w:val="28"/>
          <w:szCs w:val="28"/>
          <w:cs/>
        </w:rPr>
        <w:t>ย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1406AE0" w14:textId="77777777" w:rsidR="00845323" w:rsidRPr="007B3F5E" w:rsidRDefault="00845323" w:rsidP="00E859C8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</w:rPr>
      </w:pPr>
    </w:p>
    <w:p w14:paraId="4F50F887" w14:textId="423ECDCD" w:rsidR="00845323" w:rsidRPr="007B3F5E" w:rsidRDefault="009A331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120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845323"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กลุ่มบริษัทมีการติดตามยอดคงค้างของลูกหนี้การค้าอย่างสม่ำเสมอ </w:t>
      </w:r>
      <w:bookmarkStart w:id="29" w:name="_Hlk59433075"/>
      <w:r w:rsidR="00845323" w:rsidRPr="007B3F5E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9"/>
      <w:r w:rsidR="00B8699D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5323" w:rsidRPr="007B3F5E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DC84CB6" w14:textId="4833B177" w:rsidR="00746F3A" w:rsidRPr="007B3F5E" w:rsidRDefault="00746F3A" w:rsidP="00E859C8">
      <w:pPr>
        <w:spacing w:line="240" w:lineRule="auto"/>
        <w:ind w:left="1710"/>
        <w:rPr>
          <w:rFonts w:asciiTheme="majorBidi" w:hAnsiTheme="majorBidi" w:cstheme="majorBidi"/>
        </w:rPr>
      </w:pPr>
    </w:p>
    <w:p w14:paraId="3B71D028" w14:textId="44215AAB" w:rsidR="00B52A39" w:rsidRPr="007B3F5E" w:rsidRDefault="00B52A39" w:rsidP="00E859C8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t>(</w:t>
      </w:r>
      <w:r w:rsidR="003E1A5F" w:rsidRPr="007B3F5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</w:rPr>
        <w:t>)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7B3F5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และอนุพันธ์ </w:t>
      </w:r>
    </w:p>
    <w:p w14:paraId="6AA43CBF" w14:textId="77777777" w:rsidR="00711F91" w:rsidRPr="007B3F5E" w:rsidRDefault="00711F91" w:rsidP="00E859C8">
      <w:pPr>
        <w:pStyle w:val="block"/>
        <w:tabs>
          <w:tab w:val="left" w:pos="1530"/>
        </w:tabs>
        <w:spacing w:after="0" w:line="240" w:lineRule="auto"/>
        <w:ind w:left="990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184B4FB9" w14:textId="76D9A154" w:rsidR="00B52A39" w:rsidRPr="007B3F5E" w:rsidRDefault="00B52A3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</w:t>
      </w:r>
      <w:r w:rsidR="00C6685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4CCD5B" w14:textId="77777777" w:rsidR="00772B1F" w:rsidRPr="007B3F5E" w:rsidRDefault="00772B1F" w:rsidP="00E859C8">
      <w:pPr>
        <w:spacing w:line="240" w:lineRule="auto"/>
        <w:jc w:val="left"/>
        <w:rPr>
          <w:rFonts w:asciiTheme="majorBidi" w:eastAsia="Calibri" w:hAnsiTheme="majorBidi" w:cstheme="majorBidi"/>
          <w:lang w:val="en-GB" w:bidi="ar-SA"/>
        </w:rPr>
      </w:pPr>
    </w:p>
    <w:p w14:paraId="167A8C70" w14:textId="460099FD" w:rsidR="00B52A39" w:rsidRPr="007B3F5E" w:rsidRDefault="00B52A39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t>(</w:t>
      </w:r>
      <w:r w:rsidR="003E1A5F" w:rsidRPr="007B3F5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>)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7B3F5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r w:rsidRPr="007B3F5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D4054E2" w14:textId="77777777" w:rsidR="00754C06" w:rsidRPr="007B3F5E" w:rsidRDefault="00754C06" w:rsidP="00E859C8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18"/>
          <w:szCs w:val="18"/>
        </w:rPr>
      </w:pPr>
    </w:p>
    <w:p w14:paraId="76AF0902" w14:textId="3D48DB51" w:rsidR="00B97276" w:rsidRPr="007B3F5E" w:rsidRDefault="00B52A3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แห่ง </w:t>
      </w:r>
      <w:r w:rsidRPr="007B3F5E">
        <w:rPr>
          <w:rFonts w:asciiTheme="majorBidi" w:hAnsiTheme="majorBidi" w:cstheme="majorBidi"/>
          <w:sz w:val="28"/>
          <w:szCs w:val="28"/>
        </w:rPr>
        <w:t>(</w:t>
      </w:r>
      <w:r w:rsidRPr="007B3F5E">
        <w:rPr>
          <w:rFonts w:asciiTheme="majorBidi" w:hAnsiTheme="majorBidi" w:cstheme="majorBidi"/>
          <w:sz w:val="28"/>
          <w:szCs w:val="28"/>
          <w:cs/>
        </w:rPr>
        <w:t>ดูหมายเหตุ ข้อ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7B3F5E">
        <w:rPr>
          <w:rFonts w:asciiTheme="majorBidi" w:hAnsiTheme="majorBidi" w:cstheme="majorBidi"/>
          <w:sz w:val="28"/>
          <w:szCs w:val="28"/>
        </w:rPr>
        <w:t>)</w:t>
      </w:r>
    </w:p>
    <w:p w14:paraId="7A707B1D" w14:textId="48300AE2" w:rsidR="004206F7" w:rsidRPr="007B3F5E" w:rsidRDefault="004206F7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br w:type="page"/>
      </w:r>
    </w:p>
    <w:p w14:paraId="185C28A3" w14:textId="17142E5D" w:rsidR="00B52A39" w:rsidRPr="007B3F5E" w:rsidRDefault="00B52A39" w:rsidP="00E859C8">
      <w:pPr>
        <w:spacing w:line="240" w:lineRule="auto"/>
        <w:ind w:left="1080" w:right="533" w:hanging="540"/>
        <w:rPr>
          <w:rFonts w:asciiTheme="majorBidi" w:hAnsiTheme="majorBidi" w:cstheme="majorBidi"/>
          <w:b/>
          <w:bCs/>
          <w:color w:val="0000FF"/>
          <w:sz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7B3F5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r w:rsidRPr="007B3F5E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78070AE6" w14:textId="77777777" w:rsidR="00754C06" w:rsidRPr="007B3F5E" w:rsidRDefault="00754C06" w:rsidP="00E859C8">
      <w:pPr>
        <w:spacing w:line="240" w:lineRule="auto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5EDC0C6" w14:textId="2857EC9C" w:rsidR="0038285A" w:rsidRPr="007B3F5E" w:rsidRDefault="00B52A3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3B6405F" w14:textId="33D479ED" w:rsidR="00353B1F" w:rsidRPr="007B3F5E" w:rsidRDefault="00353B1F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4700D42C" w14:textId="6F71304F" w:rsidR="004C52E5" w:rsidRPr="007B3F5E" w:rsidRDefault="00B52A3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</w:t>
      </w:r>
      <w:r w:rsidR="00956D8D" w:rsidRPr="007B3F5E">
        <w:rPr>
          <w:rFonts w:asciiTheme="majorBidi" w:hAnsiTheme="majorBidi" w:cstheme="majorBidi"/>
          <w:sz w:val="28"/>
          <w:szCs w:val="28"/>
          <w:cs/>
        </w:rPr>
        <w:t>สัญญา</w:t>
      </w:r>
    </w:p>
    <w:p w14:paraId="3C3DF0A0" w14:textId="77777777" w:rsidR="00F33F80" w:rsidRPr="007B3F5E" w:rsidRDefault="00F33F80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990"/>
        <w:gridCol w:w="270"/>
        <w:gridCol w:w="900"/>
        <w:gridCol w:w="262"/>
        <w:gridCol w:w="998"/>
      </w:tblGrid>
      <w:tr w:rsidR="00CC48BB" w:rsidRPr="007B3F5E" w14:paraId="646D0058" w14:textId="77777777" w:rsidTr="00A47FC7">
        <w:tc>
          <w:tcPr>
            <w:tcW w:w="2880" w:type="dxa"/>
            <w:shd w:val="clear" w:color="auto" w:fill="auto"/>
            <w:vAlign w:val="bottom"/>
          </w:tcPr>
          <w:p w14:paraId="7262FE41" w14:textId="5B14C61B" w:rsidR="00CC48BB" w:rsidRPr="007B3F5E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087FFB5A" w14:textId="046EF926" w:rsidR="00CC48BB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48BB" w:rsidRPr="007B3F5E" w14:paraId="7DFC49A9" w14:textId="4674D17B" w:rsidTr="00A47FC7">
        <w:tc>
          <w:tcPr>
            <w:tcW w:w="2880" w:type="dxa"/>
            <w:shd w:val="clear" w:color="auto" w:fill="auto"/>
          </w:tcPr>
          <w:p w14:paraId="44B3218F" w14:textId="7708AF2C" w:rsidR="00CC48BB" w:rsidRPr="007B3F5E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31C5B8" w14:textId="77777777" w:rsidR="00CC48BB" w:rsidRPr="007B3F5E" w:rsidRDefault="00CC48BB" w:rsidP="00E859C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B52E0" w14:textId="655AF9E5" w:rsidR="00CC48BB" w:rsidRPr="007B3F5E" w:rsidRDefault="00CC48BB" w:rsidP="00E859C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0A95426A" w14:textId="1F6D74EC" w:rsidR="00CC48BB" w:rsidRPr="007B3F5E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C48BB" w:rsidRPr="007B3F5E" w14:paraId="37504263" w14:textId="77777777" w:rsidTr="00A47FC7">
        <w:tc>
          <w:tcPr>
            <w:tcW w:w="2880" w:type="dxa"/>
            <w:shd w:val="clear" w:color="auto" w:fill="auto"/>
            <w:vAlign w:val="bottom"/>
            <w:hideMark/>
          </w:tcPr>
          <w:p w14:paraId="52A2E6FB" w14:textId="49713EA1" w:rsidR="00CC48BB" w:rsidRPr="007B3F5E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E841E7F" w14:textId="77777777" w:rsidR="00CC48BB" w:rsidRPr="007B3F5E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  <w:p w14:paraId="3D92DCE2" w14:textId="77777777" w:rsidR="00CC48BB" w:rsidRPr="007B3F5E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46308F69" w14:textId="77777777" w:rsidR="00CC48BB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79AA24" w14:textId="4391C123" w:rsidR="00F2171E" w:rsidRPr="007B3F5E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4FFA89A8" w14:textId="1E1A4945" w:rsidR="00CC48BB" w:rsidRPr="007B3F5E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97FDC0E" w14:textId="77777777" w:rsidR="00CC48BB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929DFC0" w14:textId="18626359" w:rsidR="00CC48BB" w:rsidRPr="007B3F5E" w:rsidRDefault="00CC48BB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 xml:space="preserve">แต่ไม่เกิน 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660E4D35" w14:textId="77777777" w:rsidR="00CC48BB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457D39" w14:textId="77777777" w:rsidR="00F2171E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5AC2C0E3" w14:textId="7A3629DD" w:rsidR="00CC48BB" w:rsidRPr="007B3F5E" w:rsidRDefault="00B17D5A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CC48BB"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C48BB" w:rsidRPr="007B3F5E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6799A58" w14:textId="34D49772" w:rsidR="00CC48BB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93DEA3E" w14:textId="77777777" w:rsidR="00CC48BB" w:rsidRPr="007B3F5E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C48BB" w:rsidRPr="007B3F5E" w14:paraId="54DACF40" w14:textId="77777777" w:rsidTr="00A47FC7">
        <w:tc>
          <w:tcPr>
            <w:tcW w:w="2880" w:type="dxa"/>
            <w:shd w:val="clear" w:color="auto" w:fill="auto"/>
          </w:tcPr>
          <w:p w14:paraId="1D0F9F17" w14:textId="77777777" w:rsidR="00CC48BB" w:rsidRPr="007B3F5E" w:rsidRDefault="00CC48BB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7B570800" w14:textId="37EA90A9" w:rsidR="00CC48BB" w:rsidRPr="007B3F5E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2146B" w:rsidRPr="007B3F5E" w14:paraId="360FC6E9" w14:textId="77777777" w:rsidTr="00A47FC7">
        <w:tc>
          <w:tcPr>
            <w:tcW w:w="2880" w:type="dxa"/>
            <w:shd w:val="clear" w:color="auto" w:fill="auto"/>
          </w:tcPr>
          <w:p w14:paraId="02311DA8" w14:textId="0005B882" w:rsidR="0022146B" w:rsidRPr="007B3F5E" w:rsidRDefault="00B17D5A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Pr="007B3F5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5940" w:type="dxa"/>
            <w:gridSpan w:val="9"/>
            <w:shd w:val="clear" w:color="auto" w:fill="auto"/>
          </w:tcPr>
          <w:p w14:paraId="314B6FE1" w14:textId="77777777" w:rsidR="0022146B" w:rsidRPr="007B3F5E" w:rsidRDefault="0022146B" w:rsidP="00E859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C48BB" w:rsidRPr="007B3F5E" w14:paraId="02328A1A" w14:textId="77777777" w:rsidTr="00A47FC7">
        <w:tc>
          <w:tcPr>
            <w:tcW w:w="2880" w:type="dxa"/>
            <w:shd w:val="clear" w:color="auto" w:fill="auto"/>
            <w:hideMark/>
          </w:tcPr>
          <w:p w14:paraId="694DAFC7" w14:textId="77777777" w:rsidR="00CC48BB" w:rsidRPr="007B3F5E" w:rsidRDefault="00CC48BB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B3F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45D43DA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00E4E0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5947AE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1FC40B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B087B3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B891BE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26BA3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E52D697" w14:textId="6D4DCD85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9A2B625" w14:textId="77777777" w:rsidR="00CC48BB" w:rsidRPr="007B3F5E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C376D" w:rsidRPr="007B3F5E" w14:paraId="6A12CDC5" w14:textId="77777777" w:rsidTr="00A47FC7">
        <w:tc>
          <w:tcPr>
            <w:tcW w:w="2880" w:type="dxa"/>
            <w:shd w:val="clear" w:color="auto" w:fill="auto"/>
          </w:tcPr>
          <w:p w14:paraId="2E44E420" w14:textId="1C9E8278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43AC70" w14:textId="77777777" w:rsidR="00AC376D" w:rsidRPr="007B3F5E" w:rsidRDefault="00AC376D" w:rsidP="00E859C8">
            <w:pPr>
              <w:tabs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3F05C9E" w14:textId="23F23DD3" w:rsidR="00AC376D" w:rsidRPr="007B3F5E" w:rsidRDefault="00B17D5A" w:rsidP="00B13BD3">
            <w:pPr>
              <w:tabs>
                <w:tab w:val="clear" w:pos="227"/>
                <w:tab w:val="clear" w:pos="454"/>
                <w:tab w:val="clear" w:pos="680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773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71DEDB1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CC76A" w14:textId="77777777" w:rsidR="00AC376D" w:rsidRPr="007B3F5E" w:rsidRDefault="00AC376D" w:rsidP="00E859C8">
            <w:pPr>
              <w:tabs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2348667" w14:textId="3B08C399" w:rsidR="00AC376D" w:rsidRPr="007B3F5E" w:rsidRDefault="00A47FC7" w:rsidP="00B1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773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14F4DC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FE4BC7" w14:textId="77777777" w:rsidR="00AC376D" w:rsidRPr="007B3F5E" w:rsidRDefault="00AC376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30274C9" w14:textId="489CC354" w:rsidR="00AC376D" w:rsidRPr="007B3F5E" w:rsidRDefault="00AC376D" w:rsidP="00A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E5274D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4829E0" w14:textId="77777777" w:rsidR="00AC376D" w:rsidRPr="007B3F5E" w:rsidRDefault="00AC376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3D68508" w14:textId="76ADD819" w:rsidR="00AC376D" w:rsidRPr="007B3F5E" w:rsidRDefault="00AC376D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472D32" w14:textId="0F78440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3BD0FF" w14:textId="77777777" w:rsidR="00AC376D" w:rsidRPr="007B3F5E" w:rsidRDefault="00AC376D" w:rsidP="00E859C8">
            <w:pPr>
              <w:tabs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59D9966" w14:textId="286AE1D0" w:rsidR="00AC376D" w:rsidRPr="007B3F5E" w:rsidRDefault="00A47FC7" w:rsidP="00B1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773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1981AFC4" w14:textId="77777777" w:rsidTr="00A47FC7">
        <w:tc>
          <w:tcPr>
            <w:tcW w:w="2880" w:type="dxa"/>
            <w:hideMark/>
          </w:tcPr>
          <w:p w14:paraId="6D6D2E92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0A08197" w14:textId="02CEFE66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A47FC7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="00A47FC7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270" w:type="dxa"/>
          </w:tcPr>
          <w:p w14:paraId="78983CB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5E47E6" w14:textId="258DF843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F8E924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14F8D3" w14:textId="5CBEA5A0" w:rsidR="00AC376D" w:rsidRPr="007B3F5E" w:rsidRDefault="00AC376D" w:rsidP="00A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B096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083AFB" w14:textId="5EAF1124" w:rsidR="00AC376D" w:rsidRPr="007B3F5E" w:rsidRDefault="00AC376D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699A7BF5" w14:textId="27BA3822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669266E1" w14:textId="28BBB133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38BACA56" w14:textId="77777777" w:rsidTr="00A47FC7">
        <w:tc>
          <w:tcPr>
            <w:tcW w:w="2880" w:type="dxa"/>
          </w:tcPr>
          <w:p w14:paraId="1853B15B" w14:textId="59120264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DC7A2DC" w14:textId="4E6E4E8C" w:rsidR="00AC376D" w:rsidRPr="007B3F5E" w:rsidRDefault="00E51F8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1,274.98</w:t>
            </w:r>
          </w:p>
        </w:tc>
        <w:tc>
          <w:tcPr>
            <w:tcW w:w="270" w:type="dxa"/>
          </w:tcPr>
          <w:p w14:paraId="4EBFB19B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D5F6D" w14:textId="48105495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51F8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274.98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B12A374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155E39" w14:textId="18E4E5A3" w:rsidR="00AC376D" w:rsidRPr="007B3F5E" w:rsidRDefault="00AC376D" w:rsidP="00A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514D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D6028A" w14:textId="7D316B9D" w:rsidR="00AC376D" w:rsidRPr="007B3F5E" w:rsidRDefault="00AC376D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FCC9CAE" w14:textId="0CCB85BB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7A38F3C" w14:textId="5F9B3827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="00E51F8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74.98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27B034A1" w14:textId="77777777" w:rsidTr="00A47FC7">
        <w:tc>
          <w:tcPr>
            <w:tcW w:w="2880" w:type="dxa"/>
          </w:tcPr>
          <w:p w14:paraId="435395F9" w14:textId="741ED4E9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8AD54F5" w14:textId="706E0220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185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270" w:type="dxa"/>
            <w:vAlign w:val="bottom"/>
          </w:tcPr>
          <w:p w14:paraId="2CA1439A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AB2384" w14:textId="10936848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185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D7E5E1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ED4C3C" w14:textId="204A5105" w:rsidR="00AC376D" w:rsidRPr="007B3F5E" w:rsidRDefault="00AC376D" w:rsidP="00A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268D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07CFDF" w14:textId="6BFA688F" w:rsidR="00AC376D" w:rsidRPr="007B3F5E" w:rsidRDefault="00AC376D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vAlign w:val="bottom"/>
          </w:tcPr>
          <w:p w14:paraId="5192817F" w14:textId="0B2C5D66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C7ECDF5" w14:textId="6232A1D2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185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31AADE0C" w14:textId="3DC39010" w:rsidTr="00A47FC7">
        <w:tc>
          <w:tcPr>
            <w:tcW w:w="2880" w:type="dxa"/>
            <w:hideMark/>
          </w:tcPr>
          <w:p w14:paraId="0DE1CB7D" w14:textId="6B93FE23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A48378E" w14:textId="1B146BA6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14</w:t>
            </w:r>
            <w:r w:rsidR="009746AC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104</w:t>
            </w:r>
            <w:r w:rsidR="009746AC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270" w:type="dxa"/>
          </w:tcPr>
          <w:p w14:paraId="2F87FE74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398701" w14:textId="4DC729FA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="00892658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312</w:t>
            </w:r>
            <w:r w:rsidR="00397ABB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  <w:r w:rsidR="005C5EC5" w:rsidRPr="007B3F5E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CFCE33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4A09E" w14:textId="2245B41D" w:rsidR="00AC376D" w:rsidRPr="007B3F5E" w:rsidRDefault="00A47FC7" w:rsidP="00A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  <w:r w:rsidR="00892658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999</w:t>
            </w:r>
            <w:r w:rsidR="00892658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38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A36F083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312191" w14:textId="16B3DE40" w:rsidR="00AC376D" w:rsidRPr="007B3F5E" w:rsidRDefault="00A47FC7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892658" w:rsidRPr="007B3F5E">
              <w:rPr>
                <w:rFonts w:ascii="Angsana New" w:hAnsi="Angsana New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sz w:val="24"/>
                <w:szCs w:val="24"/>
                <w:lang w:val="en-GB"/>
              </w:rPr>
              <w:t>857</w:t>
            </w:r>
            <w:r w:rsidR="00892658" w:rsidRPr="007B3F5E">
              <w:rPr>
                <w:rFonts w:ascii="Angsana New" w:hAnsi="Angsana New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sz w:val="24"/>
                <w:szCs w:val="24"/>
                <w:lang w:val="en-GB"/>
              </w:rPr>
              <w:t>58</w:t>
            </w:r>
            <w:r w:rsidRPr="007B3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52B2DB16" w14:textId="06BE723C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12285E00" w14:textId="26086509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14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169</w:t>
            </w:r>
            <w:r w:rsidR="00397ABB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  <w:r w:rsidR="005C5EC5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252A6F79" w14:textId="77777777" w:rsidTr="00A47FC7">
        <w:tc>
          <w:tcPr>
            <w:tcW w:w="2880" w:type="dxa"/>
            <w:hideMark/>
          </w:tcPr>
          <w:p w14:paraId="0315471B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559AFE" w14:textId="7AAD65FA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9746AC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115</w:t>
            </w:r>
            <w:r w:rsidR="009746AC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63</w:t>
            </w:r>
          </w:p>
        </w:tc>
        <w:tc>
          <w:tcPr>
            <w:tcW w:w="270" w:type="dxa"/>
            <w:vAlign w:val="bottom"/>
          </w:tcPr>
          <w:p w14:paraId="0927E75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359CF" w14:textId="05CA020F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120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EF94C8A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FA2B04" w14:textId="042FD0B8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355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38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E3081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DA63A6" w14:textId="3BEF0A3B" w:rsidR="00AC376D" w:rsidRPr="007B3F5E" w:rsidRDefault="00A47FC7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161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68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2" w:type="dxa"/>
            <w:vAlign w:val="bottom"/>
          </w:tcPr>
          <w:p w14:paraId="44510CF9" w14:textId="1EE1933E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FB3F0D2" w14:textId="6689FB34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637</w:t>
            </w:r>
            <w:r w:rsidR="00C82594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31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39E7C5EE" w14:textId="77777777" w:rsidTr="00A47FC7">
        <w:tc>
          <w:tcPr>
            <w:tcW w:w="2880" w:type="dxa"/>
          </w:tcPr>
          <w:p w14:paraId="281F5122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85B25" w14:textId="0E88AFEF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23</w:t>
            </w:r>
            <w:r w:rsidR="003376D0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31273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66.73</w:t>
            </w:r>
          </w:p>
        </w:tc>
        <w:tc>
          <w:tcPr>
            <w:tcW w:w="270" w:type="dxa"/>
          </w:tcPr>
          <w:p w14:paraId="284D7375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32140" w14:textId="7616CC2F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10</w:t>
            </w:r>
            <w:r w:rsidR="00C82594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87</w:t>
            </w:r>
            <w:r w:rsidR="00614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9</w:t>
            </w:r>
            <w:r w:rsidR="00397ABB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31273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74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2F749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94EC7" w14:textId="60B3B282" w:rsidR="00AC376D" w:rsidRPr="007B3F5E" w:rsidRDefault="00A47FC7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9</w:t>
            </w:r>
            <w:r w:rsidR="00C82594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354</w:t>
            </w:r>
            <w:r w:rsidR="00397ABB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02F9792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F49F0F" w14:textId="2D060623" w:rsidR="00AC376D" w:rsidRPr="007B3F5E" w:rsidRDefault="00A47FC7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  <w:r w:rsidR="00C82594" w:rsidRPr="007B3F5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019</w:t>
            </w:r>
            <w:r w:rsidR="00C82594" w:rsidRPr="007B3F5E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26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556FF46B" w14:textId="02FB90F4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08129" w14:textId="18726D5A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24</w:t>
            </w:r>
            <w:r w:rsidR="00C82594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="0031273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53.76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77A9225C" w14:textId="77777777" w:rsidTr="00A47FC7">
        <w:tc>
          <w:tcPr>
            <w:tcW w:w="2880" w:type="dxa"/>
          </w:tcPr>
          <w:p w14:paraId="26169602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B858F96" w14:textId="77777777" w:rsidR="00AC376D" w:rsidRPr="007B3F5E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E2448F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C6CFE56" w14:textId="77777777" w:rsidR="00AC376D" w:rsidRPr="007B3F5E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6601A9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05A70C2" w14:textId="77777777" w:rsidR="00AC376D" w:rsidRPr="007B3F5E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A49D70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E38BF29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</w:tcPr>
          <w:p w14:paraId="320A49D5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</w:tcPr>
          <w:p w14:paraId="4FBF4439" w14:textId="77777777" w:rsidR="00AC376D" w:rsidRPr="007B3F5E" w:rsidRDefault="00AC376D" w:rsidP="00E859C8">
            <w:pPr>
              <w:tabs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376D" w:rsidRPr="007B3F5E" w14:paraId="44767F02" w14:textId="77777777" w:rsidTr="00A47FC7">
        <w:tc>
          <w:tcPr>
            <w:tcW w:w="2880" w:type="dxa"/>
            <w:shd w:val="clear" w:color="auto" w:fill="auto"/>
            <w:vAlign w:val="bottom"/>
            <w:hideMark/>
          </w:tcPr>
          <w:p w14:paraId="7DAC58BF" w14:textId="3E58B076" w:rsidR="00AC376D" w:rsidRPr="007B3F5E" w:rsidRDefault="00B17D5A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Pr="007B3F5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8F678" w14:textId="6CC8104F" w:rsidR="00AC376D" w:rsidRPr="007B3F5E" w:rsidRDefault="00AC376D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3437DA" w14:textId="77777777" w:rsidR="00AC376D" w:rsidRPr="007B3F5E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F935E" w14:textId="122D3E9F" w:rsidR="00AC376D" w:rsidRPr="007B3F5E" w:rsidRDefault="00AC376D" w:rsidP="00E859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D549A8" w14:textId="77777777" w:rsidR="00AC376D" w:rsidRPr="007B3F5E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77509B" w14:textId="2B7A697A" w:rsidR="00AC376D" w:rsidRPr="007B3F5E" w:rsidRDefault="00AC376D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01FC" w14:textId="77777777" w:rsidR="00AC376D" w:rsidRPr="007B3F5E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839AB8" w14:textId="354B7954" w:rsidR="00AC376D" w:rsidRPr="007B3F5E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3D34222" w14:textId="77777777" w:rsidR="00AC376D" w:rsidRPr="007B3F5E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9D0286" w14:textId="56C3EC42" w:rsidR="00AC376D" w:rsidRPr="007B3F5E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376D" w:rsidRPr="007B3F5E" w14:paraId="4D04E3CF" w14:textId="77777777" w:rsidTr="00A47FC7">
        <w:tc>
          <w:tcPr>
            <w:tcW w:w="2880" w:type="dxa"/>
            <w:shd w:val="clear" w:color="auto" w:fill="auto"/>
            <w:hideMark/>
          </w:tcPr>
          <w:p w14:paraId="360F53DB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B3F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10D9F8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86B7A9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40D3EB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0EAC3A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4F1D5FB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ADEC4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230E437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8AFD1BF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C0E55F7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C376D" w:rsidRPr="007B3F5E" w14:paraId="7220E00E" w14:textId="77777777" w:rsidTr="00A47FC7">
        <w:tc>
          <w:tcPr>
            <w:tcW w:w="2880" w:type="dxa"/>
            <w:shd w:val="clear" w:color="auto" w:fill="auto"/>
          </w:tcPr>
          <w:p w14:paraId="4FA4586F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EE18B2A" w14:textId="0F828CBA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758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A4B93A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62C05D" w14:textId="01998F9D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758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00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7A5E8A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89BB29" w14:textId="1BD6E35B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DDE45F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8EC723" w14:textId="3E18AC29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7A4D27" w14:textId="77777777" w:rsidR="00AC376D" w:rsidRPr="007B3F5E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EEE96EE" w14:textId="27ED3911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758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00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5BF813EF" w14:textId="77777777" w:rsidTr="00A47FC7">
        <w:tc>
          <w:tcPr>
            <w:tcW w:w="2880" w:type="dxa"/>
            <w:hideMark/>
          </w:tcPr>
          <w:p w14:paraId="724070BE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7B3F5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D322C60" w14:textId="3BB2FF0A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806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37</w:t>
            </w:r>
          </w:p>
        </w:tc>
        <w:tc>
          <w:tcPr>
            <w:tcW w:w="270" w:type="dxa"/>
          </w:tcPr>
          <w:p w14:paraId="78DD2262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7CFCB1" w14:textId="57BFFAF9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806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37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3F6EC25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DF2C1" w14:textId="4FBF755E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E68924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7F84E" w14:textId="348592F4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3C6DAB1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6497AC7" w14:textId="168CF944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806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37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01CD2398" w14:textId="77777777" w:rsidTr="00A47FC7">
        <w:tc>
          <w:tcPr>
            <w:tcW w:w="2880" w:type="dxa"/>
          </w:tcPr>
          <w:p w14:paraId="5721AA63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1928DC1" w14:textId="2CD83B45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993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44</w:t>
            </w:r>
          </w:p>
        </w:tc>
        <w:tc>
          <w:tcPr>
            <w:tcW w:w="270" w:type="dxa"/>
          </w:tcPr>
          <w:p w14:paraId="2E54ED45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F46D6" w14:textId="6061578D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993</w:t>
            </w:r>
            <w:r w:rsidR="00AC376D" w:rsidRPr="007B3F5E">
              <w:rPr>
                <w:rFonts w:ascii="Angsana New" w:hAnsi="Angsana New" w:hint="cs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44</w:t>
            </w:r>
            <w:r w:rsidRPr="007B3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ED404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C6E684" w14:textId="4417DE09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8614D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D97EFA" w14:textId="432C904F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EE909A0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22F992" w14:textId="382C26DB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993</w:t>
            </w:r>
            <w:r w:rsidR="00AC376D" w:rsidRPr="007B3F5E">
              <w:rPr>
                <w:rFonts w:ascii="Angsana New" w:hAnsi="Angsana New" w:hint="cs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sz w:val="24"/>
                <w:szCs w:val="24"/>
                <w:lang w:val="en-GB"/>
              </w:rPr>
              <w:t>44</w:t>
            </w:r>
            <w:r w:rsidRPr="007B3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C376D" w:rsidRPr="007B3F5E" w14:paraId="1C0120AE" w14:textId="77777777" w:rsidTr="00A47FC7">
        <w:tc>
          <w:tcPr>
            <w:tcW w:w="2880" w:type="dxa"/>
          </w:tcPr>
          <w:p w14:paraId="35DB319F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50B6B78" w14:textId="5474E52F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607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270" w:type="dxa"/>
            <w:vAlign w:val="bottom"/>
          </w:tcPr>
          <w:p w14:paraId="1226A8BF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246C2B" w14:textId="5FD7E41F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607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50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056A415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E19A36" w14:textId="39C8AECD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E5E8A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1A2841" w14:textId="4904693A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vAlign w:val="bottom"/>
          </w:tcPr>
          <w:p w14:paraId="18870F32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05EB2E1" w14:textId="4D93EAA5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607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50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3555DB5D" w14:textId="77777777" w:rsidTr="00A47FC7">
        <w:tc>
          <w:tcPr>
            <w:tcW w:w="2880" w:type="dxa"/>
            <w:hideMark/>
          </w:tcPr>
          <w:p w14:paraId="724F7CDD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6E761954" w14:textId="65288B90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17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778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270" w:type="dxa"/>
          </w:tcPr>
          <w:p w14:paraId="43B68CD9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638DF" w14:textId="0F28EE1A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4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4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43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00AD43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3AC8C" w14:textId="0C452B44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138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FF3C1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13844" w14:textId="4D7CBEDB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="00AC376D" w:rsidRPr="007B3F5E">
              <w:rPr>
                <w:rFonts w:ascii="Angsana New" w:hAnsi="Angsana New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sz w:val="24"/>
                <w:szCs w:val="24"/>
                <w:lang w:val="en-GB"/>
              </w:rPr>
              <w:t>302</w:t>
            </w:r>
            <w:r w:rsidR="00AC376D" w:rsidRPr="007B3F5E">
              <w:rPr>
                <w:rFonts w:ascii="Angsana New" w:hAnsi="Angsana New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sz w:val="24"/>
                <w:szCs w:val="24"/>
                <w:lang w:val="en-GB"/>
              </w:rPr>
              <w:t>19</w:t>
            </w:r>
            <w:r w:rsidRPr="007B3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3DC8507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8C47F56" w14:textId="767FA2DE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861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96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0897B267" w14:textId="77777777" w:rsidTr="00A47FC7">
        <w:tc>
          <w:tcPr>
            <w:tcW w:w="2880" w:type="dxa"/>
            <w:hideMark/>
          </w:tcPr>
          <w:p w14:paraId="39CD3F73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207EF41" w14:textId="7849AC87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888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29</w:t>
            </w:r>
          </w:p>
        </w:tc>
        <w:tc>
          <w:tcPr>
            <w:tcW w:w="270" w:type="dxa"/>
            <w:vAlign w:val="bottom"/>
          </w:tcPr>
          <w:p w14:paraId="5572473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3B299" w14:textId="0DCA68B4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94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875D5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14B092" w14:textId="6E9F1061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227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32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C67BFA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8EDC5E" w14:textId="39993A61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911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36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2" w:type="dxa"/>
            <w:vAlign w:val="bottom"/>
          </w:tcPr>
          <w:p w14:paraId="40A8E4FB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A653B11" w14:textId="7277E149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220</w:t>
            </w:r>
            <w:r w:rsidR="00AC376D" w:rsidRPr="007B3F5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62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1CEC2882" w14:textId="77777777" w:rsidTr="00A47FC7">
        <w:tc>
          <w:tcPr>
            <w:tcW w:w="2880" w:type="dxa"/>
            <w:hideMark/>
          </w:tcPr>
          <w:p w14:paraId="3EA3C7E0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7A788" w14:textId="30DCBC6C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994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270" w:type="dxa"/>
          </w:tcPr>
          <w:p w14:paraId="6E22C6FF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9267D" w14:textId="22FA7E81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994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50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6865B0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E2E26" w14:textId="5B29E246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1D3A2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4CB58D" w14:textId="0BEC9F8E" w:rsidR="00AC376D" w:rsidRPr="007B3F5E" w:rsidRDefault="00AC376D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4DD8B5C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8178B" w14:textId="7A617B97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994</w:t>
            </w:r>
            <w:r w:rsidR="00AC376D" w:rsidRPr="007B3F5E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50</w:t>
            </w:r>
            <w:r w:rsidRPr="007B3F5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7B3F5E" w14:paraId="09D2BCA9" w14:textId="77777777" w:rsidTr="00A47FC7">
        <w:tc>
          <w:tcPr>
            <w:tcW w:w="2880" w:type="dxa"/>
          </w:tcPr>
          <w:p w14:paraId="2ADAC41E" w14:textId="77777777" w:rsidR="00AC376D" w:rsidRPr="007B3F5E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71EA" w14:textId="538E9550" w:rsidR="00AC376D" w:rsidRPr="007B3F5E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lang w:val="en-GB"/>
              </w:rPr>
              <w:t>24</w:t>
            </w:r>
            <w:r w:rsidR="00AC376D"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lang w:val="en-GB"/>
              </w:rPr>
              <w:t>826</w:t>
            </w:r>
            <w:r w:rsidR="00AC376D"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.</w:t>
            </w:r>
            <w:r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270" w:type="dxa"/>
          </w:tcPr>
          <w:p w14:paraId="63F8EEA1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78169" w14:textId="2CE1AB1C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lang w:val="en-GB"/>
              </w:rPr>
              <w:t>10</w:t>
            </w:r>
            <w:r w:rsidR="00AC376D"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663</w:t>
            </w:r>
            <w:r w:rsidR="00AC376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18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5C7AB3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C11E6" w14:textId="621C4A4D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  <w:r w:rsidR="00AC376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365</w:t>
            </w:r>
            <w:r w:rsidR="00AC376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66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A77B78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389F69" w14:textId="70B8C023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</w:t>
            </w:r>
            <w:r w:rsidR="00AC376D" w:rsidRPr="007B3F5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213</w:t>
            </w:r>
            <w:r w:rsidR="00AC376D" w:rsidRPr="007B3F5E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55</w:t>
            </w:r>
            <w:r w:rsidRPr="007B3F5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45483984" w14:textId="77777777" w:rsidR="00AC376D" w:rsidRPr="007B3F5E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34388" w14:textId="14C35B40" w:rsidR="00AC376D" w:rsidRPr="007B3F5E" w:rsidRDefault="00FC6AD3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B17D5A" w:rsidRPr="007B3F5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AC376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242</w:t>
            </w:r>
            <w:r w:rsidR="00AC376D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B17D5A"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39</w:t>
            </w:r>
            <w:r w:rsidRPr="007B3F5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29A56D3C" w14:textId="4A5C62EC" w:rsidR="001D61D3" w:rsidRPr="007B3F5E" w:rsidRDefault="001D61D3" w:rsidP="00E859C8"/>
    <w:p w14:paraId="226C8484" w14:textId="4A675DFB" w:rsidR="00353B1F" w:rsidRPr="007B3F5E" w:rsidRDefault="00353B1F">
      <w:pPr>
        <w:spacing w:line="240" w:lineRule="auto"/>
        <w:jc w:val="left"/>
      </w:pPr>
      <w:r w:rsidRPr="007B3F5E">
        <w:br w:type="page"/>
      </w: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79"/>
        <w:gridCol w:w="247"/>
        <w:gridCol w:w="1120"/>
        <w:gridCol w:w="240"/>
        <w:gridCol w:w="1152"/>
        <w:gridCol w:w="236"/>
        <w:gridCol w:w="1056"/>
      </w:tblGrid>
      <w:tr w:rsidR="00D86771" w:rsidRPr="007B3F5E" w14:paraId="2301B659" w14:textId="77777777" w:rsidTr="00FC6AD3">
        <w:tc>
          <w:tcPr>
            <w:tcW w:w="3600" w:type="dxa"/>
            <w:shd w:val="clear" w:color="auto" w:fill="auto"/>
            <w:vAlign w:val="bottom"/>
          </w:tcPr>
          <w:p w14:paraId="35D0725E" w14:textId="77777777" w:rsidR="00D86771" w:rsidRPr="007B3F5E" w:rsidRDefault="00D8677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18C0441C" w14:textId="2B67898F" w:rsidR="00D86771" w:rsidRPr="007B3F5E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6069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A5929" w:rsidRPr="007B3F5E" w14:paraId="203CE981" w14:textId="6B3A1A2B" w:rsidTr="00FC6AD3">
        <w:tc>
          <w:tcPr>
            <w:tcW w:w="3600" w:type="dxa"/>
            <w:shd w:val="clear" w:color="auto" w:fill="auto"/>
          </w:tcPr>
          <w:p w14:paraId="13BD3573" w14:textId="77777777" w:rsidR="004A5929" w:rsidRPr="007B3F5E" w:rsidRDefault="004A5929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5CB82A55" w14:textId="4FB068F3" w:rsidR="004A5929" w:rsidRPr="007B3F5E" w:rsidRDefault="004A5929" w:rsidP="00E859C8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04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2F0AE2ED" w14:textId="77777777" w:rsidR="004A5929" w:rsidRPr="007B3F5E" w:rsidRDefault="004A5929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86771" w:rsidRPr="007B3F5E" w14:paraId="66BE666B" w14:textId="77777777" w:rsidTr="00FC6AD3">
        <w:tc>
          <w:tcPr>
            <w:tcW w:w="3600" w:type="dxa"/>
            <w:shd w:val="clear" w:color="auto" w:fill="auto"/>
            <w:vAlign w:val="bottom"/>
            <w:hideMark/>
          </w:tcPr>
          <w:p w14:paraId="5BD6BF8C" w14:textId="5531FC63" w:rsidR="00D86771" w:rsidRPr="007B3F5E" w:rsidRDefault="00D8677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587F34DA" w14:textId="77777777" w:rsidR="00D86771" w:rsidRPr="007B3F5E" w:rsidRDefault="00D86771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31B649E" w14:textId="77777777" w:rsidR="00D86771" w:rsidRPr="007B3F5E" w:rsidRDefault="00D86771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7" w:type="dxa"/>
            <w:shd w:val="clear" w:color="auto" w:fill="auto"/>
          </w:tcPr>
          <w:p w14:paraId="6CEFB792" w14:textId="77777777" w:rsidR="00D86771" w:rsidRPr="007B3F5E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3624264" w14:textId="1FBEC390" w:rsidR="00D86771" w:rsidRPr="007B3F5E" w:rsidRDefault="00D86771" w:rsidP="00E859C8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40" w:type="dxa"/>
            <w:shd w:val="clear" w:color="auto" w:fill="auto"/>
          </w:tcPr>
          <w:p w14:paraId="2B99D4F7" w14:textId="77777777" w:rsidR="00D86771" w:rsidRPr="007B3F5E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78BCB04" w14:textId="542FC501" w:rsidR="00D86771" w:rsidRPr="007B3F5E" w:rsidRDefault="00D86771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F836A3" w14:textId="77777777" w:rsidR="00D86771" w:rsidRPr="007B3F5E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4554F16B" w14:textId="77777777" w:rsidR="00D86771" w:rsidRPr="007B3F5E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6771" w:rsidRPr="007B3F5E" w14:paraId="2136C104" w14:textId="77777777" w:rsidTr="00FC6AD3">
        <w:tc>
          <w:tcPr>
            <w:tcW w:w="3600" w:type="dxa"/>
            <w:shd w:val="clear" w:color="auto" w:fill="auto"/>
          </w:tcPr>
          <w:p w14:paraId="316BFAD4" w14:textId="77777777" w:rsidR="00D86771" w:rsidRPr="007B3F5E" w:rsidRDefault="00D86771" w:rsidP="00E859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6825655" w14:textId="77777777" w:rsidR="00D86771" w:rsidRPr="007B3F5E" w:rsidRDefault="00D86771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146B" w:rsidRPr="007B3F5E" w14:paraId="6E6F78F2" w14:textId="77777777" w:rsidTr="00FC6AD3">
        <w:tc>
          <w:tcPr>
            <w:tcW w:w="3600" w:type="dxa"/>
            <w:shd w:val="clear" w:color="auto" w:fill="auto"/>
          </w:tcPr>
          <w:p w14:paraId="0E734D09" w14:textId="7741EC1D" w:rsidR="0022146B" w:rsidRPr="007B3F5E" w:rsidRDefault="00B17D5A" w:rsidP="00E859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785EF87B" w14:textId="77777777" w:rsidR="0022146B" w:rsidRPr="007B3F5E" w:rsidRDefault="002214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C6AD3" w:rsidRPr="007B3F5E" w14:paraId="434A617D" w14:textId="77777777" w:rsidTr="00FC6AD3">
        <w:tc>
          <w:tcPr>
            <w:tcW w:w="3600" w:type="dxa"/>
            <w:shd w:val="clear" w:color="auto" w:fill="auto"/>
            <w:hideMark/>
          </w:tcPr>
          <w:p w14:paraId="4C976A87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67DEA019" w14:textId="28A0C533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62B0BDDD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170BEDF" w14:textId="06D80768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D5746F4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849E598" w14:textId="284554EE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F9C1B9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4989B750" w14:textId="606BF28F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3E21" w:rsidRPr="007B3F5E" w14:paraId="24F3BCD8" w14:textId="77777777" w:rsidTr="00FC6AD3">
        <w:tc>
          <w:tcPr>
            <w:tcW w:w="3600" w:type="dxa"/>
          </w:tcPr>
          <w:p w14:paraId="17025B99" w14:textId="77777777" w:rsidR="009D3E21" w:rsidRPr="007B3F5E" w:rsidRDefault="009D3E21" w:rsidP="009D3E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5080B467" w14:textId="3FFDFBA5" w:rsidR="009D3E21" w:rsidRPr="007B3F5E" w:rsidRDefault="00E51F8A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45.99</w:t>
            </w:r>
          </w:p>
        </w:tc>
        <w:tc>
          <w:tcPr>
            <w:tcW w:w="247" w:type="dxa"/>
          </w:tcPr>
          <w:p w14:paraId="7495B99E" w14:textId="77777777" w:rsidR="009D3E21" w:rsidRPr="007B3F5E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EFED950" w14:textId="621C677F" w:rsidR="009D3E21" w:rsidRPr="007B3F5E" w:rsidRDefault="009D3E21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  <w:r w:rsidR="00E51F8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1E38FBC" w14:textId="77777777" w:rsidR="009D3E21" w:rsidRPr="007B3F5E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20DBF38" w14:textId="3CF2F3C8" w:rsidR="009D3E21" w:rsidRPr="007B3F5E" w:rsidRDefault="009D3E21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6D895C" w14:textId="77777777" w:rsidR="009D3E21" w:rsidRPr="007B3F5E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93B59DF" w14:textId="0D67A342" w:rsidR="009D3E21" w:rsidRPr="007B3F5E" w:rsidRDefault="009D3E21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  <w:r w:rsidR="00E51F8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6C78176C" w14:textId="77777777" w:rsidTr="00FC6AD3">
        <w:tc>
          <w:tcPr>
            <w:tcW w:w="3600" w:type="dxa"/>
          </w:tcPr>
          <w:p w14:paraId="47E14741" w14:textId="6D1F572E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287772F1" w14:textId="7BB2D7E7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9D3E21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997</w:t>
            </w:r>
            <w:r w:rsidR="009D3E21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247" w:type="dxa"/>
          </w:tcPr>
          <w:p w14:paraId="0981485E" w14:textId="77777777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FC1F632" w14:textId="49FD2EE5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9D3E21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997</w:t>
            </w:r>
            <w:r w:rsidR="009D3E21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F0EB0E9" w14:textId="77777777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1A59ED4" w14:textId="16A12FD5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CB1019" w14:textId="77777777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E3543D5" w14:textId="4CC06CDE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9D3E21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997</w:t>
            </w:r>
            <w:r w:rsidR="009D3E21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3289E857" w14:textId="77777777" w:rsidTr="00FC6AD3">
        <w:tc>
          <w:tcPr>
            <w:tcW w:w="3600" w:type="dxa"/>
          </w:tcPr>
          <w:p w14:paraId="7774267D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79" w:type="dxa"/>
          </w:tcPr>
          <w:p w14:paraId="3DF57D1A" w14:textId="3975E6F9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874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</w:p>
        </w:tc>
        <w:tc>
          <w:tcPr>
            <w:tcW w:w="247" w:type="dxa"/>
          </w:tcPr>
          <w:p w14:paraId="0DCD134F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6A6E68" w14:textId="2E498BAD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874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11A41CF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5B5440" w14:textId="5F8EBCC7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C01FB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8A4BA40" w14:textId="0D97754F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874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5E10592F" w14:textId="77777777" w:rsidTr="00FC6AD3">
        <w:tc>
          <w:tcPr>
            <w:tcW w:w="3600" w:type="dxa"/>
            <w:hideMark/>
          </w:tcPr>
          <w:p w14:paraId="6FA32932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617049F7" w14:textId="30DE60A9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315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247" w:type="dxa"/>
          </w:tcPr>
          <w:p w14:paraId="2BD26AAA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252BEBE" w14:textId="6055488D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195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B6C67B2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8D30E5B" w14:textId="1A2F7B6F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DA61BF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BE4A811" w14:textId="4688D8D5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05930C53" w14:textId="77777777" w:rsidTr="00FC6AD3">
        <w:tc>
          <w:tcPr>
            <w:tcW w:w="3600" w:type="dxa"/>
            <w:hideMark/>
          </w:tcPr>
          <w:p w14:paraId="336CAEA4" w14:textId="1DCA7513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48B10" w14:textId="33E68E5C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21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247" w:type="dxa"/>
            <w:vAlign w:val="bottom"/>
          </w:tcPr>
          <w:p w14:paraId="7107DB92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F6C7E" w14:textId="2EC49D48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16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82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47212BD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5A4E3" w14:textId="2F9A695D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04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5D39C90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A2324" w14:textId="78324515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21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86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5EF4C2B8" w14:textId="77777777" w:rsidTr="00FC6AD3">
        <w:tc>
          <w:tcPr>
            <w:tcW w:w="3600" w:type="dxa"/>
          </w:tcPr>
          <w:p w14:paraId="754C835F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CEB2" w14:textId="20150DE6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A204A6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89</w:t>
            </w:r>
          </w:p>
        </w:tc>
        <w:tc>
          <w:tcPr>
            <w:tcW w:w="247" w:type="dxa"/>
          </w:tcPr>
          <w:p w14:paraId="50FE4DD1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C2BE2" w14:textId="6D7E6CDD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12</w:t>
            </w:r>
            <w:r w:rsidR="00A204A6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9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71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32C5897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F6A60" w14:textId="559BD955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04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CB0D6B0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91AC4" w14:textId="337BD45E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A204A6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75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692A7383" w14:textId="77777777" w:rsidTr="00FC6AD3">
        <w:tc>
          <w:tcPr>
            <w:tcW w:w="3600" w:type="dxa"/>
            <w:shd w:val="clear" w:color="auto" w:fill="auto"/>
            <w:vAlign w:val="bottom"/>
          </w:tcPr>
          <w:p w14:paraId="778CF1D7" w14:textId="3C5CBD97" w:rsidR="00FC6AD3" w:rsidRPr="007B3F5E" w:rsidRDefault="00FC6AD3" w:rsidP="00FC6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B3F5E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7526B63F" w14:textId="1E947DB6" w:rsidR="00FC6AD3" w:rsidRPr="007B3F5E" w:rsidRDefault="00FC6AD3" w:rsidP="00FC6A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C6AD3" w:rsidRPr="007B3F5E" w14:paraId="58541E52" w14:textId="77777777" w:rsidTr="00FC6AD3">
        <w:tc>
          <w:tcPr>
            <w:tcW w:w="3600" w:type="dxa"/>
            <w:shd w:val="clear" w:color="auto" w:fill="auto"/>
          </w:tcPr>
          <w:p w14:paraId="1C9E66B2" w14:textId="46BF054B" w:rsidR="00FC6AD3" w:rsidRPr="007B3F5E" w:rsidRDefault="00B17D5A" w:rsidP="00FC6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03D6890B" w14:textId="41A78236" w:rsidR="00FC6AD3" w:rsidRPr="007B3F5E" w:rsidRDefault="00FC6AD3" w:rsidP="00FC6AD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6AD3" w:rsidRPr="007B3F5E" w14:paraId="54429052" w14:textId="77777777" w:rsidTr="00FC6AD3">
        <w:tc>
          <w:tcPr>
            <w:tcW w:w="3600" w:type="dxa"/>
            <w:shd w:val="clear" w:color="auto" w:fill="auto"/>
            <w:hideMark/>
          </w:tcPr>
          <w:p w14:paraId="6FF64168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553834A2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6847FC72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CAC9A33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A468DF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25824C0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86CFC3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50DD48E6" w14:textId="77777777" w:rsidR="00FC6AD3" w:rsidRPr="007B3F5E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6AD3" w:rsidRPr="007B3F5E" w14:paraId="7EE3E26D" w14:textId="77777777" w:rsidTr="00FC6AD3">
        <w:tc>
          <w:tcPr>
            <w:tcW w:w="3600" w:type="dxa"/>
          </w:tcPr>
          <w:p w14:paraId="18A781CB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6D2B00B7" w14:textId="7113C2B9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67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53</w:t>
            </w:r>
          </w:p>
        </w:tc>
        <w:tc>
          <w:tcPr>
            <w:tcW w:w="247" w:type="dxa"/>
          </w:tcPr>
          <w:p w14:paraId="25C7609F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CD27C37" w14:textId="2203EA58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67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53</w:t>
            </w:r>
            <w:r w:rsidR="00F51F66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1F43C9E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C6764D" w14:textId="2FE725EB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B5604E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A3C85BF" w14:textId="7BB2A512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67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53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7F6E2061" w14:textId="77777777" w:rsidTr="00FC6AD3">
        <w:tc>
          <w:tcPr>
            <w:tcW w:w="3600" w:type="dxa"/>
          </w:tcPr>
          <w:p w14:paraId="3A738798" w14:textId="195F549F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79" w:type="dxa"/>
          </w:tcPr>
          <w:p w14:paraId="7D2597C0" w14:textId="1E1FC141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195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</w:p>
        </w:tc>
        <w:tc>
          <w:tcPr>
            <w:tcW w:w="247" w:type="dxa"/>
          </w:tcPr>
          <w:p w14:paraId="263B902C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6169F5B" w14:textId="3A1A59B8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195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CEC48D1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B23CD6" w14:textId="19281CCD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4BF74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3C17339" w14:textId="21380839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195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34FE482D" w14:textId="77777777" w:rsidTr="00FC6AD3">
        <w:tc>
          <w:tcPr>
            <w:tcW w:w="3600" w:type="dxa"/>
          </w:tcPr>
          <w:p w14:paraId="7A7DF8AE" w14:textId="71200EFE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4DBA20C6" w14:textId="0AAE98F8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999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80</w:t>
            </w:r>
          </w:p>
        </w:tc>
        <w:tc>
          <w:tcPr>
            <w:tcW w:w="247" w:type="dxa"/>
          </w:tcPr>
          <w:p w14:paraId="7888259E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A180880" w14:textId="5EE65262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000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70AD1C5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51E400A" w14:textId="3158B4A4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BB8CA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F3D1293" w14:textId="48F9C383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000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6384F912" w14:textId="77777777" w:rsidTr="00FC6AD3">
        <w:tc>
          <w:tcPr>
            <w:tcW w:w="3600" w:type="dxa"/>
          </w:tcPr>
          <w:p w14:paraId="07725B20" w14:textId="0874392A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91E80EA" w14:textId="57D6C1D0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247" w:type="dxa"/>
            <w:vAlign w:val="bottom"/>
          </w:tcPr>
          <w:p w14:paraId="324463E1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4B88489" w14:textId="5C5DD927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36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5C12E6C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1EB6FB" w14:textId="3997AF4E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85E9B8A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081ED9A" w14:textId="5AA5D176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62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6A270E0E" w14:textId="77777777" w:rsidTr="00FC6AD3">
        <w:tc>
          <w:tcPr>
            <w:tcW w:w="3600" w:type="dxa"/>
            <w:hideMark/>
          </w:tcPr>
          <w:p w14:paraId="2E3066DA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79DD" w14:textId="4D42DF36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994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16</w:t>
            </w:r>
          </w:p>
        </w:tc>
        <w:tc>
          <w:tcPr>
            <w:tcW w:w="247" w:type="dxa"/>
          </w:tcPr>
          <w:p w14:paraId="51DDBD65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7A8AD" w14:textId="254BC23D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994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ACEDEA6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04C11" w14:textId="11A5C656" w:rsidR="00FC6AD3" w:rsidRPr="007B3F5E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B2DFC5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F803A" w14:textId="6410C1B3" w:rsidR="00FC6AD3" w:rsidRPr="007B3F5E" w:rsidRDefault="003F2D0E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994</w:t>
            </w:r>
            <w:r w:rsidR="00FC6AD3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7B3F5E" w14:paraId="16904C92" w14:textId="77777777" w:rsidTr="00FC6AD3">
        <w:tc>
          <w:tcPr>
            <w:tcW w:w="3600" w:type="dxa"/>
          </w:tcPr>
          <w:p w14:paraId="775318E2" w14:textId="77777777" w:rsidR="00FC6AD3" w:rsidRPr="007B3F5E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E8239" w14:textId="4D731C69" w:rsidR="00FC6AD3" w:rsidRPr="007B3F5E" w:rsidRDefault="00B17D5A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269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70</w:t>
            </w:r>
          </w:p>
        </w:tc>
        <w:tc>
          <w:tcPr>
            <w:tcW w:w="247" w:type="dxa"/>
          </w:tcPr>
          <w:p w14:paraId="5E06A2BE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E2B4A" w14:textId="63915D44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266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29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1EF8EAD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13FB0" w14:textId="14738BCD" w:rsidR="00FC6AD3" w:rsidRPr="007B3F5E" w:rsidRDefault="00F51F6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352FA9" w14:textId="77777777" w:rsidR="00FC6AD3" w:rsidRPr="007B3F5E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2F5F" w14:textId="261182CB" w:rsidR="00FC6AD3" w:rsidRPr="007B3F5E" w:rsidRDefault="003F2D0E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FC6AD3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55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6A06ACF0" w14:textId="5B046444" w:rsidR="006156CC" w:rsidRPr="007B3F5E" w:rsidRDefault="006156CC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C41002B" w14:textId="186A03D6" w:rsidR="00C66851" w:rsidRPr="007B3F5E" w:rsidRDefault="001543B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</w:p>
    <w:p w14:paraId="3621D540" w14:textId="6754EB8E" w:rsidR="004A450C" w:rsidRPr="007B3F5E" w:rsidRDefault="004A450C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  <w:r w:rsidRPr="007B3F5E">
        <w:rPr>
          <w:rFonts w:asciiTheme="majorBidi" w:hAnsiTheme="majorBidi" w:cstheme="majorBidi"/>
          <w:i/>
          <w:iCs/>
          <w:sz w:val="22"/>
          <w:szCs w:val="22"/>
        </w:rPr>
        <w:br w:type="page"/>
      </w:r>
    </w:p>
    <w:p w14:paraId="33BC90F2" w14:textId="7D5B6219" w:rsidR="001543B9" w:rsidRPr="007B3F5E" w:rsidRDefault="001543B9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86086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7B3F5E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C66851" w:rsidRPr="007B3F5E">
        <w:rPr>
          <w:rFonts w:asciiTheme="majorBidi" w:hAnsiTheme="majorBidi" w:cstheme="majorBidi"/>
          <w:i/>
          <w:iCs/>
          <w:sz w:val="40"/>
          <w:szCs w:val="28"/>
        </w:rPr>
        <w:tab/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5AF4BC6F" w14:textId="77777777" w:rsidR="00754C06" w:rsidRPr="007B3F5E" w:rsidRDefault="00754C06" w:rsidP="00E859C8">
      <w:pPr>
        <w:spacing w:line="240" w:lineRule="auto"/>
        <w:ind w:left="360"/>
        <w:rPr>
          <w:rFonts w:asciiTheme="majorBidi" w:hAnsiTheme="majorBidi" w:cstheme="majorBidi"/>
          <w:i/>
          <w:iCs/>
          <w:sz w:val="22"/>
          <w:szCs w:val="22"/>
        </w:rPr>
      </w:pPr>
    </w:p>
    <w:p w14:paraId="641174A5" w14:textId="6620936C" w:rsidR="001543B9" w:rsidRPr="007B3F5E" w:rsidRDefault="001543B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2C335503" w14:textId="77777777" w:rsidR="00C46F0C" w:rsidRPr="007B3F5E" w:rsidRDefault="00C46F0C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770DE113" w14:textId="77777777" w:rsidR="0006140E" w:rsidRPr="007B3F5E" w:rsidRDefault="0006140E" w:rsidP="0095770F">
      <w:pPr>
        <w:spacing w:line="240" w:lineRule="auto"/>
        <w:ind w:left="540" w:right="-45" w:firstLine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การบริหารการปฏิรูปอัตราดอกเบี้ยอ้างอิง</w:t>
      </w:r>
    </w:p>
    <w:p w14:paraId="1872CC47" w14:textId="77777777" w:rsidR="000D12EA" w:rsidRPr="007B3F5E" w:rsidRDefault="000D12EA" w:rsidP="00E859C8">
      <w:pPr>
        <w:spacing w:line="240" w:lineRule="auto"/>
        <w:ind w:left="547" w:right="-43"/>
        <w:rPr>
          <w:rFonts w:asciiTheme="majorBidi" w:hAnsiTheme="majorBidi" w:cstheme="majorBidi"/>
          <w:sz w:val="22"/>
          <w:szCs w:val="22"/>
        </w:rPr>
      </w:pPr>
    </w:p>
    <w:p w14:paraId="6A807F53" w14:textId="28D5D2D6" w:rsidR="0006140E" w:rsidRPr="007B3F5E" w:rsidRDefault="0006140E" w:rsidP="0095770F">
      <w:pPr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="00F2252E" w:rsidRPr="007B3F5E">
        <w:rPr>
          <w:rFonts w:asciiTheme="majorBidi" w:hAnsiTheme="majorBidi" w:cstheme="majorBidi" w:hint="cs"/>
          <w:sz w:val="28"/>
          <w:szCs w:val="28"/>
          <w:cs/>
        </w:rPr>
        <w:t>บริหารความเสี่ยง</w:t>
      </w:r>
      <w:r w:rsidR="00A3046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F2252E" w:rsidRPr="007B3F5E">
        <w:rPr>
          <w:rFonts w:asciiTheme="majorBidi" w:hAnsiTheme="majorBidi" w:cstheme="majorBidi" w:hint="cs"/>
          <w:sz w:val="28"/>
          <w:szCs w:val="28"/>
          <w:cs/>
        </w:rPr>
        <w:t>(คณะกรรมการ)</w:t>
      </w:r>
      <w:r w:rsidR="00A3046A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ได้ติดตามและดูแลการเปลี่ยนแปลงไปใช้อัตราดอกเบี้ยอ้างอิงทางเลือกของกลุ่มบริษัท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คณะกรรมการได้รายงานไปยังคณะกรรมการบริษัทของกลุ่มบริษัทเป็นรายไตรมาสและร่วมมือกับหน่วยงานอื่น 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5EA182DE" w14:textId="77777777" w:rsidR="0006140E" w:rsidRPr="007B3F5E" w:rsidRDefault="0006140E" w:rsidP="0095770F">
      <w:pPr>
        <w:tabs>
          <w:tab w:val="left" w:pos="540"/>
        </w:tabs>
        <w:spacing w:line="240" w:lineRule="auto"/>
        <w:ind w:left="1080"/>
        <w:jc w:val="both"/>
        <w:rPr>
          <w:rFonts w:asciiTheme="majorBidi" w:hAnsiTheme="majorBidi" w:cstheme="majorBidi"/>
          <w:sz w:val="22"/>
          <w:szCs w:val="22"/>
        </w:rPr>
      </w:pPr>
    </w:p>
    <w:p w14:paraId="5FDD6E60" w14:textId="7E511B66" w:rsidR="0006140E" w:rsidRPr="007B3F5E" w:rsidRDefault="0006140E" w:rsidP="0095770F">
      <w:pPr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="00B17D5A" w:rsidRPr="007B3F5E">
        <w:rPr>
          <w:rFonts w:asciiTheme="majorBidi" w:hAnsiTheme="majorBidi" w:cstheme="majorBidi" w:hint="cs"/>
          <w:sz w:val="28"/>
          <w:szCs w:val="28"/>
          <w:lang w:val="en-GB"/>
        </w:rPr>
        <w:t>3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 w:hint="cs"/>
          <w:sz w:val="28"/>
          <w:szCs w:val="28"/>
          <w:lang w:val="en-GB"/>
        </w:rPr>
        <w:t>256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อ้างอิงกับอัตราดอกเบี้ย </w:t>
      </w:r>
      <w:r w:rsidRPr="007B3F5E">
        <w:rPr>
          <w:rFonts w:asciiTheme="majorBidi" w:hAnsiTheme="majorBidi" w:cstheme="majorBidi" w:hint="cs"/>
          <w:sz w:val="28"/>
          <w:szCs w:val="28"/>
        </w:rPr>
        <w:t xml:space="preserve">LIBOR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7B3F5E">
        <w:rPr>
          <w:rFonts w:asciiTheme="majorBidi" w:hAnsiTheme="majorBidi" w:cstheme="majorBidi" w:hint="cs"/>
          <w:sz w:val="28"/>
          <w:szCs w:val="28"/>
        </w:rPr>
        <w:t xml:space="preserve">THBFIX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7B3F5E">
        <w:rPr>
          <w:rFonts w:asciiTheme="majorBidi" w:hAnsiTheme="majorBidi" w:cstheme="majorBidi" w:hint="cs"/>
          <w:sz w:val="28"/>
          <w:szCs w:val="28"/>
        </w:rPr>
        <w:t xml:space="preserve">LIBOR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ทั้งหมดมาใช้อัตราดอกเบี้ย </w:t>
      </w:r>
      <w:r w:rsidR="00F2252E" w:rsidRPr="007B3F5E">
        <w:rPr>
          <w:rFonts w:asciiTheme="majorBidi" w:hAnsiTheme="majorBidi" w:cstheme="majorBidi"/>
          <w:sz w:val="28"/>
          <w:szCs w:val="28"/>
        </w:rPr>
        <w:t xml:space="preserve">SOFR </w:t>
      </w:r>
      <w:r w:rsidR="00F2252E" w:rsidRPr="007B3F5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2252E" w:rsidRPr="007B3F5E">
        <w:rPr>
          <w:rFonts w:asciiTheme="majorBidi" w:hAnsiTheme="majorBidi" w:cstheme="majorBidi"/>
          <w:sz w:val="28"/>
          <w:szCs w:val="28"/>
        </w:rPr>
        <w:t xml:space="preserve">THBFIX </w:t>
      </w:r>
      <w:r w:rsidR="00F2252E" w:rsidRPr="007B3F5E">
        <w:rPr>
          <w:rFonts w:asciiTheme="majorBidi" w:hAnsiTheme="majorBidi" w:cstheme="majorBidi" w:hint="cs"/>
          <w:sz w:val="28"/>
          <w:szCs w:val="28"/>
          <w:cs/>
        </w:rPr>
        <w:t xml:space="preserve">ทั้งหมดมาใช้อัตราดอกเบี้ย </w:t>
      </w:r>
      <w:r w:rsidR="00F2252E" w:rsidRPr="007B3F5E">
        <w:rPr>
          <w:rFonts w:asciiTheme="majorBidi" w:hAnsiTheme="majorBidi" w:cstheme="majorBidi"/>
          <w:sz w:val="28"/>
          <w:szCs w:val="28"/>
        </w:rPr>
        <w:t>THOR</w:t>
      </w:r>
      <w:r w:rsidRPr="007B3F5E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B17D5A" w:rsidRPr="007B3F5E">
        <w:rPr>
          <w:rFonts w:asciiTheme="majorBidi" w:hAnsiTheme="majorBidi" w:cstheme="majorBidi" w:hint="cs"/>
          <w:sz w:val="28"/>
          <w:szCs w:val="28"/>
          <w:lang w:val="en-GB"/>
        </w:rPr>
        <w:t>3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 w:hint="cs"/>
          <w:sz w:val="28"/>
          <w:szCs w:val="28"/>
          <w:lang w:val="en-GB"/>
        </w:rPr>
        <w:t>256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FC40C62" w14:textId="77777777" w:rsidR="000D12EA" w:rsidRPr="007B3F5E" w:rsidRDefault="000D12EA" w:rsidP="00E859C8">
      <w:pPr>
        <w:tabs>
          <w:tab w:val="left" w:pos="117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D8445A" w14:textId="031DFF22" w:rsidR="001543B9" w:rsidRPr="007B3F5E" w:rsidRDefault="001543B9" w:rsidP="00E859C8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t>(</w:t>
      </w:r>
      <w:r w:rsidR="00786086" w:rsidRPr="007B3F5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) </w:t>
      </w:r>
      <w:r w:rsidR="00C66851" w:rsidRPr="007B3F5E">
        <w:rPr>
          <w:rFonts w:asciiTheme="majorBidi" w:hAnsiTheme="majorBidi" w:cstheme="majorBidi"/>
          <w:sz w:val="28"/>
          <w:szCs w:val="28"/>
        </w:rPr>
        <w:tab/>
      </w:r>
      <w:r w:rsidRPr="007B3F5E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CE5B77A" w14:textId="076563BD" w:rsidR="001543B9" w:rsidRPr="007B3F5E" w:rsidRDefault="001543B9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194E8F6B" w14:textId="0CC0D7AD" w:rsidR="001543B9" w:rsidRPr="007B3F5E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</w:t>
      </w:r>
      <w:r w:rsidR="00784268" w:rsidRPr="007B3F5E">
        <w:rPr>
          <w:rFonts w:asciiTheme="majorBidi" w:hAnsiTheme="majorBidi" w:cstheme="majorBidi" w:hint="cs"/>
          <w:sz w:val="28"/>
          <w:szCs w:val="28"/>
          <w:cs/>
        </w:rPr>
        <w:t xml:space="preserve"> สัญญาก่อสร้าง และ</w:t>
      </w:r>
      <w:r w:rsidR="00784268" w:rsidRPr="007B3F5E">
        <w:rPr>
          <w:rFonts w:asciiTheme="majorBidi" w:hAnsiTheme="majorBidi" w:cstheme="majorBidi"/>
          <w:sz w:val="28"/>
          <w:szCs w:val="28"/>
          <w:cs/>
        </w:rPr>
        <w:t>สัญญาซ่อมบำรุง</w:t>
      </w:r>
      <w:r w:rsidRPr="007B3F5E">
        <w:rPr>
          <w:rFonts w:asciiTheme="majorBidi" w:hAnsiTheme="majorBidi" w:cstheme="majorBidi"/>
          <w:sz w:val="28"/>
          <w:szCs w:val="28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0EAAF18" w14:textId="32A843D6" w:rsidR="004A450C" w:rsidRPr="007B3F5E" w:rsidRDefault="004A450C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7B3F5E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tbl>
      <w:tblPr>
        <w:tblW w:w="9133" w:type="dxa"/>
        <w:tblInd w:w="9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8"/>
        <w:gridCol w:w="944"/>
        <w:gridCol w:w="180"/>
        <w:gridCol w:w="810"/>
        <w:gridCol w:w="180"/>
        <w:gridCol w:w="720"/>
        <w:gridCol w:w="6"/>
        <w:gridCol w:w="174"/>
        <w:gridCol w:w="6"/>
        <w:gridCol w:w="983"/>
        <w:gridCol w:w="181"/>
        <w:gridCol w:w="813"/>
        <w:gridCol w:w="6"/>
        <w:gridCol w:w="175"/>
        <w:gridCol w:w="6"/>
        <w:gridCol w:w="975"/>
        <w:gridCol w:w="6"/>
      </w:tblGrid>
      <w:tr w:rsidR="002B5295" w:rsidRPr="007B3F5E" w14:paraId="16ECFD15" w14:textId="0B605400" w:rsidTr="00AD71C8">
        <w:trPr>
          <w:cantSplit/>
          <w:tblHeader/>
        </w:trPr>
        <w:tc>
          <w:tcPr>
            <w:tcW w:w="2968" w:type="dxa"/>
            <w:vAlign w:val="bottom"/>
          </w:tcPr>
          <w:p w14:paraId="2C2CDEC1" w14:textId="77777777" w:rsidR="002B5295" w:rsidRPr="007B3F5E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165" w:type="dxa"/>
            <w:gridSpan w:val="16"/>
          </w:tcPr>
          <w:p w14:paraId="7FBF0C4D" w14:textId="1A10CC23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B5295" w:rsidRPr="007B3F5E" w14:paraId="71E4B7CF" w14:textId="07BDCE79" w:rsidTr="00AD71C8">
        <w:trPr>
          <w:cantSplit/>
          <w:tblHeader/>
        </w:trPr>
        <w:tc>
          <w:tcPr>
            <w:tcW w:w="2968" w:type="dxa"/>
            <w:vAlign w:val="bottom"/>
          </w:tcPr>
          <w:p w14:paraId="53A48348" w14:textId="77777777" w:rsidR="002B5295" w:rsidRPr="007B3F5E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0" w:type="dxa"/>
            <w:gridSpan w:val="6"/>
          </w:tcPr>
          <w:p w14:paraId="0E53D191" w14:textId="53C65109" w:rsidR="002B5295" w:rsidRPr="007B3F5E" w:rsidRDefault="00B17D5A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" w:type="dxa"/>
            <w:gridSpan w:val="2"/>
          </w:tcPr>
          <w:p w14:paraId="409B5C6D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5" w:type="dxa"/>
            <w:gridSpan w:val="8"/>
          </w:tcPr>
          <w:p w14:paraId="64E017E3" w14:textId="2C78EAE3" w:rsidR="002B5295" w:rsidRPr="007B3F5E" w:rsidRDefault="00B17D5A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2B5295" w:rsidRPr="007B3F5E" w14:paraId="749ED033" w14:textId="70E8E909" w:rsidTr="00AD71C8">
        <w:trPr>
          <w:gridAfter w:val="1"/>
          <w:wAfter w:w="6" w:type="dxa"/>
          <w:cantSplit/>
          <w:tblHeader/>
        </w:trPr>
        <w:tc>
          <w:tcPr>
            <w:tcW w:w="2968" w:type="dxa"/>
            <w:vAlign w:val="bottom"/>
          </w:tcPr>
          <w:p w14:paraId="02915843" w14:textId="77777777" w:rsidR="002B5295" w:rsidRPr="007B3F5E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2F67C6C8" w14:textId="6B3707FA" w:rsidR="002B5295" w:rsidRPr="007B3F5E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44" w:type="dxa"/>
          </w:tcPr>
          <w:p w14:paraId="6EE654ED" w14:textId="77777777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3B41A9B8" w14:textId="1E459809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0" w:type="dxa"/>
          </w:tcPr>
          <w:p w14:paraId="6118C11F" w14:textId="77777777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B5C804" w14:textId="77777777" w:rsidR="002B5295" w:rsidRPr="007B3F5E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13195A30" w14:textId="4E2A6D74" w:rsidR="002B5295" w:rsidRPr="007B3F5E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0" w:type="dxa"/>
          </w:tcPr>
          <w:p w14:paraId="7F55074B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22F88A1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330FA2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05CF61" w14:textId="2622A189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gridSpan w:val="2"/>
          </w:tcPr>
          <w:p w14:paraId="0EE6F871" w14:textId="53462BA9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123C3CA" w14:textId="77777777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4DD5CF35" w14:textId="341AF9BF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1" w:type="dxa"/>
          </w:tcPr>
          <w:p w14:paraId="1E7AFB06" w14:textId="77777777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73C657D" w14:textId="77777777" w:rsidR="002B5295" w:rsidRPr="007B3F5E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6EFCD5B1" w14:textId="230E4C3F" w:rsidR="002B5295" w:rsidRPr="007B3F5E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1" w:type="dxa"/>
            <w:gridSpan w:val="2"/>
          </w:tcPr>
          <w:p w14:paraId="01142C79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768FCC93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80C61" w14:textId="77777777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4561A" w14:textId="1AEFAB26" w:rsidR="002B5295" w:rsidRPr="007B3F5E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</w:tr>
      <w:tr w:rsidR="002B5295" w:rsidRPr="007B3F5E" w14:paraId="573EE416" w14:textId="00CE6C89" w:rsidTr="00AD71C8">
        <w:trPr>
          <w:cantSplit/>
        </w:trPr>
        <w:tc>
          <w:tcPr>
            <w:tcW w:w="2968" w:type="dxa"/>
          </w:tcPr>
          <w:p w14:paraId="596DEB08" w14:textId="77777777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12"/>
          </w:tcPr>
          <w:p w14:paraId="65DFD6C3" w14:textId="4B869AD8" w:rsidR="002B5295" w:rsidRPr="007B3F5E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1" w:type="dxa"/>
            <w:gridSpan w:val="2"/>
          </w:tcPr>
          <w:p w14:paraId="18BD5275" w14:textId="77777777" w:rsidR="002B5295" w:rsidRPr="007B3F5E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gridSpan w:val="2"/>
          </w:tcPr>
          <w:p w14:paraId="59587B8B" w14:textId="77777777" w:rsidR="002B5295" w:rsidRPr="007B3F5E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B5295" w:rsidRPr="007B3F5E" w14:paraId="1C997E01" w14:textId="004F2259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3CA8EBA8" w14:textId="77777777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</w:tcPr>
          <w:p w14:paraId="376558E9" w14:textId="31809327" w:rsidR="002B5295" w:rsidRPr="007B3F5E" w:rsidRDefault="00B17D5A" w:rsidP="00C23263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</w:t>
            </w:r>
            <w:r w:rsidR="00AD71C8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22</w:t>
            </w:r>
          </w:p>
        </w:tc>
        <w:tc>
          <w:tcPr>
            <w:tcW w:w="180" w:type="dxa"/>
            <w:vAlign w:val="bottom"/>
          </w:tcPr>
          <w:p w14:paraId="4610A40F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A9335F" w14:textId="38E93844" w:rsidR="002B5295" w:rsidRPr="007B3F5E" w:rsidRDefault="00AD71C8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1E618F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1F852D" w14:textId="52544F68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F93DE0" w14:textId="6BD24149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hideMark/>
          </w:tcPr>
          <w:p w14:paraId="3EC7A7EC" w14:textId="6FD72A7D" w:rsidR="002B5295" w:rsidRPr="007B3F5E" w:rsidRDefault="00B17D5A" w:rsidP="007332D7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17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68</w:t>
            </w:r>
          </w:p>
        </w:tc>
        <w:tc>
          <w:tcPr>
            <w:tcW w:w="181" w:type="dxa"/>
            <w:vAlign w:val="bottom"/>
          </w:tcPr>
          <w:p w14:paraId="0C81D1A5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6B54504D" w14:textId="6CA68A00" w:rsidR="002B5295" w:rsidRPr="007B3F5E" w:rsidRDefault="002B5295" w:rsidP="00C23263">
            <w:pPr>
              <w:tabs>
                <w:tab w:val="decimal" w:pos="50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6AE4B59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4631E90" w14:textId="4C0906B4" w:rsidR="002B5295" w:rsidRPr="007B3F5E" w:rsidRDefault="002B5295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4DC694F6" w14:textId="5AB56C7A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05A85767" w14:textId="5422389E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สถาบันการเงินระยะสั้น</w:t>
            </w:r>
          </w:p>
          <w:p w14:paraId="3CF6BB92" w14:textId="0E07C92E" w:rsidR="002B5295" w:rsidRPr="007B3F5E" w:rsidRDefault="002B5295" w:rsidP="00E859C8">
            <w:pPr>
              <w:spacing w:line="240" w:lineRule="auto"/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ที่ใช้เป็นหลักประกัน</w:t>
            </w:r>
          </w:p>
        </w:tc>
        <w:tc>
          <w:tcPr>
            <w:tcW w:w="944" w:type="dxa"/>
          </w:tcPr>
          <w:p w14:paraId="7F45E270" w14:textId="77777777" w:rsidR="002B5295" w:rsidRPr="007B3F5E" w:rsidRDefault="002B5295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869FE9" w14:textId="4325A65F" w:rsidR="00AD71C8" w:rsidRPr="007B3F5E" w:rsidRDefault="00B17D5A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674</w:t>
            </w:r>
            <w:r w:rsidR="00AD71C8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97</w:t>
            </w:r>
          </w:p>
        </w:tc>
        <w:tc>
          <w:tcPr>
            <w:tcW w:w="180" w:type="dxa"/>
            <w:vAlign w:val="bottom"/>
          </w:tcPr>
          <w:p w14:paraId="27B19F9D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F26ED8" w14:textId="77777777" w:rsidR="002B5295" w:rsidRPr="007B3F5E" w:rsidRDefault="002B5295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4CA2481" w14:textId="6392F85C" w:rsidR="00AD71C8" w:rsidRPr="007B3F5E" w:rsidRDefault="00AD71C8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2956E2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6B3494" w14:textId="77777777" w:rsidR="00635440" w:rsidRPr="007B3F5E" w:rsidRDefault="00635440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4EB2089" w14:textId="6723E092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753AA07" w14:textId="604512B2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91AFDD4" w14:textId="77777777" w:rsidR="002B5295" w:rsidRPr="007B3F5E" w:rsidRDefault="002B5295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AEA24F" w14:textId="1C98F707" w:rsidR="002B5295" w:rsidRPr="007B3F5E" w:rsidRDefault="00B17D5A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652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21</w:t>
            </w:r>
          </w:p>
        </w:tc>
        <w:tc>
          <w:tcPr>
            <w:tcW w:w="181" w:type="dxa"/>
            <w:vAlign w:val="bottom"/>
          </w:tcPr>
          <w:p w14:paraId="1995B3C0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1FACE47C" w14:textId="77777777" w:rsidR="002B5295" w:rsidRPr="007B3F5E" w:rsidRDefault="002B5295" w:rsidP="00C23263">
            <w:pPr>
              <w:tabs>
                <w:tab w:val="decimal" w:pos="50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1D9AC1" w14:textId="46C626A3" w:rsidR="002B5295" w:rsidRPr="007B3F5E" w:rsidRDefault="002B5295" w:rsidP="00C23263">
            <w:pPr>
              <w:tabs>
                <w:tab w:val="decimal" w:pos="50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A16A3D4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AC520E5" w14:textId="77777777" w:rsidR="002B5295" w:rsidRPr="007B3F5E" w:rsidRDefault="002B5295" w:rsidP="00E859C8">
            <w:pPr>
              <w:tabs>
                <w:tab w:val="decimal" w:pos="552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126AD44" w14:textId="378BB753" w:rsidR="002B5295" w:rsidRPr="007B3F5E" w:rsidRDefault="002B5295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0CE0E7B2" w14:textId="540340E4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4783B2B9" w14:textId="77777777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44" w:type="dxa"/>
          </w:tcPr>
          <w:p w14:paraId="226C2C30" w14:textId="24EC93D9" w:rsidR="002B5295" w:rsidRPr="007B3F5E" w:rsidRDefault="00B17D5A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33</w:t>
            </w:r>
            <w:r w:rsidR="00AD71C8"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55</w:t>
            </w:r>
          </w:p>
        </w:tc>
        <w:tc>
          <w:tcPr>
            <w:tcW w:w="180" w:type="dxa"/>
            <w:vAlign w:val="bottom"/>
          </w:tcPr>
          <w:p w14:paraId="2AE80422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F74798" w14:textId="184EBB7D" w:rsidR="002B5295" w:rsidRPr="007B3F5E" w:rsidRDefault="00AD71C8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F59F5B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AF43C4" w14:textId="7FD9E68B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CD4F37" w14:textId="5B4C1ADC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hideMark/>
          </w:tcPr>
          <w:p w14:paraId="3B64AF79" w14:textId="55F3F225" w:rsidR="002B5295" w:rsidRPr="007B3F5E" w:rsidRDefault="00B17D5A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103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94</w:t>
            </w:r>
          </w:p>
        </w:tc>
        <w:tc>
          <w:tcPr>
            <w:tcW w:w="181" w:type="dxa"/>
            <w:vAlign w:val="bottom"/>
          </w:tcPr>
          <w:p w14:paraId="20AC7B2B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13FDDBAB" w14:textId="0DE80630" w:rsidR="002B5295" w:rsidRPr="007B3F5E" w:rsidRDefault="002B5295" w:rsidP="00C23263">
            <w:pPr>
              <w:tabs>
                <w:tab w:val="decimal" w:pos="50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550AE22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69A3717" w14:textId="19421D68" w:rsidR="002B5295" w:rsidRPr="007B3F5E" w:rsidRDefault="002B5295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32D4D7E4" w14:textId="12A025CC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305714ED" w14:textId="0340C35E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44" w:type="dxa"/>
          </w:tcPr>
          <w:p w14:paraId="17CA97C0" w14:textId="3E526F65" w:rsidR="002B5295" w:rsidRPr="007B3F5E" w:rsidRDefault="00AD71C8" w:rsidP="00E859C8">
            <w:pPr>
              <w:tabs>
                <w:tab w:val="decimal" w:pos="5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2C5772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77A974" w14:textId="1F7B6AA0" w:rsidR="002B5295" w:rsidRPr="007B3F5E" w:rsidRDefault="00AD71C8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AC94EB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0D9C3AE" w14:textId="656E5EBA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D34A88D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483307DB" w14:textId="6FC4114A" w:rsidR="002B5295" w:rsidRPr="007B3F5E" w:rsidRDefault="002B5295" w:rsidP="00C23263">
            <w:pPr>
              <w:tabs>
                <w:tab w:val="decimal" w:pos="6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8C14635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59AF3D70" w14:textId="41B2E07F" w:rsidR="002B5295" w:rsidRPr="007B3F5E" w:rsidRDefault="00B17D5A" w:rsidP="007332D7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6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88</w:t>
            </w:r>
          </w:p>
        </w:tc>
        <w:tc>
          <w:tcPr>
            <w:tcW w:w="181" w:type="dxa"/>
            <w:gridSpan w:val="2"/>
          </w:tcPr>
          <w:p w14:paraId="7822FF2E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0D9EFED9" w14:textId="2263E68B" w:rsidR="002B5295" w:rsidRPr="007B3F5E" w:rsidRDefault="002B5295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452D21B6" w14:textId="5C162AF0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2B255076" w14:textId="77777777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44" w:type="dxa"/>
            <w:vAlign w:val="bottom"/>
          </w:tcPr>
          <w:p w14:paraId="518C8C91" w14:textId="09D13A9A" w:rsidR="002B5295" w:rsidRPr="007B3F5E" w:rsidRDefault="00AD71C8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7F97E61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D9282FA" w14:textId="5CB64926" w:rsidR="002B5295" w:rsidRPr="007B3F5E" w:rsidRDefault="00AD71C8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E98975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F4B7FA" w14:textId="06866F92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40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81DDE4A" w14:textId="0BC76184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7CE583B0" w14:textId="6333566C" w:rsidR="002B5295" w:rsidRPr="007B3F5E" w:rsidRDefault="002B5295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8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28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0BF9E9BB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0D8868E7" w14:textId="3E09D892" w:rsidR="002B5295" w:rsidRPr="007B3F5E" w:rsidRDefault="00AD71C8" w:rsidP="00C23263">
            <w:pPr>
              <w:tabs>
                <w:tab w:val="decimal" w:pos="50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4C671723" w14:textId="77777777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805F94A" w14:textId="488A6BBD" w:rsidR="002B5295" w:rsidRPr="007B3F5E" w:rsidRDefault="002B5295" w:rsidP="00E859C8">
            <w:pPr>
              <w:tabs>
                <w:tab w:val="decimal" w:pos="533"/>
                <w:tab w:val="decimal" w:pos="64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15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</w:tr>
      <w:tr w:rsidR="002B5295" w:rsidRPr="007B3F5E" w14:paraId="6BE8ABF7" w14:textId="3EDC1B50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6F731B01" w14:textId="5FE692D0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44" w:type="dxa"/>
            <w:vAlign w:val="bottom"/>
          </w:tcPr>
          <w:p w14:paraId="2DDFF80A" w14:textId="5081489F" w:rsidR="002B5295" w:rsidRPr="007B3F5E" w:rsidRDefault="00AD71C8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159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42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43B6915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5211DA1" w14:textId="47D711BD" w:rsidR="002B5295" w:rsidRPr="007B3F5E" w:rsidRDefault="00AD71C8" w:rsidP="00E859C8">
            <w:pPr>
              <w:tabs>
                <w:tab w:val="decimal" w:pos="448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243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DF85D44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68E15E6" w14:textId="5634E5B4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BFA61F" w14:textId="1942E669" w:rsidR="002B5295" w:rsidRPr="007B3F5E" w:rsidRDefault="002B5295" w:rsidP="00E859C8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1D54E455" w14:textId="05820A86" w:rsidR="002B5295" w:rsidRPr="007B3F5E" w:rsidRDefault="002B5295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88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17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5CC84806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0A800266" w14:textId="1E35B18F" w:rsidR="002B5295" w:rsidRPr="007B3F5E" w:rsidRDefault="002B5295" w:rsidP="007332D7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172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87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</w:tcPr>
          <w:p w14:paraId="6555BC0B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FC07C32" w14:textId="052EBB63" w:rsidR="002B5295" w:rsidRPr="007B3F5E" w:rsidRDefault="002B5295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62147FFD" w14:textId="23C7946F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046B0A47" w14:textId="2CF287C6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4" w:type="dxa"/>
            <w:vAlign w:val="bottom"/>
          </w:tcPr>
          <w:p w14:paraId="1975FE37" w14:textId="7553C62B" w:rsidR="002B5295" w:rsidRPr="007B3F5E" w:rsidRDefault="00AD71C8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954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65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A65534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24D7B4" w14:textId="58212C84" w:rsidR="002B5295" w:rsidRPr="007B3F5E" w:rsidRDefault="00AD71C8" w:rsidP="00C23263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D9B3E6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4E1649" w14:textId="465D05F4" w:rsidR="002B5295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C4AF56" w14:textId="03EAE489" w:rsidR="002B5295" w:rsidRPr="007B3F5E" w:rsidRDefault="002B5295" w:rsidP="00E859C8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871962" w14:textId="3A86A9B8" w:rsidR="002B5295" w:rsidRPr="007B3F5E" w:rsidRDefault="002B5295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732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77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2EE5A5B6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B12FA2E" w14:textId="2EFF5B99" w:rsidR="002B5295" w:rsidRPr="007B3F5E" w:rsidRDefault="002B5295" w:rsidP="00C23263">
            <w:pPr>
              <w:tabs>
                <w:tab w:val="decimal" w:pos="50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BA32626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24881E5" w14:textId="1569B7B4" w:rsidR="002B5295" w:rsidRPr="007B3F5E" w:rsidRDefault="002B5295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2290E362" w14:textId="3087642C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581A0350" w14:textId="77777777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ยอดบัญชีที่มีความเสี่ยง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DF325" w14:textId="5DA4D850" w:rsidR="002B5295" w:rsidRPr="007B3F5E" w:rsidRDefault="00AD71C8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403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63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65BF8A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6229AA3" w14:textId="033F52B3" w:rsidR="002B5295" w:rsidRPr="007B3F5E" w:rsidRDefault="00AD71C8" w:rsidP="00E859C8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243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50C6F2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A3BEA10" w14:textId="16C6D6FE" w:rsidR="002B5295" w:rsidRPr="007B3F5E" w:rsidRDefault="00AD71C8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40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542474E" w14:textId="7FB9E966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65D45" w14:textId="51958B8B" w:rsidR="002B5295" w:rsidRPr="007B3F5E" w:rsidRDefault="002B5295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055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39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0124E30E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275265" w14:textId="10AF9DBB" w:rsidR="002B5295" w:rsidRPr="007B3F5E" w:rsidRDefault="002B5295" w:rsidP="007332D7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165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99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  <w:tcBorders>
              <w:left w:val="nil"/>
              <w:bottom w:val="nil"/>
              <w:right w:val="nil"/>
            </w:tcBorders>
          </w:tcPr>
          <w:p w14:paraId="51436545" w14:textId="77777777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F055B" w14:textId="1C746509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 xml:space="preserve">     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15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B5295" w:rsidRPr="007B3F5E" w14:paraId="1EFFDF42" w14:textId="7F29C110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2B6FDAD4" w14:textId="3F72057E" w:rsidR="002B5295" w:rsidRPr="007B3F5E" w:rsidRDefault="002B5295" w:rsidP="00E859C8">
            <w:pPr>
              <w:ind w:left="191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(ขาย)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เงินตราต่างประเทศล่วงหน้า 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44" w:type="dxa"/>
            <w:vAlign w:val="bottom"/>
          </w:tcPr>
          <w:p w14:paraId="7D2AC1A4" w14:textId="69093DBA" w:rsidR="002B5295" w:rsidRPr="007B3F5E" w:rsidRDefault="00AD71C8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41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96</w:t>
            </w: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C53AD7B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23E30F" w14:textId="77777777" w:rsidR="002B5295" w:rsidRPr="007B3F5E" w:rsidRDefault="002B5295" w:rsidP="00E859C8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20016" w14:textId="2D4A4769" w:rsidR="00AD71C8" w:rsidRPr="007B3F5E" w:rsidRDefault="00B50092" w:rsidP="00E859C8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46.20</w:t>
            </w:r>
          </w:p>
        </w:tc>
        <w:tc>
          <w:tcPr>
            <w:tcW w:w="180" w:type="dxa"/>
          </w:tcPr>
          <w:p w14:paraId="31A5F1B9" w14:textId="77777777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759E69" w14:textId="77777777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A30EB1" w14:textId="714AEC05" w:rsidR="00AD71C8" w:rsidRPr="007B3F5E" w:rsidRDefault="00AD71C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2EAEAA" w14:textId="078F32F8" w:rsidR="002B5295" w:rsidRPr="007B3F5E" w:rsidRDefault="002B5295" w:rsidP="00E859C8">
            <w:pPr>
              <w:pStyle w:val="acctfourfigures"/>
              <w:tabs>
                <w:tab w:val="decimal" w:pos="533"/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47EF7059" w14:textId="17A02E94" w:rsidR="002B5295" w:rsidRPr="007B3F5E" w:rsidRDefault="00B17D5A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12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04</w:t>
            </w:r>
          </w:p>
        </w:tc>
        <w:tc>
          <w:tcPr>
            <w:tcW w:w="181" w:type="dxa"/>
            <w:vAlign w:val="bottom"/>
          </w:tcPr>
          <w:p w14:paraId="47B5CFD6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265B8403" w14:textId="77777777" w:rsidR="002B5295" w:rsidRPr="007B3F5E" w:rsidRDefault="002B5295" w:rsidP="007332D7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4F325DA" w14:textId="0EB4EA92" w:rsidR="002B5295" w:rsidRPr="007B3F5E" w:rsidRDefault="00B17D5A" w:rsidP="007332D7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413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GB"/>
              </w:rPr>
              <w:t>58</w:t>
            </w:r>
          </w:p>
        </w:tc>
        <w:tc>
          <w:tcPr>
            <w:tcW w:w="181" w:type="dxa"/>
            <w:gridSpan w:val="2"/>
          </w:tcPr>
          <w:p w14:paraId="4D685C44" w14:textId="77777777" w:rsidR="002B5295" w:rsidRPr="007B3F5E" w:rsidRDefault="002B5295" w:rsidP="00E859C8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1128ECD2" w14:textId="77777777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08A1ABE" w14:textId="092BDC81" w:rsidR="002B5295" w:rsidRPr="007B3F5E" w:rsidRDefault="00AD71C8" w:rsidP="00E859C8">
            <w:pPr>
              <w:tabs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2B5295" w:rsidRPr="007B3F5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-</w:t>
            </w:r>
          </w:p>
        </w:tc>
      </w:tr>
      <w:tr w:rsidR="002B5295" w:rsidRPr="007B3F5E" w14:paraId="19B693E5" w14:textId="61C19133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034149D0" w14:textId="77777777" w:rsidR="002B5295" w:rsidRPr="007B3F5E" w:rsidRDefault="002B5295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96B74" w14:textId="55287F77" w:rsidR="002B5295" w:rsidRPr="007B3F5E" w:rsidRDefault="00AD71C8" w:rsidP="00E859C8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CD4C48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445</w:t>
            </w:r>
            <w:r w:rsidR="00CD4C48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59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65C3881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A7818" w14:textId="4FA1779E" w:rsidR="002B5295" w:rsidRPr="007B3F5E" w:rsidRDefault="00CD4C48" w:rsidP="00E859C8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2B1BEE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197.76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8F0EABB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926F3" w14:textId="72B4A1D2" w:rsidR="002B5295" w:rsidRPr="007B3F5E" w:rsidRDefault="00CD4C48" w:rsidP="00E859C8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40</w:t>
            </w:r>
            <w:r w:rsidRPr="007B3F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8277C2B" w14:textId="0CEE34B8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D346D4" w14:textId="1B990D9D" w:rsidR="002B5295" w:rsidRPr="007B3F5E" w:rsidRDefault="002B5295" w:rsidP="00E859C8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043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35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1D50F840" w14:textId="77777777" w:rsidR="002B5295" w:rsidRPr="007B3F5E" w:rsidRDefault="002B5295" w:rsidP="00E859C8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5082CC" w14:textId="3566A6C5" w:rsidR="002B5295" w:rsidRPr="007B3F5E" w:rsidRDefault="00B17D5A" w:rsidP="007332D7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247</w:t>
            </w:r>
            <w:r w:rsidR="002B5295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59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53405688" w14:textId="77777777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8887D" w14:textId="563DE62C" w:rsidR="002B5295" w:rsidRPr="007B3F5E" w:rsidRDefault="002B5295" w:rsidP="00E859C8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 xml:space="preserve">    (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GB"/>
              </w:rPr>
              <w:t>15</w:t>
            </w:r>
            <w:r w:rsidRPr="007B3F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5CBB4BA6" w14:textId="1851F5DA" w:rsidR="00C66851" w:rsidRPr="007B3F5E" w:rsidRDefault="00C66851" w:rsidP="00E859C8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001C523B" w14:textId="77777777" w:rsidR="00C41EB4" w:rsidRPr="007B3F5E" w:rsidRDefault="00C41EB4" w:rsidP="00E859C8">
      <w:pPr>
        <w:spacing w:line="240" w:lineRule="auto"/>
        <w:ind w:left="630" w:firstLine="108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598B549C" w14:textId="77777777" w:rsidR="00C41EB4" w:rsidRPr="007B3F5E" w:rsidRDefault="00C41EB4" w:rsidP="00E859C8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5139C0D6" w14:textId="1DD17657" w:rsidR="00C41EB4" w:rsidRPr="007B3F5E" w:rsidRDefault="00C41EB4" w:rsidP="00E859C8">
      <w:pPr>
        <w:spacing w:line="240" w:lineRule="auto"/>
        <w:ind w:left="1710"/>
        <w:rPr>
          <w:rFonts w:asciiTheme="majorBidi" w:hAnsiTheme="majorBidi"/>
          <w:i/>
          <w:iCs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/>
          <w:sz w:val="28"/>
          <w:szCs w:val="28"/>
          <w:cs/>
        </w:rPr>
        <w:t xml:space="preserve"> กลุ่มบริษัทได้ทำสัญญาซื้อขายเงินตราต่างประเทศล่วงหน้าหลายสัญญากับสถาบันการเงิน</w:t>
      </w:r>
      <w:r w:rsidR="007336DF" w:rsidRPr="007B3F5E">
        <w:rPr>
          <w:rFonts w:asciiTheme="majorBidi" w:hAnsiTheme="majorBidi"/>
          <w:sz w:val="28"/>
          <w:szCs w:val="28"/>
          <w:cs/>
        </w:rPr>
        <w:t>หลายแห่ง</w:t>
      </w:r>
      <w:r w:rsidRPr="007B3F5E">
        <w:rPr>
          <w:rFonts w:asciiTheme="majorBidi" w:hAnsiTheme="majorBidi"/>
          <w:sz w:val="28"/>
          <w:szCs w:val="28"/>
          <w:cs/>
        </w:rPr>
        <w:t xml:space="preserve"> โดยทำสัญญาซื้อสกุลเงินเหรียญสหรัฐอเมริกาจำนวน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</w:t>
      </w:r>
      <w:r w:rsidR="0036303B"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16</w:t>
      </w:r>
      <w:r w:rsidRPr="007B3F5E">
        <w:rPr>
          <w:rFonts w:asciiTheme="majorBidi" w:hAnsiTheme="majorBidi"/>
          <w:sz w:val="28"/>
          <w:szCs w:val="28"/>
          <w:cs/>
        </w:rPr>
        <w:t xml:space="preserve"> ล้านเหรียญสหรัฐอเมริกา ด้วยสกุลเงินบาทจำนวนเงิน</w:t>
      </w:r>
      <w:r w:rsidR="0036303B" w:rsidRPr="007B3F5E">
        <w:rPr>
          <w:rFonts w:asciiTheme="majorBidi" w:hAnsi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41</w:t>
      </w:r>
      <w:r w:rsidR="0036303B"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96</w:t>
      </w:r>
      <w:r w:rsidR="0036303B"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>ล้านบาท และสัญญาขายสกุลเงินเหรียญ</w:t>
      </w:r>
      <w:r w:rsidR="00C66851" w:rsidRPr="007B3F5E">
        <w:rPr>
          <w:rFonts w:asciiTheme="majorBidi" w:hAnsiTheme="majorBidi"/>
          <w:sz w:val="28"/>
          <w:szCs w:val="28"/>
        </w:rPr>
        <w:br/>
      </w:r>
      <w:r w:rsidRPr="007B3F5E">
        <w:rPr>
          <w:rFonts w:asciiTheme="majorBidi" w:hAnsiTheme="majorBidi"/>
          <w:sz w:val="28"/>
          <w:szCs w:val="28"/>
          <w:cs/>
        </w:rPr>
        <w:t xml:space="preserve">โครนาสวีเดนจำนวน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13</w:t>
      </w:r>
      <w:r w:rsidR="0036303B"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94</w:t>
      </w:r>
      <w:r w:rsidR="0036303B"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>ล้านเหรียญโครนาสวีเดน ด้วยสกุลเงินบาทจำนวนเงิน</w:t>
      </w:r>
      <w:r w:rsidR="0036303B" w:rsidRPr="007B3F5E">
        <w:rPr>
          <w:rFonts w:asciiTheme="majorBidi" w:hAnsiTheme="majorBidi"/>
          <w:sz w:val="28"/>
          <w:szCs w:val="28"/>
        </w:rPr>
        <w:t xml:space="preserve">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46</w:t>
      </w:r>
      <w:r w:rsidR="0036303B" w:rsidRPr="007B3F5E">
        <w:rPr>
          <w:rFonts w:asciiTheme="majorBidi" w:hAnsiTheme="majorBidi"/>
          <w:sz w:val="28"/>
          <w:szCs w:val="28"/>
        </w:rPr>
        <w:t>.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20</w:t>
      </w:r>
      <w:r w:rsidR="0036303B"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(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: ซื้อสกุลเงินเหรียญสหรัฐอเมริกาจำนวน 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1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.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54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57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.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62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 ล้านบาท และขายสกุลเงินเหรียญสหรัฐอเมริกาจำนวน 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1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.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84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69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.</w:t>
      </w:r>
      <w:r w:rsidR="00B17D5A" w:rsidRPr="007B3F5E">
        <w:rPr>
          <w:rFonts w:asciiTheme="majorBidi" w:hAnsiTheme="majorBidi"/>
          <w:i/>
          <w:iCs/>
          <w:sz w:val="28"/>
          <w:szCs w:val="28"/>
          <w:lang w:val="en-GB"/>
        </w:rPr>
        <w:t>66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 xml:space="preserve"> ล้านบาท</w:t>
      </w:r>
      <w:r w:rsidR="00E95CED" w:rsidRPr="007B3F5E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="00E95CED" w:rsidRPr="007B3F5E">
        <w:rPr>
          <w:rFonts w:asciiTheme="majorBidi" w:hAnsiTheme="majorBidi"/>
          <w:i/>
          <w:iCs/>
          <w:sz w:val="28"/>
          <w:szCs w:val="28"/>
          <w:cs/>
        </w:rPr>
        <w:t xml:space="preserve">และสกุลเงินเหรียญโครนาสวีเดนจำนวน </w:t>
      </w:r>
      <w:r w:rsidR="009934D2" w:rsidRPr="007B3F5E">
        <w:rPr>
          <w:rFonts w:asciiTheme="majorBidi" w:hAnsiTheme="majorBidi"/>
          <w:i/>
          <w:iCs/>
          <w:sz w:val="28"/>
          <w:szCs w:val="28"/>
          <w:lang w:val="en-GB"/>
        </w:rPr>
        <w:t>123.31</w:t>
      </w:r>
      <w:r w:rsidR="00E95CED" w:rsidRPr="007B3F5E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ล้านเหรียญโครนาสวีเดน ด้วยสกุลเงินบาทจำนวนเงิน </w:t>
      </w:r>
      <w:r w:rsidR="009934D2" w:rsidRPr="007B3F5E">
        <w:rPr>
          <w:rFonts w:asciiTheme="majorBidi" w:hAnsiTheme="majorBidi"/>
          <w:i/>
          <w:iCs/>
          <w:sz w:val="28"/>
          <w:szCs w:val="28"/>
          <w:lang w:val="en-GB"/>
        </w:rPr>
        <w:t>413.58</w:t>
      </w:r>
      <w:r w:rsidR="00E95CED" w:rsidRPr="007B3F5E">
        <w:rPr>
          <w:rFonts w:asciiTheme="majorBidi" w:hAnsiTheme="majorBidi"/>
          <w:i/>
          <w:iCs/>
          <w:sz w:val="28"/>
          <w:szCs w:val="28"/>
          <w:cs/>
        </w:rPr>
        <w:t xml:space="preserve"> ล้านบาท</w:t>
      </w:r>
      <w:r w:rsidRPr="007B3F5E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3F64208B" w14:textId="77777777" w:rsidR="00466DCA" w:rsidRPr="007B3F5E" w:rsidRDefault="00466DCA" w:rsidP="00E859C8">
      <w:pPr>
        <w:spacing w:line="240" w:lineRule="auto"/>
        <w:ind w:left="1710"/>
        <w:rPr>
          <w:rFonts w:asciiTheme="majorBidi" w:hAnsiTheme="majorBidi"/>
          <w:sz w:val="22"/>
          <w:szCs w:val="22"/>
        </w:rPr>
      </w:pPr>
    </w:p>
    <w:p w14:paraId="470114C9" w14:textId="02213F1F" w:rsidR="001543B9" w:rsidRPr="007B3F5E" w:rsidRDefault="001543B9" w:rsidP="00E859C8">
      <w:pPr>
        <w:spacing w:line="240" w:lineRule="auto"/>
        <w:ind w:left="171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53840697" w14:textId="432D620A" w:rsidR="001543B9" w:rsidRPr="007B3F5E" w:rsidRDefault="001543B9" w:rsidP="00E859C8">
      <w:pPr>
        <w:spacing w:line="240" w:lineRule="auto"/>
        <w:ind w:left="540"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AA41B88" w14:textId="748E309C" w:rsidR="004A5929" w:rsidRPr="007B3F5E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D74F28" w:rsidRPr="007B3F5E">
        <w:rPr>
          <w:rFonts w:asciiTheme="majorBidi" w:hAnsiTheme="majorBidi" w:cstheme="majorBidi"/>
          <w:sz w:val="28"/>
          <w:szCs w:val="28"/>
        </w:rPr>
        <w:br/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ส่งผลกระทบ</w:t>
      </w:r>
      <w:r w:rsidR="00367AFB" w:rsidRPr="007B3F5E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1170"/>
      </w:tblGrid>
      <w:tr w:rsidR="004A5929" w:rsidRPr="007B3F5E" w14:paraId="58B3F605" w14:textId="77777777" w:rsidTr="0022146B">
        <w:trPr>
          <w:tblHeader/>
        </w:trPr>
        <w:tc>
          <w:tcPr>
            <w:tcW w:w="4050" w:type="dxa"/>
          </w:tcPr>
          <w:p w14:paraId="734CDC0E" w14:textId="1B60EF50" w:rsidR="004A5929" w:rsidRPr="007B3F5E" w:rsidRDefault="004A592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66A30789" w14:textId="522AD205" w:rsidR="004A5929" w:rsidRPr="007B3F5E" w:rsidRDefault="004A5929" w:rsidP="00E859C8">
            <w:pPr>
              <w:pStyle w:val="acctmergecolhdg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อัตราการ</w:t>
            </w:r>
          </w:p>
        </w:tc>
        <w:tc>
          <w:tcPr>
            <w:tcW w:w="270" w:type="dxa"/>
          </w:tcPr>
          <w:p w14:paraId="1764F5C1" w14:textId="77777777" w:rsidR="004A5929" w:rsidRPr="007B3F5E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17349E92" w14:textId="77777777" w:rsidR="004A5929" w:rsidRPr="007B3F5E" w:rsidRDefault="004A592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4A5929" w:rsidRPr="007B3F5E" w14:paraId="7955EEEB" w14:textId="77777777" w:rsidTr="0022146B">
        <w:trPr>
          <w:trHeight w:val="103"/>
          <w:tblHeader/>
        </w:trPr>
        <w:tc>
          <w:tcPr>
            <w:tcW w:w="4050" w:type="dxa"/>
            <w:shd w:val="clear" w:color="auto" w:fill="auto"/>
          </w:tcPr>
          <w:p w14:paraId="0AF1F363" w14:textId="193FA36B" w:rsidR="004A5929" w:rsidRPr="007B3F5E" w:rsidRDefault="004A592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7F12E112" w14:textId="7845BF2D" w:rsidR="004A5929" w:rsidRPr="007B3F5E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eastAsia="en-GB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270" w:type="dxa"/>
          </w:tcPr>
          <w:p w14:paraId="12517404" w14:textId="77777777" w:rsidR="004A5929" w:rsidRPr="007B3F5E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59DC7653" w14:textId="19BC7AF6" w:rsidR="004A5929" w:rsidRPr="007B3F5E" w:rsidRDefault="004A592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การแข็งค่า</w:t>
            </w:r>
          </w:p>
        </w:tc>
        <w:tc>
          <w:tcPr>
            <w:tcW w:w="270" w:type="dxa"/>
          </w:tcPr>
          <w:p w14:paraId="79B422D1" w14:textId="77777777" w:rsidR="004A5929" w:rsidRPr="007B3F5E" w:rsidRDefault="004A592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0EA8B5DF" w14:textId="5EC665ED" w:rsidR="004A5929" w:rsidRPr="007B3F5E" w:rsidRDefault="004A5929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การอ่อนค่า</w:t>
            </w:r>
          </w:p>
        </w:tc>
      </w:tr>
      <w:tr w:rsidR="004A5929" w:rsidRPr="007B3F5E" w14:paraId="1684C838" w14:textId="77777777" w:rsidTr="0022146B">
        <w:trPr>
          <w:tblHeader/>
        </w:trPr>
        <w:tc>
          <w:tcPr>
            <w:tcW w:w="4050" w:type="dxa"/>
          </w:tcPr>
          <w:p w14:paraId="70BBB570" w14:textId="77777777" w:rsidR="004A5929" w:rsidRPr="007B3F5E" w:rsidRDefault="004A592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2C847E" w14:textId="19068F3A" w:rsidR="004A5929" w:rsidRPr="007B3F5E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ร้อยละ)</w:t>
            </w:r>
          </w:p>
        </w:tc>
        <w:tc>
          <w:tcPr>
            <w:tcW w:w="270" w:type="dxa"/>
          </w:tcPr>
          <w:p w14:paraId="02E3CAE4" w14:textId="77777777" w:rsidR="004A5929" w:rsidRPr="007B3F5E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77EB3CB4" w14:textId="77777777" w:rsidR="004A5929" w:rsidRPr="007B3F5E" w:rsidRDefault="004A5929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863A13" w:rsidRPr="007B3F5E" w14:paraId="27EA1EC2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F01DC70" w14:textId="60AC790E" w:rsidR="00863A13" w:rsidRPr="007B3F5E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</w:tcPr>
          <w:p w14:paraId="0572BB90" w14:textId="77777777" w:rsidR="00863A13" w:rsidRPr="007B3F5E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9234FE" w14:textId="77777777" w:rsidR="00863A13" w:rsidRPr="007B3F5E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D07B829" w14:textId="6A92D491" w:rsidR="00863A13" w:rsidRPr="007B3F5E" w:rsidRDefault="00863A13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30C619" w14:textId="77777777" w:rsidR="00863A13" w:rsidRPr="007B3F5E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2C98AD" w14:textId="7C41276F" w:rsidR="00863A13" w:rsidRPr="007B3F5E" w:rsidRDefault="00863A13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A13" w:rsidRPr="007B3F5E" w14:paraId="2BD448F7" w14:textId="77777777" w:rsidTr="005B6749">
        <w:trPr>
          <w:cantSplit/>
        </w:trPr>
        <w:tc>
          <w:tcPr>
            <w:tcW w:w="4050" w:type="dxa"/>
            <w:shd w:val="clear" w:color="auto" w:fill="auto"/>
          </w:tcPr>
          <w:p w14:paraId="1854FD32" w14:textId="29526B8D" w:rsidR="00863A13" w:rsidRPr="007B3F5E" w:rsidRDefault="00863A13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F821C24" w14:textId="5C455281" w:rsidR="00863A13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</w:tcPr>
          <w:p w14:paraId="0D7E54AB" w14:textId="77777777" w:rsidR="00863A13" w:rsidRPr="007B3F5E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282D174" w14:textId="466E79B8" w:rsidR="00863A13" w:rsidRPr="007B3F5E" w:rsidRDefault="005B6749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AA24DC" w14:textId="77777777" w:rsidR="00863A13" w:rsidRPr="007B3F5E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54DDF8" w14:textId="1B3B3065" w:rsidR="00863A13" w:rsidRPr="007B3F5E" w:rsidRDefault="00B17D5A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="005B674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</w:p>
        </w:tc>
      </w:tr>
      <w:tr w:rsidR="00863A13" w:rsidRPr="007B3F5E" w14:paraId="5D1CDD02" w14:textId="77777777" w:rsidTr="005B6749">
        <w:trPr>
          <w:cantSplit/>
        </w:trPr>
        <w:tc>
          <w:tcPr>
            <w:tcW w:w="4050" w:type="dxa"/>
            <w:shd w:val="clear" w:color="auto" w:fill="auto"/>
          </w:tcPr>
          <w:p w14:paraId="095C1C0F" w14:textId="59F4D81D" w:rsidR="00863A13" w:rsidRPr="007B3F5E" w:rsidRDefault="00863A13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2DAD133D" w14:textId="0B5BDACA" w:rsidR="00863A13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70" w:type="dxa"/>
          </w:tcPr>
          <w:p w14:paraId="63C7CFF1" w14:textId="77777777" w:rsidR="00863A13" w:rsidRPr="007B3F5E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814704" w14:textId="2ABD3166" w:rsidR="00863A13" w:rsidRPr="007B3F5E" w:rsidRDefault="005B6749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8E1E9A" w14:textId="77777777" w:rsidR="00863A13" w:rsidRPr="007B3F5E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38ABA0" w14:textId="6826E429" w:rsidR="00863A13" w:rsidRPr="007B3F5E" w:rsidRDefault="00B17D5A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5B6749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  <w:tr w:rsidR="00863A13" w:rsidRPr="007B3F5E" w14:paraId="3E9F513F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4691D1F" w14:textId="77777777" w:rsidR="00863A13" w:rsidRPr="007B3F5E" w:rsidRDefault="00863A13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8F1609" w14:textId="77777777" w:rsidR="00863A13" w:rsidRPr="007B3F5E" w:rsidRDefault="00863A13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2F4D4724" w14:textId="77777777" w:rsidR="00863A13" w:rsidRPr="007B3F5E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2AEEAE6" w14:textId="77777777" w:rsidR="00863A13" w:rsidRPr="007B3F5E" w:rsidRDefault="00863A13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B764395" w14:textId="77777777" w:rsidR="00863A13" w:rsidRPr="007B3F5E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130B96A7" w14:textId="77777777" w:rsidR="00863A13" w:rsidRPr="007B3F5E" w:rsidRDefault="00863A13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7B67" w:rsidRPr="007B3F5E" w14:paraId="2D223564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0DD96A34" w14:textId="08D61CF4" w:rsidR="009F7B67" w:rsidRPr="007B3F5E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/>
              </w:rPr>
              <w:t>5</w:t>
            </w:r>
          </w:p>
        </w:tc>
        <w:tc>
          <w:tcPr>
            <w:tcW w:w="1170" w:type="dxa"/>
          </w:tcPr>
          <w:p w14:paraId="68CBF713" w14:textId="77777777" w:rsidR="009F7B67" w:rsidRPr="007B3F5E" w:rsidRDefault="009F7B67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3D277DB" w14:textId="77777777" w:rsidR="009F7B67" w:rsidRPr="007B3F5E" w:rsidRDefault="009F7B67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4CF23C" w14:textId="77777777" w:rsidR="009F7B67" w:rsidRPr="007B3F5E" w:rsidRDefault="009F7B67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F5D45E" w14:textId="77777777" w:rsidR="009F7B67" w:rsidRPr="007B3F5E" w:rsidRDefault="009F7B67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17E0FBA2" w14:textId="77777777" w:rsidR="009F7B67" w:rsidRPr="007B3F5E" w:rsidRDefault="009F7B67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B67" w:rsidRPr="007B3F5E" w14:paraId="4B3DDB34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13A1F52B" w14:textId="3032B8E0" w:rsidR="009F7B67" w:rsidRPr="007B3F5E" w:rsidRDefault="009F7B67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7473BAD" w14:textId="7AB166C0" w:rsidR="009F7B67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</w:tcPr>
          <w:p w14:paraId="12C93983" w14:textId="77777777" w:rsidR="009F7B67" w:rsidRPr="007B3F5E" w:rsidRDefault="009F7B67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CB00C03" w14:textId="7E351F3E" w:rsidR="009F7B67" w:rsidRPr="007B3F5E" w:rsidRDefault="009F7B67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C9BC7D" w14:textId="77777777" w:rsidR="009F7B67" w:rsidRPr="007B3F5E" w:rsidRDefault="009F7B67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E50C262" w14:textId="2E7A70E9" w:rsidR="009F7B67" w:rsidRPr="007B3F5E" w:rsidRDefault="00B17D5A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9F7B6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</w:p>
        </w:tc>
      </w:tr>
      <w:tr w:rsidR="009F7B67" w:rsidRPr="007B3F5E" w14:paraId="3B7CEE7F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2A03A15" w14:textId="760657C5" w:rsidR="009F7B67" w:rsidRPr="007B3F5E" w:rsidRDefault="009F7B67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07E134B0" w14:textId="10BAD16D" w:rsidR="009F7B67" w:rsidRPr="007B3F5E" w:rsidRDefault="00B17D5A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70" w:type="dxa"/>
          </w:tcPr>
          <w:p w14:paraId="65AEFD8E" w14:textId="77777777" w:rsidR="009F7B67" w:rsidRPr="007B3F5E" w:rsidRDefault="009F7B67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5422494" w14:textId="14D02226" w:rsidR="009F7B67" w:rsidRPr="007B3F5E" w:rsidRDefault="00B17D5A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9F7B67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</w:t>
            </w:r>
          </w:p>
        </w:tc>
        <w:tc>
          <w:tcPr>
            <w:tcW w:w="270" w:type="dxa"/>
          </w:tcPr>
          <w:p w14:paraId="5581FC22" w14:textId="77777777" w:rsidR="009F7B67" w:rsidRPr="007B3F5E" w:rsidRDefault="009F7B67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B2914B" w14:textId="0AE437D9" w:rsidR="009F7B67" w:rsidRPr="007B3F5E" w:rsidRDefault="009F7B67" w:rsidP="00E859C8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A2A4959" w14:textId="77777777" w:rsidR="004A5929" w:rsidRPr="007B3F5E" w:rsidRDefault="004A5929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86F30C6" w14:textId="14B294CB" w:rsidR="001543B9" w:rsidRPr="007B3F5E" w:rsidRDefault="001543B9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</w:rPr>
        <w:t>(</w:t>
      </w:r>
      <w:r w:rsidR="00756069" w:rsidRPr="007B3F5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</w:rPr>
        <w:t xml:space="preserve">) </w:t>
      </w:r>
      <w:r w:rsidRPr="007B3F5E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ความเสี่ยงด้านอัตราดอกเบี้ย</w:t>
      </w:r>
      <w:r w:rsidRPr="007B3F5E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64178BE3" w14:textId="77777777" w:rsidR="0038081D" w:rsidRPr="007B3F5E" w:rsidRDefault="0038081D" w:rsidP="00E859C8">
      <w:pPr>
        <w:pStyle w:val="block"/>
        <w:spacing w:after="0" w:line="240" w:lineRule="auto"/>
        <w:ind w:left="1710" w:right="-7" w:hanging="630"/>
        <w:jc w:val="both"/>
        <w:rPr>
          <w:rFonts w:asciiTheme="majorBidi" w:hAnsiTheme="majorBidi" w:cstheme="majorBidi"/>
          <w:szCs w:val="22"/>
        </w:rPr>
      </w:pPr>
    </w:p>
    <w:p w14:paraId="18995C53" w14:textId="5E2FAA7B" w:rsidR="004456CF" w:rsidRPr="007B3F5E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FB4104" w:rsidRPr="007B3F5E">
        <w:rPr>
          <w:rFonts w:asciiTheme="majorBidi" w:hAnsiTheme="majorBidi" w:cstheme="majorBidi"/>
          <w:sz w:val="28"/>
          <w:szCs w:val="28"/>
        </w:rPr>
        <w:t xml:space="preserve">) </w:t>
      </w:r>
      <w:r w:rsidR="00380EE5" w:rsidRPr="007B3F5E">
        <w:rPr>
          <w:rFonts w:asciiTheme="majorBidi" w:hAnsiTheme="majorBidi" w:cstheme="majorBidi"/>
          <w:sz w:val="28"/>
          <w:szCs w:val="28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  <w:r w:rsidR="00031ECF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56CF" w:rsidRPr="007B3F5E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773C97" w:rsidRPr="007B3F5E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456CF" w:rsidRPr="007B3F5E">
        <w:rPr>
          <w:rFonts w:asciiTheme="majorBidi" w:hAnsiTheme="majorBidi" w:cstheme="majorBidi"/>
          <w:sz w:val="28"/>
          <w:szCs w:val="28"/>
          <w:cs/>
        </w:rPr>
        <w:t>การใช้สัญญาแลกเปลี่ยนอัตราดอกเบี้ยเป็นหลัก เพื่อจัดกา</w:t>
      </w:r>
      <w:r w:rsidR="00773C97" w:rsidRPr="007B3F5E">
        <w:rPr>
          <w:rFonts w:asciiTheme="majorBidi" w:hAnsiTheme="majorBidi" w:cstheme="majorBidi" w:hint="cs"/>
          <w:sz w:val="28"/>
          <w:szCs w:val="28"/>
          <w:cs/>
        </w:rPr>
        <w:t>ร</w:t>
      </w:r>
      <w:r w:rsidR="004456CF" w:rsidRPr="007B3F5E">
        <w:rPr>
          <w:rFonts w:asciiTheme="majorBidi" w:hAnsiTheme="majorBidi" w:cstheme="majorBidi"/>
          <w:sz w:val="28"/>
          <w:szCs w:val="28"/>
          <w:cs/>
        </w:rPr>
        <w:t>ความผันผวนในอัตราดอกเบี้ยสำหรับเงินกู้ยืมบางรายการ</w:t>
      </w:r>
    </w:p>
    <w:p w14:paraId="1E59D6E6" w14:textId="7795FDDC" w:rsidR="004456CF" w:rsidRPr="007B3F5E" w:rsidRDefault="004456CF" w:rsidP="00E859C8">
      <w:pPr>
        <w:tabs>
          <w:tab w:val="left" w:pos="63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460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0"/>
        <w:gridCol w:w="275"/>
        <w:gridCol w:w="985"/>
        <w:gridCol w:w="275"/>
        <w:gridCol w:w="985"/>
        <w:gridCol w:w="273"/>
        <w:gridCol w:w="897"/>
      </w:tblGrid>
      <w:tr w:rsidR="004456CF" w:rsidRPr="007B3F5E" w14:paraId="1403119B" w14:textId="77777777" w:rsidTr="00702A03">
        <w:trPr>
          <w:tblHeader/>
        </w:trPr>
        <w:tc>
          <w:tcPr>
            <w:tcW w:w="3870" w:type="dxa"/>
            <w:hideMark/>
          </w:tcPr>
          <w:p w14:paraId="1A0C67B6" w14:textId="77777777" w:rsidR="004456CF" w:rsidRPr="007B3F5E" w:rsidRDefault="004456CF" w:rsidP="00E859C8">
            <w:pPr>
              <w:pStyle w:val="block"/>
              <w:spacing w:after="0" w:line="240" w:lineRule="auto"/>
              <w:ind w:left="150" w:hanging="1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160" w:type="dxa"/>
            <w:gridSpan w:val="3"/>
          </w:tcPr>
          <w:p w14:paraId="528441CA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36DCCA4F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55" w:type="dxa"/>
            <w:gridSpan w:val="3"/>
          </w:tcPr>
          <w:p w14:paraId="168F56D6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56CF" w:rsidRPr="007B3F5E" w14:paraId="27C1824D" w14:textId="77777777" w:rsidTr="00702A03">
        <w:trPr>
          <w:tblHeader/>
        </w:trPr>
        <w:tc>
          <w:tcPr>
            <w:tcW w:w="3870" w:type="dxa"/>
            <w:hideMark/>
          </w:tcPr>
          <w:p w14:paraId="54C7342F" w14:textId="6649570E" w:rsidR="004456CF" w:rsidRPr="007B3F5E" w:rsidRDefault="004456CF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00" w:type="dxa"/>
            <w:hideMark/>
          </w:tcPr>
          <w:p w14:paraId="7929D6D9" w14:textId="075C9010" w:rsidR="004456CF" w:rsidRPr="007B3F5E" w:rsidRDefault="00B17D5A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5" w:type="dxa"/>
          </w:tcPr>
          <w:p w14:paraId="552432A0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hideMark/>
          </w:tcPr>
          <w:p w14:paraId="68B6FE43" w14:textId="3930659C" w:rsidR="004456CF" w:rsidRPr="007B3F5E" w:rsidRDefault="00B17D5A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5" w:type="dxa"/>
          </w:tcPr>
          <w:p w14:paraId="4F453DE2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hideMark/>
          </w:tcPr>
          <w:p w14:paraId="2E63F65F" w14:textId="1DF229EB" w:rsidR="004456CF" w:rsidRPr="007B3F5E" w:rsidRDefault="00B17D5A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3" w:type="dxa"/>
          </w:tcPr>
          <w:p w14:paraId="4BEF6A3C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hideMark/>
          </w:tcPr>
          <w:p w14:paraId="3ACB63D4" w14:textId="7B4E02C7" w:rsidR="004456CF" w:rsidRPr="007B3F5E" w:rsidRDefault="00B17D5A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456CF" w:rsidRPr="007B3F5E" w14:paraId="44BB7BF5" w14:textId="77777777" w:rsidTr="00702A03">
        <w:trPr>
          <w:tblHeader/>
        </w:trPr>
        <w:tc>
          <w:tcPr>
            <w:tcW w:w="3870" w:type="dxa"/>
          </w:tcPr>
          <w:p w14:paraId="45B085FC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  <w:hideMark/>
          </w:tcPr>
          <w:p w14:paraId="2010EF5D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456CF" w:rsidRPr="007B3F5E" w14:paraId="63408F98" w14:textId="77777777" w:rsidTr="00702A03">
        <w:tc>
          <w:tcPr>
            <w:tcW w:w="3870" w:type="dxa"/>
            <w:hideMark/>
          </w:tcPr>
          <w:p w14:paraId="678F302E" w14:textId="77777777" w:rsidR="004456CF" w:rsidRPr="007B3F5E" w:rsidRDefault="004456CF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  <w:vAlign w:val="bottom"/>
          </w:tcPr>
          <w:p w14:paraId="7B384E2B" w14:textId="77777777" w:rsidR="004456CF" w:rsidRPr="007B3F5E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A1BB252" w14:textId="77777777" w:rsidR="004456CF" w:rsidRPr="007B3F5E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5394C071" w14:textId="77777777" w:rsidR="004456CF" w:rsidRPr="007B3F5E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0CA781ED" w14:textId="77777777" w:rsidR="004456CF" w:rsidRPr="007B3F5E" w:rsidRDefault="004456CF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11301088" w14:textId="77777777" w:rsidR="004456CF" w:rsidRPr="007B3F5E" w:rsidRDefault="004456CF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BF6E40E" w14:textId="77777777" w:rsidR="004456CF" w:rsidRPr="007B3F5E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997E532" w14:textId="77777777" w:rsidR="004456CF" w:rsidRPr="007B3F5E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7B67" w:rsidRPr="007B3F5E" w14:paraId="5796CEC3" w14:textId="77777777" w:rsidTr="00702A03">
        <w:tc>
          <w:tcPr>
            <w:tcW w:w="3870" w:type="dxa"/>
            <w:hideMark/>
          </w:tcPr>
          <w:p w14:paraId="5D6607EF" w14:textId="77777777" w:rsidR="009F7B67" w:rsidRPr="007B3F5E" w:rsidRDefault="009F7B67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B5728" w14:textId="57E67D5E" w:rsidR="009F7B67" w:rsidRPr="007B3F5E" w:rsidRDefault="00C34E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BF3C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969</w:t>
            </w:r>
            <w:r w:rsidR="00BF3C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="00114B40"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1B5B72A0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9167B" w14:textId="5C3B9D2C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74F0228E" w14:textId="77777777" w:rsidR="009F7B67" w:rsidRPr="007B3F5E" w:rsidRDefault="009F7B67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A926E" w14:textId="3D3D3887" w:rsidR="009F7B67" w:rsidRPr="007B3F5E" w:rsidRDefault="00E83B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3892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4B3892"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3" w:type="dxa"/>
          </w:tcPr>
          <w:p w14:paraId="02804EB8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8AAA2" w14:textId="4256C03B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F7B67" w:rsidRPr="007B3F5E" w14:paraId="11D2E6DF" w14:textId="77777777" w:rsidTr="00702A03">
        <w:tc>
          <w:tcPr>
            <w:tcW w:w="3870" w:type="dxa"/>
          </w:tcPr>
          <w:p w14:paraId="6068A065" w14:textId="7640F498" w:rsidR="009F7B67" w:rsidRPr="007B3F5E" w:rsidRDefault="009F7B67" w:rsidP="00E859C8">
            <w:pPr>
              <w:pStyle w:val="block"/>
              <w:spacing w:after="0" w:line="240" w:lineRule="auto"/>
              <w:ind w:left="0"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DE297F" w14:textId="25FFE70D" w:rsidR="009F7B67" w:rsidRPr="007B3F5E" w:rsidRDefault="00C34E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BF3C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969</w:t>
            </w:r>
            <w:r w:rsidR="00BF3C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6DEAA8B4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5E56EABD" w14:textId="1DD398A2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803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47783D7C" w14:textId="77777777" w:rsidR="009F7B67" w:rsidRPr="007B3F5E" w:rsidRDefault="009F7B67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6ADB9C4E" w14:textId="702C1968" w:rsidR="009F7B67" w:rsidRPr="007B3F5E" w:rsidRDefault="00E83B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3" w:type="dxa"/>
          </w:tcPr>
          <w:p w14:paraId="06084983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06F8CCBB" w14:textId="3367E3F0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9F7B67" w:rsidRPr="007B3F5E" w14:paraId="12908583" w14:textId="77777777" w:rsidTr="00702A03">
        <w:tc>
          <w:tcPr>
            <w:tcW w:w="3870" w:type="dxa"/>
            <w:hideMark/>
          </w:tcPr>
          <w:p w14:paraId="073F1109" w14:textId="77777777" w:rsidR="009F7B67" w:rsidRPr="007B3F5E" w:rsidRDefault="009F7B67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A9B" w14:textId="58A34542" w:rsidR="009F7B67" w:rsidRPr="007B3F5E" w:rsidRDefault="007C6890" w:rsidP="007C689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4,780.38</w:t>
            </w:r>
          </w:p>
        </w:tc>
        <w:tc>
          <w:tcPr>
            <w:tcW w:w="275" w:type="dxa"/>
            <w:vAlign w:val="center"/>
          </w:tcPr>
          <w:p w14:paraId="76A3E8F5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CF83E" w14:textId="733196DE" w:rsidR="009F7B67" w:rsidRPr="007B3F5E" w:rsidRDefault="00B17D5A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9F7B6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="009F7B67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5" w:type="dxa"/>
            <w:vAlign w:val="center"/>
          </w:tcPr>
          <w:p w14:paraId="1D3C121B" w14:textId="77777777" w:rsidR="009F7B67" w:rsidRPr="007B3F5E" w:rsidRDefault="009F7B67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F5666" w14:textId="0A4A34C2" w:rsidR="009F7B67" w:rsidRPr="007B3F5E" w:rsidRDefault="00E83B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29F25090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95F0E" w14:textId="30E4D031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F7B67" w:rsidRPr="007B3F5E" w14:paraId="6F31C448" w14:textId="77777777" w:rsidTr="00702A03">
        <w:tc>
          <w:tcPr>
            <w:tcW w:w="3870" w:type="dxa"/>
          </w:tcPr>
          <w:p w14:paraId="4D5EBBDF" w14:textId="77777777" w:rsidR="009F7B67" w:rsidRPr="007B3F5E" w:rsidRDefault="009F7B67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A2637" w14:textId="477158C0" w:rsidR="009F7B67" w:rsidRPr="007B3F5E" w:rsidRDefault="00C34E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7C6890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89.11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0B78DB68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5ECF0" w14:textId="2E0618E3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4ADF89F4" w14:textId="77777777" w:rsidR="009F7B67" w:rsidRPr="007B3F5E" w:rsidRDefault="009F7B67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C3C84" w14:textId="5967896D" w:rsidR="009F7B67" w:rsidRPr="007B3F5E" w:rsidRDefault="00E83BF1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3C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3" w:type="dxa"/>
          </w:tcPr>
          <w:p w14:paraId="5C6A7CDA" w14:textId="77777777" w:rsidR="009F7B67" w:rsidRPr="007B3F5E" w:rsidRDefault="009F7B67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49C6C" w14:textId="64B8540D" w:rsidR="009F7B67" w:rsidRPr="007B3F5E" w:rsidRDefault="009F7B6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998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61F661DE" w14:textId="6A629B70" w:rsidR="004206F7" w:rsidRPr="007B3F5E" w:rsidRDefault="004206F7">
      <w:pPr>
        <w:spacing w:line="240" w:lineRule="auto"/>
        <w:jc w:val="left"/>
        <w:rPr>
          <w:rFonts w:asciiTheme="majorBidi" w:hAnsiTheme="majorBidi"/>
          <w:i/>
          <w:iCs/>
          <w:sz w:val="22"/>
          <w:szCs w:val="22"/>
        </w:rPr>
      </w:pPr>
    </w:p>
    <w:p w14:paraId="63F20754" w14:textId="77777777" w:rsidR="004206F7" w:rsidRPr="007B3F5E" w:rsidRDefault="004206F7">
      <w:pPr>
        <w:spacing w:line="240" w:lineRule="auto"/>
        <w:jc w:val="left"/>
        <w:rPr>
          <w:rFonts w:asciiTheme="majorBidi" w:hAnsiTheme="majorBidi"/>
          <w:i/>
          <w:iCs/>
          <w:sz w:val="22"/>
          <w:szCs w:val="22"/>
        </w:rPr>
      </w:pPr>
      <w:r w:rsidRPr="007B3F5E">
        <w:rPr>
          <w:rFonts w:asciiTheme="majorBidi" w:hAnsiTheme="majorBidi"/>
          <w:i/>
          <w:iCs/>
          <w:sz w:val="22"/>
          <w:szCs w:val="22"/>
        </w:rPr>
        <w:br w:type="page"/>
      </w:r>
    </w:p>
    <w:p w14:paraId="67224CC6" w14:textId="44B87644" w:rsidR="00187C04" w:rsidRPr="007B3F5E" w:rsidRDefault="00187C04" w:rsidP="00E859C8">
      <w:pPr>
        <w:spacing w:line="240" w:lineRule="auto"/>
        <w:ind w:left="171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29E83DDE" w14:textId="77777777" w:rsidR="00187C04" w:rsidRPr="007B3F5E" w:rsidRDefault="00187C04" w:rsidP="00E859C8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20C671AE" w14:textId="44EABACB" w:rsidR="001D61D3" w:rsidRPr="007B3F5E" w:rsidRDefault="00B0377E" w:rsidP="00E859C8">
      <w:pPr>
        <w:spacing w:line="240" w:lineRule="auto"/>
        <w:ind w:left="1710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</w:t>
      </w:r>
      <w:r w:rsidRPr="007B3F5E">
        <w:rPr>
          <w:rFonts w:asciiTheme="majorBidi" w:hAnsiTheme="majorBidi"/>
          <w:sz w:val="28"/>
          <w:szCs w:val="28"/>
          <w:cs/>
        </w:rPr>
        <w:t xml:space="preserve">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100</w:t>
      </w:r>
      <w:r w:rsidRPr="007B3F5E">
        <w:rPr>
          <w:rFonts w:asciiTheme="majorBidi" w:hAnsi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 โดยที่เงื่อนไขของสัญญาทั้งหมดที่สำคัญมีความสอดคล้องกันอย่างมาก (</w:t>
      </w:r>
      <w:r w:rsidRPr="007B3F5E">
        <w:rPr>
          <w:rFonts w:asciiTheme="majorBidi" w:hAnsiTheme="majorBidi" w:cstheme="majorBidi"/>
          <w:sz w:val="28"/>
          <w:szCs w:val="28"/>
        </w:rPr>
        <w:t xml:space="preserve">critical terms matching) </w:t>
      </w:r>
      <w:r w:rsidRPr="007B3F5E">
        <w:rPr>
          <w:rFonts w:asciiTheme="majorBidi" w:hAnsiTheme="majorBidi"/>
          <w:sz w:val="28"/>
          <w:szCs w:val="28"/>
          <w:cs/>
        </w:rPr>
        <w:t>จึงถือว่ามีความสัมพันธ์เชิงเศรษฐกิจต่อกันตลอดทั้งปี</w:t>
      </w:r>
    </w:p>
    <w:p w14:paraId="713D65A8" w14:textId="1F5ABD4A" w:rsidR="00F2252E" w:rsidRPr="007B3F5E" w:rsidRDefault="00F2252E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5B5F680B" w14:textId="5BD8A1DD" w:rsidR="004456CF" w:rsidRPr="007B3F5E" w:rsidRDefault="004456CF" w:rsidP="00E859C8">
      <w:pPr>
        <w:spacing w:line="240" w:lineRule="auto"/>
        <w:ind w:left="1710"/>
        <w:rPr>
          <w:rFonts w:asciiTheme="majorBidi" w:hAnsiTheme="majorBidi" w:cstheme="majorBidi"/>
          <w:b/>
          <w:bCs/>
          <w:color w:val="0000FF"/>
          <w:sz w:val="20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7B3F5E">
        <w:rPr>
          <w:rFonts w:asciiTheme="majorBidi" w:hAnsiTheme="majorBidi" w:cstheme="majorBidi"/>
          <w:b/>
          <w:bCs/>
          <w:color w:val="0000FF"/>
          <w:sz w:val="20"/>
          <w:cs/>
        </w:rPr>
        <w:t xml:space="preserve"> </w:t>
      </w:r>
    </w:p>
    <w:p w14:paraId="7B7C7767" w14:textId="77777777" w:rsidR="00CF48A9" w:rsidRPr="007B3F5E" w:rsidRDefault="00CF48A9" w:rsidP="00E859C8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p w14:paraId="76275E3C" w14:textId="13B7672B" w:rsidR="004456CF" w:rsidRPr="007B3F5E" w:rsidRDefault="004456CF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%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โดยตั้งอยู่บนข้อสมมติที่ว่าตัวแปรอื่นมีค่าคงที่ </w:t>
      </w:r>
    </w:p>
    <w:p w14:paraId="2FA08F3F" w14:textId="77777777" w:rsidR="004456CF" w:rsidRPr="007B3F5E" w:rsidRDefault="004456CF" w:rsidP="00E859C8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180"/>
        <w:gridCol w:w="990"/>
        <w:gridCol w:w="180"/>
        <w:gridCol w:w="990"/>
        <w:gridCol w:w="180"/>
        <w:gridCol w:w="990"/>
      </w:tblGrid>
      <w:tr w:rsidR="004456CF" w:rsidRPr="007B3F5E" w14:paraId="4BA39AC4" w14:textId="77777777" w:rsidTr="0022146B">
        <w:trPr>
          <w:tblHeader/>
        </w:trPr>
        <w:tc>
          <w:tcPr>
            <w:tcW w:w="3600" w:type="dxa"/>
          </w:tcPr>
          <w:p w14:paraId="0A5FFBCA" w14:textId="77777777" w:rsidR="004456CF" w:rsidRPr="007B3F5E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1F4B1EF2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FEEE3FC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2AAD0B9F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456CF" w:rsidRPr="007B3F5E" w14:paraId="1D4B09BB" w14:textId="77777777" w:rsidTr="00C65AFD">
        <w:trPr>
          <w:tblHeader/>
        </w:trPr>
        <w:tc>
          <w:tcPr>
            <w:tcW w:w="3600" w:type="dxa"/>
            <w:vAlign w:val="bottom"/>
            <w:hideMark/>
          </w:tcPr>
          <w:p w14:paraId="5E754065" w14:textId="77777777" w:rsidR="004456CF" w:rsidRPr="007B3F5E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533451CF" w14:textId="03826146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17D5A"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9335A5A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21DF49A" w14:textId="48241305" w:rsidR="004456CF" w:rsidRPr="007B3F5E" w:rsidRDefault="004456CF" w:rsidP="00E859C8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17D5A"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23DA3D8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C35E87" w14:textId="65EA4CED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17D5A"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F0E1857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AC89D66" w14:textId="61428893" w:rsidR="004456CF" w:rsidRPr="007B3F5E" w:rsidRDefault="004456CF" w:rsidP="00E859C8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17D5A" w:rsidRPr="007B3F5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4456CF" w:rsidRPr="007B3F5E" w14:paraId="2CC0229D" w14:textId="77777777" w:rsidTr="0022146B">
        <w:trPr>
          <w:tblHeader/>
        </w:trPr>
        <w:tc>
          <w:tcPr>
            <w:tcW w:w="3600" w:type="dxa"/>
          </w:tcPr>
          <w:p w14:paraId="62C0FCD6" w14:textId="77777777" w:rsidR="004456CF" w:rsidRPr="007B3F5E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hideMark/>
          </w:tcPr>
          <w:p w14:paraId="20B07689" w14:textId="77777777" w:rsidR="004456CF" w:rsidRPr="007B3F5E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56CF" w:rsidRPr="007B3F5E" w14:paraId="252FE7DE" w14:textId="77777777" w:rsidTr="00C65AFD">
        <w:tc>
          <w:tcPr>
            <w:tcW w:w="3600" w:type="dxa"/>
          </w:tcPr>
          <w:p w14:paraId="61FCA764" w14:textId="3D72CA18" w:rsidR="004456CF" w:rsidRPr="007B3F5E" w:rsidRDefault="00B17D5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990" w:type="dxa"/>
          </w:tcPr>
          <w:p w14:paraId="34AE96AC" w14:textId="77777777" w:rsidR="004456CF" w:rsidRPr="007B3F5E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D71B2E" w14:textId="77777777" w:rsidR="004456CF" w:rsidRPr="007B3F5E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A6D41" w14:textId="77777777" w:rsidR="004456CF" w:rsidRPr="007B3F5E" w:rsidRDefault="004456CF" w:rsidP="00E859C8">
            <w:pPr>
              <w:pStyle w:val="NoSpacing"/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7E43A2" w14:textId="77777777" w:rsidR="004456CF" w:rsidRPr="007B3F5E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582B5" w14:textId="77777777" w:rsidR="004456CF" w:rsidRPr="007B3F5E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A41FF7" w14:textId="77777777" w:rsidR="004456CF" w:rsidRPr="007B3F5E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6B01C5" w14:textId="77777777" w:rsidR="004456CF" w:rsidRPr="007B3F5E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660" w:rsidRPr="007B3F5E" w14:paraId="131E1CDE" w14:textId="77777777" w:rsidTr="00C65AFD">
        <w:tc>
          <w:tcPr>
            <w:tcW w:w="3600" w:type="dxa"/>
            <w:hideMark/>
          </w:tcPr>
          <w:p w14:paraId="39DEE885" w14:textId="77777777" w:rsidR="00DB6660" w:rsidRPr="007B3F5E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378B0AFC" w14:textId="5128F06F" w:rsidR="00DB6660" w:rsidRPr="007B3F5E" w:rsidRDefault="004345CC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933A4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27.18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C314920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F39D3" w14:textId="58998C83" w:rsidR="00DB6660" w:rsidRPr="007B3F5E" w:rsidRDefault="000933A4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27.18</w:t>
            </w:r>
          </w:p>
        </w:tc>
        <w:tc>
          <w:tcPr>
            <w:tcW w:w="180" w:type="dxa"/>
          </w:tcPr>
          <w:p w14:paraId="5DEA2E64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028AE4" w14:textId="2CF97BE3" w:rsidR="00DB6660" w:rsidRPr="007B3F5E" w:rsidRDefault="004345CC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933A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897417F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B85192" w14:textId="33BB46E8" w:rsidR="00DB6660" w:rsidRPr="007B3F5E" w:rsidRDefault="00B17D5A" w:rsidP="000933A4">
            <w:pPr>
              <w:pStyle w:val="block"/>
              <w:tabs>
                <w:tab w:val="decimal" w:pos="5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DB666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</w:tr>
      <w:tr w:rsidR="00DB6660" w:rsidRPr="007B3F5E" w14:paraId="55203E8F" w14:textId="77777777" w:rsidTr="00C65AFD">
        <w:tc>
          <w:tcPr>
            <w:tcW w:w="3600" w:type="dxa"/>
          </w:tcPr>
          <w:p w14:paraId="0546276D" w14:textId="77777777" w:rsidR="00DB6660" w:rsidRPr="007B3F5E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6F632B9B" w14:textId="4288906C" w:rsidR="00DB6660" w:rsidRPr="007B3F5E" w:rsidRDefault="00B17D5A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="00DB666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4A8CBD30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42B93A" w14:textId="44215AAB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EC890EE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6CD067" w14:textId="7F9C3B85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83E65F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299405" w14:textId="27A4550E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B6660" w:rsidRPr="007B3F5E" w14:paraId="6359D621" w14:textId="77777777" w:rsidTr="00C65AFD">
        <w:tc>
          <w:tcPr>
            <w:tcW w:w="3600" w:type="dxa"/>
          </w:tcPr>
          <w:p w14:paraId="0A26A6B8" w14:textId="77777777" w:rsidR="00DB6660" w:rsidRPr="007B3F5E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0" w:type="dxa"/>
          </w:tcPr>
          <w:p w14:paraId="07D68A95" w14:textId="77777777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8F3046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C3BC579" w14:textId="77777777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1376D8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61C305AC" w14:textId="77777777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BD8316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E5A902D" w14:textId="77777777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B6660" w:rsidRPr="007B3F5E" w14:paraId="159CE59F" w14:textId="77777777" w:rsidTr="00C65AFD">
        <w:tc>
          <w:tcPr>
            <w:tcW w:w="3600" w:type="dxa"/>
          </w:tcPr>
          <w:p w14:paraId="50655691" w14:textId="703C5FA0" w:rsidR="00DB6660" w:rsidRPr="007B3F5E" w:rsidRDefault="00B17D5A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990" w:type="dxa"/>
          </w:tcPr>
          <w:p w14:paraId="5AB6CD45" w14:textId="77777777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EDACAE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06562C" w14:textId="77777777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2489FC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CE64A2" w14:textId="77777777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8F77DC1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04C52" w14:textId="77777777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6660" w:rsidRPr="007B3F5E" w14:paraId="06FFC326" w14:textId="77777777" w:rsidTr="00C65AFD">
        <w:tc>
          <w:tcPr>
            <w:tcW w:w="3600" w:type="dxa"/>
          </w:tcPr>
          <w:p w14:paraId="50223EEB" w14:textId="3388E239" w:rsidR="00DB6660" w:rsidRPr="007B3F5E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4CD495F0" w14:textId="28980A92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88E67E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FF1C22" w14:textId="2DCED31A" w:rsidR="00DB6660" w:rsidRPr="007B3F5E" w:rsidRDefault="00B17D5A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="00DB666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</w:p>
        </w:tc>
        <w:tc>
          <w:tcPr>
            <w:tcW w:w="180" w:type="dxa"/>
          </w:tcPr>
          <w:p w14:paraId="5DE70C35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C2E84" w14:textId="648EFD99" w:rsidR="00DB6660" w:rsidRPr="007B3F5E" w:rsidRDefault="00DB6660" w:rsidP="00DB6660">
            <w:pPr>
              <w:pStyle w:val="block"/>
              <w:tabs>
                <w:tab w:val="decimal" w:pos="555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B212896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EE9E4" w14:textId="123A884D" w:rsidR="00DB6660" w:rsidRPr="007B3F5E" w:rsidRDefault="00B17D5A" w:rsidP="000933A4">
            <w:pPr>
              <w:pStyle w:val="block"/>
              <w:tabs>
                <w:tab w:val="decimal" w:pos="5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DB6660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</w:tr>
      <w:tr w:rsidR="00DB6660" w:rsidRPr="007B3F5E" w14:paraId="1E97BABA" w14:textId="77777777" w:rsidTr="00C65AFD">
        <w:tc>
          <w:tcPr>
            <w:tcW w:w="3600" w:type="dxa"/>
          </w:tcPr>
          <w:p w14:paraId="368602DC" w14:textId="5D0A0540" w:rsidR="00DB6660" w:rsidRPr="007B3F5E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4E2880F8" w14:textId="07DC3538" w:rsidR="00DB6660" w:rsidRPr="007B3F5E" w:rsidRDefault="00B17D5A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 w:rsidR="00DB6660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180" w:type="dxa"/>
          </w:tcPr>
          <w:p w14:paraId="02E89C23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BAAFBA" w14:textId="5C2C8EA2" w:rsidR="00DB6660" w:rsidRPr="007B3F5E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F43137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10CFC4" w14:textId="3586D82A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FF624D" w14:textId="77777777" w:rsidR="00DB6660" w:rsidRPr="007B3F5E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6B047B" w14:textId="111FA27F" w:rsidR="00DB6660" w:rsidRPr="007B3F5E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3D840A2" w14:textId="749C963D" w:rsidR="004206F7" w:rsidRPr="007B3F5E" w:rsidRDefault="004206F7" w:rsidP="00E859C8">
      <w:pPr>
        <w:pStyle w:val="ListParagraph"/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</w:rPr>
      </w:pPr>
    </w:p>
    <w:p w14:paraId="363C9F4B" w14:textId="77777777" w:rsidR="004206F7" w:rsidRPr="007B3F5E" w:rsidRDefault="004206F7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  <w:r w:rsidRPr="007B3F5E">
        <w:rPr>
          <w:rFonts w:asciiTheme="majorBidi" w:hAnsiTheme="majorBidi" w:cstheme="majorBidi"/>
          <w:i/>
          <w:iCs/>
          <w:sz w:val="22"/>
        </w:rPr>
        <w:br w:type="page"/>
      </w:r>
    </w:p>
    <w:p w14:paraId="15513DCD" w14:textId="15AB3335" w:rsidR="00AE6751" w:rsidRPr="007B3F5E" w:rsidRDefault="00AE6751" w:rsidP="00E859C8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28DA17A3" w14:textId="77777777" w:rsidR="00AE6751" w:rsidRPr="007B3F5E" w:rsidRDefault="00AE6751" w:rsidP="00E859C8">
      <w:pPr>
        <w:spacing w:line="240" w:lineRule="auto"/>
        <w:ind w:left="518"/>
        <w:rPr>
          <w:rFonts w:asciiTheme="majorBidi" w:hAnsiTheme="majorBidi" w:cstheme="majorBidi"/>
          <w:i/>
          <w:iCs/>
          <w:sz w:val="22"/>
          <w:szCs w:val="22"/>
        </w:rPr>
      </w:pPr>
    </w:p>
    <w:p w14:paraId="5D10B1EE" w14:textId="2AD20BA5" w:rsidR="00AE6751" w:rsidRPr="007B3F5E" w:rsidRDefault="00AE6751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73C97" w:rsidRPr="007B3F5E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การป้องกันความเสี่ยงในกระแสเงินสด</w:t>
      </w:r>
    </w:p>
    <w:p w14:paraId="794AEA12" w14:textId="77777777" w:rsidR="00AE6751" w:rsidRPr="007B3F5E" w:rsidRDefault="00AE6751" w:rsidP="00E859C8">
      <w:pPr>
        <w:pStyle w:val="ListParagraph"/>
        <w:spacing w:line="240" w:lineRule="auto"/>
        <w:ind w:left="1022" w:hanging="482"/>
        <w:rPr>
          <w:rFonts w:asciiTheme="majorBidi" w:hAnsiTheme="majorBidi" w:cstheme="majorBidi"/>
          <w:i/>
          <w:iCs/>
          <w:sz w:val="22"/>
        </w:rPr>
      </w:pPr>
    </w:p>
    <w:p w14:paraId="0391E9B3" w14:textId="6BCFC483" w:rsidR="00AE6751" w:rsidRPr="007B3F5E" w:rsidRDefault="00AE6751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CB2D352" w14:textId="798D26D9" w:rsidR="00C366B4" w:rsidRPr="007B3F5E" w:rsidRDefault="00C366B4" w:rsidP="00E859C8">
      <w:pPr>
        <w:spacing w:line="240" w:lineRule="auto"/>
        <w:ind w:left="810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1710"/>
        <w:gridCol w:w="270"/>
        <w:gridCol w:w="1710"/>
      </w:tblGrid>
      <w:tr w:rsidR="00CF48A9" w:rsidRPr="007B3F5E" w14:paraId="725CD44B" w14:textId="77777777" w:rsidTr="004A450C">
        <w:trPr>
          <w:tblHeader/>
        </w:trPr>
        <w:tc>
          <w:tcPr>
            <w:tcW w:w="3870" w:type="dxa"/>
          </w:tcPr>
          <w:p w14:paraId="33F6DCDA" w14:textId="65E4AD56" w:rsidR="00CF48A9" w:rsidRPr="007B3F5E" w:rsidRDefault="00CF48A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20836978" w14:textId="77777777" w:rsidR="00CF48A9" w:rsidRPr="007B3F5E" w:rsidRDefault="00CF48A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6C71E500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690" w:type="dxa"/>
            <w:gridSpan w:val="3"/>
            <w:hideMark/>
          </w:tcPr>
          <w:p w14:paraId="686B2AFB" w14:textId="77777777" w:rsidR="00CF48A9" w:rsidRPr="007B3F5E" w:rsidRDefault="00CF48A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CF48A9" w:rsidRPr="007B3F5E" w14:paraId="7FE845DE" w14:textId="77777777" w:rsidTr="004A450C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7BC2F80B" w14:textId="77777777" w:rsidR="00CF48A9" w:rsidRPr="007B3F5E" w:rsidRDefault="00CF48A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1B036D8" w14:textId="77777777" w:rsidR="00CF48A9" w:rsidRPr="007B3F5E" w:rsidRDefault="00CF48A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E493DC6" w14:textId="75726BC6" w:rsidR="00CF48A9" w:rsidRPr="007B3F5E" w:rsidRDefault="00CF48A9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7B3F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900" w:type="dxa"/>
          </w:tcPr>
          <w:p w14:paraId="0AD3D0F1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7B035256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10" w:type="dxa"/>
            <w:hideMark/>
          </w:tcPr>
          <w:p w14:paraId="497AB490" w14:textId="4B5047A3" w:rsidR="00CF48A9" w:rsidRPr="007B3F5E" w:rsidRDefault="00CF48A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/>
                <w:b w:val="0"/>
                <w:sz w:val="28"/>
                <w:szCs w:val="28"/>
                <w:cs/>
                <w:lang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70" w:type="dxa"/>
          </w:tcPr>
          <w:p w14:paraId="036DD3F4" w14:textId="77777777" w:rsidR="00CF48A9" w:rsidRPr="007B3F5E" w:rsidRDefault="00CF48A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hideMark/>
          </w:tcPr>
          <w:p w14:paraId="3D1721AE" w14:textId="77777777" w:rsidR="00D95D3B" w:rsidRPr="007B3F5E" w:rsidRDefault="00CF48A9" w:rsidP="00E859C8">
            <w:pPr>
              <w:pStyle w:val="acctmergecolhdg"/>
              <w:ind w:left="-122" w:right="-36"/>
              <w:rPr>
                <w:rFonts w:asciiTheme="majorBidi" w:hAnsiTheme="majorBidi"/>
                <w:b w:val="0"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ต้นทุนในการได้มา</w:t>
            </w:r>
          </w:p>
          <w:p w14:paraId="11F151B9" w14:textId="76F200D7" w:rsidR="00CF48A9" w:rsidRPr="007B3F5E" w:rsidRDefault="00CF48A9" w:rsidP="00E859C8">
            <w:pPr>
              <w:pStyle w:val="acctmergecolhdg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ซึ่งการป้องกัน</w:t>
            </w:r>
          </w:p>
          <w:p w14:paraId="2768F0BD" w14:textId="71D8CFDD" w:rsidR="00CF48A9" w:rsidRPr="007B3F5E" w:rsidRDefault="00CF48A9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ความเสี่ยง</w:t>
            </w:r>
          </w:p>
        </w:tc>
      </w:tr>
      <w:tr w:rsidR="00CF48A9" w:rsidRPr="007B3F5E" w14:paraId="61C4A9C2" w14:textId="77777777" w:rsidTr="004A450C">
        <w:trPr>
          <w:tblHeader/>
        </w:trPr>
        <w:tc>
          <w:tcPr>
            <w:tcW w:w="3870" w:type="dxa"/>
          </w:tcPr>
          <w:p w14:paraId="0CCD533B" w14:textId="77777777" w:rsidR="00CF48A9" w:rsidRPr="007B3F5E" w:rsidRDefault="00CF48A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BFEC265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7746CDE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088141C4" w14:textId="77777777" w:rsidR="00CF48A9" w:rsidRPr="007B3F5E" w:rsidRDefault="00CF48A9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45275" w:rsidRPr="007B3F5E" w14:paraId="3774E1BD" w14:textId="77777777" w:rsidTr="004A450C">
        <w:tc>
          <w:tcPr>
            <w:tcW w:w="3870" w:type="dxa"/>
          </w:tcPr>
          <w:p w14:paraId="1B5D310E" w14:textId="733CA769" w:rsidR="00D45275" w:rsidRPr="007B3F5E" w:rsidRDefault="00B17D5A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900" w:type="dxa"/>
          </w:tcPr>
          <w:p w14:paraId="612FB968" w14:textId="77777777" w:rsidR="00D45275" w:rsidRPr="007B3F5E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EE8A404" w14:textId="77777777" w:rsidR="00D45275" w:rsidRPr="007B3F5E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</w:tcPr>
          <w:p w14:paraId="3DE93A78" w14:textId="77777777" w:rsidR="00D45275" w:rsidRPr="007B3F5E" w:rsidRDefault="00D45275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</w:tr>
      <w:tr w:rsidR="00CF48A9" w:rsidRPr="007B3F5E" w14:paraId="1EA02C16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09E85E0C" w14:textId="78A33D1C" w:rsidR="00CF48A9" w:rsidRPr="007B3F5E" w:rsidRDefault="00CF48A9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900" w:type="dxa"/>
          </w:tcPr>
          <w:p w14:paraId="326CBB7E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618F0B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9B94A4D" w14:textId="27D29068" w:rsidR="00CF48A9" w:rsidRPr="007B3F5E" w:rsidRDefault="00CF48A9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643362" w14:textId="77777777" w:rsidR="00CF48A9" w:rsidRPr="007B3F5E" w:rsidRDefault="00CF48A9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313EE0D" w14:textId="377F404D" w:rsidR="00CF48A9" w:rsidRPr="007B3F5E" w:rsidRDefault="00CF48A9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8A9" w:rsidRPr="007B3F5E" w14:paraId="2A0022A1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587CF14B" w14:textId="39D567D5" w:rsidR="00CF48A9" w:rsidRPr="007B3F5E" w:rsidRDefault="00CF48A9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  <w:shd w:val="clear" w:color="auto" w:fill="auto"/>
          </w:tcPr>
          <w:p w14:paraId="4C41A18A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CDEF611" w14:textId="77777777" w:rsidR="00CF48A9" w:rsidRPr="007B3F5E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0928FDD" w14:textId="332C53D5" w:rsidR="00CF48A9" w:rsidRPr="007B3F5E" w:rsidRDefault="00B17D5A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  <w:r w:rsidR="00C34EF1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1A5F922" w14:textId="77777777" w:rsidR="00CF48A9" w:rsidRPr="007B3F5E" w:rsidRDefault="00CF48A9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753841E" w14:textId="3112C0E8" w:rsidR="00CF48A9" w:rsidRPr="007B3F5E" w:rsidRDefault="00C34EF1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5275" w:rsidRPr="007B3F5E" w14:paraId="11BBAAD1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355E55A8" w14:textId="77777777" w:rsidR="00D45275" w:rsidRPr="007B3F5E" w:rsidRDefault="00D45275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08CEEA" w14:textId="77777777" w:rsidR="00D45275" w:rsidRPr="007B3F5E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FF6F2C1" w14:textId="77777777" w:rsidR="00D45275" w:rsidRPr="007B3F5E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FCB8073" w14:textId="77777777" w:rsidR="00D45275" w:rsidRPr="007B3F5E" w:rsidRDefault="00D45275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0B874F" w14:textId="77777777" w:rsidR="00D45275" w:rsidRPr="007B3F5E" w:rsidRDefault="00D45275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E5298C6" w14:textId="77777777" w:rsidR="00D45275" w:rsidRPr="007B3F5E" w:rsidRDefault="00D45275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275" w:rsidRPr="007B3F5E" w14:paraId="5BF4B6D4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7060289D" w14:textId="136AF25C" w:rsidR="00D45275" w:rsidRPr="007B3F5E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402FCA8" w14:textId="77777777" w:rsidR="00D45275" w:rsidRPr="007B3F5E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1A388FA" w14:textId="77777777" w:rsidR="00D45275" w:rsidRPr="007B3F5E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9CAD7C2" w14:textId="77777777" w:rsidR="00D45275" w:rsidRPr="007B3F5E" w:rsidRDefault="00D45275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C3E78B" w14:textId="77777777" w:rsidR="00D45275" w:rsidRPr="007B3F5E" w:rsidRDefault="00D45275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796B6EF" w14:textId="77777777" w:rsidR="00D45275" w:rsidRPr="007B3F5E" w:rsidRDefault="00D45275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275" w:rsidRPr="007B3F5E" w14:paraId="3686E877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2D300E45" w14:textId="614E6FDA" w:rsidR="00D45275" w:rsidRPr="007B3F5E" w:rsidRDefault="00D45275" w:rsidP="00D4527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27A04329" w14:textId="77777777" w:rsidR="00D45275" w:rsidRPr="007B3F5E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3D4A6B" w14:textId="77777777" w:rsidR="00D45275" w:rsidRPr="007B3F5E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C5CD280" w14:textId="77777777" w:rsidR="00D45275" w:rsidRPr="007B3F5E" w:rsidRDefault="00D45275" w:rsidP="00D4527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0433FF" w14:textId="77777777" w:rsidR="00D45275" w:rsidRPr="007B3F5E" w:rsidRDefault="00D45275" w:rsidP="00D4527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C4B79A8" w14:textId="77777777" w:rsidR="00D45275" w:rsidRPr="007B3F5E" w:rsidRDefault="00D45275" w:rsidP="00D4527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275" w:rsidRPr="007B3F5E" w14:paraId="11F49588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00ECDE17" w14:textId="1925D710" w:rsidR="00D45275" w:rsidRPr="007B3F5E" w:rsidRDefault="00D45275" w:rsidP="00D4527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  <w:shd w:val="clear" w:color="auto" w:fill="auto"/>
          </w:tcPr>
          <w:p w14:paraId="1A10BA73" w14:textId="77777777" w:rsidR="00D45275" w:rsidRPr="007B3F5E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CD9A0F" w14:textId="77777777" w:rsidR="00D45275" w:rsidRPr="007B3F5E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09BECFC" w14:textId="44B422F5" w:rsidR="00D45275" w:rsidRPr="007B3F5E" w:rsidRDefault="00B17D5A" w:rsidP="00D4527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6C33E4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8DF2BDD" w14:textId="77777777" w:rsidR="00D45275" w:rsidRPr="007B3F5E" w:rsidRDefault="00D45275" w:rsidP="00D4527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4A2BB35" w14:textId="761633BC" w:rsidR="00D45275" w:rsidRPr="007B3F5E" w:rsidRDefault="00A3046A" w:rsidP="00D4527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B2332B" w14:textId="7F7ADF5D" w:rsidR="00773C97" w:rsidRPr="007B3F5E" w:rsidRDefault="00773C97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38F3275" w14:textId="234E4E6F" w:rsidR="00746F3A" w:rsidRPr="007B3F5E" w:rsidRDefault="00CF48A9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B17D5A" w:rsidRPr="007B3F5E">
        <w:rPr>
          <w:rFonts w:asciiTheme="majorBidi" w:hAnsiTheme="majorBidi" w:hint="cs"/>
          <w:sz w:val="28"/>
          <w:szCs w:val="28"/>
          <w:lang w:val="en-GB"/>
        </w:rPr>
        <w:t>30</w:t>
      </w:r>
      <w:r w:rsidRPr="007B3F5E">
        <w:rPr>
          <w:rFonts w:asciiTheme="majorBidi" w:hAnsiTheme="majorBidi" w:hint="cs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B17D5A" w:rsidRPr="007B3F5E">
        <w:rPr>
          <w:rFonts w:asciiTheme="majorBidi" w:hAnsiTheme="majorBidi" w:hint="cs"/>
          <w:sz w:val="28"/>
          <w:szCs w:val="28"/>
          <w:lang w:val="en-GB"/>
        </w:rPr>
        <w:t>25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66</w:t>
      </w:r>
      <w:r w:rsidR="00353B1F" w:rsidRPr="007B3F5E">
        <w:rPr>
          <w:rFonts w:asciiTheme="majorBidi" w:hAnsiTheme="majorBidi"/>
          <w:sz w:val="28"/>
          <w:szCs w:val="28"/>
        </w:rPr>
        <w:t xml:space="preserve"> </w:t>
      </w:r>
      <w:r w:rsidR="00353B1F" w:rsidRPr="007B3F5E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2565</w:t>
      </w:r>
      <w:r w:rsidR="00353B1F" w:rsidRPr="007B3F5E">
        <w:rPr>
          <w:rFonts w:asciiTheme="majorBidi" w:hAnsiTheme="majorBidi"/>
          <w:sz w:val="28"/>
          <w:szCs w:val="28"/>
        </w:rPr>
        <w:t xml:space="preserve"> </w:t>
      </w:r>
      <w:r w:rsidRPr="007B3F5E">
        <w:rPr>
          <w:rFonts w:asciiTheme="majorBidi" w:hAnsiTheme="majorBidi" w:hint="cs"/>
          <w:sz w:val="28"/>
          <w:szCs w:val="28"/>
          <w:cs/>
        </w:rPr>
        <w:t>กลุ่มบริษัทถือเครื่องมือทางการเงินเหล่านี้เพื่อป้องกันความเสี่ยงจากการเปลี่ยนแปลงใ</w:t>
      </w:r>
      <w:r w:rsidR="00D95D3B" w:rsidRPr="007B3F5E">
        <w:rPr>
          <w:rFonts w:asciiTheme="majorBidi" w:hAnsiTheme="majorBidi" w:hint="cs"/>
          <w:sz w:val="28"/>
          <w:szCs w:val="28"/>
          <w:cs/>
        </w:rPr>
        <w:t>น</w:t>
      </w:r>
      <w:r w:rsidRPr="007B3F5E">
        <w:rPr>
          <w:rFonts w:asciiTheme="majorBidi" w:hAnsiTheme="majorBidi" w:hint="cs"/>
          <w:sz w:val="28"/>
          <w:szCs w:val="28"/>
          <w:cs/>
        </w:rPr>
        <w:t>อัตราดอกเบี้ย</w:t>
      </w:r>
    </w:p>
    <w:p w14:paraId="47F7C76D" w14:textId="64A996F2" w:rsidR="00B8674F" w:rsidRPr="007B3F5E" w:rsidRDefault="00B8674F" w:rsidP="00E859C8">
      <w:pPr>
        <w:spacing w:line="240" w:lineRule="auto"/>
        <w:ind w:left="1080"/>
        <w:rPr>
          <w:rFonts w:asciiTheme="majorBidi" w:hAnsiTheme="majorBidi"/>
          <w:sz w:val="22"/>
          <w:szCs w:val="22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1710"/>
        <w:gridCol w:w="270"/>
        <w:gridCol w:w="1710"/>
      </w:tblGrid>
      <w:tr w:rsidR="0090769B" w:rsidRPr="007B3F5E" w14:paraId="25497A4F" w14:textId="77777777" w:rsidTr="001C7CA7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54CF637A" w14:textId="601DC1B1" w:rsidR="0090769B" w:rsidRPr="007B3F5E" w:rsidRDefault="0090769B" w:rsidP="009076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32812CB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2365B690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690" w:type="dxa"/>
            <w:gridSpan w:val="3"/>
          </w:tcPr>
          <w:p w14:paraId="1F98001F" w14:textId="2441F614" w:rsidR="0090769B" w:rsidRPr="007B3F5E" w:rsidRDefault="0090769B" w:rsidP="0090769B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B3F5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769B" w:rsidRPr="007B3F5E" w14:paraId="3FD8FE10" w14:textId="77777777" w:rsidTr="0090769B">
        <w:trPr>
          <w:tblHeader/>
        </w:trPr>
        <w:tc>
          <w:tcPr>
            <w:tcW w:w="3870" w:type="dxa"/>
          </w:tcPr>
          <w:p w14:paraId="0EE5E266" w14:textId="77777777" w:rsidR="0090769B" w:rsidRPr="007B3F5E" w:rsidRDefault="0090769B" w:rsidP="0090769B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242B114A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342FA22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</w:tcPr>
          <w:p w14:paraId="5B82B14F" w14:textId="118A2413" w:rsidR="0090769B" w:rsidRPr="007B3F5E" w:rsidRDefault="0090769B" w:rsidP="009076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90769B" w:rsidRPr="007B3F5E" w14:paraId="18D5C226" w14:textId="77777777" w:rsidTr="0090769B">
        <w:trPr>
          <w:tblHeader/>
        </w:trPr>
        <w:tc>
          <w:tcPr>
            <w:tcW w:w="3870" w:type="dxa"/>
          </w:tcPr>
          <w:p w14:paraId="7AA678B1" w14:textId="5E568F66" w:rsidR="0090769B" w:rsidRPr="007B3F5E" w:rsidRDefault="0090769B" w:rsidP="0090769B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5F710EFE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F59074F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E62F786" w14:textId="38519AF1" w:rsidR="0090769B" w:rsidRPr="007B3F5E" w:rsidRDefault="0090769B" w:rsidP="009076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75BEB79A" w14:textId="77777777" w:rsidR="0090769B" w:rsidRPr="007B3F5E" w:rsidRDefault="0090769B" w:rsidP="009076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657A1DCA" w14:textId="0B8FEAB0" w:rsidR="0090769B" w:rsidRPr="007B3F5E" w:rsidRDefault="0090769B" w:rsidP="009076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90769B" w:rsidRPr="007B3F5E" w14:paraId="18FC04D6" w14:textId="77777777" w:rsidTr="0090769B">
        <w:trPr>
          <w:tblHeader/>
        </w:trPr>
        <w:tc>
          <w:tcPr>
            <w:tcW w:w="3870" w:type="dxa"/>
          </w:tcPr>
          <w:p w14:paraId="70B3FD5C" w14:textId="7060D0BA" w:rsidR="0090769B" w:rsidRPr="007B3F5E" w:rsidRDefault="0090769B" w:rsidP="0090769B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900" w:type="dxa"/>
          </w:tcPr>
          <w:p w14:paraId="440BB10D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F9418AA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F82FC89" w14:textId="77777777" w:rsidR="0090769B" w:rsidRPr="007B3F5E" w:rsidRDefault="0090769B" w:rsidP="009076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F1EF840" w14:textId="77777777" w:rsidR="0090769B" w:rsidRPr="007B3F5E" w:rsidRDefault="0090769B" w:rsidP="009076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22678FC" w14:textId="77777777" w:rsidR="0090769B" w:rsidRPr="007B3F5E" w:rsidRDefault="0090769B" w:rsidP="009076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0769B" w:rsidRPr="007B3F5E" w14:paraId="17B930C2" w14:textId="77777777" w:rsidTr="006E3ABB">
        <w:trPr>
          <w:cantSplit/>
        </w:trPr>
        <w:tc>
          <w:tcPr>
            <w:tcW w:w="3870" w:type="dxa"/>
          </w:tcPr>
          <w:p w14:paraId="74EFB6FB" w14:textId="4D3460C9" w:rsidR="0090769B" w:rsidRPr="007B3F5E" w:rsidRDefault="0090769B" w:rsidP="0090769B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2B4BBBA6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36AA64D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7D7A8706" w14:textId="77777777" w:rsidR="0090769B" w:rsidRPr="007B3F5E" w:rsidRDefault="0090769B" w:rsidP="009076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9AF414" w14:textId="77777777" w:rsidR="0090769B" w:rsidRPr="007B3F5E" w:rsidRDefault="0090769B" w:rsidP="009076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39289B2" w14:textId="77777777" w:rsidR="0090769B" w:rsidRPr="007B3F5E" w:rsidRDefault="0090769B" w:rsidP="009076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69B" w:rsidRPr="007B3F5E" w14:paraId="37140871" w14:textId="77777777" w:rsidTr="00571876">
        <w:trPr>
          <w:cantSplit/>
        </w:trPr>
        <w:tc>
          <w:tcPr>
            <w:tcW w:w="3870" w:type="dxa"/>
            <w:shd w:val="clear" w:color="auto" w:fill="auto"/>
          </w:tcPr>
          <w:p w14:paraId="369033B5" w14:textId="6D71EA8A" w:rsidR="0090769B" w:rsidRPr="007B3F5E" w:rsidRDefault="0090769B" w:rsidP="0090769B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ความเสี่ยงสุทธิ 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00" w:type="dxa"/>
            <w:shd w:val="clear" w:color="auto" w:fill="auto"/>
          </w:tcPr>
          <w:p w14:paraId="551C6731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DAFA4BC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164F8349" w14:textId="7A59245C" w:rsidR="0090769B" w:rsidRPr="007B3F5E" w:rsidRDefault="0090769B" w:rsidP="0090769B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4,780.38</w:t>
            </w:r>
          </w:p>
        </w:tc>
        <w:tc>
          <w:tcPr>
            <w:tcW w:w="270" w:type="dxa"/>
            <w:shd w:val="clear" w:color="auto" w:fill="auto"/>
          </w:tcPr>
          <w:p w14:paraId="036C49D6" w14:textId="77777777" w:rsidR="0090769B" w:rsidRPr="007B3F5E" w:rsidRDefault="0090769B" w:rsidP="009076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C5940B3" w14:textId="27E584B5" w:rsidR="0090769B" w:rsidRPr="007B3F5E" w:rsidRDefault="0090769B" w:rsidP="0090769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</w:tr>
      <w:tr w:rsidR="0090769B" w:rsidRPr="007B3F5E" w14:paraId="63487D03" w14:textId="77777777" w:rsidTr="00571876">
        <w:trPr>
          <w:cantSplit/>
        </w:trPr>
        <w:tc>
          <w:tcPr>
            <w:tcW w:w="3870" w:type="dxa"/>
            <w:shd w:val="clear" w:color="auto" w:fill="auto"/>
          </w:tcPr>
          <w:p w14:paraId="1694A2CE" w14:textId="463FA313" w:rsidR="0090769B" w:rsidRPr="007B3F5E" w:rsidRDefault="0090769B" w:rsidP="0090769B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อัตราดอกเบี้ยคงที่เฉลี่ย 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5F3684D0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920072" w14:textId="77777777" w:rsidR="0090769B" w:rsidRPr="007B3F5E" w:rsidRDefault="0090769B" w:rsidP="0090769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127E9F0" w14:textId="01E3FE53" w:rsidR="0090769B" w:rsidRPr="007B3F5E" w:rsidRDefault="0090769B" w:rsidP="009076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5.44 </w:t>
            </w:r>
            <w:r w:rsidR="007360AF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6.73</w:t>
            </w:r>
          </w:p>
        </w:tc>
        <w:tc>
          <w:tcPr>
            <w:tcW w:w="270" w:type="dxa"/>
            <w:shd w:val="clear" w:color="auto" w:fill="auto"/>
          </w:tcPr>
          <w:p w14:paraId="73464B77" w14:textId="77777777" w:rsidR="0090769B" w:rsidRPr="007B3F5E" w:rsidRDefault="0090769B" w:rsidP="009076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ACA05AC" w14:textId="3416D05E" w:rsidR="0090769B" w:rsidRPr="007B3F5E" w:rsidRDefault="0090769B" w:rsidP="0023341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3949A8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3949A8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</w:tr>
    </w:tbl>
    <w:p w14:paraId="7A6ED37D" w14:textId="2D7A6F7F" w:rsidR="00C66851" w:rsidRPr="007B3F5E" w:rsidRDefault="00C66851" w:rsidP="00E859C8">
      <w:pPr>
        <w:spacing w:line="240" w:lineRule="auto"/>
        <w:jc w:val="left"/>
        <w:rPr>
          <w:rFonts w:asciiTheme="majorBidi" w:hAnsiTheme="majorBidi"/>
          <w:sz w:val="22"/>
          <w:szCs w:val="22"/>
          <w:cs/>
        </w:rPr>
      </w:pPr>
    </w:p>
    <w:p w14:paraId="2746B86F" w14:textId="77777777" w:rsidR="0090769B" w:rsidRPr="007B3F5E" w:rsidRDefault="0090769B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  <w:r w:rsidRPr="007B3F5E">
        <w:rPr>
          <w:rFonts w:asciiTheme="majorBidi" w:hAnsiTheme="majorBidi"/>
          <w:sz w:val="28"/>
          <w:szCs w:val="28"/>
          <w:cs/>
        </w:rPr>
        <w:br w:type="page"/>
      </w:r>
    </w:p>
    <w:p w14:paraId="24D698B3" w14:textId="65DB4082" w:rsidR="00CF48A9" w:rsidRPr="007B3F5E" w:rsidRDefault="00CF48A9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7B3F5E">
        <w:rPr>
          <w:rFonts w:asciiTheme="majorBidi" w:hAnsiTheme="majorBidi"/>
          <w:sz w:val="28"/>
          <w:szCs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3E6B9FA4" w14:textId="09734178" w:rsidR="00CF48A9" w:rsidRPr="007B3F5E" w:rsidRDefault="00CF48A9" w:rsidP="00E859C8">
      <w:pPr>
        <w:spacing w:line="240" w:lineRule="auto"/>
        <w:ind w:left="990" w:right="-27"/>
        <w:rPr>
          <w:rFonts w:asciiTheme="majorBidi" w:hAnsiTheme="majorBidi"/>
          <w:sz w:val="22"/>
          <w:szCs w:val="22"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69"/>
        <w:gridCol w:w="1800"/>
        <w:gridCol w:w="271"/>
        <w:gridCol w:w="1800"/>
      </w:tblGrid>
      <w:tr w:rsidR="00F2252E" w:rsidRPr="007B3F5E" w14:paraId="0A8767F5" w14:textId="42DD1487" w:rsidTr="004206F7">
        <w:trPr>
          <w:trHeight w:val="74"/>
          <w:tblHeader/>
        </w:trPr>
        <w:tc>
          <w:tcPr>
            <w:tcW w:w="4860" w:type="dxa"/>
          </w:tcPr>
          <w:p w14:paraId="78F0532D" w14:textId="790E7273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36B3CD6D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71" w:type="dxa"/>
            <w:gridSpan w:val="3"/>
          </w:tcPr>
          <w:p w14:paraId="3669597B" w14:textId="4AB0BF8A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252E" w:rsidRPr="007B3F5E" w14:paraId="7B24D2F1" w14:textId="285509A4" w:rsidTr="004206F7">
        <w:trPr>
          <w:trHeight w:val="74"/>
          <w:tblHeader/>
        </w:trPr>
        <w:tc>
          <w:tcPr>
            <w:tcW w:w="4860" w:type="dxa"/>
          </w:tcPr>
          <w:p w14:paraId="2FDC2758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BDE2AD8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51E6C13" w14:textId="0E65D74A" w:rsidR="00F2252E" w:rsidRPr="007B3F5E" w:rsidRDefault="00B17D5A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1" w:type="dxa"/>
          </w:tcPr>
          <w:p w14:paraId="60052E09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15F9F27" w14:textId="5F804235" w:rsidR="00F2252E" w:rsidRPr="007B3F5E" w:rsidRDefault="00B17D5A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F2252E" w:rsidRPr="007B3F5E" w14:paraId="4765C3E3" w14:textId="4621D2B6" w:rsidTr="004206F7">
        <w:trPr>
          <w:trHeight w:val="74"/>
          <w:tblHeader/>
        </w:trPr>
        <w:tc>
          <w:tcPr>
            <w:tcW w:w="4860" w:type="dxa"/>
          </w:tcPr>
          <w:p w14:paraId="07ABDD33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751B408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71" w:type="dxa"/>
            <w:gridSpan w:val="3"/>
          </w:tcPr>
          <w:p w14:paraId="1A9D72BA" w14:textId="69D9DACB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2252E" w:rsidRPr="007B3F5E" w14:paraId="64E36D2C" w14:textId="28D75D1C" w:rsidTr="00F2252E">
        <w:trPr>
          <w:trHeight w:val="74"/>
        </w:trPr>
        <w:tc>
          <w:tcPr>
            <w:tcW w:w="4860" w:type="dxa"/>
          </w:tcPr>
          <w:p w14:paraId="2CBE66E0" w14:textId="39E73C05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3F5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สำรองการป้องกันความเสี่ยง</w:t>
            </w:r>
          </w:p>
        </w:tc>
        <w:tc>
          <w:tcPr>
            <w:tcW w:w="269" w:type="dxa"/>
          </w:tcPr>
          <w:p w14:paraId="1F7D5AFC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271828D6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72BA5A1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1BD0E3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F2252E" w:rsidRPr="007B3F5E" w14:paraId="25B83894" w14:textId="223681A9" w:rsidTr="00F2252E">
        <w:tc>
          <w:tcPr>
            <w:tcW w:w="4860" w:type="dxa"/>
          </w:tcPr>
          <w:p w14:paraId="2618BC20" w14:textId="146F0FF4" w:rsidR="00F2252E" w:rsidRPr="007B3F5E" w:rsidRDefault="00F2252E" w:rsidP="00E859C8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ยอดคงเหลือ ณ 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วันต้น</w:t>
            </w:r>
            <w:r w:rsidR="002101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DF5D73E" w14:textId="77777777" w:rsidR="00F2252E" w:rsidRPr="007B3F5E" w:rsidRDefault="00F2252E" w:rsidP="00E859C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B4F212A" w14:textId="15222252" w:rsidR="00F2252E" w:rsidRPr="007B3F5E" w:rsidRDefault="00B17D5A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F225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  <w:tc>
          <w:tcPr>
            <w:tcW w:w="271" w:type="dxa"/>
          </w:tcPr>
          <w:p w14:paraId="5EB8743D" w14:textId="77777777" w:rsidR="00F2252E" w:rsidRPr="007B3F5E" w:rsidRDefault="00F2252E" w:rsidP="00E859C8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2018E599" w14:textId="02972CF5" w:rsidR="00F2252E" w:rsidRPr="007B3F5E" w:rsidRDefault="00BF0B65" w:rsidP="00BF0B6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0B65" w:rsidRPr="007B3F5E" w14:paraId="736CF978" w14:textId="77777777" w:rsidTr="00F2252E">
        <w:tc>
          <w:tcPr>
            <w:tcW w:w="4860" w:type="dxa"/>
          </w:tcPr>
          <w:p w14:paraId="5663449C" w14:textId="2C41EDAD" w:rsidR="00BF0B65" w:rsidRPr="007B3F5E" w:rsidRDefault="00BF0B65" w:rsidP="00E859C8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เพิ่มขึ้นจากการซื้อบริษัทย่อย</w:t>
            </w:r>
          </w:p>
        </w:tc>
        <w:tc>
          <w:tcPr>
            <w:tcW w:w="269" w:type="dxa"/>
          </w:tcPr>
          <w:p w14:paraId="394BEC0A" w14:textId="77777777" w:rsidR="00BF0B65" w:rsidRPr="007B3F5E" w:rsidRDefault="00BF0B65" w:rsidP="00E859C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0AB0D88" w14:textId="1BD2E9B0" w:rsidR="00BF0B65" w:rsidRPr="007B3F5E" w:rsidRDefault="00BF0B65" w:rsidP="00BF0B6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D32E257" w14:textId="77777777" w:rsidR="00BF0B65" w:rsidRPr="007B3F5E" w:rsidRDefault="00BF0B65" w:rsidP="00BF0B6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421E578" w14:textId="2A42F1BE" w:rsidR="00BF0B65" w:rsidRPr="007B3F5E" w:rsidRDefault="00BF0B65" w:rsidP="00BF0B6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2252E" w:rsidRPr="007B3F5E" w14:paraId="2B81B050" w14:textId="79581B9E" w:rsidTr="00F2252E">
        <w:tc>
          <w:tcPr>
            <w:tcW w:w="4860" w:type="dxa"/>
          </w:tcPr>
          <w:p w14:paraId="66532173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E371E02" w14:textId="77777777" w:rsidR="00F2252E" w:rsidRPr="007B3F5E" w:rsidRDefault="00F2252E" w:rsidP="00E859C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386F56A" w14:textId="2E97029A" w:rsidR="00F2252E" w:rsidRPr="007B3F5E" w:rsidRDefault="004547F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38.28</w:t>
            </w:r>
          </w:p>
        </w:tc>
        <w:tc>
          <w:tcPr>
            <w:tcW w:w="271" w:type="dxa"/>
          </w:tcPr>
          <w:p w14:paraId="1DE3674D" w14:textId="77777777" w:rsidR="00F2252E" w:rsidRPr="007B3F5E" w:rsidRDefault="00F2252E" w:rsidP="00E859C8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44286A3E" w14:textId="3A5F55FB" w:rsidR="00F2252E" w:rsidRPr="007B3F5E" w:rsidRDefault="00B17D5A" w:rsidP="00F2252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349</w:t>
            </w:r>
            <w:r w:rsidR="00F225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</w:tr>
      <w:tr w:rsidR="00F2252E" w:rsidRPr="007B3F5E" w14:paraId="06BC5128" w14:textId="6BC20CB6" w:rsidTr="00165103">
        <w:tc>
          <w:tcPr>
            <w:tcW w:w="4860" w:type="dxa"/>
          </w:tcPr>
          <w:p w14:paraId="2955A782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607F3C7" w14:textId="77777777" w:rsidR="00F2252E" w:rsidRPr="007B3F5E" w:rsidRDefault="00F2252E" w:rsidP="00E859C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A1FF310" w14:textId="439A80B5" w:rsidR="00F2252E" w:rsidRPr="007B3F5E" w:rsidRDefault="004547F7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6.99</w:t>
            </w:r>
          </w:p>
        </w:tc>
        <w:tc>
          <w:tcPr>
            <w:tcW w:w="271" w:type="dxa"/>
          </w:tcPr>
          <w:p w14:paraId="63D7D27D" w14:textId="77777777" w:rsidR="00F2252E" w:rsidRPr="007B3F5E" w:rsidRDefault="00F2252E" w:rsidP="00E859C8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0E6E816E" w14:textId="1965E9D9" w:rsidR="00F2252E" w:rsidRPr="007B3F5E" w:rsidRDefault="00B17D5A" w:rsidP="00F2252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F2252E"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</w:tr>
      <w:tr w:rsidR="00F2252E" w:rsidRPr="007B3F5E" w14:paraId="4EEFFEA0" w14:textId="06DEEE31" w:rsidTr="00165103">
        <w:tc>
          <w:tcPr>
            <w:tcW w:w="4860" w:type="dxa"/>
          </w:tcPr>
          <w:p w14:paraId="0DCD5280" w14:textId="77777777" w:rsidR="00F2252E" w:rsidRPr="007B3F5E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18E2A370" w14:textId="77777777" w:rsidR="00F2252E" w:rsidRPr="007B3F5E" w:rsidRDefault="00F2252E" w:rsidP="00E859C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A4B63C" w14:textId="1BCF1D11" w:rsidR="00F2252E" w:rsidRPr="007B3F5E" w:rsidRDefault="00F2252E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40E1A825" w14:textId="77777777" w:rsidR="00F2252E" w:rsidRPr="007B3F5E" w:rsidRDefault="00F2252E" w:rsidP="00E859C8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647EBB" w14:textId="21FE8CE7" w:rsidR="00F2252E" w:rsidRPr="007B3F5E" w:rsidRDefault="00F2252E" w:rsidP="00F2252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2252E" w:rsidRPr="007B3F5E" w14:paraId="0755620E" w14:textId="4385932B" w:rsidTr="00165103">
        <w:tc>
          <w:tcPr>
            <w:tcW w:w="4860" w:type="dxa"/>
          </w:tcPr>
          <w:p w14:paraId="6808305E" w14:textId="52802D15" w:rsidR="00F2252E" w:rsidRPr="002101E8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ปลาย</w:t>
            </w:r>
            <w:r w:rsidR="002101E8" w:rsidRPr="002101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69" w:type="dxa"/>
          </w:tcPr>
          <w:p w14:paraId="1D3463BC" w14:textId="77777777" w:rsidR="00F2252E" w:rsidRPr="007B3F5E" w:rsidRDefault="00F2252E" w:rsidP="00E859C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DE2F81D" w14:textId="39378AD5" w:rsidR="00F2252E" w:rsidRPr="007B3F5E" w:rsidRDefault="00B17D5A" w:rsidP="00E859C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</w:t>
            </w:r>
            <w:r w:rsidR="00F225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</w:t>
            </w:r>
          </w:p>
        </w:tc>
        <w:tc>
          <w:tcPr>
            <w:tcW w:w="271" w:type="dxa"/>
          </w:tcPr>
          <w:p w14:paraId="34C0BB35" w14:textId="77777777" w:rsidR="00F2252E" w:rsidRPr="007B3F5E" w:rsidRDefault="00F2252E" w:rsidP="00E859C8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6BAFFD" w14:textId="152FF369" w:rsidR="00F2252E" w:rsidRPr="007B3F5E" w:rsidRDefault="00B17D5A" w:rsidP="00F2252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="00F2252E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</w:t>
            </w:r>
          </w:p>
        </w:tc>
      </w:tr>
    </w:tbl>
    <w:p w14:paraId="1CB8C425" w14:textId="644D9B7A" w:rsidR="00B8674F" w:rsidRPr="007B3F5E" w:rsidRDefault="00B8674F" w:rsidP="00602FA7">
      <w:pPr>
        <w:spacing w:line="240" w:lineRule="auto"/>
        <w:jc w:val="left"/>
        <w:rPr>
          <w:rFonts w:asciiTheme="majorBidi" w:hAnsiTheme="majorBidi"/>
          <w:sz w:val="28"/>
          <w:szCs w:val="28"/>
        </w:rPr>
      </w:pPr>
    </w:p>
    <w:p w14:paraId="26B4032A" w14:textId="45B40474" w:rsidR="00E73AED" w:rsidRPr="007B3F5E" w:rsidRDefault="00E73AED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การบริหารจัดการทุน</w:t>
      </w:r>
    </w:p>
    <w:p w14:paraId="1E2EF736" w14:textId="0ACE87E5" w:rsidR="00E73AED" w:rsidRPr="007B3F5E" w:rsidRDefault="00E73AED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EDFEFB" w14:textId="2392AD57" w:rsidR="00E73AED" w:rsidRPr="007B3F5E" w:rsidRDefault="00E73AED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F472BBE" w14:textId="5C50E7DF" w:rsidR="00A3046A" w:rsidRPr="007B3F5E" w:rsidRDefault="00A3046A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4E23D0D9" w14:textId="77777777" w:rsidR="00397F14" w:rsidRPr="007B3F5E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5D5E420" w14:textId="7529580D" w:rsidR="003B14EA" w:rsidRPr="007B3F5E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7B3F5E" w:rsidRDefault="00793A4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58"/>
        <w:gridCol w:w="276"/>
        <w:gridCol w:w="1095"/>
        <w:gridCol w:w="279"/>
        <w:gridCol w:w="1001"/>
        <w:gridCol w:w="244"/>
        <w:gridCol w:w="1069"/>
      </w:tblGrid>
      <w:tr w:rsidR="009F7FFB" w:rsidRPr="007B3F5E" w14:paraId="0F5686E3" w14:textId="77777777" w:rsidTr="006A1B24">
        <w:trPr>
          <w:tblHeader/>
        </w:trPr>
        <w:tc>
          <w:tcPr>
            <w:tcW w:w="2285" w:type="pct"/>
          </w:tcPr>
          <w:p w14:paraId="670AB5C4" w14:textId="77777777" w:rsidR="009F7FFB" w:rsidRPr="007B3F5E" w:rsidRDefault="009F7FF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3" w:type="pct"/>
            <w:gridSpan w:val="3"/>
          </w:tcPr>
          <w:p w14:paraId="20EC0C2D" w14:textId="77777777" w:rsidR="009F7FFB" w:rsidRPr="007B3F5E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A9BEA60" w14:textId="77777777" w:rsidR="009F7FFB" w:rsidRPr="007B3F5E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pct"/>
            <w:gridSpan w:val="3"/>
          </w:tcPr>
          <w:p w14:paraId="6A7B180C" w14:textId="77777777" w:rsidR="009F7FFB" w:rsidRPr="007B3F5E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07BC2" w:rsidRPr="007B3F5E" w14:paraId="0FE3319A" w14:textId="77777777" w:rsidTr="006A1B24">
        <w:trPr>
          <w:tblHeader/>
        </w:trPr>
        <w:tc>
          <w:tcPr>
            <w:tcW w:w="2285" w:type="pct"/>
          </w:tcPr>
          <w:p w14:paraId="058175FB" w14:textId="77777777" w:rsidR="00007BC2" w:rsidRPr="007B3F5E" w:rsidRDefault="00007BC2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5297C48C" w14:textId="4E73F604" w:rsidR="00007BC2" w:rsidRPr="007B3F5E" w:rsidRDefault="00B17D5A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" w:type="pct"/>
          </w:tcPr>
          <w:p w14:paraId="235C08B3" w14:textId="77777777" w:rsidR="00007BC2" w:rsidRPr="007B3F5E" w:rsidRDefault="00007BC2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CC68CB4" w14:textId="30B39985" w:rsidR="00007BC2" w:rsidRPr="007B3F5E" w:rsidRDefault="00B17D5A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" w:type="pct"/>
          </w:tcPr>
          <w:p w14:paraId="0810886C" w14:textId="77777777" w:rsidR="00007BC2" w:rsidRPr="007B3F5E" w:rsidRDefault="00007BC2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14:paraId="7D4E3F18" w14:textId="1AEF104C" w:rsidR="00007BC2" w:rsidRPr="007B3F5E" w:rsidRDefault="00B17D5A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" w:type="pct"/>
          </w:tcPr>
          <w:p w14:paraId="3DD76DD6" w14:textId="77777777" w:rsidR="00007BC2" w:rsidRPr="007B3F5E" w:rsidRDefault="00007BC2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C9D76CC" w14:textId="1A7ECB83" w:rsidR="00007BC2" w:rsidRPr="007B3F5E" w:rsidRDefault="00B17D5A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007BC2" w:rsidRPr="007B3F5E" w14:paraId="5ECAB372" w14:textId="77777777" w:rsidTr="006A1B24">
        <w:trPr>
          <w:tblHeader/>
        </w:trPr>
        <w:tc>
          <w:tcPr>
            <w:tcW w:w="2285" w:type="pct"/>
          </w:tcPr>
          <w:p w14:paraId="19F28AFC" w14:textId="77777777" w:rsidR="00007BC2" w:rsidRPr="007B3F5E" w:rsidRDefault="00007BC2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pct"/>
            <w:gridSpan w:val="7"/>
          </w:tcPr>
          <w:p w14:paraId="08CA9534" w14:textId="77777777" w:rsidR="00007BC2" w:rsidRPr="007B3F5E" w:rsidRDefault="00007BC2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07BC2" w:rsidRPr="007B3F5E" w14:paraId="1D520510" w14:textId="77777777" w:rsidTr="0022146B">
        <w:tc>
          <w:tcPr>
            <w:tcW w:w="2857" w:type="pct"/>
            <w:gridSpan w:val="2"/>
          </w:tcPr>
          <w:p w14:paraId="096CEE61" w14:textId="27E30E89" w:rsidR="00007BC2" w:rsidRPr="007B3F5E" w:rsidRDefault="00007BC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9" w:type="pct"/>
          </w:tcPr>
          <w:p w14:paraId="3301BEC7" w14:textId="77777777" w:rsidR="00007BC2" w:rsidRPr="007B3F5E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500B354" w14:textId="77777777" w:rsidR="00007BC2" w:rsidRPr="007B3F5E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6EC91F4" w14:textId="77777777" w:rsidR="00007BC2" w:rsidRPr="007B3F5E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CA821D2" w14:textId="77777777" w:rsidR="00007BC2" w:rsidRPr="007B3F5E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79264981" w14:textId="77777777" w:rsidR="00007BC2" w:rsidRPr="007B3F5E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CDEE05C" w14:textId="77777777" w:rsidR="00007BC2" w:rsidRPr="007B3F5E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BF1" w:rsidRPr="007B3F5E" w14:paraId="530AC0C2" w14:textId="77777777" w:rsidTr="006A1B24">
        <w:tc>
          <w:tcPr>
            <w:tcW w:w="2285" w:type="pct"/>
          </w:tcPr>
          <w:p w14:paraId="0B9D904F" w14:textId="72D2C122" w:rsidR="00E83BF1" w:rsidRPr="007B3F5E" w:rsidRDefault="00E83BF1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สัญญาจ้างเพื่องานอสังหาริมทรัพย์พัฒนาเพื่อขาย</w:t>
            </w:r>
          </w:p>
        </w:tc>
        <w:tc>
          <w:tcPr>
            <w:tcW w:w="572" w:type="pct"/>
          </w:tcPr>
          <w:p w14:paraId="36B5D2E8" w14:textId="1936517F" w:rsidR="00E83BF1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177</w:t>
            </w:r>
            <w:r w:rsidR="004653E4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81</w:t>
            </w:r>
          </w:p>
        </w:tc>
        <w:tc>
          <w:tcPr>
            <w:tcW w:w="149" w:type="pct"/>
          </w:tcPr>
          <w:p w14:paraId="7868EE90" w14:textId="77777777" w:rsidR="00E83BF1" w:rsidRPr="007B3F5E" w:rsidRDefault="00E83BF1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C94F3CF" w14:textId="02F1A292" w:rsidR="00E83BF1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426</w:t>
            </w:r>
            <w:r w:rsidR="00E83BF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</w:p>
        </w:tc>
        <w:tc>
          <w:tcPr>
            <w:tcW w:w="143" w:type="pct"/>
          </w:tcPr>
          <w:p w14:paraId="295A42D0" w14:textId="77777777" w:rsidR="00E83BF1" w:rsidRPr="007B3F5E" w:rsidRDefault="00E83BF1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6C1EDB9" w14:textId="34265393" w:rsidR="00E83BF1" w:rsidRPr="007B3F5E" w:rsidRDefault="00E83BF1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8C9829C" w14:textId="77777777" w:rsidR="00E83BF1" w:rsidRPr="007B3F5E" w:rsidRDefault="00E83BF1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A4818C" w14:textId="145ED371" w:rsidR="00E83BF1" w:rsidRPr="007B3F5E" w:rsidRDefault="00E83BF1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BF1" w:rsidRPr="007B3F5E" w14:paraId="7AFF68C8" w14:textId="77777777" w:rsidTr="006A1B24">
        <w:tc>
          <w:tcPr>
            <w:tcW w:w="2285" w:type="pct"/>
          </w:tcPr>
          <w:p w14:paraId="193E3B65" w14:textId="116FD53F" w:rsidR="00E83BF1" w:rsidRPr="007B3F5E" w:rsidRDefault="00E83BF1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72" w:type="pct"/>
          </w:tcPr>
          <w:p w14:paraId="037952F5" w14:textId="20F283FB" w:rsidR="00E83BF1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0703C7F" w14:textId="77777777" w:rsidR="00E83BF1" w:rsidRPr="007B3F5E" w:rsidRDefault="00E83BF1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CCDB684" w14:textId="0078DC33" w:rsidR="00E83BF1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221</w:t>
            </w:r>
            <w:r w:rsidR="00E83BF1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</w:p>
        </w:tc>
        <w:tc>
          <w:tcPr>
            <w:tcW w:w="143" w:type="pct"/>
          </w:tcPr>
          <w:p w14:paraId="0ADFD2C1" w14:textId="77777777" w:rsidR="00E83BF1" w:rsidRPr="007B3F5E" w:rsidRDefault="00E83BF1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7A4DFB3" w14:textId="3D60EF37" w:rsidR="00E83BF1" w:rsidRPr="007B3F5E" w:rsidRDefault="00E83BF1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B26A89A" w14:textId="77777777" w:rsidR="00E83BF1" w:rsidRPr="007B3F5E" w:rsidRDefault="00E83BF1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51ED5DE" w14:textId="445D46BD" w:rsidR="00E83BF1" w:rsidRPr="007B3F5E" w:rsidRDefault="00E83BF1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DCF" w:rsidRPr="007B3F5E" w14:paraId="7CABA31D" w14:textId="77777777" w:rsidTr="006A1B24">
        <w:tc>
          <w:tcPr>
            <w:tcW w:w="2285" w:type="pct"/>
          </w:tcPr>
          <w:p w14:paraId="43756A27" w14:textId="10F1C89C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สัญญาจ้างเพื่อพัฒนางานอสังหาริมทรัพย์เพื่อการลงทุน</w:t>
            </w:r>
          </w:p>
        </w:tc>
        <w:tc>
          <w:tcPr>
            <w:tcW w:w="572" w:type="pct"/>
          </w:tcPr>
          <w:p w14:paraId="0A7635A9" w14:textId="1CC548EC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3F53F8D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293F60A" w14:textId="0510C2F8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125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</w:p>
        </w:tc>
        <w:tc>
          <w:tcPr>
            <w:tcW w:w="143" w:type="pct"/>
          </w:tcPr>
          <w:p w14:paraId="2152B42D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CD6F451" w14:textId="578B55AF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D67BCB0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FBE901D" w14:textId="1762ED26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DCF" w:rsidRPr="007B3F5E" w14:paraId="19108F3F" w14:textId="77777777" w:rsidTr="006A1B24">
        <w:tc>
          <w:tcPr>
            <w:tcW w:w="2285" w:type="pct"/>
          </w:tcPr>
          <w:p w14:paraId="377A61E2" w14:textId="00EB0A47" w:rsidR="00864DCF" w:rsidRPr="007B3F5E" w:rsidRDefault="00864DCF" w:rsidP="00E859C8">
            <w:pPr>
              <w:pStyle w:val="BodyText"/>
              <w:spacing w:after="0" w:line="240" w:lineRule="auto"/>
              <w:ind w:left="156" w:right="72" w:hanging="15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B18C40A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09E068" w14:textId="37B57F16" w:rsidR="00864DCF" w:rsidRPr="007B3F5E" w:rsidRDefault="00B17D5A" w:rsidP="00E859C8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  <w:tc>
          <w:tcPr>
            <w:tcW w:w="149" w:type="pct"/>
          </w:tcPr>
          <w:p w14:paraId="2EF2F6A9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CF364A8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D750E" w14:textId="11AD35BE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5B074BF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6D83747" w14:textId="77777777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7BBB59" w14:textId="6069686E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4ECF17C1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5FBEEA8" w14:textId="77777777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CF1975" w14:textId="6FCD672C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64DCF" w:rsidRPr="007B3F5E" w14:paraId="7DDE397A" w14:textId="77777777" w:rsidTr="006A1B24">
        <w:tc>
          <w:tcPr>
            <w:tcW w:w="2285" w:type="pct"/>
          </w:tcPr>
          <w:p w14:paraId="12771D11" w14:textId="55BCAC7B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EA2DAB5" w14:textId="1AEB0CD9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185</w:t>
            </w:r>
            <w:r w:rsidR="004653E4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58</w:t>
            </w:r>
          </w:p>
        </w:tc>
        <w:tc>
          <w:tcPr>
            <w:tcW w:w="149" w:type="pct"/>
          </w:tcPr>
          <w:p w14:paraId="48AD412C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9AA12B8" w14:textId="73B76673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774</w:t>
            </w:r>
            <w:r w:rsidR="00864DC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</w:t>
            </w:r>
          </w:p>
        </w:tc>
        <w:tc>
          <w:tcPr>
            <w:tcW w:w="143" w:type="pct"/>
          </w:tcPr>
          <w:p w14:paraId="4C9CFF99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E0679DB" w14:textId="267DA413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197DA845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28E50090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64DCF" w:rsidRPr="007B3F5E" w14:paraId="3C24B1DF" w14:textId="77777777" w:rsidTr="006A1B24">
        <w:tc>
          <w:tcPr>
            <w:tcW w:w="2285" w:type="pct"/>
          </w:tcPr>
          <w:p w14:paraId="420BB1C1" w14:textId="26DC47FB" w:rsidR="00AE263F" w:rsidRPr="007B3F5E" w:rsidRDefault="00AE263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5AF0B16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3749255B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C2AF026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64B9E58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7E068D2D" w14:textId="77777777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</w:tcPr>
          <w:p w14:paraId="5C62F72D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BB14EB1" w14:textId="77777777" w:rsidR="00864DCF" w:rsidRPr="007B3F5E" w:rsidRDefault="00864DCF" w:rsidP="00E859C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64DCF" w:rsidRPr="007B3F5E" w14:paraId="020A221B" w14:textId="77777777" w:rsidTr="0022146B">
        <w:tc>
          <w:tcPr>
            <w:tcW w:w="2857" w:type="pct"/>
            <w:gridSpan w:val="2"/>
          </w:tcPr>
          <w:p w14:paraId="3BE790A5" w14:textId="10B4491F" w:rsidR="00864DCF" w:rsidRPr="007B3F5E" w:rsidRDefault="00864D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นอื่น ๆ </w:t>
            </w:r>
          </w:p>
        </w:tc>
        <w:tc>
          <w:tcPr>
            <w:tcW w:w="149" w:type="pct"/>
          </w:tcPr>
          <w:p w14:paraId="3DA4E92D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923803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67BD508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7A87D2E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5D72F6B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B42F050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DCF" w:rsidRPr="007B3F5E" w14:paraId="2C91070F" w14:textId="77777777" w:rsidTr="006A1B24">
        <w:tc>
          <w:tcPr>
            <w:tcW w:w="2285" w:type="pct"/>
          </w:tcPr>
          <w:p w14:paraId="59CB0ECB" w14:textId="44A924D0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572" w:type="pct"/>
          </w:tcPr>
          <w:p w14:paraId="5E03694C" w14:textId="2C92BD44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  <w:r w:rsidR="00F402A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</w:t>
            </w:r>
          </w:p>
        </w:tc>
        <w:tc>
          <w:tcPr>
            <w:tcW w:w="149" w:type="pct"/>
          </w:tcPr>
          <w:p w14:paraId="43EB7A80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BC75DF0" w14:textId="11B41839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</w:p>
        </w:tc>
        <w:tc>
          <w:tcPr>
            <w:tcW w:w="143" w:type="pct"/>
          </w:tcPr>
          <w:p w14:paraId="6A6B8711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A2990EF" w14:textId="46E8FF43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AC6242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  <w:tc>
          <w:tcPr>
            <w:tcW w:w="132" w:type="pct"/>
          </w:tcPr>
          <w:p w14:paraId="67AA0108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FF6726F" w14:textId="144A5D41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DCF" w:rsidRPr="007B3F5E" w14:paraId="583007DC" w14:textId="77777777" w:rsidTr="006A1B24">
        <w:tc>
          <w:tcPr>
            <w:tcW w:w="2285" w:type="pct"/>
          </w:tcPr>
          <w:p w14:paraId="0B67679D" w14:textId="4BA62B8B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คำสั่งซื้อที่ผู้ขายสินค้าหรือวัตถุดิบตกลงแล้ว</w:t>
            </w:r>
          </w:p>
        </w:tc>
        <w:tc>
          <w:tcPr>
            <w:tcW w:w="572" w:type="pct"/>
          </w:tcPr>
          <w:p w14:paraId="18FEBA7E" w14:textId="4AF56E1C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76</w:t>
            </w:r>
            <w:r w:rsidR="004653E4"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B3F5E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45</w:t>
            </w:r>
          </w:p>
        </w:tc>
        <w:tc>
          <w:tcPr>
            <w:tcW w:w="149" w:type="pct"/>
          </w:tcPr>
          <w:p w14:paraId="7F45400C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B7091E" w14:textId="40E148D7" w:rsidR="00864DCF" w:rsidRPr="007B3F5E" w:rsidRDefault="00864DCF" w:rsidP="00E859C8">
            <w:pPr>
              <w:pStyle w:val="BodyText"/>
              <w:tabs>
                <w:tab w:val="decimal" w:pos="630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EE58801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69F92D5" w14:textId="652DE3B1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2D0FAF9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6391D91" w14:textId="1DB435AD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DCF" w:rsidRPr="007B3F5E" w14:paraId="4DE15A64" w14:textId="77777777" w:rsidTr="006A1B24">
        <w:tc>
          <w:tcPr>
            <w:tcW w:w="2285" w:type="pct"/>
          </w:tcPr>
          <w:p w14:paraId="52C8924E" w14:textId="60817066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572" w:type="pct"/>
          </w:tcPr>
          <w:p w14:paraId="73A19B97" w14:textId="31E71D4B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739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149" w:type="pct"/>
          </w:tcPr>
          <w:p w14:paraId="19DAE738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DE51074" w14:textId="23530EA1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870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</w:p>
        </w:tc>
        <w:tc>
          <w:tcPr>
            <w:tcW w:w="143" w:type="pct"/>
          </w:tcPr>
          <w:p w14:paraId="57B52C6C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C7615DB" w14:textId="5422FE8D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</w:p>
        </w:tc>
        <w:tc>
          <w:tcPr>
            <w:tcW w:w="132" w:type="pct"/>
          </w:tcPr>
          <w:p w14:paraId="39315E9B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607374D" w14:textId="683019EA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</w:p>
        </w:tc>
      </w:tr>
      <w:tr w:rsidR="00864DCF" w:rsidRPr="007B3F5E" w14:paraId="3DA5BA0D" w14:textId="77777777" w:rsidTr="006A1B24">
        <w:tc>
          <w:tcPr>
            <w:tcW w:w="2285" w:type="pct"/>
          </w:tcPr>
          <w:p w14:paraId="016D3630" w14:textId="0139D959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572" w:type="pct"/>
          </w:tcPr>
          <w:p w14:paraId="55C48F0D" w14:textId="720B30E3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347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</w:t>
            </w:r>
          </w:p>
        </w:tc>
        <w:tc>
          <w:tcPr>
            <w:tcW w:w="149" w:type="pct"/>
          </w:tcPr>
          <w:p w14:paraId="70B0C7BA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8EB265A" w14:textId="2353E75A" w:rsidR="00864DCF" w:rsidRPr="007B3F5E" w:rsidRDefault="00864DCF" w:rsidP="00E859C8">
            <w:pPr>
              <w:pStyle w:val="BodyText"/>
              <w:tabs>
                <w:tab w:val="decimal" w:pos="630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02B273C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28CE8CA" w14:textId="2C84FB1B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42CB4581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B364FF2" w14:textId="64DF2E21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DCF" w:rsidRPr="007B3F5E" w14:paraId="17C1A7DE" w14:textId="77777777" w:rsidTr="006A1B24">
        <w:tc>
          <w:tcPr>
            <w:tcW w:w="2285" w:type="pct"/>
          </w:tcPr>
          <w:p w14:paraId="0F42D9B2" w14:textId="248C1DE0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572" w:type="pct"/>
          </w:tcPr>
          <w:p w14:paraId="12A6348B" w14:textId="78FDC361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86117C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</w:p>
        </w:tc>
        <w:tc>
          <w:tcPr>
            <w:tcW w:w="149" w:type="pct"/>
          </w:tcPr>
          <w:p w14:paraId="0D3A78CA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7388B04" w14:textId="513BB9C9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864DCF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43" w:type="pct"/>
          </w:tcPr>
          <w:p w14:paraId="6F39E3AE" w14:textId="5204B929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AE07224" w14:textId="5B037ED3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F878028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C4C5765" w14:textId="64106F9E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DCF" w:rsidRPr="007B3F5E" w14:paraId="6B3F943A" w14:textId="77777777" w:rsidTr="006A1B24">
        <w:trPr>
          <w:trHeight w:val="280"/>
        </w:trPr>
        <w:tc>
          <w:tcPr>
            <w:tcW w:w="2285" w:type="pct"/>
          </w:tcPr>
          <w:p w14:paraId="2DBD1ACA" w14:textId="120FDF44" w:rsidR="00864DCF" w:rsidRPr="007B3F5E" w:rsidRDefault="00864D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B3F5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AB979B2" w14:textId="5F5D7443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</w:t>
            </w:r>
            <w:r w:rsidR="004653E4"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19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="0086117C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  <w:tc>
          <w:tcPr>
            <w:tcW w:w="149" w:type="pct"/>
          </w:tcPr>
          <w:p w14:paraId="487E71FD" w14:textId="77777777" w:rsidR="00864DCF" w:rsidRPr="007B3F5E" w:rsidRDefault="00864DCF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5E7C5F6" w14:textId="50D41AB9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883</w:t>
            </w:r>
            <w:r w:rsidR="00864DC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</w:t>
            </w:r>
          </w:p>
        </w:tc>
        <w:tc>
          <w:tcPr>
            <w:tcW w:w="143" w:type="pct"/>
          </w:tcPr>
          <w:p w14:paraId="17A23A0C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599A35E" w14:textId="70F11F32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124</w:t>
            </w:r>
            <w:r w:rsidR="00864DC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</w:t>
            </w:r>
          </w:p>
        </w:tc>
        <w:tc>
          <w:tcPr>
            <w:tcW w:w="132" w:type="pct"/>
          </w:tcPr>
          <w:p w14:paraId="321D3227" w14:textId="77777777" w:rsidR="00864DCF" w:rsidRPr="007B3F5E" w:rsidRDefault="00864DCF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519D650" w14:textId="6014F6BF" w:rsidR="00864DCF" w:rsidRPr="007B3F5E" w:rsidRDefault="00B17D5A" w:rsidP="00E859C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124</w:t>
            </w:r>
            <w:r w:rsidR="00864DCF"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</w:t>
            </w:r>
          </w:p>
        </w:tc>
      </w:tr>
    </w:tbl>
    <w:p w14:paraId="4DF35A80" w14:textId="77777777" w:rsidR="000472AA" w:rsidRPr="007B3F5E" w:rsidRDefault="000472A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0577BD4" w14:textId="242A8FA7" w:rsidR="00972BBE" w:rsidRPr="007B3F5E" w:rsidRDefault="00972BBE" w:rsidP="00E859C8">
      <w:pPr>
        <w:spacing w:line="240" w:lineRule="auto"/>
        <w:ind w:left="540" w:right="-43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544E9A" w:rsidRPr="007B3F5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บริษัทย่อยมีภาระผูกพันตามคำสั่งซื้อดังกล่าวคงเหลือ จำนว</w:t>
      </w:r>
      <w:r w:rsidR="00B53075" w:rsidRPr="007B3F5E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B17D5A" w:rsidRPr="007B3F5E">
        <w:rPr>
          <w:rFonts w:asciiTheme="majorBidi" w:hAnsiTheme="majorBidi" w:cstheme="majorBidi" w:hint="cs"/>
          <w:sz w:val="28"/>
          <w:szCs w:val="28"/>
          <w:lang w:val="en-GB"/>
        </w:rPr>
        <w:t>20</w:t>
      </w:r>
      <w:r w:rsidR="004653E4" w:rsidRPr="007B3F5E">
        <w:rPr>
          <w:rFonts w:asciiTheme="majorBidi" w:hAnsiTheme="majorBidi" w:cstheme="majorBidi" w:hint="cs"/>
          <w:sz w:val="28"/>
          <w:szCs w:val="28"/>
          <w:cs/>
        </w:rPr>
        <w:t>.</w:t>
      </w:r>
      <w:r w:rsidR="00B17D5A" w:rsidRPr="007B3F5E">
        <w:rPr>
          <w:rFonts w:asciiTheme="majorBidi" w:hAnsiTheme="majorBidi" w:cstheme="majorBidi" w:hint="cs"/>
          <w:sz w:val="28"/>
          <w:szCs w:val="28"/>
          <w:lang w:val="en-GB"/>
        </w:rPr>
        <w:t>84</w:t>
      </w:r>
      <w:r w:rsidR="00AC2E88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ล้าน</w:t>
      </w:r>
      <w:r w:rsidR="00B53075" w:rsidRPr="007B3F5E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C92735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2D2C50" w:rsidRPr="007B3F5E">
        <w:rPr>
          <w:rFonts w:asciiTheme="majorBidi" w:hAnsiTheme="majorBidi" w:cstheme="majorBidi"/>
          <w:sz w:val="28"/>
          <w:szCs w:val="28"/>
          <w:cs/>
        </w:rPr>
        <w:t>และมีปริมาณคงเหลือ</w:t>
      </w:r>
      <w:r w:rsidR="00B53075" w:rsidRPr="007B3F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B53075"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901</w:t>
      </w:r>
      <w:r w:rsidR="00B53075"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39</w:t>
      </w:r>
      <w:r w:rsidR="008E62BE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2D2C50" w:rsidRPr="007B3F5E">
        <w:rPr>
          <w:rFonts w:asciiTheme="majorBidi" w:hAnsiTheme="majorBidi" w:cstheme="majorBidi"/>
          <w:sz w:val="28"/>
          <w:szCs w:val="28"/>
          <w:cs/>
        </w:rPr>
        <w:t xml:space="preserve">ตัน 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2565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</w:t>
      </w:r>
      <w:r w:rsidR="00007BC2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22</w:t>
      </w:r>
      <w:r w:rsidR="00AA39F7"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9F7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ล้าน</w:t>
      </w:r>
      <w:r w:rsidR="00C92735" w:rsidRPr="007B3F5E">
        <w:rPr>
          <w:rFonts w:asciiTheme="majorBidi" w:hAnsiTheme="majorBidi"/>
          <w:i/>
          <w:iCs/>
          <w:sz w:val="28"/>
          <w:szCs w:val="28"/>
          <w:cs/>
        </w:rPr>
        <w:t xml:space="preserve">เหรียญสหรัฐอเมริกา </w:t>
      </w:r>
      <w:r w:rsidR="007A772D" w:rsidRPr="007B3F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และมีปริมาณคงเหลือ 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3</w:t>
      </w:r>
      <w:r w:rsidR="007A772D" w:rsidRPr="007B3F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575</w:t>
      </w:r>
      <w:r w:rsidR="006A1B24" w:rsidRPr="007B3F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i/>
          <w:iCs/>
          <w:sz w:val="28"/>
          <w:szCs w:val="28"/>
          <w:lang w:val="en-GB"/>
        </w:rPr>
        <w:t>47</w:t>
      </w:r>
      <w:r w:rsidR="007A772D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A772D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ตัน</w:t>
      </w:r>
      <w:r w:rsidRPr="007B3F5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442C20D" w14:textId="2AB31EBA" w:rsidR="00C9069C" w:rsidRPr="007B3F5E" w:rsidRDefault="00C9069C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441738A0" w14:textId="5CA69607" w:rsidR="00465CD8" w:rsidRPr="007B3F5E" w:rsidRDefault="00465CD8" w:rsidP="00E859C8">
      <w:pPr>
        <w:spacing w:line="240" w:lineRule="auto"/>
        <w:ind w:left="540" w:right="533"/>
        <w:rPr>
          <w:rFonts w:asciiTheme="majorBidi" w:hAnsiTheme="majorBidi" w:cstheme="majorBidi"/>
          <w:b/>
          <w:bCs/>
          <w:sz w:val="28"/>
          <w:szCs w:val="28"/>
        </w:rPr>
      </w:pPr>
      <w:r w:rsidRPr="007B3F5E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1DDE1972" w14:textId="6C82E06F" w:rsidR="00CA518E" w:rsidRPr="007B3F5E" w:rsidRDefault="00CA518E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3E9011A" w14:textId="3CBEA91B" w:rsidR="00CA518E" w:rsidRPr="007B3F5E" w:rsidRDefault="00CA518E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</w:t>
      </w:r>
    </w:p>
    <w:p w14:paraId="796A366A" w14:textId="7AB676E4" w:rsidR="00CA518E" w:rsidRPr="007B3F5E" w:rsidRDefault="00CA518E" w:rsidP="00E859C8">
      <w:pPr>
        <w:tabs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44FC08BB" w14:textId="1F8E5FC6" w:rsidR="00CA518E" w:rsidRPr="007B3F5E" w:rsidRDefault="00CA518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2592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โดยบริษัทย่อยดังกล่าวจะต้องป</w:t>
      </w:r>
      <w:r w:rsidR="00B45C42" w:rsidRPr="007B3F5E">
        <w:rPr>
          <w:rFonts w:asciiTheme="majorBidi" w:hAnsiTheme="majorBidi" w:cstheme="majorBidi"/>
          <w:sz w:val="28"/>
          <w:szCs w:val="28"/>
          <w:cs/>
        </w:rPr>
        <w:t>ฏิ</w:t>
      </w:r>
      <w:r w:rsidRPr="007B3F5E">
        <w:rPr>
          <w:rFonts w:asciiTheme="majorBidi" w:hAnsiTheme="majorBidi" w:cstheme="majorBidi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39572D79" w14:textId="77777777" w:rsidR="00C9069C" w:rsidRPr="007B3F5E" w:rsidRDefault="00C9069C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55E90AED" w14:textId="77777777" w:rsidR="00397F14" w:rsidRPr="007B3F5E" w:rsidRDefault="00397F14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4C77BBF" w14:textId="1C326F6B" w:rsidR="001E106B" w:rsidRPr="007B3F5E" w:rsidRDefault="001E106B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สัญญาซื้อขายไฟฟ้า</w:t>
      </w:r>
    </w:p>
    <w:p w14:paraId="5BCB5496" w14:textId="77777777" w:rsidR="001E106B" w:rsidRPr="007B3F5E" w:rsidRDefault="001E106B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8F6F2BF" w14:textId="0CA5467C" w:rsidR="001E106B" w:rsidRPr="007B3F5E" w:rsidRDefault="001E106B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680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40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 ตั้งแต่เดือนมีนาคมและธันวาคม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2559</w:t>
      </w:r>
    </w:p>
    <w:p w14:paraId="54CB45B4" w14:textId="77777777" w:rsidR="001E106B" w:rsidRPr="007B3F5E" w:rsidRDefault="001E106B" w:rsidP="00E859C8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153DECB3" w14:textId="4BE2D79B" w:rsidR="001E106B" w:rsidRPr="007B3F5E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บริษัทย่อยสองแห่งได้ทําสัญญาซื้อขายไฟฟ้าและไอน้ำกับบริษัทเอกชนหลายแห่ง โดยสัญญาแต่ละฉบับมีระยะเวลาตั้งแต่</w:t>
      </w:r>
      <w:r w:rsidR="0022146B" w:rsidRPr="007B3F5E">
        <w:rPr>
          <w:rFonts w:asciiTheme="majorBidi" w:hAnsiTheme="majorBidi" w:cstheme="majorBidi"/>
          <w:sz w:val="28"/>
          <w:szCs w:val="28"/>
        </w:rPr>
        <w:br/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917395" w:rsidRPr="007B3F5E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ปี นับจากวันที่สัญญามีผลบังคับใช้</w:t>
      </w:r>
    </w:p>
    <w:p w14:paraId="03AE4E7F" w14:textId="77777777" w:rsidR="001E106B" w:rsidRPr="007B3F5E" w:rsidRDefault="001E106B" w:rsidP="00E859C8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70012FAA" w14:textId="4937F3C3" w:rsidR="001E106B" w:rsidRPr="007B3F5E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บริษัทย่อยสองแห่งได้ทําสัญญาซื้อขายก๊าชกับบริษัท ปตท. จำกัด (มหาชน) 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FD0F3F4" w14:textId="0DA59F31" w:rsidR="001136ED" w:rsidRPr="007B3F5E" w:rsidRDefault="001136ED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2"/>
        </w:rPr>
      </w:pPr>
    </w:p>
    <w:p w14:paraId="788E708F" w14:textId="0AC4A6F1" w:rsidR="001E106B" w:rsidRPr="007B3F5E" w:rsidRDefault="001E106B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 </w:t>
      </w:r>
      <w:r w:rsidR="006C7819" w:rsidRPr="007B3F5E">
        <w:rPr>
          <w:rFonts w:asciiTheme="majorBidi" w:hAnsiTheme="majorBidi" w:cstheme="majorBidi"/>
          <w:sz w:val="28"/>
          <w:szCs w:val="28"/>
          <w:lang w:val="en-GB"/>
        </w:rPr>
        <w:t xml:space="preserve">15 </w:t>
      </w:r>
      <w:r w:rsidR="00BF0974" w:rsidRPr="007B3F5E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="006C7819" w:rsidRPr="007B3F5E">
        <w:rPr>
          <w:rFonts w:asciiTheme="majorBidi" w:hAnsiTheme="majorBidi" w:cstheme="majorBidi"/>
          <w:sz w:val="28"/>
          <w:szCs w:val="28"/>
        </w:rPr>
        <w:t>16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ปี โดยมีค่าบริการเป็นไปตามที่ระบุไว้ในสัญญา</w:t>
      </w:r>
    </w:p>
    <w:p w14:paraId="2749F93B" w14:textId="77777777" w:rsidR="002E7075" w:rsidRPr="007B3F5E" w:rsidRDefault="002E7075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2"/>
        </w:rPr>
      </w:pPr>
    </w:p>
    <w:p w14:paraId="731E1388" w14:textId="6CAB707D" w:rsidR="001E106B" w:rsidRPr="007B3F5E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บริษัทย่อยสองแห่งได้ทําสัญญาซื้อไฟฟ้าสํารองกับการไฟฟ้านครหลวง (กฟน.) เพื่อซื้อไฟฟ้าสํารองตามปริมาณและราคาที่กําหนดไว้ในสัญญา</w:t>
      </w:r>
    </w:p>
    <w:p w14:paraId="63E04F6D" w14:textId="77777777" w:rsidR="001E106B" w:rsidRPr="007B3F5E" w:rsidRDefault="001E106B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2"/>
        </w:rPr>
      </w:pPr>
    </w:p>
    <w:p w14:paraId="2F53EEBA" w14:textId="5B84DB3A" w:rsidR="001E106B" w:rsidRPr="007B3F5E" w:rsidRDefault="001E106B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8"/>
          <w:szCs w:val="28"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Pr="007B3F5E">
        <w:rPr>
          <w:rFonts w:asciiTheme="majorBidi" w:hAnsiTheme="majorBidi" w:cstheme="majorBidi"/>
          <w:sz w:val="28"/>
          <w:szCs w:val="28"/>
          <w:cs/>
        </w:rPr>
        <w:t>สองแห่ง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7B3F5E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ของบริษัทย่อย ตามปริมาณและราคาที่กําหนดไว้ในสัญญา เป็นระยะเวลา </w:t>
      </w:r>
      <w:r w:rsidR="00B17D5A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25</w:t>
      </w:r>
      <w:r w:rsidRPr="007B3F5E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ปี โดยสัญญาดังกล่าวจะสิ้นสุดในเดือนมีนาคมและสิงหาคม </w:t>
      </w:r>
      <w:r w:rsidR="00B17D5A" w:rsidRPr="007B3F5E">
        <w:rPr>
          <w:rFonts w:asciiTheme="majorBidi" w:hAnsiTheme="majorBidi" w:cstheme="majorBidi"/>
          <w:spacing w:val="-4"/>
          <w:sz w:val="28"/>
          <w:szCs w:val="28"/>
          <w:lang w:val="en-GB"/>
        </w:rPr>
        <w:t>2584</w:t>
      </w:r>
    </w:p>
    <w:p w14:paraId="7DF3E577" w14:textId="77777777" w:rsidR="001136ED" w:rsidRPr="007B3F5E" w:rsidRDefault="001136ED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2"/>
        </w:rPr>
      </w:pPr>
    </w:p>
    <w:p w14:paraId="251154AC" w14:textId="1E913595" w:rsidR="006310B4" w:rsidRPr="007B3F5E" w:rsidRDefault="006310B4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1136ED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ออกแบบและ</w:t>
      </w:r>
      <w:r w:rsidRPr="007B3F5E">
        <w:rPr>
          <w:rFonts w:asciiTheme="majorBidi" w:hAnsiTheme="majorBidi" w:cstheme="majorBidi"/>
          <w:i/>
          <w:iCs/>
          <w:sz w:val="28"/>
          <w:szCs w:val="28"/>
          <w:cs/>
        </w:rPr>
        <w:t>ก่อสร้าง</w:t>
      </w:r>
    </w:p>
    <w:p w14:paraId="43C160BB" w14:textId="77777777" w:rsidR="00773C97" w:rsidRPr="007B3F5E" w:rsidRDefault="00773C97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0D632B89" w14:textId="46A5C418" w:rsidR="001136ED" w:rsidRPr="007B3F5E" w:rsidRDefault="001136ED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b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t>บริษัทย่อยได้ทำสัญญาออกแบบและก่อสร้าง</w:t>
      </w:r>
      <w:r w:rsidR="008F3E2C" w:rsidRPr="007B3F5E">
        <w:rPr>
          <w:rFonts w:asciiTheme="majorBidi" w:hAnsiTheme="majorBidi" w:cstheme="majorBidi" w:hint="cs"/>
          <w:b/>
          <w:sz w:val="28"/>
          <w:szCs w:val="28"/>
          <w:cs/>
        </w:rPr>
        <w:t>ระบบ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ผลิตกระแสไฟฟ้าจากพลังงานแสงอาทิตย์</w:t>
      </w:r>
      <w:r w:rsidR="008F3E2C" w:rsidRPr="007B3F5E">
        <w:rPr>
          <w:rFonts w:asciiTheme="majorBidi" w:hAnsiTheme="majorBidi" w:cstheme="majorBidi" w:hint="cs"/>
          <w:b/>
          <w:sz w:val="28"/>
          <w:szCs w:val="28"/>
          <w:cs/>
        </w:rPr>
        <w:t>บนหลังคา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7F3C7D" w:rsidRPr="007B3F5E">
        <w:rPr>
          <w:rFonts w:asciiTheme="majorBidi" w:hAnsiTheme="majorBidi" w:cstheme="majorBidi"/>
          <w:b/>
          <w:sz w:val="28"/>
          <w:szCs w:val="28"/>
          <w:cs/>
        </w:rPr>
        <w:t>มีกำหนด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ระยะเวลาก่อสร้าง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9</w:t>
      </w:r>
      <w:r w:rsidR="00691E4E" w:rsidRPr="007B3F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91E4E" w:rsidRPr="007B3F5E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 มูลค่า</w:t>
      </w:r>
      <w:r w:rsidR="007F3C7D" w:rsidRPr="007B3F5E">
        <w:rPr>
          <w:rFonts w:asciiTheme="majorBidi" w:hAnsiTheme="majorBidi" w:cstheme="majorBidi"/>
          <w:b/>
          <w:sz w:val="28"/>
          <w:szCs w:val="28"/>
          <w:cs/>
        </w:rPr>
        <w:t>โครงการ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รวม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24</w:t>
      </w:r>
      <w:r w:rsidR="00691E4E" w:rsidRPr="007B3F5E">
        <w:rPr>
          <w:rFonts w:asciiTheme="majorBidi" w:hAnsiTheme="majorBidi" w:cstheme="majorBidi"/>
          <w:b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32</w:t>
      </w:r>
      <w:r w:rsidRPr="007B3F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7B3F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691E4E" w:rsidRPr="007B3F5E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691E4E" w:rsidRPr="007B3F5E">
        <w:rPr>
          <w:rFonts w:asciiTheme="majorBidi" w:hAnsiTheme="majorBidi" w:cstheme="majorBidi"/>
          <w:b/>
          <w:sz w:val="28"/>
          <w:szCs w:val="28"/>
          <w:cs/>
        </w:rPr>
        <w:t xml:space="preserve">ระยะเวลาก่อสร้าง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10</w:t>
      </w:r>
      <w:r w:rsidR="00691E4E" w:rsidRPr="007B3F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91E4E" w:rsidRPr="007B3F5E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="00691E4E" w:rsidRPr="007B3F5E">
        <w:rPr>
          <w:rFonts w:asciiTheme="majorBidi" w:hAnsiTheme="majorBidi" w:cstheme="majorBidi"/>
          <w:b/>
          <w:sz w:val="28"/>
          <w:szCs w:val="28"/>
          <w:cs/>
        </w:rPr>
        <w:t xml:space="preserve"> มูลค่าโครงการรวม 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20</w:t>
      </w:r>
      <w:r w:rsidR="00691E4E" w:rsidRPr="007B3F5E">
        <w:rPr>
          <w:rFonts w:asciiTheme="majorBidi" w:hAnsiTheme="majorBidi" w:cstheme="majorBidi"/>
          <w:bCs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bCs/>
          <w:sz w:val="28"/>
          <w:szCs w:val="28"/>
          <w:lang w:val="en-GB"/>
        </w:rPr>
        <w:t>27</w:t>
      </w:r>
      <w:r w:rsidR="00691E4E" w:rsidRPr="007B3F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91E4E" w:rsidRPr="007B3F5E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691E4E" w:rsidRPr="007B3F5E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B3F5E">
        <w:rPr>
          <w:rFonts w:asciiTheme="majorBidi" w:hAnsiTheme="majorBidi" w:cstheme="majorBidi"/>
          <w:b/>
          <w:sz w:val="28"/>
          <w:szCs w:val="28"/>
          <w:cs/>
        </w:rPr>
        <w:t>โดย</w:t>
      </w:r>
      <w:r w:rsidRPr="007B3F5E">
        <w:rPr>
          <w:rFonts w:asciiTheme="majorBidi" w:hAnsiTheme="majorBidi" w:cstheme="majorBidi"/>
          <w:sz w:val="28"/>
          <w:szCs w:val="28"/>
          <w:cs/>
        </w:rPr>
        <w:t>บริษัทย่อยดังกล่าวจะต้องปฏิบัติตามข้อกำหนดและเงื่อนไขที่ระบุไว้ในสัญญา</w:t>
      </w:r>
    </w:p>
    <w:p w14:paraId="75A3A8BB" w14:textId="62B60A10" w:rsidR="00A3046A" w:rsidRPr="007B3F5E" w:rsidRDefault="00A3046A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</w:rPr>
      </w:pPr>
    </w:p>
    <w:p w14:paraId="2052E735" w14:textId="77777777" w:rsidR="00397F14" w:rsidRPr="007B3F5E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59E2B6DD" w14:textId="685502A2" w:rsidR="001E106B" w:rsidRPr="007B3F5E" w:rsidRDefault="001E106B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คดีความฟ้องร้อง</w:t>
      </w:r>
    </w:p>
    <w:p w14:paraId="698E28EE" w14:textId="77777777" w:rsidR="001E106B" w:rsidRPr="007B3F5E" w:rsidRDefault="001E106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DC51AD7" w14:textId="354526BF" w:rsidR="001E106B" w:rsidRPr="007B3F5E" w:rsidRDefault="001E106B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Pr="007B3F5E">
        <w:rPr>
          <w:rFonts w:asciiTheme="majorBidi" w:hAnsiTheme="majorBidi" w:cstheme="majorBidi"/>
          <w:sz w:val="28"/>
          <w:szCs w:val="28"/>
          <w:cs/>
        </w:rPr>
        <w:br/>
        <w:t xml:space="preserve">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ต่อมาเมื่อวันที่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C544C" w:rsidRPr="007B3F5E">
        <w:rPr>
          <w:rFonts w:asciiTheme="majorBidi" w:hAnsiTheme="majorBidi" w:cstheme="majorBidi"/>
          <w:sz w:val="28"/>
          <w:szCs w:val="28"/>
          <w:cs/>
        </w:rPr>
        <w:br/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ทั้งจํานวนที่เกิดขึ้นพร้อมดอกเบี้ย ในปี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2563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BC544C" w:rsidRPr="007B3F5E">
        <w:rPr>
          <w:rFonts w:asciiTheme="majorBidi" w:hAnsiTheme="majorBidi" w:cstheme="majorBidi"/>
          <w:sz w:val="28"/>
          <w:szCs w:val="28"/>
          <w:cs/>
        </w:rPr>
        <w:br/>
      </w:r>
      <w:r w:rsidRPr="007B3F5E">
        <w:rPr>
          <w:rFonts w:asciiTheme="majorBidi" w:hAnsiTheme="majorBidi" w:cstheme="majorBidi"/>
          <w:sz w:val="28"/>
          <w:szCs w:val="28"/>
          <w:cs/>
        </w:rPr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</w:t>
      </w:r>
      <w:r w:rsidR="00F71F51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F71F51" w:rsidRPr="007B3F5E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10</w:t>
      </w:r>
      <w:r w:rsidR="00F71F51" w:rsidRPr="007B3F5E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B17D5A" w:rsidRPr="007B3F5E">
        <w:rPr>
          <w:rFonts w:asciiTheme="majorBidi" w:hAnsiTheme="majorBidi"/>
          <w:sz w:val="28"/>
          <w:szCs w:val="28"/>
          <w:lang w:val="en-GB"/>
        </w:rPr>
        <w:t>2565</w:t>
      </w:r>
      <w:r w:rsidR="00F71F51" w:rsidRPr="007B3F5E">
        <w:rPr>
          <w:rFonts w:asciiTheme="majorBidi" w:hAnsiTheme="majorBidi"/>
          <w:sz w:val="28"/>
          <w:szCs w:val="28"/>
          <w:cs/>
        </w:rPr>
        <w:t xml:space="preserve"> </w:t>
      </w:r>
      <w:r w:rsidR="00BC544C" w:rsidRPr="007B3F5E">
        <w:rPr>
          <w:rFonts w:asciiTheme="majorBidi" w:hAnsiTheme="majorBidi" w:hint="cs"/>
          <w:sz w:val="28"/>
          <w:szCs w:val="28"/>
          <w:cs/>
        </w:rPr>
        <w:t>และลงนามแก้ไข</w:t>
      </w:r>
      <w:r w:rsidR="00BC3F6D" w:rsidRPr="007B3F5E">
        <w:rPr>
          <w:rFonts w:asciiTheme="majorBidi" w:hAnsiTheme="majorBidi"/>
          <w:sz w:val="28"/>
          <w:szCs w:val="28"/>
        </w:rPr>
        <w:br/>
      </w:r>
      <w:r w:rsidR="00BC544C" w:rsidRPr="007B3F5E">
        <w:rPr>
          <w:rFonts w:asciiTheme="majorBidi" w:hAnsiTheme="majorBidi" w:hint="cs"/>
          <w:sz w:val="28"/>
          <w:szCs w:val="28"/>
          <w:cs/>
        </w:rPr>
        <w:t xml:space="preserve">คำชี้ขาดในวันที่ </w:t>
      </w:r>
      <w:r w:rsidR="00BC544C" w:rsidRPr="007B3F5E">
        <w:rPr>
          <w:rFonts w:asciiTheme="majorBidi" w:hAnsiTheme="majorBidi"/>
          <w:sz w:val="28"/>
          <w:szCs w:val="28"/>
        </w:rPr>
        <w:t xml:space="preserve">10 </w:t>
      </w:r>
      <w:r w:rsidR="00BC544C" w:rsidRPr="007B3F5E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BC544C" w:rsidRPr="007B3F5E">
        <w:rPr>
          <w:rFonts w:asciiTheme="majorBidi" w:hAnsiTheme="majorBidi"/>
          <w:sz w:val="28"/>
          <w:szCs w:val="28"/>
        </w:rPr>
        <w:t>2565</w:t>
      </w:r>
      <w:r w:rsidR="00B76D4C" w:rsidRPr="007B3F5E">
        <w:rPr>
          <w:rFonts w:asciiTheme="majorBidi" w:hAnsiTheme="majorBidi" w:hint="cs"/>
          <w:sz w:val="28"/>
          <w:szCs w:val="28"/>
          <w:cs/>
        </w:rPr>
        <w:t xml:space="preserve"> </w:t>
      </w:r>
      <w:r w:rsidR="00F71F51" w:rsidRPr="007B3F5E">
        <w:rPr>
          <w:rFonts w:asciiTheme="majorBidi" w:hAnsiTheme="majorBidi"/>
          <w:sz w:val="28"/>
          <w:szCs w:val="28"/>
          <w:cs/>
        </w:rPr>
        <w:t>อย่างไรก็ตาม กลุ่มผู้รับเหมาได้ยื่นคำร้องคัดค้านอนุญาโตตุลาการ และยังอยู่ระหว่าง</w:t>
      </w:r>
      <w:r w:rsidR="00BC544C" w:rsidRPr="007B3F5E">
        <w:rPr>
          <w:rFonts w:asciiTheme="majorBidi" w:hAnsiTheme="majorBidi"/>
          <w:sz w:val="28"/>
          <w:szCs w:val="28"/>
          <w:cs/>
        </w:rPr>
        <w:br/>
      </w:r>
      <w:r w:rsidR="00F71F51" w:rsidRPr="007B3F5E">
        <w:rPr>
          <w:rFonts w:asciiTheme="majorBidi" w:hAnsiTheme="majorBidi"/>
          <w:sz w:val="28"/>
          <w:szCs w:val="28"/>
          <w:cs/>
        </w:rPr>
        <w:t>การพิจารณาโดยคณะอนุญาโตตุลาการ</w:t>
      </w:r>
      <w:r w:rsidR="004906F9" w:rsidRPr="007B3F5E">
        <w:rPr>
          <w:rFonts w:asciiTheme="majorBidi" w:hAnsiTheme="majorBidi"/>
          <w:sz w:val="28"/>
          <w:szCs w:val="28"/>
        </w:rPr>
        <w:t xml:space="preserve"> </w:t>
      </w:r>
      <w:r w:rsidR="004906F9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และเมื่อวันที่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</w:t>
      </w:r>
      <w:r w:rsidR="004906F9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906F9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2565</w:t>
      </w:r>
      <w:r w:rsidR="004906F9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906F9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กลุ่มผู้รับเหมาได้ยื่นคำร้องขอเพิกถอนคำชี้ขาดของอนุญาโตตุลาการต่อศาล</w:t>
      </w:r>
      <w:r w:rsidR="004906F9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906F9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23</w:t>
      </w:r>
      <w:r w:rsidR="004906F9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906F9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2566</w:t>
      </w:r>
      <w:r w:rsidR="004906F9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906F9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บริษัทย่อยทางอ้อมสองแห่งดำเนินการยื่นคำร้องขอบังคับตามคำชี้ขาดของอนุญาโตตุลาการ ทั้งนี้ กลุ่มผู้รับเหมาได้ยื่นคำร้องขอขยายระยะเวลายื่นคำคัดค้านการขอบังคับคดี และคำร้องขอให้รวมการพิจารณาคดีทั้งสองเข้าด้วยกัน</w:t>
      </w:r>
      <w:r w:rsidR="00995DE0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95DE0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ในเดือนมิถุนายน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2566</w:t>
      </w:r>
      <w:r w:rsidR="00995DE0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ศาลได้มีคำสั่งให้รวมคดีทั้งสองเข้าด้วยกัน โดยยังอยู่ระหว่างการนัดสืบพยาน</w:t>
      </w:r>
      <w:r w:rsidR="00E171A0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ในเดือนพฤศจิกายน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2566</w:t>
      </w:r>
      <w:r w:rsidR="00E171A0" w:rsidRPr="007B3F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171A0" w:rsidRPr="007B3F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และเดือนมีนาคม </w:t>
      </w:r>
      <w:r w:rsidR="00B17D5A" w:rsidRPr="007B3F5E">
        <w:rPr>
          <w:rFonts w:asciiTheme="majorBidi" w:hAnsiTheme="majorBidi" w:cstheme="majorBidi"/>
          <w:spacing w:val="-2"/>
          <w:sz w:val="28"/>
          <w:szCs w:val="28"/>
          <w:lang w:val="en-GB"/>
        </w:rPr>
        <w:t>2567</w:t>
      </w:r>
    </w:p>
    <w:p w14:paraId="58396112" w14:textId="77777777" w:rsidR="00F71F51" w:rsidRPr="007B3F5E" w:rsidRDefault="00F71F51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360EA01" w14:textId="4AEBEAF1" w:rsidR="00940200" w:rsidRPr="007B3F5E" w:rsidRDefault="001E106B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  <w:cs/>
        </w:rPr>
        <w:t>) และ</w:t>
      </w:r>
      <w:r w:rsidRPr="007B3F5E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29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2E7075" w:rsidRPr="007B3F5E">
        <w:rPr>
          <w:rFonts w:asciiTheme="majorBidi" w:hAnsiTheme="majorBidi" w:cstheme="majorBidi" w:hint="cs"/>
          <w:sz w:val="28"/>
          <w:szCs w:val="28"/>
          <w:cs/>
        </w:rPr>
        <w:t xml:space="preserve"> กันยายน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F067B" w:rsidRPr="007B3F5E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 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318954AB" w14:textId="77777777" w:rsidR="003140EB" w:rsidRPr="007B3F5E" w:rsidRDefault="003140EB" w:rsidP="00E859C8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9A8F85D" w14:textId="366642B6" w:rsidR="00252E42" w:rsidRPr="007B3F5E" w:rsidRDefault="00252E4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24CE72C" w14:textId="3A4DB091" w:rsidR="00826F73" w:rsidRPr="007B3F5E" w:rsidRDefault="00826F73" w:rsidP="00E859C8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16"/>
          <w:szCs w:val="16"/>
        </w:rPr>
      </w:pPr>
    </w:p>
    <w:p w14:paraId="56196B4D" w14:textId="4FAC1FE2" w:rsidR="00D564E6" w:rsidRPr="007B3F5E" w:rsidRDefault="00D564E6" w:rsidP="00165103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</w:pP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29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คณะกรรมการบริษัทมีมติเห็นชอบให้เสนอต่อที่ประชุมใหญ่สามัญผู้ถือหุ้นพิจารณาอนุมัติการจ</w:t>
      </w:r>
      <w:r w:rsidR="0031224C" w:rsidRPr="007B3F5E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ายเงินปันผลในอัตราหุ้นละ </w:t>
      </w:r>
      <w:r w:rsidR="00B65883">
        <w:rPr>
          <w:rFonts w:asciiTheme="majorBidi" w:hAnsiTheme="majorBidi" w:cstheme="majorBidi"/>
          <w:sz w:val="28"/>
          <w:szCs w:val="28"/>
        </w:rPr>
        <w:t>0.09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บาท สำหรับหุ้นสามัญจำนวน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7B3F5E">
        <w:rPr>
          <w:rFonts w:asciiTheme="majorBidi" w:hAnsiTheme="majorBidi" w:cstheme="majorBidi"/>
          <w:sz w:val="28"/>
          <w:szCs w:val="28"/>
        </w:rPr>
        <w:t>,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911</w:t>
      </w:r>
      <w:r w:rsidRPr="007B3F5E">
        <w:rPr>
          <w:rFonts w:asciiTheme="majorBidi" w:hAnsiTheme="majorBidi" w:cstheme="majorBidi"/>
          <w:sz w:val="28"/>
          <w:szCs w:val="28"/>
        </w:rPr>
        <w:t>.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93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เป็นจำนวนเงินทั้งสิ้น </w:t>
      </w:r>
      <w:r w:rsidR="00B65883">
        <w:rPr>
          <w:rFonts w:asciiTheme="majorBidi" w:hAnsiTheme="majorBidi" w:cstheme="majorBidi"/>
          <w:sz w:val="28"/>
          <w:szCs w:val="28"/>
        </w:rPr>
        <w:t>172.07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02D64DB" w14:textId="7CACEA91" w:rsidR="004E0FF4" w:rsidRPr="007B3F5E" w:rsidRDefault="004E0FF4">
      <w:pPr>
        <w:spacing w:line="240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71550296" w14:textId="77777777" w:rsidR="00397F14" w:rsidRPr="007B3F5E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7B3F5E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748DE78" w14:textId="277C9461" w:rsidR="00925F26" w:rsidRPr="007B3F5E" w:rsidRDefault="00925F26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B3F5E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การจัดประเภทรายการใหม่</w:t>
      </w:r>
    </w:p>
    <w:p w14:paraId="518B80C0" w14:textId="77777777" w:rsidR="00925F26" w:rsidRPr="007B3F5E" w:rsidRDefault="00925F26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FD739D0" w14:textId="33582C96" w:rsidR="00925F26" w:rsidRPr="007B3F5E" w:rsidRDefault="00925F26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2565</w:t>
      </w:r>
      <w:r w:rsidR="002A079B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B17D5A" w:rsidRPr="007B3F5E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Pr="007B3F5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E868F88" w14:textId="3B9B52FF" w:rsidR="00F95293" w:rsidRPr="007B3F5E" w:rsidRDefault="00F95293" w:rsidP="00E859C8">
      <w:pPr>
        <w:spacing w:line="240" w:lineRule="auto"/>
        <w:jc w:val="left"/>
        <w:rPr>
          <w:rFonts w:asciiTheme="majorBidi" w:hAnsiTheme="majorBidi" w:cstheme="majorBidi"/>
          <w:sz w:val="16"/>
          <w:szCs w:val="16"/>
        </w:rPr>
      </w:pP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1296"/>
        <w:gridCol w:w="245"/>
        <w:gridCol w:w="1522"/>
        <w:gridCol w:w="239"/>
        <w:gridCol w:w="1295"/>
        <w:gridCol w:w="288"/>
        <w:gridCol w:w="1304"/>
      </w:tblGrid>
      <w:tr w:rsidR="00D71A91" w:rsidRPr="007B3F5E" w14:paraId="262945D3" w14:textId="77777777" w:rsidTr="00302DA6">
        <w:trPr>
          <w:tblHeader/>
        </w:trPr>
        <w:tc>
          <w:tcPr>
            <w:tcW w:w="3237" w:type="dxa"/>
          </w:tcPr>
          <w:p w14:paraId="7D9E1392" w14:textId="77777777" w:rsidR="00D71A91" w:rsidRPr="007B3F5E" w:rsidRDefault="00D71A91" w:rsidP="00E859C8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8" w:type="dxa"/>
            <w:gridSpan w:val="7"/>
          </w:tcPr>
          <w:p w14:paraId="3461C758" w14:textId="1F2F7BE4" w:rsidR="00D71A91" w:rsidRPr="007B3F5E" w:rsidRDefault="00D71A91" w:rsidP="00E859C8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1A91" w:rsidRPr="007B3F5E" w14:paraId="26C0EAC4" w14:textId="77777777" w:rsidTr="00302DA6">
        <w:trPr>
          <w:tblHeader/>
        </w:trPr>
        <w:tc>
          <w:tcPr>
            <w:tcW w:w="3237" w:type="dxa"/>
            <w:vAlign w:val="bottom"/>
          </w:tcPr>
          <w:p w14:paraId="186874BD" w14:textId="77777777" w:rsidR="00D71A91" w:rsidRPr="007B3F5E" w:rsidRDefault="00D71A91" w:rsidP="00E859C8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7A533C44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45" w:type="dxa"/>
          </w:tcPr>
          <w:p w14:paraId="663BF316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50AEE524" w14:textId="126240DC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39" w:type="dxa"/>
          </w:tcPr>
          <w:p w14:paraId="4E6FAADC" w14:textId="624D75D9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24E992E6" w14:textId="2602A48E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8" w:type="dxa"/>
          </w:tcPr>
          <w:p w14:paraId="2FB5375B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56196191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D71A91" w:rsidRPr="007B3F5E" w14:paraId="3E0BBC52" w14:textId="77777777" w:rsidTr="00302DA6">
        <w:trPr>
          <w:tblHeader/>
        </w:trPr>
        <w:tc>
          <w:tcPr>
            <w:tcW w:w="3237" w:type="dxa"/>
            <w:vAlign w:val="bottom"/>
          </w:tcPr>
          <w:p w14:paraId="51FB3B0B" w14:textId="77777777" w:rsidR="00D71A91" w:rsidRPr="007B3F5E" w:rsidRDefault="00D71A91" w:rsidP="00E859C8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E14E6AB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245" w:type="dxa"/>
          </w:tcPr>
          <w:p w14:paraId="72E20782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79AC58F0" w14:textId="5388BDE4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239" w:type="dxa"/>
          </w:tcPr>
          <w:p w14:paraId="250625E0" w14:textId="609971B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6446FAD0" w14:textId="2CFA9A82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88" w:type="dxa"/>
          </w:tcPr>
          <w:p w14:paraId="1210EFAE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2EC7B231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D71A91" w:rsidRPr="007B3F5E" w14:paraId="20187401" w14:textId="77777777" w:rsidTr="00302DA6">
        <w:trPr>
          <w:tblHeader/>
        </w:trPr>
        <w:tc>
          <w:tcPr>
            <w:tcW w:w="3237" w:type="dxa"/>
            <w:vAlign w:val="bottom"/>
          </w:tcPr>
          <w:p w14:paraId="63446A4E" w14:textId="77777777" w:rsidR="00D71A91" w:rsidRPr="007B3F5E" w:rsidRDefault="00D71A91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2AF2E57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45" w:type="dxa"/>
          </w:tcPr>
          <w:p w14:paraId="2591B10D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2A748822" w14:textId="12E71FA0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9" w:type="dxa"/>
          </w:tcPr>
          <w:p w14:paraId="110FA8A9" w14:textId="63DCD8C2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6141F359" w14:textId="77E7C223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88" w:type="dxa"/>
          </w:tcPr>
          <w:p w14:paraId="3A217CF1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31C2FAB3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D71A91" w:rsidRPr="007B3F5E" w14:paraId="1D170E43" w14:textId="77777777" w:rsidTr="00302DA6">
        <w:trPr>
          <w:tblHeader/>
        </w:trPr>
        <w:tc>
          <w:tcPr>
            <w:tcW w:w="3237" w:type="dxa"/>
            <w:vAlign w:val="bottom"/>
          </w:tcPr>
          <w:p w14:paraId="213D9C99" w14:textId="77777777" w:rsidR="00D71A91" w:rsidRPr="007B3F5E" w:rsidRDefault="00D71A91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3AD68C8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E999A45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25C02C33" w14:textId="3DB334EE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B17D5A"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4</w:t>
            </w:r>
            <w:r w:rsidR="00BF3735"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="00BF3735"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="00BF3735" w:rsidRPr="007B3F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7B3F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</w:tcPr>
          <w:p w14:paraId="586C5FEA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50A88779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6C620346" w14:textId="7777777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72477DD" w14:textId="77777777" w:rsidR="00D71A91" w:rsidRPr="007B3F5E" w:rsidRDefault="00D71A9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1A91" w:rsidRPr="007B3F5E" w14:paraId="3485B889" w14:textId="77777777" w:rsidTr="00302DA6">
        <w:trPr>
          <w:tblHeader/>
        </w:trPr>
        <w:tc>
          <w:tcPr>
            <w:tcW w:w="3237" w:type="dxa"/>
            <w:vAlign w:val="bottom"/>
          </w:tcPr>
          <w:p w14:paraId="65270F12" w14:textId="77777777" w:rsidR="00D71A91" w:rsidRPr="007B3F5E" w:rsidRDefault="00D71A91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8" w:type="dxa"/>
            <w:gridSpan w:val="7"/>
          </w:tcPr>
          <w:p w14:paraId="267A1509" w14:textId="53974B47" w:rsidR="00D71A91" w:rsidRPr="007B3F5E" w:rsidRDefault="00D71A91" w:rsidP="00E859C8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2B4F" w:rsidRPr="007B3F5E" w14:paraId="099BEDF9" w14:textId="77777777" w:rsidTr="00302DA6">
        <w:tc>
          <w:tcPr>
            <w:tcW w:w="3237" w:type="dxa"/>
            <w:shd w:val="clear" w:color="auto" w:fill="auto"/>
          </w:tcPr>
          <w:p w14:paraId="410DB0A0" w14:textId="64FD30F4" w:rsidR="00BC2B4F" w:rsidRPr="007B3F5E" w:rsidRDefault="00BC2B4F" w:rsidP="00E859C8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แสดงฐานะการเงิน</w:t>
            </w:r>
          </w:p>
        </w:tc>
        <w:tc>
          <w:tcPr>
            <w:tcW w:w="1296" w:type="dxa"/>
            <w:shd w:val="clear" w:color="auto" w:fill="auto"/>
          </w:tcPr>
          <w:p w14:paraId="453DB128" w14:textId="77777777" w:rsidR="00BC2B4F" w:rsidRPr="007B3F5E" w:rsidRDefault="00BC2B4F" w:rsidP="00E859C8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AC22CDC" w14:textId="77777777" w:rsidR="00BC2B4F" w:rsidRPr="007B3F5E" w:rsidRDefault="00BC2B4F" w:rsidP="00E859C8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363FF240" w14:textId="77777777" w:rsidR="00BC2B4F" w:rsidRPr="007B3F5E" w:rsidRDefault="00BC2B4F" w:rsidP="00E859C8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E3D6488" w14:textId="77777777" w:rsidR="00BC2B4F" w:rsidRPr="007B3F5E" w:rsidRDefault="00BC2B4F" w:rsidP="00E859C8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44682BC" w14:textId="77777777" w:rsidR="00BC2B4F" w:rsidRPr="007B3F5E" w:rsidRDefault="00BC2B4F" w:rsidP="00E859C8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40122B28" w14:textId="77777777" w:rsidR="00BC2B4F" w:rsidRPr="007B3F5E" w:rsidRDefault="00BC2B4F" w:rsidP="00E859C8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140E749A" w14:textId="77777777" w:rsidR="00BC2B4F" w:rsidRPr="007B3F5E" w:rsidRDefault="00BC2B4F" w:rsidP="00E859C8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B4F" w:rsidRPr="007B3F5E" w14:paraId="1B045C53" w14:textId="77777777" w:rsidTr="00302DA6">
        <w:tc>
          <w:tcPr>
            <w:tcW w:w="3237" w:type="dxa"/>
            <w:shd w:val="clear" w:color="auto" w:fill="auto"/>
          </w:tcPr>
          <w:p w14:paraId="79768EAC" w14:textId="6ECAC4D4" w:rsidR="00BC2B4F" w:rsidRPr="007B3F5E" w:rsidRDefault="00BC2B4F" w:rsidP="00BC2B4F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44C47EE" w14:textId="77777777" w:rsidR="00BC2B4F" w:rsidRPr="007B3F5E" w:rsidRDefault="00BC2B4F" w:rsidP="00BC2B4F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D706196" w14:textId="77777777" w:rsidR="00BC2B4F" w:rsidRPr="007B3F5E" w:rsidRDefault="00BC2B4F" w:rsidP="00BC2B4F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2B5C6F17" w14:textId="77777777" w:rsidR="00BC2B4F" w:rsidRPr="007B3F5E" w:rsidRDefault="00BC2B4F" w:rsidP="00BC2B4F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1E96A8" w14:textId="77777777" w:rsidR="00BC2B4F" w:rsidRPr="007B3F5E" w:rsidRDefault="00BC2B4F" w:rsidP="00BC2B4F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4866193" w14:textId="77777777" w:rsidR="00BC2B4F" w:rsidRPr="007B3F5E" w:rsidRDefault="00BC2B4F" w:rsidP="00BC2B4F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625A4D98" w14:textId="77777777" w:rsidR="00BC2B4F" w:rsidRPr="007B3F5E" w:rsidRDefault="00BC2B4F" w:rsidP="00BC2B4F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D5FB089" w14:textId="77777777" w:rsidR="00BC2B4F" w:rsidRPr="007B3F5E" w:rsidRDefault="00BC2B4F" w:rsidP="00BC2B4F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530" w:rsidRPr="007B3F5E" w14:paraId="4002B988" w14:textId="77777777" w:rsidTr="00302DA6">
        <w:tc>
          <w:tcPr>
            <w:tcW w:w="3237" w:type="dxa"/>
            <w:shd w:val="clear" w:color="auto" w:fill="auto"/>
          </w:tcPr>
          <w:p w14:paraId="6F9D49F0" w14:textId="47B320A9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002A75A7" w14:textId="0CFE9617" w:rsidR="003E1530" w:rsidRPr="007B3F5E" w:rsidRDefault="0040055D" w:rsidP="00302DA6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950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01</w:t>
            </w:r>
          </w:p>
        </w:tc>
        <w:tc>
          <w:tcPr>
            <w:tcW w:w="245" w:type="dxa"/>
            <w:shd w:val="clear" w:color="auto" w:fill="auto"/>
          </w:tcPr>
          <w:p w14:paraId="77F025B6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shd w:val="clear" w:color="auto" w:fill="auto"/>
          </w:tcPr>
          <w:p w14:paraId="52E3B11A" w14:textId="69018A59" w:rsidR="003E1530" w:rsidRPr="007B3F5E" w:rsidRDefault="0040055D" w:rsidP="00302DA6">
            <w:pPr>
              <w:tabs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40E0F96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A789881" w14:textId="1F8DC910" w:rsidR="003E1530" w:rsidRPr="007B3F5E" w:rsidRDefault="003E1530" w:rsidP="00A77BE2">
            <w:pPr>
              <w:tabs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379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F7F4A60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15549F4" w14:textId="7AA8EF60" w:rsidR="003E1530" w:rsidRPr="007B3F5E" w:rsidRDefault="00B17D5A" w:rsidP="00FC6131">
            <w:pPr>
              <w:tabs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570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</w:t>
            </w:r>
          </w:p>
        </w:tc>
      </w:tr>
      <w:tr w:rsidR="003E1530" w:rsidRPr="007B3F5E" w14:paraId="74D9BBBE" w14:textId="77777777" w:rsidTr="00302DA6">
        <w:tc>
          <w:tcPr>
            <w:tcW w:w="3237" w:type="dxa"/>
            <w:shd w:val="clear" w:color="auto" w:fill="auto"/>
          </w:tcPr>
          <w:p w14:paraId="1200E193" w14:textId="3D2CA015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auto"/>
          </w:tcPr>
          <w:p w14:paraId="46DA7C4D" w14:textId="12CB6EC9" w:rsidR="003E1530" w:rsidRPr="007B3F5E" w:rsidRDefault="003E1530" w:rsidP="003E1530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DF73C8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shd w:val="clear" w:color="auto" w:fill="auto"/>
          </w:tcPr>
          <w:p w14:paraId="0569A962" w14:textId="7D573FEE" w:rsidR="003E1530" w:rsidRPr="007B3F5E" w:rsidRDefault="003E1530" w:rsidP="00302DA6">
            <w:pPr>
              <w:tabs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93D364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F218568" w14:textId="1CAD98C2" w:rsidR="003E1530" w:rsidRPr="007B3F5E" w:rsidRDefault="00B17D5A" w:rsidP="0093190B">
            <w:pPr>
              <w:tabs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379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</w:p>
        </w:tc>
        <w:tc>
          <w:tcPr>
            <w:tcW w:w="288" w:type="dxa"/>
            <w:shd w:val="clear" w:color="auto" w:fill="auto"/>
          </w:tcPr>
          <w:p w14:paraId="2407DE12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CDF129B" w14:textId="43DAF765" w:rsidR="003E1530" w:rsidRPr="007B3F5E" w:rsidRDefault="00B17D5A" w:rsidP="00FC6131">
            <w:pPr>
              <w:tabs>
                <w:tab w:val="decimal" w:pos="675"/>
              </w:tabs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379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</w:p>
        </w:tc>
      </w:tr>
      <w:tr w:rsidR="003E1530" w:rsidRPr="007B3F5E" w14:paraId="55B33EBA" w14:textId="77777777" w:rsidTr="00302DA6">
        <w:tc>
          <w:tcPr>
            <w:tcW w:w="3237" w:type="dxa"/>
            <w:shd w:val="clear" w:color="auto" w:fill="auto"/>
          </w:tcPr>
          <w:p w14:paraId="39A2B7C4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270BADD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9BD86E7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shd w:val="clear" w:color="auto" w:fill="auto"/>
          </w:tcPr>
          <w:p w14:paraId="66ED24DB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2ABD6B4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87583" w14:textId="455595F1" w:rsidR="003E1530" w:rsidRPr="007B3F5E" w:rsidRDefault="003E1530" w:rsidP="0093190B">
            <w:pPr>
              <w:tabs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DA0C5F5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BD717A8" w14:textId="77777777" w:rsidR="003E1530" w:rsidRPr="007B3F5E" w:rsidRDefault="003E1530" w:rsidP="00FC6131">
            <w:pPr>
              <w:tabs>
                <w:tab w:val="decimal" w:pos="675"/>
              </w:tabs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530" w:rsidRPr="007B3F5E" w14:paraId="022F6831" w14:textId="77777777" w:rsidTr="00302DA6">
        <w:tc>
          <w:tcPr>
            <w:tcW w:w="3237" w:type="dxa"/>
            <w:shd w:val="clear" w:color="auto" w:fill="auto"/>
          </w:tcPr>
          <w:p w14:paraId="4D1471F9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4654D2D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</w:tcPr>
          <w:p w14:paraId="5D4E8A84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</w:tcPr>
          <w:p w14:paraId="2924DB9F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060A2B4C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shd w:val="clear" w:color="auto" w:fill="auto"/>
          </w:tcPr>
          <w:p w14:paraId="4F2BAF7E" w14:textId="77777777" w:rsidR="003E1530" w:rsidRPr="007B3F5E" w:rsidRDefault="003E1530" w:rsidP="0093190B">
            <w:pPr>
              <w:tabs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shd w:val="clear" w:color="auto" w:fill="auto"/>
          </w:tcPr>
          <w:p w14:paraId="59F8470B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24CA5BC5" w14:textId="77777777" w:rsidR="003E1530" w:rsidRPr="007B3F5E" w:rsidRDefault="003E1530" w:rsidP="00FC6131">
            <w:pPr>
              <w:tabs>
                <w:tab w:val="decimal" w:pos="675"/>
              </w:tabs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1530" w:rsidRPr="007B3F5E" w14:paraId="76414CA8" w14:textId="77777777" w:rsidTr="00302DA6">
        <w:tc>
          <w:tcPr>
            <w:tcW w:w="3237" w:type="dxa"/>
            <w:shd w:val="clear" w:color="auto" w:fill="auto"/>
          </w:tcPr>
          <w:p w14:paraId="2837D887" w14:textId="56E29D85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96" w:type="dxa"/>
            <w:shd w:val="clear" w:color="auto" w:fill="auto"/>
          </w:tcPr>
          <w:p w14:paraId="017A80BF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3A9E0B9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48A8EE5B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4B2E4F6" w14:textId="3C133A1B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371F0209" w14:textId="728147F8" w:rsidR="003E1530" w:rsidRPr="007B3F5E" w:rsidRDefault="003E1530" w:rsidP="0093190B">
            <w:pPr>
              <w:tabs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3B9DD6A1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13FC3A5" w14:textId="77777777" w:rsidR="003E1530" w:rsidRPr="007B3F5E" w:rsidRDefault="003E1530" w:rsidP="00FC6131">
            <w:pPr>
              <w:tabs>
                <w:tab w:val="decimal" w:pos="675"/>
              </w:tabs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530" w:rsidRPr="007B3F5E" w14:paraId="38EA869E" w14:textId="77777777" w:rsidTr="00302DA6">
        <w:tc>
          <w:tcPr>
            <w:tcW w:w="3237" w:type="dxa"/>
            <w:shd w:val="clear" w:color="auto" w:fill="auto"/>
          </w:tcPr>
          <w:p w14:paraId="4226C051" w14:textId="0A427952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B17D5A" w:rsidRPr="007B3F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3ACC3DB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5E29FFE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3A1341C5" w14:textId="77777777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30F541" w14:textId="13CCFD04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20C1A5" w14:textId="3E06928D" w:rsidR="003E1530" w:rsidRPr="007B3F5E" w:rsidRDefault="003E1530" w:rsidP="0093190B">
            <w:pPr>
              <w:tabs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0DB19FDA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24E178E" w14:textId="77777777" w:rsidR="003E1530" w:rsidRPr="007B3F5E" w:rsidRDefault="003E1530" w:rsidP="00FC6131">
            <w:pPr>
              <w:tabs>
                <w:tab w:val="decimal" w:pos="675"/>
              </w:tabs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530" w:rsidRPr="007B3F5E" w14:paraId="687D82FD" w14:textId="77777777" w:rsidTr="00302DA6">
        <w:tc>
          <w:tcPr>
            <w:tcW w:w="3237" w:type="dxa"/>
            <w:shd w:val="clear" w:color="auto" w:fill="auto"/>
          </w:tcPr>
          <w:p w14:paraId="183B21C2" w14:textId="574F05B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2F8AD875" w14:textId="5BD9C983" w:rsidR="003E1530" w:rsidRPr="007B3F5E" w:rsidRDefault="00B17D5A" w:rsidP="003E1530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444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</w:p>
        </w:tc>
        <w:tc>
          <w:tcPr>
            <w:tcW w:w="245" w:type="dxa"/>
            <w:shd w:val="clear" w:color="auto" w:fill="auto"/>
          </w:tcPr>
          <w:p w14:paraId="7C9ED731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0FC1F578" w14:textId="2EFF31BB" w:rsidR="003E1530" w:rsidRPr="007B3F5E" w:rsidRDefault="00B17D5A" w:rsidP="00302DA6">
            <w:pPr>
              <w:tabs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112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</w:t>
            </w:r>
          </w:p>
        </w:tc>
        <w:tc>
          <w:tcPr>
            <w:tcW w:w="239" w:type="dxa"/>
          </w:tcPr>
          <w:p w14:paraId="24F50F82" w14:textId="0FCEE8B4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4B27912" w14:textId="59367831" w:rsidR="003E1530" w:rsidRPr="007B3F5E" w:rsidRDefault="00B17D5A" w:rsidP="0093190B">
            <w:pPr>
              <w:tabs>
                <w:tab w:val="decimal" w:pos="6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</w:p>
        </w:tc>
        <w:tc>
          <w:tcPr>
            <w:tcW w:w="288" w:type="dxa"/>
            <w:shd w:val="clear" w:color="auto" w:fill="auto"/>
          </w:tcPr>
          <w:p w14:paraId="7DDB948E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BDF16E0" w14:textId="57A49C04" w:rsidR="003E1530" w:rsidRPr="007B3F5E" w:rsidRDefault="00B17D5A" w:rsidP="00FC6131">
            <w:pPr>
              <w:tabs>
                <w:tab w:val="decimal" w:pos="6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614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  <w:tr w:rsidR="003E1530" w:rsidRPr="007B3F5E" w14:paraId="55D50461" w14:textId="77777777" w:rsidTr="00302DA6">
        <w:tc>
          <w:tcPr>
            <w:tcW w:w="3237" w:type="dxa"/>
            <w:shd w:val="clear" w:color="auto" w:fill="auto"/>
          </w:tcPr>
          <w:p w14:paraId="676934EC" w14:textId="4EDB28D6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F5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14:paraId="4A201DBF" w14:textId="568A1097" w:rsidR="003E1530" w:rsidRPr="007B3F5E" w:rsidRDefault="00B17D5A" w:rsidP="003E1530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150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  <w:tc>
          <w:tcPr>
            <w:tcW w:w="245" w:type="dxa"/>
            <w:shd w:val="clear" w:color="auto" w:fill="auto"/>
          </w:tcPr>
          <w:p w14:paraId="4D220453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60BB044D" w14:textId="33055BF7" w:rsidR="003E1530" w:rsidRPr="007B3F5E" w:rsidRDefault="003E1530" w:rsidP="0093190B">
            <w:pPr>
              <w:tabs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1D71DA4" w14:textId="1EF2B94A" w:rsidR="003E1530" w:rsidRPr="007B3F5E" w:rsidRDefault="003E1530" w:rsidP="003E1530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D0CB91F" w14:textId="3C95F94F" w:rsidR="003E1530" w:rsidRPr="007B3F5E" w:rsidRDefault="003E1530" w:rsidP="0093190B">
            <w:pPr>
              <w:tabs>
                <w:tab w:val="decimal" w:pos="6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17D5A"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Pr="007B3F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5C26B35A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3BB5C69" w14:textId="0E377F7E" w:rsidR="003E1530" w:rsidRPr="007B3F5E" w:rsidRDefault="00B17D5A" w:rsidP="00FC6131">
            <w:pPr>
              <w:tabs>
                <w:tab w:val="decimal" w:pos="6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092</w:t>
            </w:r>
            <w:r w:rsidR="003E1530" w:rsidRPr="007B3F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3F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</w:tr>
      <w:tr w:rsidR="003E1530" w:rsidRPr="007B3F5E" w14:paraId="0D8F7613" w14:textId="77777777" w:rsidTr="00302DA6">
        <w:tc>
          <w:tcPr>
            <w:tcW w:w="3237" w:type="dxa"/>
          </w:tcPr>
          <w:p w14:paraId="0046AF83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2C7D7BB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7AC020B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6F944E5" w14:textId="77777777" w:rsidR="003E1530" w:rsidRPr="007B3F5E" w:rsidRDefault="003E1530" w:rsidP="003E1530">
            <w:pPr>
              <w:tabs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87C69F" w14:textId="01A0F590" w:rsidR="003E1530" w:rsidRPr="007B3F5E" w:rsidRDefault="003E1530" w:rsidP="003E1530">
            <w:pPr>
              <w:tabs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CD73171" w14:textId="05980D1C" w:rsidR="003E1530" w:rsidRPr="007B3F5E" w:rsidRDefault="003E1530" w:rsidP="0093190B">
            <w:pPr>
              <w:tabs>
                <w:tab w:val="decimal" w:pos="6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4690A6E6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65FA025" w14:textId="77777777" w:rsidR="003E1530" w:rsidRPr="007B3F5E" w:rsidRDefault="003E1530" w:rsidP="003E153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A30A97" w14:textId="77777777" w:rsidR="00DB63BE" w:rsidRPr="007B3F5E" w:rsidRDefault="00DB63BE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FC37CE4" w14:textId="7A7EDAEA" w:rsidR="003B68D9" w:rsidRPr="00AE1D16" w:rsidRDefault="00925F26" w:rsidP="00AE263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/>
          <w:bCs/>
          <w:sz w:val="28"/>
          <w:szCs w:val="28"/>
        </w:rPr>
      </w:pPr>
      <w:r w:rsidRPr="007B3F5E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3B68D9" w:rsidRPr="00AE1D16" w:rsidSect="00956E82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0508" w14:textId="77777777" w:rsidR="00550A37" w:rsidRDefault="00550A37">
      <w:r>
        <w:separator/>
      </w:r>
    </w:p>
  </w:endnote>
  <w:endnote w:type="continuationSeparator" w:id="0">
    <w:p w14:paraId="43A1B7FD" w14:textId="77777777" w:rsidR="00550A37" w:rsidRDefault="00550A37">
      <w:r>
        <w:continuationSeparator/>
      </w:r>
    </w:p>
  </w:endnote>
  <w:endnote w:type="continuationNotice" w:id="1">
    <w:p w14:paraId="0E2CCB94" w14:textId="77777777" w:rsidR="00550A37" w:rsidRDefault="00550A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6159" w14:textId="0FFA1456" w:rsidR="00527B5D" w:rsidRPr="005641C6" w:rsidRDefault="00527B5D">
    <w:pPr>
      <w:pStyle w:val="Footer"/>
      <w:jc w:val="center"/>
      <w:rPr>
        <w:rFonts w:ascii="Angsana New" w:hAnsi="Angsana New"/>
        <w:sz w:val="30"/>
        <w:szCs w:val="30"/>
      </w:rPr>
    </w:pPr>
    <w:r w:rsidRPr="005641C6">
      <w:rPr>
        <w:rFonts w:ascii="Angsana New" w:hAnsi="Angsana New"/>
        <w:sz w:val="30"/>
        <w:szCs w:val="30"/>
      </w:rPr>
      <w:fldChar w:fldCharType="begin"/>
    </w:r>
    <w:r w:rsidRPr="005641C6">
      <w:rPr>
        <w:rFonts w:ascii="Angsana New" w:hAnsi="Angsana New"/>
        <w:sz w:val="30"/>
        <w:szCs w:val="30"/>
      </w:rPr>
      <w:instrText xml:space="preserve"> PAGE   \* MERGEFORMAT </w:instrText>
    </w:r>
    <w:r w:rsidRPr="005641C6">
      <w:rPr>
        <w:rFonts w:ascii="Angsana New" w:hAnsi="Angsana New"/>
        <w:sz w:val="30"/>
        <w:szCs w:val="30"/>
      </w:rPr>
      <w:fldChar w:fldCharType="separate"/>
    </w:r>
    <w:r w:rsidR="00B17D5A" w:rsidRPr="00B17D5A">
      <w:rPr>
        <w:rFonts w:ascii="Angsana New" w:hAnsi="Angsana New"/>
        <w:noProof/>
        <w:sz w:val="30"/>
        <w:szCs w:val="30"/>
        <w:lang w:val="en-GB"/>
      </w:rPr>
      <w:t>2</w:t>
    </w:r>
    <w:r w:rsidRPr="005641C6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4996" w14:textId="7F4757B9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C4B8" w14:textId="06E13A60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AD02" w14:textId="6FCC401F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9576" w14:textId="64320945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CECA" w14:textId="0D5D0A3E" w:rsidR="00527B5D" w:rsidRPr="00D83FF5" w:rsidRDefault="00527B5D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03E50">
      <w:rPr>
        <w:rFonts w:ascii="Angsana New" w:hAnsi="Angsana New"/>
        <w:noProof/>
        <w:sz w:val="30"/>
        <w:szCs w:val="30"/>
      </w:rPr>
      <w:t>UVt3-YE'23-set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527B5D" w:rsidRDefault="00527B5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F768" w14:textId="75B8DD94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49975E09" w:rsidR="00527B5D" w:rsidRPr="003F2A5C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A5C5" w14:textId="6BF2F8E8" w:rsidR="00527B5D" w:rsidRPr="00643A2D" w:rsidRDefault="00527B5D" w:rsidP="00E804AF">
    <w:pPr>
      <w:pStyle w:val="Footer"/>
      <w:tabs>
        <w:tab w:val="left" w:pos="2146"/>
        <w:tab w:val="center" w:pos="7265"/>
      </w:tabs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EFE02" w14:textId="77777777" w:rsidR="00550A37" w:rsidRDefault="00550A37">
      <w:r>
        <w:separator/>
      </w:r>
    </w:p>
  </w:footnote>
  <w:footnote w:type="continuationSeparator" w:id="0">
    <w:p w14:paraId="251E98A5" w14:textId="77777777" w:rsidR="00550A37" w:rsidRDefault="00550A37">
      <w:r>
        <w:continuationSeparator/>
      </w:r>
    </w:p>
  </w:footnote>
  <w:footnote w:type="continuationNotice" w:id="1">
    <w:p w14:paraId="2C2328E3" w14:textId="77777777" w:rsidR="00550A37" w:rsidRDefault="00550A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49B" w14:textId="77777777" w:rsidR="00527B5D" w:rsidRPr="00566A31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ADA05C" w14:textId="77777777" w:rsidR="00527B5D" w:rsidRPr="00FA7747" w:rsidRDefault="00527B5D" w:rsidP="00D54853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D98EE" w14:textId="155F0FC9" w:rsidR="00527B5D" w:rsidRPr="00127A37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2566</w:t>
    </w:r>
  </w:p>
  <w:p w14:paraId="78109C14" w14:textId="77777777" w:rsidR="00527B5D" w:rsidRPr="00D6154C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2786F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2FC6A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0A29ED" w14:textId="526F4910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2566</w:t>
    </w:r>
  </w:p>
  <w:p w14:paraId="49F74483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43E5" w14:textId="77777777" w:rsidR="00527B5D" w:rsidRPr="00566A31" w:rsidRDefault="00527B5D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CB47285" w14:textId="77777777" w:rsidR="00527B5D" w:rsidRPr="00FA7747" w:rsidRDefault="00527B5D" w:rsidP="00837A9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9A3959" w14:textId="1A2F7B6F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2566</w:t>
    </w:r>
  </w:p>
  <w:p w14:paraId="4496EDCA" w14:textId="77777777" w:rsidR="00527B5D" w:rsidRPr="00DC1873" w:rsidRDefault="00527B5D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3B47" w14:textId="77777777" w:rsidR="00527B5D" w:rsidRPr="00566A31" w:rsidRDefault="00527B5D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03DF60" w14:textId="77777777" w:rsidR="00527B5D" w:rsidRPr="00FA7747" w:rsidRDefault="00527B5D" w:rsidP="00164603">
    <w:pPr>
      <w:ind w:left="270" w:hanging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F99BF77" w14:textId="4F1E149B" w:rsidR="00C10924" w:rsidRPr="00C10924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2566</w:t>
    </w:r>
  </w:p>
  <w:p w14:paraId="6BCBBB6B" w14:textId="77777777" w:rsidR="00527B5D" w:rsidRPr="00DC1873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699E" w14:textId="77777777" w:rsidR="00527B5D" w:rsidRPr="00566A31" w:rsidRDefault="00527B5D" w:rsidP="00FE2B8B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30CDCF" w14:textId="77777777" w:rsidR="00527B5D" w:rsidRPr="00FA7747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437F8" w14:textId="1AB05EC3" w:rsidR="00527B5D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2566</w:t>
    </w:r>
  </w:p>
  <w:p w14:paraId="05F400A9" w14:textId="77777777" w:rsidR="00527B5D" w:rsidRPr="00DC1873" w:rsidRDefault="00527B5D" w:rsidP="00FE2B8B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113C" w14:textId="77777777" w:rsidR="00527B5D" w:rsidRDefault="00527B5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25E6" w14:textId="77777777" w:rsidR="00527B5D" w:rsidRPr="00566A31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ADB9ED" w14:textId="77777777" w:rsidR="00527B5D" w:rsidRPr="00FA7747" w:rsidRDefault="00527B5D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C29CFB" w14:textId="5872F008" w:rsidR="00527B5D" w:rsidRPr="00127A37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2566</w:t>
    </w:r>
  </w:p>
  <w:p w14:paraId="5B0D0187" w14:textId="77777777" w:rsidR="00527B5D" w:rsidRPr="00E55AE9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42A8" w14:textId="77777777" w:rsidR="00527B5D" w:rsidRDefault="00527B5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F618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2CF08D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B73CC" w14:textId="48F9C383" w:rsidR="00B274B2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2566</w:t>
    </w:r>
  </w:p>
  <w:p w14:paraId="34273F35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56B1" w14:textId="77777777" w:rsidR="00EA2809" w:rsidRPr="00566A31" w:rsidRDefault="00EA2809" w:rsidP="00902E1E">
    <w:pPr>
      <w:ind w:hanging="198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4467B14" w14:textId="77777777" w:rsidR="00EA2809" w:rsidRPr="00FA7747" w:rsidRDefault="00EA2809" w:rsidP="00902E1E">
    <w:pPr>
      <w:ind w:hanging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EC7046" w14:textId="7191712F" w:rsidR="00EA2809" w:rsidRDefault="00EA2809" w:rsidP="00902E1E">
    <w:pPr>
      <w:pStyle w:val="Header"/>
      <w:tabs>
        <w:tab w:val="clear" w:pos="4536"/>
        <w:tab w:val="clear" w:pos="9072"/>
      </w:tabs>
      <w:ind w:hanging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2566</w:t>
    </w:r>
  </w:p>
  <w:p w14:paraId="1F9BF51A" w14:textId="77777777" w:rsidR="00EA2809" w:rsidRPr="00DC1873" w:rsidRDefault="00EA280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749EC"/>
    <w:multiLevelType w:val="hybridMultilevel"/>
    <w:tmpl w:val="2804938A"/>
    <w:lvl w:ilvl="0" w:tplc="A6906E0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013441"/>
    <w:multiLevelType w:val="hybridMultilevel"/>
    <w:tmpl w:val="A9780D50"/>
    <w:lvl w:ilvl="0" w:tplc="2C3EAD4C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i w:val="0"/>
        <w:i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090602"/>
    <w:multiLevelType w:val="hybridMultilevel"/>
    <w:tmpl w:val="6A0237EC"/>
    <w:lvl w:ilvl="0" w:tplc="C8E23C84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3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7514C9"/>
    <w:multiLevelType w:val="hybridMultilevel"/>
    <w:tmpl w:val="8A5A34DE"/>
    <w:lvl w:ilvl="0" w:tplc="19D41B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D0D260A"/>
    <w:multiLevelType w:val="multilevel"/>
    <w:tmpl w:val="CDF6F66A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5201">
    <w:abstractNumId w:val="17"/>
  </w:num>
  <w:num w:numId="2" w16cid:durableId="857741191">
    <w:abstractNumId w:val="16"/>
  </w:num>
  <w:num w:numId="3" w16cid:durableId="20086710">
    <w:abstractNumId w:val="37"/>
  </w:num>
  <w:num w:numId="4" w16cid:durableId="578364529">
    <w:abstractNumId w:val="18"/>
  </w:num>
  <w:num w:numId="5" w16cid:durableId="1909073090">
    <w:abstractNumId w:val="2"/>
  </w:num>
  <w:num w:numId="6" w16cid:durableId="1256129621">
    <w:abstractNumId w:val="22"/>
  </w:num>
  <w:num w:numId="7" w16cid:durableId="1945575799">
    <w:abstractNumId w:val="15"/>
  </w:num>
  <w:num w:numId="8" w16cid:durableId="854686422">
    <w:abstractNumId w:val="24"/>
  </w:num>
  <w:num w:numId="9" w16cid:durableId="1645309204">
    <w:abstractNumId w:val="25"/>
  </w:num>
  <w:num w:numId="10" w16cid:durableId="979576512">
    <w:abstractNumId w:val="4"/>
  </w:num>
  <w:num w:numId="11" w16cid:durableId="268582703">
    <w:abstractNumId w:val="11"/>
  </w:num>
  <w:num w:numId="12" w16cid:durableId="1227767083">
    <w:abstractNumId w:val="5"/>
  </w:num>
  <w:num w:numId="13" w16cid:durableId="627012072">
    <w:abstractNumId w:val="35"/>
  </w:num>
  <w:num w:numId="14" w16cid:durableId="1076707729">
    <w:abstractNumId w:val="14"/>
  </w:num>
  <w:num w:numId="15" w16cid:durableId="1625161940">
    <w:abstractNumId w:val="10"/>
  </w:num>
  <w:num w:numId="16" w16cid:durableId="1275209064">
    <w:abstractNumId w:val="19"/>
  </w:num>
  <w:num w:numId="17" w16cid:durableId="173999100">
    <w:abstractNumId w:val="13"/>
  </w:num>
  <w:num w:numId="18" w16cid:durableId="1352800927">
    <w:abstractNumId w:val="28"/>
  </w:num>
  <w:num w:numId="19" w16cid:durableId="1470829757">
    <w:abstractNumId w:val="23"/>
  </w:num>
  <w:num w:numId="20" w16cid:durableId="217017438">
    <w:abstractNumId w:val="36"/>
  </w:num>
  <w:num w:numId="21" w16cid:durableId="1332296786">
    <w:abstractNumId w:val="38"/>
  </w:num>
  <w:num w:numId="22" w16cid:durableId="542182123">
    <w:abstractNumId w:val="1"/>
  </w:num>
  <w:num w:numId="23" w16cid:durableId="846821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8434">
    <w:abstractNumId w:val="31"/>
  </w:num>
  <w:num w:numId="25" w16cid:durableId="388647385">
    <w:abstractNumId w:val="29"/>
  </w:num>
  <w:num w:numId="26" w16cid:durableId="997462049">
    <w:abstractNumId w:val="30"/>
  </w:num>
  <w:num w:numId="27" w16cid:durableId="1483499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7461340">
    <w:abstractNumId w:val="20"/>
  </w:num>
  <w:num w:numId="29" w16cid:durableId="2048138208">
    <w:abstractNumId w:val="32"/>
  </w:num>
  <w:num w:numId="30" w16cid:durableId="190383023">
    <w:abstractNumId w:val="6"/>
  </w:num>
  <w:num w:numId="31" w16cid:durableId="1963687448">
    <w:abstractNumId w:val="0"/>
  </w:num>
  <w:num w:numId="32" w16cid:durableId="236676315">
    <w:abstractNumId w:val="12"/>
  </w:num>
  <w:num w:numId="33" w16cid:durableId="780685763">
    <w:abstractNumId w:val="9"/>
  </w:num>
  <w:num w:numId="34" w16cid:durableId="817573448">
    <w:abstractNumId w:val="8"/>
  </w:num>
  <w:num w:numId="35" w16cid:durableId="675420782">
    <w:abstractNumId w:val="34"/>
  </w:num>
  <w:num w:numId="36" w16cid:durableId="171653730">
    <w:abstractNumId w:val="17"/>
  </w:num>
  <w:num w:numId="37" w16cid:durableId="512574036">
    <w:abstractNumId w:val="17"/>
  </w:num>
  <w:num w:numId="38" w16cid:durableId="145518758">
    <w:abstractNumId w:val="17"/>
  </w:num>
  <w:num w:numId="39" w16cid:durableId="1156608997">
    <w:abstractNumId w:val="17"/>
  </w:num>
  <w:num w:numId="40" w16cid:durableId="662202689">
    <w:abstractNumId w:val="33"/>
  </w:num>
  <w:num w:numId="41" w16cid:durableId="1222525059">
    <w:abstractNumId w:val="26"/>
  </w:num>
  <w:num w:numId="42" w16cid:durableId="704983270">
    <w:abstractNumId w:val="3"/>
  </w:num>
  <w:num w:numId="43" w16cid:durableId="770704647">
    <w:abstractNumId w:val="7"/>
  </w:num>
  <w:num w:numId="44" w16cid:durableId="1413351941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669"/>
    <w:rsid w:val="00000776"/>
    <w:rsid w:val="00000904"/>
    <w:rsid w:val="000009E1"/>
    <w:rsid w:val="000009EC"/>
    <w:rsid w:val="00000ABF"/>
    <w:rsid w:val="00000CE0"/>
    <w:rsid w:val="0000139A"/>
    <w:rsid w:val="0000186F"/>
    <w:rsid w:val="00001937"/>
    <w:rsid w:val="00001941"/>
    <w:rsid w:val="00001BBA"/>
    <w:rsid w:val="00001E41"/>
    <w:rsid w:val="00002032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7E4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71"/>
    <w:rsid w:val="00005626"/>
    <w:rsid w:val="000057A7"/>
    <w:rsid w:val="000057C6"/>
    <w:rsid w:val="0000584E"/>
    <w:rsid w:val="00005ACB"/>
    <w:rsid w:val="00005C24"/>
    <w:rsid w:val="00005D10"/>
    <w:rsid w:val="00005E83"/>
    <w:rsid w:val="0000608E"/>
    <w:rsid w:val="000060D0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12A"/>
    <w:rsid w:val="00012279"/>
    <w:rsid w:val="000122F5"/>
    <w:rsid w:val="0001233E"/>
    <w:rsid w:val="000123EF"/>
    <w:rsid w:val="00012983"/>
    <w:rsid w:val="00012BCD"/>
    <w:rsid w:val="00012C74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5089"/>
    <w:rsid w:val="0001516F"/>
    <w:rsid w:val="000151E9"/>
    <w:rsid w:val="0001520A"/>
    <w:rsid w:val="00015683"/>
    <w:rsid w:val="00015860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B15"/>
    <w:rsid w:val="00020BC1"/>
    <w:rsid w:val="00020C28"/>
    <w:rsid w:val="00020E17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132"/>
    <w:rsid w:val="000262CB"/>
    <w:rsid w:val="00026443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DD4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3FF"/>
    <w:rsid w:val="00034508"/>
    <w:rsid w:val="000348D5"/>
    <w:rsid w:val="00034947"/>
    <w:rsid w:val="00034992"/>
    <w:rsid w:val="00034C12"/>
    <w:rsid w:val="00034DBF"/>
    <w:rsid w:val="00034E19"/>
    <w:rsid w:val="00034EA8"/>
    <w:rsid w:val="000350B4"/>
    <w:rsid w:val="000350BB"/>
    <w:rsid w:val="000352CC"/>
    <w:rsid w:val="00035633"/>
    <w:rsid w:val="000358A0"/>
    <w:rsid w:val="00035A15"/>
    <w:rsid w:val="00035B92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C2"/>
    <w:rsid w:val="000402B9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484"/>
    <w:rsid w:val="000414AE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94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5FF3"/>
    <w:rsid w:val="000460A5"/>
    <w:rsid w:val="00046693"/>
    <w:rsid w:val="000467C7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2AA"/>
    <w:rsid w:val="00047475"/>
    <w:rsid w:val="000475C5"/>
    <w:rsid w:val="00047841"/>
    <w:rsid w:val="00047A92"/>
    <w:rsid w:val="00047B17"/>
    <w:rsid w:val="00047BBE"/>
    <w:rsid w:val="00047C83"/>
    <w:rsid w:val="00050318"/>
    <w:rsid w:val="000503BD"/>
    <w:rsid w:val="00050528"/>
    <w:rsid w:val="00050CAA"/>
    <w:rsid w:val="00050CE6"/>
    <w:rsid w:val="000510E7"/>
    <w:rsid w:val="0005130C"/>
    <w:rsid w:val="0005153A"/>
    <w:rsid w:val="00051854"/>
    <w:rsid w:val="00051CC3"/>
    <w:rsid w:val="00051E66"/>
    <w:rsid w:val="00051ECB"/>
    <w:rsid w:val="00052116"/>
    <w:rsid w:val="0005214B"/>
    <w:rsid w:val="0005259E"/>
    <w:rsid w:val="00052661"/>
    <w:rsid w:val="00052771"/>
    <w:rsid w:val="000529E3"/>
    <w:rsid w:val="000529F1"/>
    <w:rsid w:val="00052A2E"/>
    <w:rsid w:val="00052A94"/>
    <w:rsid w:val="00052B95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2FB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7AE"/>
    <w:rsid w:val="0005790C"/>
    <w:rsid w:val="00057920"/>
    <w:rsid w:val="000579F8"/>
    <w:rsid w:val="00057BE7"/>
    <w:rsid w:val="00057CDC"/>
    <w:rsid w:val="00057D02"/>
    <w:rsid w:val="00057D16"/>
    <w:rsid w:val="000601EB"/>
    <w:rsid w:val="00060225"/>
    <w:rsid w:val="00060377"/>
    <w:rsid w:val="0006073C"/>
    <w:rsid w:val="00060D49"/>
    <w:rsid w:val="00060E27"/>
    <w:rsid w:val="00060FC0"/>
    <w:rsid w:val="00060FC7"/>
    <w:rsid w:val="000613AA"/>
    <w:rsid w:val="0006140E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D9E"/>
    <w:rsid w:val="00062EDB"/>
    <w:rsid w:val="000634C4"/>
    <w:rsid w:val="0006366B"/>
    <w:rsid w:val="00063825"/>
    <w:rsid w:val="000638D5"/>
    <w:rsid w:val="00063AD1"/>
    <w:rsid w:val="00063B2F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5FD2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0B"/>
    <w:rsid w:val="00066E18"/>
    <w:rsid w:val="00066F43"/>
    <w:rsid w:val="00066F97"/>
    <w:rsid w:val="0006719D"/>
    <w:rsid w:val="000671A3"/>
    <w:rsid w:val="00067241"/>
    <w:rsid w:val="00067300"/>
    <w:rsid w:val="00067511"/>
    <w:rsid w:val="000675C1"/>
    <w:rsid w:val="0006787D"/>
    <w:rsid w:val="00067A9A"/>
    <w:rsid w:val="00067BA5"/>
    <w:rsid w:val="00067CDC"/>
    <w:rsid w:val="00070288"/>
    <w:rsid w:val="00070498"/>
    <w:rsid w:val="000704D0"/>
    <w:rsid w:val="0007052F"/>
    <w:rsid w:val="000707AD"/>
    <w:rsid w:val="00070A9D"/>
    <w:rsid w:val="00070DC5"/>
    <w:rsid w:val="00070E0E"/>
    <w:rsid w:val="00071005"/>
    <w:rsid w:val="000712B4"/>
    <w:rsid w:val="000713CA"/>
    <w:rsid w:val="000714BA"/>
    <w:rsid w:val="0007185A"/>
    <w:rsid w:val="000718B1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2A57"/>
    <w:rsid w:val="00072DF4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4C9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04"/>
    <w:rsid w:val="00076B6A"/>
    <w:rsid w:val="00076C31"/>
    <w:rsid w:val="00076C8C"/>
    <w:rsid w:val="00076CD8"/>
    <w:rsid w:val="00076CDA"/>
    <w:rsid w:val="00076D53"/>
    <w:rsid w:val="00076F6A"/>
    <w:rsid w:val="000774D8"/>
    <w:rsid w:val="000775A3"/>
    <w:rsid w:val="0007764D"/>
    <w:rsid w:val="000776E0"/>
    <w:rsid w:val="00077A1C"/>
    <w:rsid w:val="00077A2E"/>
    <w:rsid w:val="00077B28"/>
    <w:rsid w:val="00077D80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F4"/>
    <w:rsid w:val="00081BBA"/>
    <w:rsid w:val="00081E69"/>
    <w:rsid w:val="000821B6"/>
    <w:rsid w:val="00082215"/>
    <w:rsid w:val="0008239B"/>
    <w:rsid w:val="000823A2"/>
    <w:rsid w:val="00082518"/>
    <w:rsid w:val="000826D8"/>
    <w:rsid w:val="000828F0"/>
    <w:rsid w:val="00083237"/>
    <w:rsid w:val="00083451"/>
    <w:rsid w:val="0008363B"/>
    <w:rsid w:val="000837FE"/>
    <w:rsid w:val="000839F4"/>
    <w:rsid w:val="00083B2C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2BB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A25"/>
    <w:rsid w:val="00087ABB"/>
    <w:rsid w:val="00090040"/>
    <w:rsid w:val="000900A4"/>
    <w:rsid w:val="00090192"/>
    <w:rsid w:val="00090378"/>
    <w:rsid w:val="000903A0"/>
    <w:rsid w:val="000903EA"/>
    <w:rsid w:val="000904E4"/>
    <w:rsid w:val="00090503"/>
    <w:rsid w:val="00090860"/>
    <w:rsid w:val="00090C0A"/>
    <w:rsid w:val="00090E29"/>
    <w:rsid w:val="00090EF0"/>
    <w:rsid w:val="00090EF2"/>
    <w:rsid w:val="0009123D"/>
    <w:rsid w:val="00091360"/>
    <w:rsid w:val="000915DE"/>
    <w:rsid w:val="00091645"/>
    <w:rsid w:val="00091881"/>
    <w:rsid w:val="00091A5B"/>
    <w:rsid w:val="00091B02"/>
    <w:rsid w:val="00091C18"/>
    <w:rsid w:val="00091C43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7D3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A4"/>
    <w:rsid w:val="000933BF"/>
    <w:rsid w:val="000935D8"/>
    <w:rsid w:val="000935EE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9CF"/>
    <w:rsid w:val="00094B73"/>
    <w:rsid w:val="00094DC4"/>
    <w:rsid w:val="00094F2D"/>
    <w:rsid w:val="000953D5"/>
    <w:rsid w:val="000954CA"/>
    <w:rsid w:val="0009554F"/>
    <w:rsid w:val="000955AE"/>
    <w:rsid w:val="000958A5"/>
    <w:rsid w:val="00095954"/>
    <w:rsid w:val="00095A05"/>
    <w:rsid w:val="00095B3F"/>
    <w:rsid w:val="00095BC3"/>
    <w:rsid w:val="00095CE3"/>
    <w:rsid w:val="00095D2C"/>
    <w:rsid w:val="00095D69"/>
    <w:rsid w:val="00095E1A"/>
    <w:rsid w:val="00095E97"/>
    <w:rsid w:val="00095EBF"/>
    <w:rsid w:val="0009615A"/>
    <w:rsid w:val="000965F0"/>
    <w:rsid w:val="00096B00"/>
    <w:rsid w:val="00096C3D"/>
    <w:rsid w:val="00096EB7"/>
    <w:rsid w:val="00097073"/>
    <w:rsid w:val="00097198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E83"/>
    <w:rsid w:val="000A0F7A"/>
    <w:rsid w:val="000A0FBB"/>
    <w:rsid w:val="000A107C"/>
    <w:rsid w:val="000A10EC"/>
    <w:rsid w:val="000A1249"/>
    <w:rsid w:val="000A12A1"/>
    <w:rsid w:val="000A12FB"/>
    <w:rsid w:val="000A1300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3DEE"/>
    <w:rsid w:val="000A4023"/>
    <w:rsid w:val="000A4289"/>
    <w:rsid w:val="000A47EC"/>
    <w:rsid w:val="000A4876"/>
    <w:rsid w:val="000A48F7"/>
    <w:rsid w:val="000A4A96"/>
    <w:rsid w:val="000A4B36"/>
    <w:rsid w:val="000A4B6A"/>
    <w:rsid w:val="000A4B90"/>
    <w:rsid w:val="000A4D6F"/>
    <w:rsid w:val="000A4DD0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CD8"/>
    <w:rsid w:val="000A5D0F"/>
    <w:rsid w:val="000A5D75"/>
    <w:rsid w:val="000A5FCB"/>
    <w:rsid w:val="000A613C"/>
    <w:rsid w:val="000A648B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4C"/>
    <w:rsid w:val="000B0E53"/>
    <w:rsid w:val="000B0E5E"/>
    <w:rsid w:val="000B0E8A"/>
    <w:rsid w:val="000B120F"/>
    <w:rsid w:val="000B1330"/>
    <w:rsid w:val="000B142E"/>
    <w:rsid w:val="000B1665"/>
    <w:rsid w:val="000B1764"/>
    <w:rsid w:val="000B17A4"/>
    <w:rsid w:val="000B17B9"/>
    <w:rsid w:val="000B186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A88"/>
    <w:rsid w:val="000B3BC4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5A"/>
    <w:rsid w:val="000B5FDA"/>
    <w:rsid w:val="000B629C"/>
    <w:rsid w:val="000B65E2"/>
    <w:rsid w:val="000B6669"/>
    <w:rsid w:val="000B668C"/>
    <w:rsid w:val="000B6936"/>
    <w:rsid w:val="000B6A02"/>
    <w:rsid w:val="000B6D42"/>
    <w:rsid w:val="000B6DFF"/>
    <w:rsid w:val="000B6E03"/>
    <w:rsid w:val="000B6E19"/>
    <w:rsid w:val="000B6E64"/>
    <w:rsid w:val="000B72AA"/>
    <w:rsid w:val="000B72D1"/>
    <w:rsid w:val="000B73B2"/>
    <w:rsid w:val="000B73D3"/>
    <w:rsid w:val="000B75E4"/>
    <w:rsid w:val="000B76B2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27"/>
    <w:rsid w:val="000C6B3B"/>
    <w:rsid w:val="000C6B85"/>
    <w:rsid w:val="000C6DFC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B4F"/>
    <w:rsid w:val="000C7DC4"/>
    <w:rsid w:val="000C7FAF"/>
    <w:rsid w:val="000C7FD0"/>
    <w:rsid w:val="000D0267"/>
    <w:rsid w:val="000D0287"/>
    <w:rsid w:val="000D028E"/>
    <w:rsid w:val="000D0544"/>
    <w:rsid w:val="000D0704"/>
    <w:rsid w:val="000D073F"/>
    <w:rsid w:val="000D0893"/>
    <w:rsid w:val="000D0CB3"/>
    <w:rsid w:val="000D0E15"/>
    <w:rsid w:val="000D0E42"/>
    <w:rsid w:val="000D1029"/>
    <w:rsid w:val="000D10E6"/>
    <w:rsid w:val="000D12A4"/>
    <w:rsid w:val="000D12EA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6E"/>
    <w:rsid w:val="000D2E7B"/>
    <w:rsid w:val="000D2EEA"/>
    <w:rsid w:val="000D3012"/>
    <w:rsid w:val="000D31F7"/>
    <w:rsid w:val="000D35A7"/>
    <w:rsid w:val="000D35E5"/>
    <w:rsid w:val="000D3C23"/>
    <w:rsid w:val="000D3CCA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E5"/>
    <w:rsid w:val="000D67F4"/>
    <w:rsid w:val="000D67FC"/>
    <w:rsid w:val="000D6971"/>
    <w:rsid w:val="000D6A79"/>
    <w:rsid w:val="000D6CAC"/>
    <w:rsid w:val="000D6CD6"/>
    <w:rsid w:val="000D6D7C"/>
    <w:rsid w:val="000D7030"/>
    <w:rsid w:val="000D7055"/>
    <w:rsid w:val="000D7283"/>
    <w:rsid w:val="000D75EA"/>
    <w:rsid w:val="000D7952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2D3"/>
    <w:rsid w:val="000E2359"/>
    <w:rsid w:val="000E2707"/>
    <w:rsid w:val="000E272E"/>
    <w:rsid w:val="000E27A7"/>
    <w:rsid w:val="000E28AC"/>
    <w:rsid w:val="000E2A50"/>
    <w:rsid w:val="000E2A7C"/>
    <w:rsid w:val="000E2AC6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945"/>
    <w:rsid w:val="000E3996"/>
    <w:rsid w:val="000E39A9"/>
    <w:rsid w:val="000E3B80"/>
    <w:rsid w:val="000E3C54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59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251"/>
    <w:rsid w:val="000E7617"/>
    <w:rsid w:val="000E776C"/>
    <w:rsid w:val="000E7772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5E"/>
    <w:rsid w:val="000F04D2"/>
    <w:rsid w:val="000F04DA"/>
    <w:rsid w:val="000F067D"/>
    <w:rsid w:val="000F06D6"/>
    <w:rsid w:val="000F0706"/>
    <w:rsid w:val="000F0989"/>
    <w:rsid w:val="000F0C9B"/>
    <w:rsid w:val="000F0F0F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24AC"/>
    <w:rsid w:val="000F2646"/>
    <w:rsid w:val="000F2792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B72"/>
    <w:rsid w:val="000F4DFC"/>
    <w:rsid w:val="000F4EE2"/>
    <w:rsid w:val="000F4F0A"/>
    <w:rsid w:val="000F4F47"/>
    <w:rsid w:val="000F5022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57A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9EE"/>
    <w:rsid w:val="00100D05"/>
    <w:rsid w:val="00100F45"/>
    <w:rsid w:val="001010A5"/>
    <w:rsid w:val="001010AC"/>
    <w:rsid w:val="00101107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DA"/>
    <w:rsid w:val="001026CC"/>
    <w:rsid w:val="00102789"/>
    <w:rsid w:val="00102D78"/>
    <w:rsid w:val="00102FDF"/>
    <w:rsid w:val="0010325B"/>
    <w:rsid w:val="0010329B"/>
    <w:rsid w:val="00103350"/>
    <w:rsid w:val="00103391"/>
    <w:rsid w:val="001033B1"/>
    <w:rsid w:val="0010375A"/>
    <w:rsid w:val="00103930"/>
    <w:rsid w:val="00103973"/>
    <w:rsid w:val="00103FCD"/>
    <w:rsid w:val="00104061"/>
    <w:rsid w:val="00104130"/>
    <w:rsid w:val="001041C2"/>
    <w:rsid w:val="001042BB"/>
    <w:rsid w:val="00104502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7DF"/>
    <w:rsid w:val="001058F2"/>
    <w:rsid w:val="00105A2F"/>
    <w:rsid w:val="00105ACF"/>
    <w:rsid w:val="00105B1C"/>
    <w:rsid w:val="00105B31"/>
    <w:rsid w:val="00105B4F"/>
    <w:rsid w:val="00105E10"/>
    <w:rsid w:val="00105E13"/>
    <w:rsid w:val="001062D8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6E4C"/>
    <w:rsid w:val="0010742C"/>
    <w:rsid w:val="00107715"/>
    <w:rsid w:val="00107733"/>
    <w:rsid w:val="00107740"/>
    <w:rsid w:val="0010782C"/>
    <w:rsid w:val="00107950"/>
    <w:rsid w:val="001079BE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EA"/>
    <w:rsid w:val="00112C06"/>
    <w:rsid w:val="00112C12"/>
    <w:rsid w:val="00112C16"/>
    <w:rsid w:val="00112D27"/>
    <w:rsid w:val="00112FF0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40"/>
    <w:rsid w:val="00114BB0"/>
    <w:rsid w:val="00114BBF"/>
    <w:rsid w:val="00114DB0"/>
    <w:rsid w:val="00114F1B"/>
    <w:rsid w:val="00115336"/>
    <w:rsid w:val="001156DF"/>
    <w:rsid w:val="00115802"/>
    <w:rsid w:val="00115904"/>
    <w:rsid w:val="0011592F"/>
    <w:rsid w:val="00115D6C"/>
    <w:rsid w:val="00115D75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07"/>
    <w:rsid w:val="00117CE1"/>
    <w:rsid w:val="00117D6F"/>
    <w:rsid w:val="00117E2F"/>
    <w:rsid w:val="00117E5E"/>
    <w:rsid w:val="0012001F"/>
    <w:rsid w:val="0012011F"/>
    <w:rsid w:val="001201BD"/>
    <w:rsid w:val="001202E8"/>
    <w:rsid w:val="0012035A"/>
    <w:rsid w:val="0012047C"/>
    <w:rsid w:val="0012050A"/>
    <w:rsid w:val="001206D3"/>
    <w:rsid w:val="00120737"/>
    <w:rsid w:val="00120924"/>
    <w:rsid w:val="0012096E"/>
    <w:rsid w:val="00120C25"/>
    <w:rsid w:val="00120C4E"/>
    <w:rsid w:val="00120C72"/>
    <w:rsid w:val="00121054"/>
    <w:rsid w:val="0012106B"/>
    <w:rsid w:val="001210B1"/>
    <w:rsid w:val="0012111A"/>
    <w:rsid w:val="00121327"/>
    <w:rsid w:val="00121557"/>
    <w:rsid w:val="001218B7"/>
    <w:rsid w:val="001218BA"/>
    <w:rsid w:val="00121944"/>
    <w:rsid w:val="00121AD0"/>
    <w:rsid w:val="00121B60"/>
    <w:rsid w:val="00121E01"/>
    <w:rsid w:val="00121EBF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CF3"/>
    <w:rsid w:val="00123D8D"/>
    <w:rsid w:val="00123DE9"/>
    <w:rsid w:val="00123F22"/>
    <w:rsid w:val="00123F44"/>
    <w:rsid w:val="00123F51"/>
    <w:rsid w:val="001242A7"/>
    <w:rsid w:val="001245A1"/>
    <w:rsid w:val="00124887"/>
    <w:rsid w:val="00124934"/>
    <w:rsid w:val="00124AB9"/>
    <w:rsid w:val="00124B29"/>
    <w:rsid w:val="00124C15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B2A"/>
    <w:rsid w:val="00125DBF"/>
    <w:rsid w:val="00125DC3"/>
    <w:rsid w:val="00125F09"/>
    <w:rsid w:val="0012611C"/>
    <w:rsid w:val="0012657F"/>
    <w:rsid w:val="001266D3"/>
    <w:rsid w:val="00126D0B"/>
    <w:rsid w:val="00126DD5"/>
    <w:rsid w:val="00126F37"/>
    <w:rsid w:val="00126F8E"/>
    <w:rsid w:val="00127181"/>
    <w:rsid w:val="001272C3"/>
    <w:rsid w:val="00127553"/>
    <w:rsid w:val="0012756D"/>
    <w:rsid w:val="00127647"/>
    <w:rsid w:val="001278B9"/>
    <w:rsid w:val="00127A11"/>
    <w:rsid w:val="00127A37"/>
    <w:rsid w:val="00127C49"/>
    <w:rsid w:val="00127C8F"/>
    <w:rsid w:val="00130051"/>
    <w:rsid w:val="001300B6"/>
    <w:rsid w:val="00130274"/>
    <w:rsid w:val="001303F9"/>
    <w:rsid w:val="00130637"/>
    <w:rsid w:val="00130B9D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1FCF"/>
    <w:rsid w:val="0013247D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CF"/>
    <w:rsid w:val="00133DFA"/>
    <w:rsid w:val="00134139"/>
    <w:rsid w:val="001341B2"/>
    <w:rsid w:val="001342BA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AB9"/>
    <w:rsid w:val="00136D1D"/>
    <w:rsid w:val="00136ED2"/>
    <w:rsid w:val="00137079"/>
    <w:rsid w:val="001370E3"/>
    <w:rsid w:val="0013717D"/>
    <w:rsid w:val="001372A4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27E"/>
    <w:rsid w:val="00140903"/>
    <w:rsid w:val="00140DC5"/>
    <w:rsid w:val="001410E6"/>
    <w:rsid w:val="0014184E"/>
    <w:rsid w:val="001418B5"/>
    <w:rsid w:val="00141943"/>
    <w:rsid w:val="001419D4"/>
    <w:rsid w:val="00141C5C"/>
    <w:rsid w:val="00141FC2"/>
    <w:rsid w:val="001422FE"/>
    <w:rsid w:val="00142318"/>
    <w:rsid w:val="0014232B"/>
    <w:rsid w:val="00142483"/>
    <w:rsid w:val="00142677"/>
    <w:rsid w:val="00142940"/>
    <w:rsid w:val="00142A48"/>
    <w:rsid w:val="00142A78"/>
    <w:rsid w:val="00142B67"/>
    <w:rsid w:val="00142BEE"/>
    <w:rsid w:val="00142E95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094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6E"/>
    <w:rsid w:val="00147CFF"/>
    <w:rsid w:val="00147EF4"/>
    <w:rsid w:val="00147F46"/>
    <w:rsid w:val="00147FA3"/>
    <w:rsid w:val="00150082"/>
    <w:rsid w:val="0015026F"/>
    <w:rsid w:val="00150656"/>
    <w:rsid w:val="001506A2"/>
    <w:rsid w:val="00150F9C"/>
    <w:rsid w:val="00151004"/>
    <w:rsid w:val="001510DA"/>
    <w:rsid w:val="00151123"/>
    <w:rsid w:val="0015115C"/>
    <w:rsid w:val="001514B6"/>
    <w:rsid w:val="0015162C"/>
    <w:rsid w:val="001516E0"/>
    <w:rsid w:val="00151732"/>
    <w:rsid w:val="0015190D"/>
    <w:rsid w:val="00151BE7"/>
    <w:rsid w:val="00151DB5"/>
    <w:rsid w:val="001520BF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B0C"/>
    <w:rsid w:val="00154B93"/>
    <w:rsid w:val="00154FE0"/>
    <w:rsid w:val="001551D0"/>
    <w:rsid w:val="001551D6"/>
    <w:rsid w:val="0015562D"/>
    <w:rsid w:val="00155641"/>
    <w:rsid w:val="001557DC"/>
    <w:rsid w:val="001558D9"/>
    <w:rsid w:val="00155907"/>
    <w:rsid w:val="00155A60"/>
    <w:rsid w:val="00155AFD"/>
    <w:rsid w:val="00155B15"/>
    <w:rsid w:val="00155CB9"/>
    <w:rsid w:val="00155FA6"/>
    <w:rsid w:val="001563EC"/>
    <w:rsid w:val="0015642D"/>
    <w:rsid w:val="0015658A"/>
    <w:rsid w:val="0015661B"/>
    <w:rsid w:val="00156714"/>
    <w:rsid w:val="00156BDB"/>
    <w:rsid w:val="00156CCF"/>
    <w:rsid w:val="00156CD3"/>
    <w:rsid w:val="00156CF9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E"/>
    <w:rsid w:val="00161B4C"/>
    <w:rsid w:val="00161EB4"/>
    <w:rsid w:val="001620D1"/>
    <w:rsid w:val="00162165"/>
    <w:rsid w:val="001623CC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9E9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103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5E04"/>
    <w:rsid w:val="0016627C"/>
    <w:rsid w:val="0016629D"/>
    <w:rsid w:val="00166381"/>
    <w:rsid w:val="00166495"/>
    <w:rsid w:val="0016696F"/>
    <w:rsid w:val="001672FF"/>
    <w:rsid w:val="00167351"/>
    <w:rsid w:val="001673D2"/>
    <w:rsid w:val="001674DE"/>
    <w:rsid w:val="0016754D"/>
    <w:rsid w:val="0016766C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42E"/>
    <w:rsid w:val="001707F5"/>
    <w:rsid w:val="00170A6C"/>
    <w:rsid w:val="00170C3E"/>
    <w:rsid w:val="00170D0C"/>
    <w:rsid w:val="00170DC2"/>
    <w:rsid w:val="00170EB5"/>
    <w:rsid w:val="0017102A"/>
    <w:rsid w:val="0017148C"/>
    <w:rsid w:val="001714E3"/>
    <w:rsid w:val="001715BF"/>
    <w:rsid w:val="0017188D"/>
    <w:rsid w:val="00171890"/>
    <w:rsid w:val="00171906"/>
    <w:rsid w:val="00171CD3"/>
    <w:rsid w:val="0017209B"/>
    <w:rsid w:val="001722AF"/>
    <w:rsid w:val="001722B4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6F"/>
    <w:rsid w:val="0017327B"/>
    <w:rsid w:val="001733C8"/>
    <w:rsid w:val="00173509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507E"/>
    <w:rsid w:val="00175239"/>
    <w:rsid w:val="001752EC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5F72"/>
    <w:rsid w:val="001763A5"/>
    <w:rsid w:val="0017651E"/>
    <w:rsid w:val="00176561"/>
    <w:rsid w:val="00176708"/>
    <w:rsid w:val="00176900"/>
    <w:rsid w:val="00176A24"/>
    <w:rsid w:val="00176D4F"/>
    <w:rsid w:val="00176D8C"/>
    <w:rsid w:val="00176DC0"/>
    <w:rsid w:val="00176DC8"/>
    <w:rsid w:val="00177014"/>
    <w:rsid w:val="0017747C"/>
    <w:rsid w:val="001775D7"/>
    <w:rsid w:val="001777C4"/>
    <w:rsid w:val="00177856"/>
    <w:rsid w:val="00177880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4C6"/>
    <w:rsid w:val="00180906"/>
    <w:rsid w:val="0018090D"/>
    <w:rsid w:val="00180C65"/>
    <w:rsid w:val="0018106C"/>
    <w:rsid w:val="00181269"/>
    <w:rsid w:val="001812E6"/>
    <w:rsid w:val="00181336"/>
    <w:rsid w:val="001813A5"/>
    <w:rsid w:val="00181606"/>
    <w:rsid w:val="00181638"/>
    <w:rsid w:val="00181661"/>
    <w:rsid w:val="001816E1"/>
    <w:rsid w:val="00181816"/>
    <w:rsid w:val="00181867"/>
    <w:rsid w:val="00181AF9"/>
    <w:rsid w:val="00181C2A"/>
    <w:rsid w:val="00181CA7"/>
    <w:rsid w:val="00181CDD"/>
    <w:rsid w:val="00181DE7"/>
    <w:rsid w:val="00181F43"/>
    <w:rsid w:val="001821D5"/>
    <w:rsid w:val="0018222F"/>
    <w:rsid w:val="0018223E"/>
    <w:rsid w:val="001822C2"/>
    <w:rsid w:val="00182326"/>
    <w:rsid w:val="00182871"/>
    <w:rsid w:val="00182D67"/>
    <w:rsid w:val="00182F9C"/>
    <w:rsid w:val="0018310D"/>
    <w:rsid w:val="001831F2"/>
    <w:rsid w:val="00183406"/>
    <w:rsid w:val="001838BB"/>
    <w:rsid w:val="00183A4A"/>
    <w:rsid w:val="00183C60"/>
    <w:rsid w:val="00183CFC"/>
    <w:rsid w:val="00183E3B"/>
    <w:rsid w:val="0018429F"/>
    <w:rsid w:val="00184379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7E6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41B"/>
    <w:rsid w:val="001875B1"/>
    <w:rsid w:val="0018775E"/>
    <w:rsid w:val="001877CA"/>
    <w:rsid w:val="001877F7"/>
    <w:rsid w:val="0018784E"/>
    <w:rsid w:val="00187908"/>
    <w:rsid w:val="0018799E"/>
    <w:rsid w:val="00187C04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1FA0"/>
    <w:rsid w:val="00192435"/>
    <w:rsid w:val="0019259B"/>
    <w:rsid w:val="0019287B"/>
    <w:rsid w:val="00192AA3"/>
    <w:rsid w:val="00192E30"/>
    <w:rsid w:val="00192E67"/>
    <w:rsid w:val="00192F95"/>
    <w:rsid w:val="00193474"/>
    <w:rsid w:val="001936AF"/>
    <w:rsid w:val="001937B5"/>
    <w:rsid w:val="00193862"/>
    <w:rsid w:val="00193A57"/>
    <w:rsid w:val="00193AA1"/>
    <w:rsid w:val="00193B93"/>
    <w:rsid w:val="00193BFA"/>
    <w:rsid w:val="00193E6F"/>
    <w:rsid w:val="00193F13"/>
    <w:rsid w:val="00193F75"/>
    <w:rsid w:val="001943ED"/>
    <w:rsid w:val="00194644"/>
    <w:rsid w:val="00194781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A"/>
    <w:rsid w:val="00195ECF"/>
    <w:rsid w:val="00195F8E"/>
    <w:rsid w:val="00196336"/>
    <w:rsid w:val="00196540"/>
    <w:rsid w:val="00196565"/>
    <w:rsid w:val="0019682F"/>
    <w:rsid w:val="001968D8"/>
    <w:rsid w:val="00196ABB"/>
    <w:rsid w:val="00196B2D"/>
    <w:rsid w:val="00196B2E"/>
    <w:rsid w:val="00196B91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1AB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7CF"/>
    <w:rsid w:val="001A3A47"/>
    <w:rsid w:val="001A3BF9"/>
    <w:rsid w:val="001A3D98"/>
    <w:rsid w:val="001A3E7E"/>
    <w:rsid w:val="001A3F89"/>
    <w:rsid w:val="001A3FDD"/>
    <w:rsid w:val="001A4160"/>
    <w:rsid w:val="001A4421"/>
    <w:rsid w:val="001A458A"/>
    <w:rsid w:val="001A45C6"/>
    <w:rsid w:val="001A4793"/>
    <w:rsid w:val="001A4912"/>
    <w:rsid w:val="001A4AC7"/>
    <w:rsid w:val="001A4D64"/>
    <w:rsid w:val="001A4EAB"/>
    <w:rsid w:val="001A4EDF"/>
    <w:rsid w:val="001A4F01"/>
    <w:rsid w:val="001A4F60"/>
    <w:rsid w:val="001A5024"/>
    <w:rsid w:val="001A5403"/>
    <w:rsid w:val="001A5AC1"/>
    <w:rsid w:val="001A5B68"/>
    <w:rsid w:val="001A5FEC"/>
    <w:rsid w:val="001A6156"/>
    <w:rsid w:val="001A6341"/>
    <w:rsid w:val="001A65C7"/>
    <w:rsid w:val="001A65D9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197"/>
    <w:rsid w:val="001A7354"/>
    <w:rsid w:val="001A741C"/>
    <w:rsid w:val="001A7503"/>
    <w:rsid w:val="001A754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5F5"/>
    <w:rsid w:val="001B186A"/>
    <w:rsid w:val="001B1ACF"/>
    <w:rsid w:val="001B1D45"/>
    <w:rsid w:val="001B1DFE"/>
    <w:rsid w:val="001B1E1D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21"/>
    <w:rsid w:val="001B43A5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791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1A25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3EC2"/>
    <w:rsid w:val="001C41DB"/>
    <w:rsid w:val="001C43AE"/>
    <w:rsid w:val="001C44E4"/>
    <w:rsid w:val="001C464E"/>
    <w:rsid w:val="001C482D"/>
    <w:rsid w:val="001C4981"/>
    <w:rsid w:val="001C4AC1"/>
    <w:rsid w:val="001C4CAA"/>
    <w:rsid w:val="001C4E5E"/>
    <w:rsid w:val="001C4F98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5E8A"/>
    <w:rsid w:val="001C6476"/>
    <w:rsid w:val="001C68B6"/>
    <w:rsid w:val="001C6913"/>
    <w:rsid w:val="001C69BC"/>
    <w:rsid w:val="001C6B2D"/>
    <w:rsid w:val="001C6C81"/>
    <w:rsid w:val="001C6CEB"/>
    <w:rsid w:val="001C6F6A"/>
    <w:rsid w:val="001C71BA"/>
    <w:rsid w:val="001C71DE"/>
    <w:rsid w:val="001C74F6"/>
    <w:rsid w:val="001C766D"/>
    <w:rsid w:val="001C78F0"/>
    <w:rsid w:val="001C7985"/>
    <w:rsid w:val="001C7A46"/>
    <w:rsid w:val="001C7DA5"/>
    <w:rsid w:val="001C7E3E"/>
    <w:rsid w:val="001D0107"/>
    <w:rsid w:val="001D0248"/>
    <w:rsid w:val="001D0348"/>
    <w:rsid w:val="001D03B2"/>
    <w:rsid w:val="001D0539"/>
    <w:rsid w:val="001D08A9"/>
    <w:rsid w:val="001D08E6"/>
    <w:rsid w:val="001D0957"/>
    <w:rsid w:val="001D0D54"/>
    <w:rsid w:val="001D0DE3"/>
    <w:rsid w:val="001D0EB6"/>
    <w:rsid w:val="001D0F4F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37"/>
    <w:rsid w:val="001D1AAB"/>
    <w:rsid w:val="001D25A6"/>
    <w:rsid w:val="001D26A6"/>
    <w:rsid w:val="001D2837"/>
    <w:rsid w:val="001D2B86"/>
    <w:rsid w:val="001D2F6D"/>
    <w:rsid w:val="001D31A1"/>
    <w:rsid w:val="001D321B"/>
    <w:rsid w:val="001D3255"/>
    <w:rsid w:val="001D3264"/>
    <w:rsid w:val="001D3332"/>
    <w:rsid w:val="001D354E"/>
    <w:rsid w:val="001D3556"/>
    <w:rsid w:val="001D3625"/>
    <w:rsid w:val="001D3833"/>
    <w:rsid w:val="001D388D"/>
    <w:rsid w:val="001D3D3C"/>
    <w:rsid w:val="001D3F8E"/>
    <w:rsid w:val="001D402B"/>
    <w:rsid w:val="001D417A"/>
    <w:rsid w:val="001D47CC"/>
    <w:rsid w:val="001D4A32"/>
    <w:rsid w:val="001D4BFC"/>
    <w:rsid w:val="001D540A"/>
    <w:rsid w:val="001D54C1"/>
    <w:rsid w:val="001D5603"/>
    <w:rsid w:val="001D564C"/>
    <w:rsid w:val="001D5908"/>
    <w:rsid w:val="001D5932"/>
    <w:rsid w:val="001D5951"/>
    <w:rsid w:val="001D598E"/>
    <w:rsid w:val="001D59AD"/>
    <w:rsid w:val="001D5D35"/>
    <w:rsid w:val="001D5D99"/>
    <w:rsid w:val="001D5F64"/>
    <w:rsid w:val="001D61D3"/>
    <w:rsid w:val="001D6694"/>
    <w:rsid w:val="001D6BCD"/>
    <w:rsid w:val="001D6CF4"/>
    <w:rsid w:val="001D6D09"/>
    <w:rsid w:val="001D6DA0"/>
    <w:rsid w:val="001D6DC6"/>
    <w:rsid w:val="001D713F"/>
    <w:rsid w:val="001D7367"/>
    <w:rsid w:val="001D7374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454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419B"/>
    <w:rsid w:val="001E4253"/>
    <w:rsid w:val="001E4C18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06F"/>
    <w:rsid w:val="001E6293"/>
    <w:rsid w:val="001E639B"/>
    <w:rsid w:val="001E6453"/>
    <w:rsid w:val="001E6546"/>
    <w:rsid w:val="001E6A82"/>
    <w:rsid w:val="001E6B14"/>
    <w:rsid w:val="001E6CAC"/>
    <w:rsid w:val="001E6D17"/>
    <w:rsid w:val="001E6D61"/>
    <w:rsid w:val="001E6D66"/>
    <w:rsid w:val="001E7640"/>
    <w:rsid w:val="001E7D26"/>
    <w:rsid w:val="001E7D5A"/>
    <w:rsid w:val="001E7E9F"/>
    <w:rsid w:val="001E7EA2"/>
    <w:rsid w:val="001E7EF8"/>
    <w:rsid w:val="001F01C1"/>
    <w:rsid w:val="001F01EB"/>
    <w:rsid w:val="001F039D"/>
    <w:rsid w:val="001F0431"/>
    <w:rsid w:val="001F04FC"/>
    <w:rsid w:val="001F062F"/>
    <w:rsid w:val="001F06FC"/>
    <w:rsid w:val="001F0BD4"/>
    <w:rsid w:val="001F0D44"/>
    <w:rsid w:val="001F0D5A"/>
    <w:rsid w:val="001F1040"/>
    <w:rsid w:val="001F1074"/>
    <w:rsid w:val="001F10B2"/>
    <w:rsid w:val="001F134A"/>
    <w:rsid w:val="001F1403"/>
    <w:rsid w:val="001F14E3"/>
    <w:rsid w:val="001F156D"/>
    <w:rsid w:val="001F1571"/>
    <w:rsid w:val="001F17B8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2EE6"/>
    <w:rsid w:val="001F3075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781"/>
    <w:rsid w:val="001F4783"/>
    <w:rsid w:val="001F4AC6"/>
    <w:rsid w:val="001F4FA2"/>
    <w:rsid w:val="001F536F"/>
    <w:rsid w:val="001F5407"/>
    <w:rsid w:val="001F5508"/>
    <w:rsid w:val="001F550F"/>
    <w:rsid w:val="001F568E"/>
    <w:rsid w:val="001F5833"/>
    <w:rsid w:val="001F58C3"/>
    <w:rsid w:val="001F5BC4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1F6"/>
    <w:rsid w:val="001F72AE"/>
    <w:rsid w:val="001F7697"/>
    <w:rsid w:val="001F7FD4"/>
    <w:rsid w:val="0020064F"/>
    <w:rsid w:val="00200872"/>
    <w:rsid w:val="00200963"/>
    <w:rsid w:val="00200C00"/>
    <w:rsid w:val="00200D4C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DD6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4C1"/>
    <w:rsid w:val="0020457D"/>
    <w:rsid w:val="00204D7A"/>
    <w:rsid w:val="00204DAE"/>
    <w:rsid w:val="002051DB"/>
    <w:rsid w:val="0020550E"/>
    <w:rsid w:val="00205770"/>
    <w:rsid w:val="002057F0"/>
    <w:rsid w:val="00205AC7"/>
    <w:rsid w:val="00205AF7"/>
    <w:rsid w:val="00205B2B"/>
    <w:rsid w:val="00205DDC"/>
    <w:rsid w:val="0020626D"/>
    <w:rsid w:val="002066DE"/>
    <w:rsid w:val="0020690E"/>
    <w:rsid w:val="00206916"/>
    <w:rsid w:val="002069F5"/>
    <w:rsid w:val="00206BD7"/>
    <w:rsid w:val="00206D16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07D4D"/>
    <w:rsid w:val="00207FC0"/>
    <w:rsid w:val="00210061"/>
    <w:rsid w:val="00210082"/>
    <w:rsid w:val="002101E8"/>
    <w:rsid w:val="002103DD"/>
    <w:rsid w:val="00210746"/>
    <w:rsid w:val="0021078D"/>
    <w:rsid w:val="00210907"/>
    <w:rsid w:val="00210912"/>
    <w:rsid w:val="00210A5E"/>
    <w:rsid w:val="0021138B"/>
    <w:rsid w:val="0021145D"/>
    <w:rsid w:val="0021164C"/>
    <w:rsid w:val="002117EA"/>
    <w:rsid w:val="002119EE"/>
    <w:rsid w:val="00211CD0"/>
    <w:rsid w:val="0021201B"/>
    <w:rsid w:val="0021202D"/>
    <w:rsid w:val="00212086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E7D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60A"/>
    <w:rsid w:val="00213879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C11"/>
    <w:rsid w:val="00217CD0"/>
    <w:rsid w:val="00217E78"/>
    <w:rsid w:val="0022015B"/>
    <w:rsid w:val="002201DF"/>
    <w:rsid w:val="00220235"/>
    <w:rsid w:val="0022032A"/>
    <w:rsid w:val="0022037E"/>
    <w:rsid w:val="00220451"/>
    <w:rsid w:val="002204F9"/>
    <w:rsid w:val="00220759"/>
    <w:rsid w:val="0022090C"/>
    <w:rsid w:val="00220AC5"/>
    <w:rsid w:val="00220C06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A4E"/>
    <w:rsid w:val="00222C23"/>
    <w:rsid w:val="00222CB3"/>
    <w:rsid w:val="00222FC0"/>
    <w:rsid w:val="00222FCE"/>
    <w:rsid w:val="002230B8"/>
    <w:rsid w:val="00223169"/>
    <w:rsid w:val="00223199"/>
    <w:rsid w:val="002232CD"/>
    <w:rsid w:val="002236D6"/>
    <w:rsid w:val="00223AEC"/>
    <w:rsid w:val="00223BF2"/>
    <w:rsid w:val="00223C26"/>
    <w:rsid w:val="00223C36"/>
    <w:rsid w:val="00224108"/>
    <w:rsid w:val="002241B1"/>
    <w:rsid w:val="0022471E"/>
    <w:rsid w:val="002248C7"/>
    <w:rsid w:val="00224A40"/>
    <w:rsid w:val="00224AEF"/>
    <w:rsid w:val="00224BB2"/>
    <w:rsid w:val="00224C4B"/>
    <w:rsid w:val="00224DDE"/>
    <w:rsid w:val="00224FDB"/>
    <w:rsid w:val="00224FE2"/>
    <w:rsid w:val="0022507C"/>
    <w:rsid w:val="00225147"/>
    <w:rsid w:val="002252AA"/>
    <w:rsid w:val="002254BF"/>
    <w:rsid w:val="002256C9"/>
    <w:rsid w:val="00225AC4"/>
    <w:rsid w:val="00225AE9"/>
    <w:rsid w:val="00225CA7"/>
    <w:rsid w:val="00225D91"/>
    <w:rsid w:val="00226281"/>
    <w:rsid w:val="00226A14"/>
    <w:rsid w:val="00226A55"/>
    <w:rsid w:val="00226EF7"/>
    <w:rsid w:val="00226F9F"/>
    <w:rsid w:val="00227525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0D3B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8FE"/>
    <w:rsid w:val="00232992"/>
    <w:rsid w:val="00232BE5"/>
    <w:rsid w:val="00232D1A"/>
    <w:rsid w:val="00232D71"/>
    <w:rsid w:val="00232D76"/>
    <w:rsid w:val="00232DD9"/>
    <w:rsid w:val="00232F01"/>
    <w:rsid w:val="00233139"/>
    <w:rsid w:val="002331F2"/>
    <w:rsid w:val="0023341E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BC"/>
    <w:rsid w:val="002358ED"/>
    <w:rsid w:val="00235925"/>
    <w:rsid w:val="00235A1E"/>
    <w:rsid w:val="00235CA6"/>
    <w:rsid w:val="00235D19"/>
    <w:rsid w:val="00235D3E"/>
    <w:rsid w:val="0023618C"/>
    <w:rsid w:val="00236258"/>
    <w:rsid w:val="00236291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3B0"/>
    <w:rsid w:val="002414D9"/>
    <w:rsid w:val="0024151D"/>
    <w:rsid w:val="002416D6"/>
    <w:rsid w:val="002418C4"/>
    <w:rsid w:val="0024195F"/>
    <w:rsid w:val="00241AAB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423"/>
    <w:rsid w:val="00250584"/>
    <w:rsid w:val="002505FD"/>
    <w:rsid w:val="00250631"/>
    <w:rsid w:val="0025063C"/>
    <w:rsid w:val="002507FA"/>
    <w:rsid w:val="002509CE"/>
    <w:rsid w:val="00250AC1"/>
    <w:rsid w:val="00250B88"/>
    <w:rsid w:val="00251260"/>
    <w:rsid w:val="002514BB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2F3B"/>
    <w:rsid w:val="00253043"/>
    <w:rsid w:val="0025336F"/>
    <w:rsid w:val="002534C4"/>
    <w:rsid w:val="00253849"/>
    <w:rsid w:val="002539B2"/>
    <w:rsid w:val="002539C6"/>
    <w:rsid w:val="00253B4E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55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4B6"/>
    <w:rsid w:val="00260560"/>
    <w:rsid w:val="002607D0"/>
    <w:rsid w:val="00260944"/>
    <w:rsid w:val="00260A82"/>
    <w:rsid w:val="00260A9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187"/>
    <w:rsid w:val="0026322C"/>
    <w:rsid w:val="00263417"/>
    <w:rsid w:val="00263468"/>
    <w:rsid w:val="00263529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9FA"/>
    <w:rsid w:val="00264AA5"/>
    <w:rsid w:val="00264C62"/>
    <w:rsid w:val="00264CC4"/>
    <w:rsid w:val="00264CE7"/>
    <w:rsid w:val="00264F8C"/>
    <w:rsid w:val="00264FA0"/>
    <w:rsid w:val="0026568E"/>
    <w:rsid w:val="00265D6A"/>
    <w:rsid w:val="00265DEE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D5"/>
    <w:rsid w:val="002706E1"/>
    <w:rsid w:val="0027087C"/>
    <w:rsid w:val="002708B8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175"/>
    <w:rsid w:val="0027358C"/>
    <w:rsid w:val="00273599"/>
    <w:rsid w:val="00273798"/>
    <w:rsid w:val="002737BD"/>
    <w:rsid w:val="00273845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29F"/>
    <w:rsid w:val="002763BF"/>
    <w:rsid w:val="002766A5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4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5D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CB4"/>
    <w:rsid w:val="00281FAF"/>
    <w:rsid w:val="00282136"/>
    <w:rsid w:val="0028234D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A5A"/>
    <w:rsid w:val="00285C25"/>
    <w:rsid w:val="00285D51"/>
    <w:rsid w:val="0028600F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B57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0F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290"/>
    <w:rsid w:val="00291307"/>
    <w:rsid w:val="00291370"/>
    <w:rsid w:val="00291383"/>
    <w:rsid w:val="002913DB"/>
    <w:rsid w:val="00291640"/>
    <w:rsid w:val="0029168E"/>
    <w:rsid w:val="00291752"/>
    <w:rsid w:val="002917CC"/>
    <w:rsid w:val="002918F8"/>
    <w:rsid w:val="00291E58"/>
    <w:rsid w:val="00291F3A"/>
    <w:rsid w:val="0029219E"/>
    <w:rsid w:val="002923B6"/>
    <w:rsid w:val="002925E3"/>
    <w:rsid w:val="0029260A"/>
    <w:rsid w:val="0029284C"/>
    <w:rsid w:val="002928E5"/>
    <w:rsid w:val="00292B86"/>
    <w:rsid w:val="00292BCE"/>
    <w:rsid w:val="00292C3F"/>
    <w:rsid w:val="00292D7E"/>
    <w:rsid w:val="00292FE6"/>
    <w:rsid w:val="00293041"/>
    <w:rsid w:val="00293249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0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38"/>
    <w:rsid w:val="00295C54"/>
    <w:rsid w:val="00295C67"/>
    <w:rsid w:val="00295CD0"/>
    <w:rsid w:val="002964F4"/>
    <w:rsid w:val="0029672F"/>
    <w:rsid w:val="002967FD"/>
    <w:rsid w:val="002968AC"/>
    <w:rsid w:val="00296A95"/>
    <w:rsid w:val="00296B45"/>
    <w:rsid w:val="00296CED"/>
    <w:rsid w:val="00296DEF"/>
    <w:rsid w:val="00296E46"/>
    <w:rsid w:val="0029712D"/>
    <w:rsid w:val="0029746D"/>
    <w:rsid w:val="0029755A"/>
    <w:rsid w:val="0029757F"/>
    <w:rsid w:val="002975B1"/>
    <w:rsid w:val="00297913"/>
    <w:rsid w:val="002979C1"/>
    <w:rsid w:val="002A0193"/>
    <w:rsid w:val="002A0748"/>
    <w:rsid w:val="002A079B"/>
    <w:rsid w:val="002A0AAC"/>
    <w:rsid w:val="002A0AEF"/>
    <w:rsid w:val="002A0CA2"/>
    <w:rsid w:val="002A0DDA"/>
    <w:rsid w:val="002A0F55"/>
    <w:rsid w:val="002A1038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2B1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948"/>
    <w:rsid w:val="002A3DB5"/>
    <w:rsid w:val="002A3E96"/>
    <w:rsid w:val="002A3ED9"/>
    <w:rsid w:val="002A3F02"/>
    <w:rsid w:val="002A4039"/>
    <w:rsid w:val="002A4267"/>
    <w:rsid w:val="002A440F"/>
    <w:rsid w:val="002A4463"/>
    <w:rsid w:val="002A447F"/>
    <w:rsid w:val="002A4561"/>
    <w:rsid w:val="002A4795"/>
    <w:rsid w:val="002A47F8"/>
    <w:rsid w:val="002A4D79"/>
    <w:rsid w:val="002A5020"/>
    <w:rsid w:val="002A52F3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5F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F6"/>
    <w:rsid w:val="002B02DA"/>
    <w:rsid w:val="002B02FC"/>
    <w:rsid w:val="002B0316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365"/>
    <w:rsid w:val="002B14C9"/>
    <w:rsid w:val="002B1611"/>
    <w:rsid w:val="002B17CE"/>
    <w:rsid w:val="002B1867"/>
    <w:rsid w:val="002B1B36"/>
    <w:rsid w:val="002B1BEE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C7E"/>
    <w:rsid w:val="002B3E0E"/>
    <w:rsid w:val="002B3F7D"/>
    <w:rsid w:val="002B410B"/>
    <w:rsid w:val="002B42BF"/>
    <w:rsid w:val="002B42DC"/>
    <w:rsid w:val="002B454B"/>
    <w:rsid w:val="002B4659"/>
    <w:rsid w:val="002B4720"/>
    <w:rsid w:val="002B4834"/>
    <w:rsid w:val="002B48DF"/>
    <w:rsid w:val="002B4A57"/>
    <w:rsid w:val="002B4D84"/>
    <w:rsid w:val="002B5295"/>
    <w:rsid w:val="002B551D"/>
    <w:rsid w:val="002B5729"/>
    <w:rsid w:val="002B5785"/>
    <w:rsid w:val="002B5790"/>
    <w:rsid w:val="002B580B"/>
    <w:rsid w:val="002B5967"/>
    <w:rsid w:val="002B5CA4"/>
    <w:rsid w:val="002B5E6D"/>
    <w:rsid w:val="002B6141"/>
    <w:rsid w:val="002B6374"/>
    <w:rsid w:val="002B6464"/>
    <w:rsid w:val="002B65E0"/>
    <w:rsid w:val="002B674C"/>
    <w:rsid w:val="002B6875"/>
    <w:rsid w:val="002B69B2"/>
    <w:rsid w:val="002B6A08"/>
    <w:rsid w:val="002B6B0D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75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4B0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CD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A5F"/>
    <w:rsid w:val="002C5BFB"/>
    <w:rsid w:val="002C5C2B"/>
    <w:rsid w:val="002C5C6E"/>
    <w:rsid w:val="002C5C7A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2CE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278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A5"/>
    <w:rsid w:val="002D23BC"/>
    <w:rsid w:val="002D2640"/>
    <w:rsid w:val="002D269E"/>
    <w:rsid w:val="002D2BC4"/>
    <w:rsid w:val="002D2C50"/>
    <w:rsid w:val="002D2DFB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586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19A"/>
    <w:rsid w:val="002D52B3"/>
    <w:rsid w:val="002D53FC"/>
    <w:rsid w:val="002D5488"/>
    <w:rsid w:val="002D55CB"/>
    <w:rsid w:val="002D588D"/>
    <w:rsid w:val="002D5AB4"/>
    <w:rsid w:val="002D5C5D"/>
    <w:rsid w:val="002D5C8C"/>
    <w:rsid w:val="002D5E05"/>
    <w:rsid w:val="002D5F1E"/>
    <w:rsid w:val="002D6133"/>
    <w:rsid w:val="002D6428"/>
    <w:rsid w:val="002D6691"/>
    <w:rsid w:val="002D681B"/>
    <w:rsid w:val="002D6AF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38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7CA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9C8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9EA"/>
    <w:rsid w:val="002E5B0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8F1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C4C"/>
    <w:rsid w:val="002E7D92"/>
    <w:rsid w:val="002F0048"/>
    <w:rsid w:val="002F004E"/>
    <w:rsid w:val="002F0294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E2C"/>
    <w:rsid w:val="002F30B2"/>
    <w:rsid w:val="002F32EE"/>
    <w:rsid w:val="002F3398"/>
    <w:rsid w:val="002F34CF"/>
    <w:rsid w:val="002F373B"/>
    <w:rsid w:val="002F377D"/>
    <w:rsid w:val="002F38B3"/>
    <w:rsid w:val="002F3BFD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CB"/>
    <w:rsid w:val="002F4E28"/>
    <w:rsid w:val="002F4E30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86A"/>
    <w:rsid w:val="002F6992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965"/>
    <w:rsid w:val="00300A58"/>
    <w:rsid w:val="00300DA1"/>
    <w:rsid w:val="00300E04"/>
    <w:rsid w:val="00300FD3"/>
    <w:rsid w:val="00300FDA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0CF"/>
    <w:rsid w:val="00302198"/>
    <w:rsid w:val="003021AC"/>
    <w:rsid w:val="00302233"/>
    <w:rsid w:val="00302816"/>
    <w:rsid w:val="0030289E"/>
    <w:rsid w:val="00302A31"/>
    <w:rsid w:val="00302D4A"/>
    <w:rsid w:val="00302DA6"/>
    <w:rsid w:val="00302FD8"/>
    <w:rsid w:val="00303AC3"/>
    <w:rsid w:val="00303D2C"/>
    <w:rsid w:val="00303D9F"/>
    <w:rsid w:val="00303E5A"/>
    <w:rsid w:val="003045DB"/>
    <w:rsid w:val="00304887"/>
    <w:rsid w:val="0030490B"/>
    <w:rsid w:val="0030490D"/>
    <w:rsid w:val="0030495E"/>
    <w:rsid w:val="00304A13"/>
    <w:rsid w:val="00304B72"/>
    <w:rsid w:val="00304C33"/>
    <w:rsid w:val="00304C7E"/>
    <w:rsid w:val="00304CBB"/>
    <w:rsid w:val="00304D2A"/>
    <w:rsid w:val="00304F0D"/>
    <w:rsid w:val="003050A0"/>
    <w:rsid w:val="003050B4"/>
    <w:rsid w:val="003051F3"/>
    <w:rsid w:val="00305674"/>
    <w:rsid w:val="003058C1"/>
    <w:rsid w:val="003058C8"/>
    <w:rsid w:val="00305937"/>
    <w:rsid w:val="00305B63"/>
    <w:rsid w:val="00305DAA"/>
    <w:rsid w:val="00305DE2"/>
    <w:rsid w:val="00306128"/>
    <w:rsid w:val="0030619E"/>
    <w:rsid w:val="00306206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82F"/>
    <w:rsid w:val="0031098F"/>
    <w:rsid w:val="003109C1"/>
    <w:rsid w:val="00310B41"/>
    <w:rsid w:val="00310B5E"/>
    <w:rsid w:val="00310CA5"/>
    <w:rsid w:val="00310D95"/>
    <w:rsid w:val="0031107D"/>
    <w:rsid w:val="0031156B"/>
    <w:rsid w:val="003115AF"/>
    <w:rsid w:val="00311886"/>
    <w:rsid w:val="00311B02"/>
    <w:rsid w:val="00311C08"/>
    <w:rsid w:val="00311C74"/>
    <w:rsid w:val="00311E2A"/>
    <w:rsid w:val="00311F8D"/>
    <w:rsid w:val="003120C1"/>
    <w:rsid w:val="0031221A"/>
    <w:rsid w:val="00312238"/>
    <w:rsid w:val="0031224C"/>
    <w:rsid w:val="00312448"/>
    <w:rsid w:val="00312705"/>
    <w:rsid w:val="0031273D"/>
    <w:rsid w:val="0031285A"/>
    <w:rsid w:val="003128A1"/>
    <w:rsid w:val="003128CB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3D0F"/>
    <w:rsid w:val="003140EB"/>
    <w:rsid w:val="00314113"/>
    <w:rsid w:val="00314190"/>
    <w:rsid w:val="003141B4"/>
    <w:rsid w:val="003146BE"/>
    <w:rsid w:val="0031484C"/>
    <w:rsid w:val="00314A2B"/>
    <w:rsid w:val="00314A8B"/>
    <w:rsid w:val="00314B02"/>
    <w:rsid w:val="00314C2D"/>
    <w:rsid w:val="00314D6B"/>
    <w:rsid w:val="00314E2F"/>
    <w:rsid w:val="00314F4D"/>
    <w:rsid w:val="003150D0"/>
    <w:rsid w:val="003150D1"/>
    <w:rsid w:val="003152C3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C6A"/>
    <w:rsid w:val="00315EC0"/>
    <w:rsid w:val="0031620E"/>
    <w:rsid w:val="0031624E"/>
    <w:rsid w:val="00316271"/>
    <w:rsid w:val="0031631D"/>
    <w:rsid w:val="003166A1"/>
    <w:rsid w:val="00316704"/>
    <w:rsid w:val="00316720"/>
    <w:rsid w:val="0031686F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A7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B92"/>
    <w:rsid w:val="00324C57"/>
    <w:rsid w:val="00324CC9"/>
    <w:rsid w:val="00324E94"/>
    <w:rsid w:val="00324EF1"/>
    <w:rsid w:val="00324F1D"/>
    <w:rsid w:val="00325002"/>
    <w:rsid w:val="0032505C"/>
    <w:rsid w:val="003251F1"/>
    <w:rsid w:val="0032531A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08F"/>
    <w:rsid w:val="003275AD"/>
    <w:rsid w:val="0032765F"/>
    <w:rsid w:val="00327923"/>
    <w:rsid w:val="00327998"/>
    <w:rsid w:val="00327A24"/>
    <w:rsid w:val="00327E3C"/>
    <w:rsid w:val="003304C3"/>
    <w:rsid w:val="003305DC"/>
    <w:rsid w:val="0033080E"/>
    <w:rsid w:val="00330B1D"/>
    <w:rsid w:val="00330FFC"/>
    <w:rsid w:val="00331012"/>
    <w:rsid w:val="003311B0"/>
    <w:rsid w:val="00331A20"/>
    <w:rsid w:val="00331ECC"/>
    <w:rsid w:val="00331F7E"/>
    <w:rsid w:val="00331FAF"/>
    <w:rsid w:val="003320AA"/>
    <w:rsid w:val="003324B5"/>
    <w:rsid w:val="003324D3"/>
    <w:rsid w:val="00332B6C"/>
    <w:rsid w:val="00332BBF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BD3"/>
    <w:rsid w:val="00333D78"/>
    <w:rsid w:val="00333D7D"/>
    <w:rsid w:val="00333FA2"/>
    <w:rsid w:val="00333FB6"/>
    <w:rsid w:val="00334109"/>
    <w:rsid w:val="00334360"/>
    <w:rsid w:val="003343FF"/>
    <w:rsid w:val="0033440E"/>
    <w:rsid w:val="003346A5"/>
    <w:rsid w:val="003346C9"/>
    <w:rsid w:val="003351CD"/>
    <w:rsid w:val="003353DE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72E1"/>
    <w:rsid w:val="00337327"/>
    <w:rsid w:val="003373FF"/>
    <w:rsid w:val="003376D0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145B"/>
    <w:rsid w:val="003414A8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B7C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4F0"/>
    <w:rsid w:val="003468C3"/>
    <w:rsid w:val="003468FB"/>
    <w:rsid w:val="00346B74"/>
    <w:rsid w:val="00347042"/>
    <w:rsid w:val="00347044"/>
    <w:rsid w:val="0034705E"/>
    <w:rsid w:val="00347082"/>
    <w:rsid w:val="0034715A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0A"/>
    <w:rsid w:val="00350436"/>
    <w:rsid w:val="003504F8"/>
    <w:rsid w:val="00350617"/>
    <w:rsid w:val="00350683"/>
    <w:rsid w:val="003506CD"/>
    <w:rsid w:val="00350981"/>
    <w:rsid w:val="00350EBE"/>
    <w:rsid w:val="00350F7F"/>
    <w:rsid w:val="0035132E"/>
    <w:rsid w:val="003513E1"/>
    <w:rsid w:val="0035152E"/>
    <w:rsid w:val="003515EA"/>
    <w:rsid w:val="003516F5"/>
    <w:rsid w:val="00351783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2B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261"/>
    <w:rsid w:val="003533FD"/>
    <w:rsid w:val="00353421"/>
    <w:rsid w:val="0035364F"/>
    <w:rsid w:val="00353734"/>
    <w:rsid w:val="003537B1"/>
    <w:rsid w:val="00353B1F"/>
    <w:rsid w:val="00353CC6"/>
    <w:rsid w:val="00353D59"/>
    <w:rsid w:val="00353E91"/>
    <w:rsid w:val="00353EA3"/>
    <w:rsid w:val="00353EE2"/>
    <w:rsid w:val="00353EEB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3BB"/>
    <w:rsid w:val="0035655C"/>
    <w:rsid w:val="00356691"/>
    <w:rsid w:val="00356795"/>
    <w:rsid w:val="00356990"/>
    <w:rsid w:val="0035699C"/>
    <w:rsid w:val="00356B84"/>
    <w:rsid w:val="00356D3D"/>
    <w:rsid w:val="00356FC7"/>
    <w:rsid w:val="003572C3"/>
    <w:rsid w:val="003575FD"/>
    <w:rsid w:val="00357797"/>
    <w:rsid w:val="00357864"/>
    <w:rsid w:val="00357B55"/>
    <w:rsid w:val="0036004C"/>
    <w:rsid w:val="00360481"/>
    <w:rsid w:val="00360526"/>
    <w:rsid w:val="00360727"/>
    <w:rsid w:val="003608C4"/>
    <w:rsid w:val="00360AE5"/>
    <w:rsid w:val="00360B1E"/>
    <w:rsid w:val="003610E5"/>
    <w:rsid w:val="0036135A"/>
    <w:rsid w:val="00361475"/>
    <w:rsid w:val="00361555"/>
    <w:rsid w:val="00361677"/>
    <w:rsid w:val="00361797"/>
    <w:rsid w:val="003617D4"/>
    <w:rsid w:val="00362640"/>
    <w:rsid w:val="0036268E"/>
    <w:rsid w:val="00362B64"/>
    <w:rsid w:val="00362CC4"/>
    <w:rsid w:val="00363011"/>
    <w:rsid w:val="0036303B"/>
    <w:rsid w:val="0036308A"/>
    <w:rsid w:val="003631A2"/>
    <w:rsid w:val="003632CC"/>
    <w:rsid w:val="003632F5"/>
    <w:rsid w:val="00363515"/>
    <w:rsid w:val="003637DE"/>
    <w:rsid w:val="003638A2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5CA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8F7"/>
    <w:rsid w:val="00366A9F"/>
    <w:rsid w:val="00366AC3"/>
    <w:rsid w:val="00366BA7"/>
    <w:rsid w:val="00366BFC"/>
    <w:rsid w:val="00366C83"/>
    <w:rsid w:val="00366D34"/>
    <w:rsid w:val="00366EBD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67FF5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2A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96"/>
    <w:rsid w:val="003747C7"/>
    <w:rsid w:val="00374880"/>
    <w:rsid w:val="0037496D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35"/>
    <w:rsid w:val="00375E76"/>
    <w:rsid w:val="00375E94"/>
    <w:rsid w:val="00375EA2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6"/>
    <w:rsid w:val="003777BA"/>
    <w:rsid w:val="00377BC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D87"/>
    <w:rsid w:val="00380EE5"/>
    <w:rsid w:val="00380F19"/>
    <w:rsid w:val="0038113C"/>
    <w:rsid w:val="00381147"/>
    <w:rsid w:val="00381453"/>
    <w:rsid w:val="00381661"/>
    <w:rsid w:val="00381A94"/>
    <w:rsid w:val="00381BB5"/>
    <w:rsid w:val="00381D01"/>
    <w:rsid w:val="00381E9F"/>
    <w:rsid w:val="003820A7"/>
    <w:rsid w:val="00382295"/>
    <w:rsid w:val="0038245B"/>
    <w:rsid w:val="00382490"/>
    <w:rsid w:val="00382584"/>
    <w:rsid w:val="0038285A"/>
    <w:rsid w:val="00382D1E"/>
    <w:rsid w:val="00382D22"/>
    <w:rsid w:val="003831C7"/>
    <w:rsid w:val="00383333"/>
    <w:rsid w:val="003834A6"/>
    <w:rsid w:val="0038390B"/>
    <w:rsid w:val="00383B88"/>
    <w:rsid w:val="0038401F"/>
    <w:rsid w:val="0038429B"/>
    <w:rsid w:val="00384389"/>
    <w:rsid w:val="003845E6"/>
    <w:rsid w:val="0038461D"/>
    <w:rsid w:val="00384664"/>
    <w:rsid w:val="0038473B"/>
    <w:rsid w:val="00384754"/>
    <w:rsid w:val="003847F6"/>
    <w:rsid w:val="00384DEB"/>
    <w:rsid w:val="00384E7B"/>
    <w:rsid w:val="00385070"/>
    <w:rsid w:val="003850EA"/>
    <w:rsid w:val="00385438"/>
    <w:rsid w:val="0038562C"/>
    <w:rsid w:val="00385CFC"/>
    <w:rsid w:val="00385D5C"/>
    <w:rsid w:val="00385E3D"/>
    <w:rsid w:val="00386130"/>
    <w:rsid w:val="00386289"/>
    <w:rsid w:val="003862DF"/>
    <w:rsid w:val="0038635E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182"/>
    <w:rsid w:val="0039425E"/>
    <w:rsid w:val="003942E4"/>
    <w:rsid w:val="00394444"/>
    <w:rsid w:val="00394841"/>
    <w:rsid w:val="0039486C"/>
    <w:rsid w:val="003949A8"/>
    <w:rsid w:val="00394C3D"/>
    <w:rsid w:val="00394D58"/>
    <w:rsid w:val="00394D74"/>
    <w:rsid w:val="00394E28"/>
    <w:rsid w:val="0039530F"/>
    <w:rsid w:val="00395454"/>
    <w:rsid w:val="003957ED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06C"/>
    <w:rsid w:val="00397190"/>
    <w:rsid w:val="00397AAF"/>
    <w:rsid w:val="00397ABB"/>
    <w:rsid w:val="00397CAF"/>
    <w:rsid w:val="00397F14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1E8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B02"/>
    <w:rsid w:val="003A3D0A"/>
    <w:rsid w:val="003A41C7"/>
    <w:rsid w:val="003A43C8"/>
    <w:rsid w:val="003A445D"/>
    <w:rsid w:val="003A44BB"/>
    <w:rsid w:val="003A4578"/>
    <w:rsid w:val="003A45D5"/>
    <w:rsid w:val="003A4646"/>
    <w:rsid w:val="003A473C"/>
    <w:rsid w:val="003A4876"/>
    <w:rsid w:val="003A4C58"/>
    <w:rsid w:val="003A4EEB"/>
    <w:rsid w:val="003A55A7"/>
    <w:rsid w:val="003A57D1"/>
    <w:rsid w:val="003A581F"/>
    <w:rsid w:val="003A5BFA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427"/>
    <w:rsid w:val="003A7576"/>
    <w:rsid w:val="003A76FF"/>
    <w:rsid w:val="003A7775"/>
    <w:rsid w:val="003A7A36"/>
    <w:rsid w:val="003A7A81"/>
    <w:rsid w:val="003A7C2F"/>
    <w:rsid w:val="003B0291"/>
    <w:rsid w:val="003B04FB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D6F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448"/>
    <w:rsid w:val="003B7559"/>
    <w:rsid w:val="003B7785"/>
    <w:rsid w:val="003B78FE"/>
    <w:rsid w:val="003B79CF"/>
    <w:rsid w:val="003B7C69"/>
    <w:rsid w:val="003B7C6E"/>
    <w:rsid w:val="003B7D39"/>
    <w:rsid w:val="003B7D91"/>
    <w:rsid w:val="003B7E9C"/>
    <w:rsid w:val="003B7F25"/>
    <w:rsid w:val="003C0060"/>
    <w:rsid w:val="003C006F"/>
    <w:rsid w:val="003C0243"/>
    <w:rsid w:val="003C0768"/>
    <w:rsid w:val="003C0D59"/>
    <w:rsid w:val="003C0D76"/>
    <w:rsid w:val="003C0EA1"/>
    <w:rsid w:val="003C16B5"/>
    <w:rsid w:val="003C1759"/>
    <w:rsid w:val="003C1900"/>
    <w:rsid w:val="003C1B74"/>
    <w:rsid w:val="003C1B7E"/>
    <w:rsid w:val="003C1C04"/>
    <w:rsid w:val="003C205D"/>
    <w:rsid w:val="003C20B1"/>
    <w:rsid w:val="003C21FD"/>
    <w:rsid w:val="003C254E"/>
    <w:rsid w:val="003C263F"/>
    <w:rsid w:val="003C3077"/>
    <w:rsid w:val="003C308A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377"/>
    <w:rsid w:val="003C44B8"/>
    <w:rsid w:val="003C46F7"/>
    <w:rsid w:val="003C4C94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C7E5D"/>
    <w:rsid w:val="003D0192"/>
    <w:rsid w:val="003D01E2"/>
    <w:rsid w:val="003D0393"/>
    <w:rsid w:val="003D0597"/>
    <w:rsid w:val="003D08E1"/>
    <w:rsid w:val="003D0986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924"/>
    <w:rsid w:val="003D3A88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2F9"/>
    <w:rsid w:val="003D53A4"/>
    <w:rsid w:val="003D55A0"/>
    <w:rsid w:val="003D5727"/>
    <w:rsid w:val="003D5729"/>
    <w:rsid w:val="003D596E"/>
    <w:rsid w:val="003D5995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530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299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7F"/>
    <w:rsid w:val="003E69D4"/>
    <w:rsid w:val="003E6B47"/>
    <w:rsid w:val="003E6BAF"/>
    <w:rsid w:val="003E6DA8"/>
    <w:rsid w:val="003E6E68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10A"/>
    <w:rsid w:val="003F0288"/>
    <w:rsid w:val="003F02D5"/>
    <w:rsid w:val="003F03B8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926"/>
    <w:rsid w:val="003F1D70"/>
    <w:rsid w:val="003F1D71"/>
    <w:rsid w:val="003F1E31"/>
    <w:rsid w:val="003F1E60"/>
    <w:rsid w:val="003F2371"/>
    <w:rsid w:val="003F238E"/>
    <w:rsid w:val="003F24AE"/>
    <w:rsid w:val="003F2691"/>
    <w:rsid w:val="003F2924"/>
    <w:rsid w:val="003F299C"/>
    <w:rsid w:val="003F2A01"/>
    <w:rsid w:val="003F2A5C"/>
    <w:rsid w:val="003F2C9B"/>
    <w:rsid w:val="003F2D0E"/>
    <w:rsid w:val="003F2DC4"/>
    <w:rsid w:val="003F2E99"/>
    <w:rsid w:val="003F30DE"/>
    <w:rsid w:val="003F3242"/>
    <w:rsid w:val="003F325F"/>
    <w:rsid w:val="003F32C7"/>
    <w:rsid w:val="003F34D8"/>
    <w:rsid w:val="003F3910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43"/>
    <w:rsid w:val="003F6C34"/>
    <w:rsid w:val="003F6D03"/>
    <w:rsid w:val="003F6E65"/>
    <w:rsid w:val="003F6EED"/>
    <w:rsid w:val="003F6F6B"/>
    <w:rsid w:val="003F6FB4"/>
    <w:rsid w:val="003F6FD2"/>
    <w:rsid w:val="003F6FFC"/>
    <w:rsid w:val="003F708B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15E"/>
    <w:rsid w:val="00400474"/>
    <w:rsid w:val="0040055D"/>
    <w:rsid w:val="00400714"/>
    <w:rsid w:val="00400A41"/>
    <w:rsid w:val="00400A93"/>
    <w:rsid w:val="00400BF7"/>
    <w:rsid w:val="00400C4F"/>
    <w:rsid w:val="00400D2C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212E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2B5D"/>
    <w:rsid w:val="00402D6C"/>
    <w:rsid w:val="00403273"/>
    <w:rsid w:val="004033CD"/>
    <w:rsid w:val="004033D4"/>
    <w:rsid w:val="0040365A"/>
    <w:rsid w:val="0040373F"/>
    <w:rsid w:val="00403760"/>
    <w:rsid w:val="004038D9"/>
    <w:rsid w:val="00403993"/>
    <w:rsid w:val="00403C7E"/>
    <w:rsid w:val="00403D44"/>
    <w:rsid w:val="00403DE8"/>
    <w:rsid w:val="00404053"/>
    <w:rsid w:val="00404085"/>
    <w:rsid w:val="0040442D"/>
    <w:rsid w:val="0040448C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830"/>
    <w:rsid w:val="004068B0"/>
    <w:rsid w:val="00406948"/>
    <w:rsid w:val="004069E0"/>
    <w:rsid w:val="00406D04"/>
    <w:rsid w:val="00406F9B"/>
    <w:rsid w:val="00407149"/>
    <w:rsid w:val="004071DB"/>
    <w:rsid w:val="00407712"/>
    <w:rsid w:val="00407762"/>
    <w:rsid w:val="00407A0D"/>
    <w:rsid w:val="00407B3E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813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A96"/>
    <w:rsid w:val="00412AFC"/>
    <w:rsid w:val="00412C62"/>
    <w:rsid w:val="004133EC"/>
    <w:rsid w:val="0041349C"/>
    <w:rsid w:val="0041355B"/>
    <w:rsid w:val="004139E4"/>
    <w:rsid w:val="00413A56"/>
    <w:rsid w:val="00413A61"/>
    <w:rsid w:val="00413A71"/>
    <w:rsid w:val="00413B6A"/>
    <w:rsid w:val="00413CFD"/>
    <w:rsid w:val="00413EEE"/>
    <w:rsid w:val="00413F4F"/>
    <w:rsid w:val="00413F93"/>
    <w:rsid w:val="00414022"/>
    <w:rsid w:val="004141DD"/>
    <w:rsid w:val="004144A9"/>
    <w:rsid w:val="00414708"/>
    <w:rsid w:val="00414797"/>
    <w:rsid w:val="004147C6"/>
    <w:rsid w:val="004147DF"/>
    <w:rsid w:val="0041485E"/>
    <w:rsid w:val="0041487C"/>
    <w:rsid w:val="00414C94"/>
    <w:rsid w:val="00414F16"/>
    <w:rsid w:val="00414F36"/>
    <w:rsid w:val="00415100"/>
    <w:rsid w:val="0041527B"/>
    <w:rsid w:val="0041541C"/>
    <w:rsid w:val="004154B4"/>
    <w:rsid w:val="00415619"/>
    <w:rsid w:val="00415626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6EE7"/>
    <w:rsid w:val="00417708"/>
    <w:rsid w:val="00417C35"/>
    <w:rsid w:val="00417D2B"/>
    <w:rsid w:val="00417DFB"/>
    <w:rsid w:val="00417E72"/>
    <w:rsid w:val="0042016C"/>
    <w:rsid w:val="004201B6"/>
    <w:rsid w:val="00420597"/>
    <w:rsid w:val="00420613"/>
    <w:rsid w:val="004206F7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2A9"/>
    <w:rsid w:val="00421381"/>
    <w:rsid w:val="00421573"/>
    <w:rsid w:val="0042187D"/>
    <w:rsid w:val="00421B5C"/>
    <w:rsid w:val="00421C7A"/>
    <w:rsid w:val="00421D58"/>
    <w:rsid w:val="00421E06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AF1"/>
    <w:rsid w:val="00424B96"/>
    <w:rsid w:val="0042507B"/>
    <w:rsid w:val="004250A0"/>
    <w:rsid w:val="004257F6"/>
    <w:rsid w:val="00425A6A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718E"/>
    <w:rsid w:val="00427235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1DE"/>
    <w:rsid w:val="0043022E"/>
    <w:rsid w:val="0043048C"/>
    <w:rsid w:val="004305CC"/>
    <w:rsid w:val="00430D3F"/>
    <w:rsid w:val="00430D56"/>
    <w:rsid w:val="00430E61"/>
    <w:rsid w:val="00430E77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550"/>
    <w:rsid w:val="00433752"/>
    <w:rsid w:val="004339A9"/>
    <w:rsid w:val="004339C4"/>
    <w:rsid w:val="00433D04"/>
    <w:rsid w:val="00433E0A"/>
    <w:rsid w:val="0043409B"/>
    <w:rsid w:val="004342E4"/>
    <w:rsid w:val="004345CC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3D1"/>
    <w:rsid w:val="0043657A"/>
    <w:rsid w:val="0043660F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A1"/>
    <w:rsid w:val="00437FDB"/>
    <w:rsid w:val="004401D3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24"/>
    <w:rsid w:val="00442851"/>
    <w:rsid w:val="00442941"/>
    <w:rsid w:val="00442E5D"/>
    <w:rsid w:val="00442EF2"/>
    <w:rsid w:val="0044306F"/>
    <w:rsid w:val="0044312A"/>
    <w:rsid w:val="00443495"/>
    <w:rsid w:val="00443496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3C"/>
    <w:rsid w:val="004442BE"/>
    <w:rsid w:val="0044447A"/>
    <w:rsid w:val="004444DD"/>
    <w:rsid w:val="004445A6"/>
    <w:rsid w:val="00444650"/>
    <w:rsid w:val="0044478C"/>
    <w:rsid w:val="004449E0"/>
    <w:rsid w:val="004456CF"/>
    <w:rsid w:val="00445741"/>
    <w:rsid w:val="0044575A"/>
    <w:rsid w:val="00445833"/>
    <w:rsid w:val="00445970"/>
    <w:rsid w:val="00445CA1"/>
    <w:rsid w:val="0044628D"/>
    <w:rsid w:val="004462FE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47F79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4E8"/>
    <w:rsid w:val="004518D8"/>
    <w:rsid w:val="004519E2"/>
    <w:rsid w:val="00451D7B"/>
    <w:rsid w:val="0045202D"/>
    <w:rsid w:val="0045207D"/>
    <w:rsid w:val="0045219C"/>
    <w:rsid w:val="00452316"/>
    <w:rsid w:val="00452358"/>
    <w:rsid w:val="00452BC3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F2"/>
    <w:rsid w:val="004547BC"/>
    <w:rsid w:val="004547F7"/>
    <w:rsid w:val="00454829"/>
    <w:rsid w:val="004549B5"/>
    <w:rsid w:val="00454D13"/>
    <w:rsid w:val="00454ED9"/>
    <w:rsid w:val="004550BD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67B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47C"/>
    <w:rsid w:val="004574D0"/>
    <w:rsid w:val="004576A4"/>
    <w:rsid w:val="0045790D"/>
    <w:rsid w:val="004579D8"/>
    <w:rsid w:val="00457A4E"/>
    <w:rsid w:val="00457B96"/>
    <w:rsid w:val="00457CDF"/>
    <w:rsid w:val="00457DDC"/>
    <w:rsid w:val="0046003A"/>
    <w:rsid w:val="004604AB"/>
    <w:rsid w:val="00460516"/>
    <w:rsid w:val="0046066F"/>
    <w:rsid w:val="004607DE"/>
    <w:rsid w:val="00460C3B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74"/>
    <w:rsid w:val="004634B9"/>
    <w:rsid w:val="00463BB6"/>
    <w:rsid w:val="00463E19"/>
    <w:rsid w:val="004640D0"/>
    <w:rsid w:val="0046461C"/>
    <w:rsid w:val="0046470F"/>
    <w:rsid w:val="00464A45"/>
    <w:rsid w:val="00464B64"/>
    <w:rsid w:val="00464DFF"/>
    <w:rsid w:val="00464FE4"/>
    <w:rsid w:val="00465258"/>
    <w:rsid w:val="004653A5"/>
    <w:rsid w:val="004653B5"/>
    <w:rsid w:val="004653D5"/>
    <w:rsid w:val="004653E4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3EF"/>
    <w:rsid w:val="00466628"/>
    <w:rsid w:val="004666C2"/>
    <w:rsid w:val="004667D5"/>
    <w:rsid w:val="00466933"/>
    <w:rsid w:val="00466937"/>
    <w:rsid w:val="00466BC0"/>
    <w:rsid w:val="00466D03"/>
    <w:rsid w:val="00466DCA"/>
    <w:rsid w:val="00466FCD"/>
    <w:rsid w:val="00466FD5"/>
    <w:rsid w:val="00467024"/>
    <w:rsid w:val="004670FE"/>
    <w:rsid w:val="0046736F"/>
    <w:rsid w:val="00467544"/>
    <w:rsid w:val="004677A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0F32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259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B42"/>
    <w:rsid w:val="00473EA5"/>
    <w:rsid w:val="00473F14"/>
    <w:rsid w:val="0047416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4FCB"/>
    <w:rsid w:val="00475098"/>
    <w:rsid w:val="00475122"/>
    <w:rsid w:val="0047513F"/>
    <w:rsid w:val="00475158"/>
    <w:rsid w:val="004755F0"/>
    <w:rsid w:val="00475743"/>
    <w:rsid w:val="0047588D"/>
    <w:rsid w:val="00475963"/>
    <w:rsid w:val="00475D91"/>
    <w:rsid w:val="004760BC"/>
    <w:rsid w:val="00476192"/>
    <w:rsid w:val="00476890"/>
    <w:rsid w:val="004768F6"/>
    <w:rsid w:val="00476A06"/>
    <w:rsid w:val="00476A22"/>
    <w:rsid w:val="00476F99"/>
    <w:rsid w:val="00476FAD"/>
    <w:rsid w:val="004771A8"/>
    <w:rsid w:val="004771C6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45"/>
    <w:rsid w:val="00480BBE"/>
    <w:rsid w:val="00480BEA"/>
    <w:rsid w:val="004814DC"/>
    <w:rsid w:val="004814F9"/>
    <w:rsid w:val="00481813"/>
    <w:rsid w:val="004818A4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4E"/>
    <w:rsid w:val="004847A9"/>
    <w:rsid w:val="0048481B"/>
    <w:rsid w:val="00484892"/>
    <w:rsid w:val="0048495E"/>
    <w:rsid w:val="00484BAC"/>
    <w:rsid w:val="00484E52"/>
    <w:rsid w:val="00484E68"/>
    <w:rsid w:val="00484E98"/>
    <w:rsid w:val="00485272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CC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BF2"/>
    <w:rsid w:val="00487DD5"/>
    <w:rsid w:val="004901BF"/>
    <w:rsid w:val="00490435"/>
    <w:rsid w:val="00490515"/>
    <w:rsid w:val="004906F9"/>
    <w:rsid w:val="0049099E"/>
    <w:rsid w:val="00490BFD"/>
    <w:rsid w:val="00490C65"/>
    <w:rsid w:val="00490D94"/>
    <w:rsid w:val="00491185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AC5"/>
    <w:rsid w:val="00492B3A"/>
    <w:rsid w:val="00492B9D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4D"/>
    <w:rsid w:val="004A0353"/>
    <w:rsid w:val="004A03B5"/>
    <w:rsid w:val="004A05DC"/>
    <w:rsid w:val="004A074C"/>
    <w:rsid w:val="004A0888"/>
    <w:rsid w:val="004A0FA8"/>
    <w:rsid w:val="004A1129"/>
    <w:rsid w:val="004A1178"/>
    <w:rsid w:val="004A11FC"/>
    <w:rsid w:val="004A126A"/>
    <w:rsid w:val="004A12AA"/>
    <w:rsid w:val="004A13B3"/>
    <w:rsid w:val="004A14A3"/>
    <w:rsid w:val="004A195A"/>
    <w:rsid w:val="004A1A06"/>
    <w:rsid w:val="004A1A7B"/>
    <w:rsid w:val="004A1EC4"/>
    <w:rsid w:val="004A2103"/>
    <w:rsid w:val="004A2249"/>
    <w:rsid w:val="004A2479"/>
    <w:rsid w:val="004A25FF"/>
    <w:rsid w:val="004A2718"/>
    <w:rsid w:val="004A284A"/>
    <w:rsid w:val="004A289C"/>
    <w:rsid w:val="004A2A28"/>
    <w:rsid w:val="004A2B69"/>
    <w:rsid w:val="004A2E00"/>
    <w:rsid w:val="004A3119"/>
    <w:rsid w:val="004A3153"/>
    <w:rsid w:val="004A3252"/>
    <w:rsid w:val="004A3593"/>
    <w:rsid w:val="004A35D3"/>
    <w:rsid w:val="004A3682"/>
    <w:rsid w:val="004A39A7"/>
    <w:rsid w:val="004A3AC2"/>
    <w:rsid w:val="004A3C2D"/>
    <w:rsid w:val="004A4074"/>
    <w:rsid w:val="004A40CF"/>
    <w:rsid w:val="004A4387"/>
    <w:rsid w:val="004A450C"/>
    <w:rsid w:val="004A4530"/>
    <w:rsid w:val="004A4A04"/>
    <w:rsid w:val="004A4C94"/>
    <w:rsid w:val="004A4CF8"/>
    <w:rsid w:val="004A4E50"/>
    <w:rsid w:val="004A4EFC"/>
    <w:rsid w:val="004A5209"/>
    <w:rsid w:val="004A5426"/>
    <w:rsid w:val="004A5537"/>
    <w:rsid w:val="004A553B"/>
    <w:rsid w:val="004A5676"/>
    <w:rsid w:val="004A5929"/>
    <w:rsid w:val="004A5C54"/>
    <w:rsid w:val="004A5E44"/>
    <w:rsid w:val="004A62CD"/>
    <w:rsid w:val="004A62F8"/>
    <w:rsid w:val="004A677E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C"/>
    <w:rsid w:val="004B0EA9"/>
    <w:rsid w:val="004B13C8"/>
    <w:rsid w:val="004B14AC"/>
    <w:rsid w:val="004B15CB"/>
    <w:rsid w:val="004B1A45"/>
    <w:rsid w:val="004B1FEC"/>
    <w:rsid w:val="004B2378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892"/>
    <w:rsid w:val="004B395B"/>
    <w:rsid w:val="004B39EA"/>
    <w:rsid w:val="004B3B03"/>
    <w:rsid w:val="004B3D0C"/>
    <w:rsid w:val="004B3DDB"/>
    <w:rsid w:val="004B3E85"/>
    <w:rsid w:val="004B3FAC"/>
    <w:rsid w:val="004B41FD"/>
    <w:rsid w:val="004B4511"/>
    <w:rsid w:val="004B496F"/>
    <w:rsid w:val="004B4AEB"/>
    <w:rsid w:val="004B4C0B"/>
    <w:rsid w:val="004B4C30"/>
    <w:rsid w:val="004B51F3"/>
    <w:rsid w:val="004B52AE"/>
    <w:rsid w:val="004B534B"/>
    <w:rsid w:val="004B5377"/>
    <w:rsid w:val="004B5540"/>
    <w:rsid w:val="004B56FF"/>
    <w:rsid w:val="004B5911"/>
    <w:rsid w:val="004B5A3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0E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7CD"/>
    <w:rsid w:val="004B7859"/>
    <w:rsid w:val="004B787D"/>
    <w:rsid w:val="004B78B7"/>
    <w:rsid w:val="004B7AAC"/>
    <w:rsid w:val="004B7B9C"/>
    <w:rsid w:val="004B7EF8"/>
    <w:rsid w:val="004B7F8D"/>
    <w:rsid w:val="004C0143"/>
    <w:rsid w:val="004C0199"/>
    <w:rsid w:val="004C04BE"/>
    <w:rsid w:val="004C06AB"/>
    <w:rsid w:val="004C0778"/>
    <w:rsid w:val="004C07AF"/>
    <w:rsid w:val="004C0957"/>
    <w:rsid w:val="004C0984"/>
    <w:rsid w:val="004C0C74"/>
    <w:rsid w:val="004C0D03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DDB"/>
    <w:rsid w:val="004C2E22"/>
    <w:rsid w:val="004C2E23"/>
    <w:rsid w:val="004C2FF2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8A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0CC"/>
    <w:rsid w:val="004C5291"/>
    <w:rsid w:val="004C52E5"/>
    <w:rsid w:val="004C5372"/>
    <w:rsid w:val="004C57DF"/>
    <w:rsid w:val="004C5A2C"/>
    <w:rsid w:val="004C5B0E"/>
    <w:rsid w:val="004C5C9A"/>
    <w:rsid w:val="004C5F93"/>
    <w:rsid w:val="004C5FD4"/>
    <w:rsid w:val="004C625F"/>
    <w:rsid w:val="004C6516"/>
    <w:rsid w:val="004C692D"/>
    <w:rsid w:val="004C6ADE"/>
    <w:rsid w:val="004C6BB7"/>
    <w:rsid w:val="004C7023"/>
    <w:rsid w:val="004C7084"/>
    <w:rsid w:val="004C718F"/>
    <w:rsid w:val="004C728B"/>
    <w:rsid w:val="004C74C7"/>
    <w:rsid w:val="004C7715"/>
    <w:rsid w:val="004C776B"/>
    <w:rsid w:val="004C7E83"/>
    <w:rsid w:val="004D011B"/>
    <w:rsid w:val="004D02AF"/>
    <w:rsid w:val="004D04A4"/>
    <w:rsid w:val="004D05CA"/>
    <w:rsid w:val="004D05FB"/>
    <w:rsid w:val="004D08CA"/>
    <w:rsid w:val="004D11EE"/>
    <w:rsid w:val="004D11F4"/>
    <w:rsid w:val="004D14CF"/>
    <w:rsid w:val="004D19E4"/>
    <w:rsid w:val="004D1B22"/>
    <w:rsid w:val="004D1C38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5D9"/>
    <w:rsid w:val="004D37CE"/>
    <w:rsid w:val="004D3832"/>
    <w:rsid w:val="004D3845"/>
    <w:rsid w:val="004D38AE"/>
    <w:rsid w:val="004D3955"/>
    <w:rsid w:val="004D3BE8"/>
    <w:rsid w:val="004D3EC0"/>
    <w:rsid w:val="004D3FA8"/>
    <w:rsid w:val="004D447D"/>
    <w:rsid w:val="004D45BC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5F3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5B"/>
    <w:rsid w:val="004D788D"/>
    <w:rsid w:val="004D7955"/>
    <w:rsid w:val="004D798A"/>
    <w:rsid w:val="004D7A83"/>
    <w:rsid w:val="004D7B57"/>
    <w:rsid w:val="004D7BA3"/>
    <w:rsid w:val="004D7C25"/>
    <w:rsid w:val="004D7C29"/>
    <w:rsid w:val="004D7E76"/>
    <w:rsid w:val="004E0031"/>
    <w:rsid w:val="004E0068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C88"/>
    <w:rsid w:val="004E0F0F"/>
    <w:rsid w:val="004E0FF4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A84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67B"/>
    <w:rsid w:val="004F07AC"/>
    <w:rsid w:val="004F0811"/>
    <w:rsid w:val="004F0934"/>
    <w:rsid w:val="004F0BA9"/>
    <w:rsid w:val="004F1104"/>
    <w:rsid w:val="004F1418"/>
    <w:rsid w:val="004F16FD"/>
    <w:rsid w:val="004F1758"/>
    <w:rsid w:val="004F1939"/>
    <w:rsid w:val="004F1D09"/>
    <w:rsid w:val="004F1DED"/>
    <w:rsid w:val="004F1E30"/>
    <w:rsid w:val="004F1E9D"/>
    <w:rsid w:val="004F20D2"/>
    <w:rsid w:val="004F20FE"/>
    <w:rsid w:val="004F230E"/>
    <w:rsid w:val="004F2403"/>
    <w:rsid w:val="004F253D"/>
    <w:rsid w:val="004F264F"/>
    <w:rsid w:val="004F2AED"/>
    <w:rsid w:val="004F2B8D"/>
    <w:rsid w:val="004F2D24"/>
    <w:rsid w:val="004F2E74"/>
    <w:rsid w:val="004F2F9C"/>
    <w:rsid w:val="004F347F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B62"/>
    <w:rsid w:val="004F4CE2"/>
    <w:rsid w:val="004F4D94"/>
    <w:rsid w:val="004F4F0C"/>
    <w:rsid w:val="004F4F5D"/>
    <w:rsid w:val="004F508E"/>
    <w:rsid w:val="004F5213"/>
    <w:rsid w:val="004F53BF"/>
    <w:rsid w:val="004F54C1"/>
    <w:rsid w:val="004F5702"/>
    <w:rsid w:val="004F574F"/>
    <w:rsid w:val="004F58E5"/>
    <w:rsid w:val="004F5BDF"/>
    <w:rsid w:val="004F5D07"/>
    <w:rsid w:val="004F5DE8"/>
    <w:rsid w:val="004F5F2B"/>
    <w:rsid w:val="004F60C6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AF6"/>
    <w:rsid w:val="004F7B9B"/>
    <w:rsid w:val="004F7BF1"/>
    <w:rsid w:val="004F7C81"/>
    <w:rsid w:val="004F7D9A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38"/>
    <w:rsid w:val="00500D01"/>
    <w:rsid w:val="00500D64"/>
    <w:rsid w:val="00500E6A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3DBD"/>
    <w:rsid w:val="00503E1D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256"/>
    <w:rsid w:val="00506383"/>
    <w:rsid w:val="0050648F"/>
    <w:rsid w:val="0050675A"/>
    <w:rsid w:val="00506917"/>
    <w:rsid w:val="00506A47"/>
    <w:rsid w:val="005072FF"/>
    <w:rsid w:val="005073CB"/>
    <w:rsid w:val="00507617"/>
    <w:rsid w:val="00507796"/>
    <w:rsid w:val="005078C7"/>
    <w:rsid w:val="00507919"/>
    <w:rsid w:val="00507995"/>
    <w:rsid w:val="00507CFD"/>
    <w:rsid w:val="00507E53"/>
    <w:rsid w:val="00507EE7"/>
    <w:rsid w:val="00507FBD"/>
    <w:rsid w:val="00510B37"/>
    <w:rsid w:val="00510BCB"/>
    <w:rsid w:val="00510FA8"/>
    <w:rsid w:val="00511134"/>
    <w:rsid w:val="00511148"/>
    <w:rsid w:val="0051118B"/>
    <w:rsid w:val="00511278"/>
    <w:rsid w:val="00511562"/>
    <w:rsid w:val="0051178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D22"/>
    <w:rsid w:val="00514FA8"/>
    <w:rsid w:val="0051507D"/>
    <w:rsid w:val="0051512D"/>
    <w:rsid w:val="005151A7"/>
    <w:rsid w:val="005152FE"/>
    <w:rsid w:val="005158D5"/>
    <w:rsid w:val="00515970"/>
    <w:rsid w:val="00515B1B"/>
    <w:rsid w:val="00515C66"/>
    <w:rsid w:val="00515F65"/>
    <w:rsid w:val="00515F7D"/>
    <w:rsid w:val="0051626A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67"/>
    <w:rsid w:val="00517726"/>
    <w:rsid w:val="00517E3F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23"/>
    <w:rsid w:val="00521933"/>
    <w:rsid w:val="00521A29"/>
    <w:rsid w:val="00521B73"/>
    <w:rsid w:val="00522066"/>
    <w:rsid w:val="00522264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EBD"/>
    <w:rsid w:val="00522FC1"/>
    <w:rsid w:val="00522FFC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9B3"/>
    <w:rsid w:val="005239E6"/>
    <w:rsid w:val="00523AF2"/>
    <w:rsid w:val="00523E94"/>
    <w:rsid w:val="00523F4E"/>
    <w:rsid w:val="00523F6B"/>
    <w:rsid w:val="00523F92"/>
    <w:rsid w:val="0052413C"/>
    <w:rsid w:val="00524282"/>
    <w:rsid w:val="00524312"/>
    <w:rsid w:val="005244FB"/>
    <w:rsid w:val="0052462A"/>
    <w:rsid w:val="00524674"/>
    <w:rsid w:val="005247FD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89"/>
    <w:rsid w:val="00525EA8"/>
    <w:rsid w:val="0052601E"/>
    <w:rsid w:val="00526140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B62"/>
    <w:rsid w:val="00527DCF"/>
    <w:rsid w:val="005301B5"/>
    <w:rsid w:val="005301B7"/>
    <w:rsid w:val="00530420"/>
    <w:rsid w:val="0053050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3A4"/>
    <w:rsid w:val="0053141C"/>
    <w:rsid w:val="005314AC"/>
    <w:rsid w:val="00531627"/>
    <w:rsid w:val="00531658"/>
    <w:rsid w:val="00531AE7"/>
    <w:rsid w:val="005320A2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82A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05E"/>
    <w:rsid w:val="005362E3"/>
    <w:rsid w:val="005363CD"/>
    <w:rsid w:val="0053688D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D7B"/>
    <w:rsid w:val="00537ED2"/>
    <w:rsid w:val="00537F97"/>
    <w:rsid w:val="00540105"/>
    <w:rsid w:val="005405A0"/>
    <w:rsid w:val="005405FD"/>
    <w:rsid w:val="00540706"/>
    <w:rsid w:val="0054071C"/>
    <w:rsid w:val="00540778"/>
    <w:rsid w:val="0054080D"/>
    <w:rsid w:val="005408F6"/>
    <w:rsid w:val="00540907"/>
    <w:rsid w:val="00540AF3"/>
    <w:rsid w:val="00540D94"/>
    <w:rsid w:val="00540E9C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5BD"/>
    <w:rsid w:val="00542677"/>
    <w:rsid w:val="0054276D"/>
    <w:rsid w:val="005427DE"/>
    <w:rsid w:val="00542993"/>
    <w:rsid w:val="0054299F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BE8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EE"/>
    <w:rsid w:val="005460FB"/>
    <w:rsid w:val="00546332"/>
    <w:rsid w:val="005464F4"/>
    <w:rsid w:val="00546568"/>
    <w:rsid w:val="005465AF"/>
    <w:rsid w:val="00546617"/>
    <w:rsid w:val="0054666D"/>
    <w:rsid w:val="00546EB8"/>
    <w:rsid w:val="00546F2F"/>
    <w:rsid w:val="0054700B"/>
    <w:rsid w:val="0054704E"/>
    <w:rsid w:val="005471B4"/>
    <w:rsid w:val="005471D6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37"/>
    <w:rsid w:val="00550A9F"/>
    <w:rsid w:val="00550AB6"/>
    <w:rsid w:val="00550EAA"/>
    <w:rsid w:val="00550F69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7E4"/>
    <w:rsid w:val="005528DF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3F1D"/>
    <w:rsid w:val="0055400D"/>
    <w:rsid w:val="0055425D"/>
    <w:rsid w:val="005542AE"/>
    <w:rsid w:val="00554455"/>
    <w:rsid w:val="00554628"/>
    <w:rsid w:val="0055479A"/>
    <w:rsid w:val="005549C0"/>
    <w:rsid w:val="00554A28"/>
    <w:rsid w:val="00554ADD"/>
    <w:rsid w:val="00554F65"/>
    <w:rsid w:val="00554FFF"/>
    <w:rsid w:val="00555111"/>
    <w:rsid w:val="00555345"/>
    <w:rsid w:val="005553D7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4A3"/>
    <w:rsid w:val="0055656A"/>
    <w:rsid w:val="005566EA"/>
    <w:rsid w:val="00556857"/>
    <w:rsid w:val="00556954"/>
    <w:rsid w:val="00556A5A"/>
    <w:rsid w:val="00557056"/>
    <w:rsid w:val="005570DA"/>
    <w:rsid w:val="005571F3"/>
    <w:rsid w:val="00557203"/>
    <w:rsid w:val="0055766A"/>
    <w:rsid w:val="00557769"/>
    <w:rsid w:val="00557CA0"/>
    <w:rsid w:val="00557D19"/>
    <w:rsid w:val="00557D57"/>
    <w:rsid w:val="00557DFE"/>
    <w:rsid w:val="00557E08"/>
    <w:rsid w:val="00557FCA"/>
    <w:rsid w:val="005600DA"/>
    <w:rsid w:val="0056035C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1B58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D8C"/>
    <w:rsid w:val="00563F80"/>
    <w:rsid w:val="005640E1"/>
    <w:rsid w:val="005641C6"/>
    <w:rsid w:val="0056431F"/>
    <w:rsid w:val="00564617"/>
    <w:rsid w:val="0056473A"/>
    <w:rsid w:val="0056488A"/>
    <w:rsid w:val="0056489C"/>
    <w:rsid w:val="00564C8E"/>
    <w:rsid w:val="00564C9D"/>
    <w:rsid w:val="00564DED"/>
    <w:rsid w:val="00565248"/>
    <w:rsid w:val="0056544A"/>
    <w:rsid w:val="00565469"/>
    <w:rsid w:val="0056547B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6A72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6E6"/>
    <w:rsid w:val="0056773D"/>
    <w:rsid w:val="0056795A"/>
    <w:rsid w:val="00567998"/>
    <w:rsid w:val="00567D06"/>
    <w:rsid w:val="005700EA"/>
    <w:rsid w:val="00570302"/>
    <w:rsid w:val="005703CC"/>
    <w:rsid w:val="00570617"/>
    <w:rsid w:val="00570629"/>
    <w:rsid w:val="005706D9"/>
    <w:rsid w:val="0057078A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50"/>
    <w:rsid w:val="005716D5"/>
    <w:rsid w:val="00571710"/>
    <w:rsid w:val="00571791"/>
    <w:rsid w:val="005718E9"/>
    <w:rsid w:val="00571937"/>
    <w:rsid w:val="00571A4D"/>
    <w:rsid w:val="00571C98"/>
    <w:rsid w:val="0057213E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C7"/>
    <w:rsid w:val="00574CFC"/>
    <w:rsid w:val="00574E58"/>
    <w:rsid w:val="00574FEF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000"/>
    <w:rsid w:val="00576298"/>
    <w:rsid w:val="005764A2"/>
    <w:rsid w:val="00576766"/>
    <w:rsid w:val="00576A12"/>
    <w:rsid w:val="00576A38"/>
    <w:rsid w:val="00576AD3"/>
    <w:rsid w:val="00576C0B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77F1C"/>
    <w:rsid w:val="0058001F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677"/>
    <w:rsid w:val="005828A6"/>
    <w:rsid w:val="00582B2A"/>
    <w:rsid w:val="00582C47"/>
    <w:rsid w:val="0058308B"/>
    <w:rsid w:val="00583189"/>
    <w:rsid w:val="0058367E"/>
    <w:rsid w:val="005837D7"/>
    <w:rsid w:val="005838B6"/>
    <w:rsid w:val="005838E0"/>
    <w:rsid w:val="00583AD9"/>
    <w:rsid w:val="00583E5B"/>
    <w:rsid w:val="005840A7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6A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94E"/>
    <w:rsid w:val="00586F66"/>
    <w:rsid w:val="00586F75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0FEC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D4E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F8B"/>
    <w:rsid w:val="0059621A"/>
    <w:rsid w:val="005964A7"/>
    <w:rsid w:val="005965B8"/>
    <w:rsid w:val="00596934"/>
    <w:rsid w:val="00596A21"/>
    <w:rsid w:val="00596A53"/>
    <w:rsid w:val="00596A68"/>
    <w:rsid w:val="00596CA0"/>
    <w:rsid w:val="00597169"/>
    <w:rsid w:val="005972B9"/>
    <w:rsid w:val="005974E2"/>
    <w:rsid w:val="0059763C"/>
    <w:rsid w:val="0059767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544"/>
    <w:rsid w:val="005A06AD"/>
    <w:rsid w:val="005A0796"/>
    <w:rsid w:val="005A07A7"/>
    <w:rsid w:val="005A09D0"/>
    <w:rsid w:val="005A0B11"/>
    <w:rsid w:val="005A0B3D"/>
    <w:rsid w:val="005A0B91"/>
    <w:rsid w:val="005A0C39"/>
    <w:rsid w:val="005A0DE8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1E89"/>
    <w:rsid w:val="005A2005"/>
    <w:rsid w:val="005A22BE"/>
    <w:rsid w:val="005A23C7"/>
    <w:rsid w:val="005A23E6"/>
    <w:rsid w:val="005A2407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5F44"/>
    <w:rsid w:val="005A615C"/>
    <w:rsid w:val="005A6243"/>
    <w:rsid w:val="005A62A3"/>
    <w:rsid w:val="005A6594"/>
    <w:rsid w:val="005A6734"/>
    <w:rsid w:val="005A687E"/>
    <w:rsid w:val="005A69A2"/>
    <w:rsid w:val="005A69AD"/>
    <w:rsid w:val="005A6C03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192"/>
    <w:rsid w:val="005B0202"/>
    <w:rsid w:val="005B0970"/>
    <w:rsid w:val="005B0A88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A5"/>
    <w:rsid w:val="005B3A92"/>
    <w:rsid w:val="005B3D5F"/>
    <w:rsid w:val="005B3EE3"/>
    <w:rsid w:val="005B4121"/>
    <w:rsid w:val="005B41E3"/>
    <w:rsid w:val="005B426B"/>
    <w:rsid w:val="005B4286"/>
    <w:rsid w:val="005B431F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29"/>
    <w:rsid w:val="005B6594"/>
    <w:rsid w:val="005B6749"/>
    <w:rsid w:val="005B68A8"/>
    <w:rsid w:val="005B6B45"/>
    <w:rsid w:val="005B6DCF"/>
    <w:rsid w:val="005B6E63"/>
    <w:rsid w:val="005B6F5D"/>
    <w:rsid w:val="005B6FC7"/>
    <w:rsid w:val="005B711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14D"/>
    <w:rsid w:val="005C12FE"/>
    <w:rsid w:val="005C159F"/>
    <w:rsid w:val="005C16D6"/>
    <w:rsid w:val="005C182D"/>
    <w:rsid w:val="005C1855"/>
    <w:rsid w:val="005C1E2D"/>
    <w:rsid w:val="005C22C1"/>
    <w:rsid w:val="005C22ED"/>
    <w:rsid w:val="005C2385"/>
    <w:rsid w:val="005C23C3"/>
    <w:rsid w:val="005C23CF"/>
    <w:rsid w:val="005C2489"/>
    <w:rsid w:val="005C248C"/>
    <w:rsid w:val="005C24F7"/>
    <w:rsid w:val="005C2991"/>
    <w:rsid w:val="005C29F9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C5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2AD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D0078"/>
    <w:rsid w:val="005D01E1"/>
    <w:rsid w:val="005D033F"/>
    <w:rsid w:val="005D04BF"/>
    <w:rsid w:val="005D0725"/>
    <w:rsid w:val="005D0797"/>
    <w:rsid w:val="005D07B2"/>
    <w:rsid w:val="005D09E7"/>
    <w:rsid w:val="005D0B8F"/>
    <w:rsid w:val="005D0BD7"/>
    <w:rsid w:val="005D0DF8"/>
    <w:rsid w:val="005D0F8D"/>
    <w:rsid w:val="005D1153"/>
    <w:rsid w:val="005D1409"/>
    <w:rsid w:val="005D1430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21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737"/>
    <w:rsid w:val="005D3AE8"/>
    <w:rsid w:val="005D3B60"/>
    <w:rsid w:val="005D3DA1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4D7"/>
    <w:rsid w:val="005D5561"/>
    <w:rsid w:val="005D5567"/>
    <w:rsid w:val="005D5A5E"/>
    <w:rsid w:val="005D5B94"/>
    <w:rsid w:val="005D5C6B"/>
    <w:rsid w:val="005D5C98"/>
    <w:rsid w:val="005D5DA1"/>
    <w:rsid w:val="005D5E51"/>
    <w:rsid w:val="005D5FD6"/>
    <w:rsid w:val="005D60DC"/>
    <w:rsid w:val="005D61A2"/>
    <w:rsid w:val="005D6476"/>
    <w:rsid w:val="005D647A"/>
    <w:rsid w:val="005D64A3"/>
    <w:rsid w:val="005D66A8"/>
    <w:rsid w:val="005D6800"/>
    <w:rsid w:val="005D6897"/>
    <w:rsid w:val="005D6918"/>
    <w:rsid w:val="005D6BF5"/>
    <w:rsid w:val="005D72D8"/>
    <w:rsid w:val="005D7313"/>
    <w:rsid w:val="005D7549"/>
    <w:rsid w:val="005D79A6"/>
    <w:rsid w:val="005D7AF5"/>
    <w:rsid w:val="005D7CC7"/>
    <w:rsid w:val="005E0538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135"/>
    <w:rsid w:val="005E2191"/>
    <w:rsid w:val="005E230E"/>
    <w:rsid w:val="005E243F"/>
    <w:rsid w:val="005E2692"/>
    <w:rsid w:val="005E27D5"/>
    <w:rsid w:val="005E287C"/>
    <w:rsid w:val="005E2B79"/>
    <w:rsid w:val="005E2C5D"/>
    <w:rsid w:val="005E2C62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4D0"/>
    <w:rsid w:val="005E5673"/>
    <w:rsid w:val="005E5B4A"/>
    <w:rsid w:val="005E5C03"/>
    <w:rsid w:val="005E5D85"/>
    <w:rsid w:val="005E5DA8"/>
    <w:rsid w:val="005E608B"/>
    <w:rsid w:val="005E6092"/>
    <w:rsid w:val="005E60B7"/>
    <w:rsid w:val="005E6466"/>
    <w:rsid w:val="005E64EF"/>
    <w:rsid w:val="005E665F"/>
    <w:rsid w:val="005E66CF"/>
    <w:rsid w:val="005E6B64"/>
    <w:rsid w:val="005E6BB7"/>
    <w:rsid w:val="005E6DCF"/>
    <w:rsid w:val="005E6E4D"/>
    <w:rsid w:val="005E6F11"/>
    <w:rsid w:val="005E6F5D"/>
    <w:rsid w:val="005E70DA"/>
    <w:rsid w:val="005E719B"/>
    <w:rsid w:val="005E7263"/>
    <w:rsid w:val="005E7410"/>
    <w:rsid w:val="005E76CE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919"/>
    <w:rsid w:val="005F0B3B"/>
    <w:rsid w:val="005F0B79"/>
    <w:rsid w:val="005F0C13"/>
    <w:rsid w:val="005F10F3"/>
    <w:rsid w:val="005F128C"/>
    <w:rsid w:val="005F13B3"/>
    <w:rsid w:val="005F1433"/>
    <w:rsid w:val="005F14A7"/>
    <w:rsid w:val="005F152A"/>
    <w:rsid w:val="005F153F"/>
    <w:rsid w:val="005F17FF"/>
    <w:rsid w:val="005F189B"/>
    <w:rsid w:val="005F18CC"/>
    <w:rsid w:val="005F1AFB"/>
    <w:rsid w:val="005F1D60"/>
    <w:rsid w:val="005F1F1E"/>
    <w:rsid w:val="005F22BF"/>
    <w:rsid w:val="005F247B"/>
    <w:rsid w:val="005F2585"/>
    <w:rsid w:val="005F2589"/>
    <w:rsid w:val="005F2A91"/>
    <w:rsid w:val="005F2B7A"/>
    <w:rsid w:val="005F2CE4"/>
    <w:rsid w:val="005F2EAA"/>
    <w:rsid w:val="005F2FDB"/>
    <w:rsid w:val="005F34C5"/>
    <w:rsid w:val="005F35ED"/>
    <w:rsid w:val="005F3808"/>
    <w:rsid w:val="005F3A99"/>
    <w:rsid w:val="005F3C26"/>
    <w:rsid w:val="005F3CAD"/>
    <w:rsid w:val="005F3D95"/>
    <w:rsid w:val="005F3E86"/>
    <w:rsid w:val="005F3F77"/>
    <w:rsid w:val="005F4014"/>
    <w:rsid w:val="005F41A2"/>
    <w:rsid w:val="005F41F3"/>
    <w:rsid w:val="005F4212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2C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072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AB4"/>
    <w:rsid w:val="00600C87"/>
    <w:rsid w:val="00600CB2"/>
    <w:rsid w:val="00600D30"/>
    <w:rsid w:val="00600DEE"/>
    <w:rsid w:val="00600FAA"/>
    <w:rsid w:val="00601184"/>
    <w:rsid w:val="00601516"/>
    <w:rsid w:val="00601602"/>
    <w:rsid w:val="00601631"/>
    <w:rsid w:val="00601952"/>
    <w:rsid w:val="006019E5"/>
    <w:rsid w:val="00601A21"/>
    <w:rsid w:val="00601A5A"/>
    <w:rsid w:val="00601B56"/>
    <w:rsid w:val="00601BFE"/>
    <w:rsid w:val="00601E65"/>
    <w:rsid w:val="00601E73"/>
    <w:rsid w:val="006020D1"/>
    <w:rsid w:val="00602208"/>
    <w:rsid w:val="006026CF"/>
    <w:rsid w:val="00602737"/>
    <w:rsid w:val="00602888"/>
    <w:rsid w:val="00602990"/>
    <w:rsid w:val="00602AFE"/>
    <w:rsid w:val="00602D28"/>
    <w:rsid w:val="00602FA7"/>
    <w:rsid w:val="006031C1"/>
    <w:rsid w:val="006034DD"/>
    <w:rsid w:val="00603727"/>
    <w:rsid w:val="006039B4"/>
    <w:rsid w:val="00603A00"/>
    <w:rsid w:val="00603AC6"/>
    <w:rsid w:val="00603CA9"/>
    <w:rsid w:val="00603E50"/>
    <w:rsid w:val="006040AC"/>
    <w:rsid w:val="006041C0"/>
    <w:rsid w:val="0060421C"/>
    <w:rsid w:val="006042D0"/>
    <w:rsid w:val="006043E3"/>
    <w:rsid w:val="006045C4"/>
    <w:rsid w:val="00604627"/>
    <w:rsid w:val="0060469F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4A5"/>
    <w:rsid w:val="00605764"/>
    <w:rsid w:val="006057AF"/>
    <w:rsid w:val="00605BBB"/>
    <w:rsid w:val="00605C17"/>
    <w:rsid w:val="00605C8C"/>
    <w:rsid w:val="00605CFB"/>
    <w:rsid w:val="00605E04"/>
    <w:rsid w:val="00605F29"/>
    <w:rsid w:val="006061A2"/>
    <w:rsid w:val="006066D8"/>
    <w:rsid w:val="006067C6"/>
    <w:rsid w:val="006067F7"/>
    <w:rsid w:val="00606831"/>
    <w:rsid w:val="0060686B"/>
    <w:rsid w:val="00606B26"/>
    <w:rsid w:val="00606D5E"/>
    <w:rsid w:val="006070CF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5F9"/>
    <w:rsid w:val="00610657"/>
    <w:rsid w:val="00610728"/>
    <w:rsid w:val="006107A8"/>
    <w:rsid w:val="006107B9"/>
    <w:rsid w:val="00610B0B"/>
    <w:rsid w:val="00610B42"/>
    <w:rsid w:val="00610DAE"/>
    <w:rsid w:val="00610DE3"/>
    <w:rsid w:val="00611244"/>
    <w:rsid w:val="006112DD"/>
    <w:rsid w:val="006115C9"/>
    <w:rsid w:val="006115EE"/>
    <w:rsid w:val="0061186A"/>
    <w:rsid w:val="00611927"/>
    <w:rsid w:val="00611A5B"/>
    <w:rsid w:val="00611B50"/>
    <w:rsid w:val="00611BE7"/>
    <w:rsid w:val="00611CD2"/>
    <w:rsid w:val="00611CDA"/>
    <w:rsid w:val="00611EF3"/>
    <w:rsid w:val="00611F77"/>
    <w:rsid w:val="00611FAC"/>
    <w:rsid w:val="00612159"/>
    <w:rsid w:val="006124BB"/>
    <w:rsid w:val="00612582"/>
    <w:rsid w:val="0061258E"/>
    <w:rsid w:val="00612605"/>
    <w:rsid w:val="0061277D"/>
    <w:rsid w:val="00612A11"/>
    <w:rsid w:val="00612CD3"/>
    <w:rsid w:val="00612D6A"/>
    <w:rsid w:val="00612E5D"/>
    <w:rsid w:val="00612F63"/>
    <w:rsid w:val="00612FEB"/>
    <w:rsid w:val="00613162"/>
    <w:rsid w:val="00613528"/>
    <w:rsid w:val="00613ABF"/>
    <w:rsid w:val="00613D15"/>
    <w:rsid w:val="00613D19"/>
    <w:rsid w:val="00613F32"/>
    <w:rsid w:val="00614002"/>
    <w:rsid w:val="00614143"/>
    <w:rsid w:val="006141B5"/>
    <w:rsid w:val="006142A5"/>
    <w:rsid w:val="00614584"/>
    <w:rsid w:val="006145CB"/>
    <w:rsid w:val="00614885"/>
    <w:rsid w:val="00614C77"/>
    <w:rsid w:val="00614D09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60C4"/>
    <w:rsid w:val="00616326"/>
    <w:rsid w:val="0061661F"/>
    <w:rsid w:val="00616685"/>
    <w:rsid w:val="00616688"/>
    <w:rsid w:val="006167C6"/>
    <w:rsid w:val="00616AA7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5CE"/>
    <w:rsid w:val="006208BB"/>
    <w:rsid w:val="00620955"/>
    <w:rsid w:val="00620A41"/>
    <w:rsid w:val="00620B4E"/>
    <w:rsid w:val="00620FB2"/>
    <w:rsid w:val="0062127F"/>
    <w:rsid w:val="0062161E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A0D"/>
    <w:rsid w:val="00623C31"/>
    <w:rsid w:val="00623C46"/>
    <w:rsid w:val="006240A7"/>
    <w:rsid w:val="00624166"/>
    <w:rsid w:val="0062447C"/>
    <w:rsid w:val="00624712"/>
    <w:rsid w:val="0062478D"/>
    <w:rsid w:val="00624804"/>
    <w:rsid w:val="00624864"/>
    <w:rsid w:val="00624884"/>
    <w:rsid w:val="00624ABB"/>
    <w:rsid w:val="00624B98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596"/>
    <w:rsid w:val="006265F6"/>
    <w:rsid w:val="00626642"/>
    <w:rsid w:val="006267FE"/>
    <w:rsid w:val="00626815"/>
    <w:rsid w:val="0062688D"/>
    <w:rsid w:val="006269A5"/>
    <w:rsid w:val="00626C6E"/>
    <w:rsid w:val="00626D94"/>
    <w:rsid w:val="00626E41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10B4"/>
    <w:rsid w:val="006311B5"/>
    <w:rsid w:val="006311B6"/>
    <w:rsid w:val="00631282"/>
    <w:rsid w:val="0063129D"/>
    <w:rsid w:val="006318FA"/>
    <w:rsid w:val="00631908"/>
    <w:rsid w:val="00631B44"/>
    <w:rsid w:val="00631C94"/>
    <w:rsid w:val="006322C8"/>
    <w:rsid w:val="006323B2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DA"/>
    <w:rsid w:val="00633A71"/>
    <w:rsid w:val="00633A93"/>
    <w:rsid w:val="00633B51"/>
    <w:rsid w:val="00633E06"/>
    <w:rsid w:val="00634387"/>
    <w:rsid w:val="006346EF"/>
    <w:rsid w:val="006347E0"/>
    <w:rsid w:val="006348D7"/>
    <w:rsid w:val="00634B12"/>
    <w:rsid w:val="00634D5C"/>
    <w:rsid w:val="00634DFD"/>
    <w:rsid w:val="00634F15"/>
    <w:rsid w:val="0063527B"/>
    <w:rsid w:val="006352A1"/>
    <w:rsid w:val="00635359"/>
    <w:rsid w:val="00635440"/>
    <w:rsid w:val="0063547C"/>
    <w:rsid w:val="006355E9"/>
    <w:rsid w:val="00635AFA"/>
    <w:rsid w:val="00635CBA"/>
    <w:rsid w:val="00635E4E"/>
    <w:rsid w:val="00635ECB"/>
    <w:rsid w:val="00635F21"/>
    <w:rsid w:val="0063638D"/>
    <w:rsid w:val="006363BA"/>
    <w:rsid w:val="00636431"/>
    <w:rsid w:val="006364DF"/>
    <w:rsid w:val="0063650C"/>
    <w:rsid w:val="00636DD8"/>
    <w:rsid w:val="00636F8F"/>
    <w:rsid w:val="006372A5"/>
    <w:rsid w:val="0063734A"/>
    <w:rsid w:val="00637569"/>
    <w:rsid w:val="00637693"/>
    <w:rsid w:val="00637789"/>
    <w:rsid w:val="0063778F"/>
    <w:rsid w:val="006377A6"/>
    <w:rsid w:val="006378D3"/>
    <w:rsid w:val="00637B55"/>
    <w:rsid w:val="00637EB5"/>
    <w:rsid w:val="00637FF6"/>
    <w:rsid w:val="00640495"/>
    <w:rsid w:val="006404B4"/>
    <w:rsid w:val="00640889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25D"/>
    <w:rsid w:val="0064136E"/>
    <w:rsid w:val="00641A4F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29D"/>
    <w:rsid w:val="0064531D"/>
    <w:rsid w:val="00645406"/>
    <w:rsid w:val="00645458"/>
    <w:rsid w:val="00645531"/>
    <w:rsid w:val="00645601"/>
    <w:rsid w:val="006456F6"/>
    <w:rsid w:val="006458D8"/>
    <w:rsid w:val="00645C6F"/>
    <w:rsid w:val="00645CE0"/>
    <w:rsid w:val="00645D3C"/>
    <w:rsid w:val="0064620E"/>
    <w:rsid w:val="00646268"/>
    <w:rsid w:val="006464BA"/>
    <w:rsid w:val="00646581"/>
    <w:rsid w:val="006467D0"/>
    <w:rsid w:val="00646804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276"/>
    <w:rsid w:val="00650390"/>
    <w:rsid w:val="00650525"/>
    <w:rsid w:val="0065078A"/>
    <w:rsid w:val="006507C7"/>
    <w:rsid w:val="00650873"/>
    <w:rsid w:val="00650A0A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8D7"/>
    <w:rsid w:val="00653C4E"/>
    <w:rsid w:val="00653EF1"/>
    <w:rsid w:val="00653FEC"/>
    <w:rsid w:val="00654100"/>
    <w:rsid w:val="006544A3"/>
    <w:rsid w:val="006544C1"/>
    <w:rsid w:val="006544EC"/>
    <w:rsid w:val="006545E3"/>
    <w:rsid w:val="00654896"/>
    <w:rsid w:val="00654A8B"/>
    <w:rsid w:val="00654E7B"/>
    <w:rsid w:val="00654F23"/>
    <w:rsid w:val="00654FEE"/>
    <w:rsid w:val="0065506E"/>
    <w:rsid w:val="0065519D"/>
    <w:rsid w:val="00655241"/>
    <w:rsid w:val="006553E0"/>
    <w:rsid w:val="006555C6"/>
    <w:rsid w:val="00655642"/>
    <w:rsid w:val="00655696"/>
    <w:rsid w:val="00655790"/>
    <w:rsid w:val="00655E38"/>
    <w:rsid w:val="006562D4"/>
    <w:rsid w:val="00656348"/>
    <w:rsid w:val="0065672C"/>
    <w:rsid w:val="00656872"/>
    <w:rsid w:val="006568D7"/>
    <w:rsid w:val="00656919"/>
    <w:rsid w:val="00657115"/>
    <w:rsid w:val="006574C3"/>
    <w:rsid w:val="00657572"/>
    <w:rsid w:val="00657701"/>
    <w:rsid w:val="006577EE"/>
    <w:rsid w:val="00657A7C"/>
    <w:rsid w:val="00657C2F"/>
    <w:rsid w:val="00657D43"/>
    <w:rsid w:val="00657E80"/>
    <w:rsid w:val="00657F42"/>
    <w:rsid w:val="00657F55"/>
    <w:rsid w:val="006602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A3E"/>
    <w:rsid w:val="00663F66"/>
    <w:rsid w:val="006641D1"/>
    <w:rsid w:val="00664481"/>
    <w:rsid w:val="00664618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5B8"/>
    <w:rsid w:val="00670690"/>
    <w:rsid w:val="00670EDF"/>
    <w:rsid w:val="00671030"/>
    <w:rsid w:val="00671119"/>
    <w:rsid w:val="00671177"/>
    <w:rsid w:val="00671422"/>
    <w:rsid w:val="006714DF"/>
    <w:rsid w:val="00671522"/>
    <w:rsid w:val="006717CE"/>
    <w:rsid w:val="006718F9"/>
    <w:rsid w:val="00671A40"/>
    <w:rsid w:val="00671B77"/>
    <w:rsid w:val="00671C13"/>
    <w:rsid w:val="006720E3"/>
    <w:rsid w:val="006721EA"/>
    <w:rsid w:val="00672287"/>
    <w:rsid w:val="0067240A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7C8"/>
    <w:rsid w:val="00673863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A8"/>
    <w:rsid w:val="00674F66"/>
    <w:rsid w:val="00675539"/>
    <w:rsid w:val="006755E3"/>
    <w:rsid w:val="006758D3"/>
    <w:rsid w:val="00676084"/>
    <w:rsid w:val="00676270"/>
    <w:rsid w:val="006765CD"/>
    <w:rsid w:val="006766D8"/>
    <w:rsid w:val="00676C1E"/>
    <w:rsid w:val="0067707B"/>
    <w:rsid w:val="006771BC"/>
    <w:rsid w:val="006772AF"/>
    <w:rsid w:val="006776DC"/>
    <w:rsid w:val="0067778F"/>
    <w:rsid w:val="006777F5"/>
    <w:rsid w:val="0067796F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295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28"/>
    <w:rsid w:val="006825E6"/>
    <w:rsid w:val="00682A1B"/>
    <w:rsid w:val="00682AE3"/>
    <w:rsid w:val="00682B14"/>
    <w:rsid w:val="00682C91"/>
    <w:rsid w:val="00682E14"/>
    <w:rsid w:val="00682FBC"/>
    <w:rsid w:val="00683023"/>
    <w:rsid w:val="0068321C"/>
    <w:rsid w:val="0068324F"/>
    <w:rsid w:val="00683276"/>
    <w:rsid w:val="006832A7"/>
    <w:rsid w:val="006832EB"/>
    <w:rsid w:val="00683D1B"/>
    <w:rsid w:val="00683EC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25"/>
    <w:rsid w:val="00686145"/>
    <w:rsid w:val="006862D1"/>
    <w:rsid w:val="006864AE"/>
    <w:rsid w:val="006864DF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6AF"/>
    <w:rsid w:val="00687A88"/>
    <w:rsid w:val="00687D80"/>
    <w:rsid w:val="00687DBA"/>
    <w:rsid w:val="0069007E"/>
    <w:rsid w:val="00690256"/>
    <w:rsid w:val="006905A4"/>
    <w:rsid w:val="00690671"/>
    <w:rsid w:val="006906CD"/>
    <w:rsid w:val="0069075C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1E4E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DF3"/>
    <w:rsid w:val="00693E93"/>
    <w:rsid w:val="00693FB7"/>
    <w:rsid w:val="00693FCF"/>
    <w:rsid w:val="00694184"/>
    <w:rsid w:val="006942BD"/>
    <w:rsid w:val="00694374"/>
    <w:rsid w:val="006944F6"/>
    <w:rsid w:val="006949A0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81A"/>
    <w:rsid w:val="00696952"/>
    <w:rsid w:val="00696BE0"/>
    <w:rsid w:val="00696C87"/>
    <w:rsid w:val="00696D01"/>
    <w:rsid w:val="00696DE3"/>
    <w:rsid w:val="00696E0B"/>
    <w:rsid w:val="00696F52"/>
    <w:rsid w:val="00697014"/>
    <w:rsid w:val="0069713C"/>
    <w:rsid w:val="0069718C"/>
    <w:rsid w:val="006972BB"/>
    <w:rsid w:val="006979DE"/>
    <w:rsid w:val="00697B49"/>
    <w:rsid w:val="00697BAB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0E65"/>
    <w:rsid w:val="006A1308"/>
    <w:rsid w:val="006A1323"/>
    <w:rsid w:val="006A133B"/>
    <w:rsid w:val="006A14FB"/>
    <w:rsid w:val="006A1510"/>
    <w:rsid w:val="006A152B"/>
    <w:rsid w:val="006A16BA"/>
    <w:rsid w:val="006A175B"/>
    <w:rsid w:val="006A1761"/>
    <w:rsid w:val="006A1B24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9AE"/>
    <w:rsid w:val="006A2A2A"/>
    <w:rsid w:val="006A2CF7"/>
    <w:rsid w:val="006A30AD"/>
    <w:rsid w:val="006A35B9"/>
    <w:rsid w:val="006A3921"/>
    <w:rsid w:val="006A3BCA"/>
    <w:rsid w:val="006A3F0B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0E6"/>
    <w:rsid w:val="006A70F9"/>
    <w:rsid w:val="006A74D8"/>
    <w:rsid w:val="006A759A"/>
    <w:rsid w:val="006A79A4"/>
    <w:rsid w:val="006A7BE5"/>
    <w:rsid w:val="006A7E0B"/>
    <w:rsid w:val="006A7F45"/>
    <w:rsid w:val="006A7FBA"/>
    <w:rsid w:val="006B0212"/>
    <w:rsid w:val="006B10A7"/>
    <w:rsid w:val="006B124E"/>
    <w:rsid w:val="006B1257"/>
    <w:rsid w:val="006B1274"/>
    <w:rsid w:val="006B1505"/>
    <w:rsid w:val="006B15D2"/>
    <w:rsid w:val="006B1697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2C0F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084"/>
    <w:rsid w:val="006B621F"/>
    <w:rsid w:val="006B6334"/>
    <w:rsid w:val="006B634A"/>
    <w:rsid w:val="006B6430"/>
    <w:rsid w:val="006B6438"/>
    <w:rsid w:val="006B6CFA"/>
    <w:rsid w:val="006B6EBB"/>
    <w:rsid w:val="006B7539"/>
    <w:rsid w:val="006B7757"/>
    <w:rsid w:val="006B77F5"/>
    <w:rsid w:val="006B7D69"/>
    <w:rsid w:val="006B7E6F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BC4"/>
    <w:rsid w:val="006C0C28"/>
    <w:rsid w:val="006C0C89"/>
    <w:rsid w:val="006C0D18"/>
    <w:rsid w:val="006C0EDD"/>
    <w:rsid w:val="006C0FFC"/>
    <w:rsid w:val="006C1302"/>
    <w:rsid w:val="006C17C1"/>
    <w:rsid w:val="006C19BE"/>
    <w:rsid w:val="006C1C55"/>
    <w:rsid w:val="006C1C84"/>
    <w:rsid w:val="006C1D22"/>
    <w:rsid w:val="006C1EB5"/>
    <w:rsid w:val="006C1F4A"/>
    <w:rsid w:val="006C22B6"/>
    <w:rsid w:val="006C22E2"/>
    <w:rsid w:val="006C2311"/>
    <w:rsid w:val="006C2335"/>
    <w:rsid w:val="006C2358"/>
    <w:rsid w:val="006C23CD"/>
    <w:rsid w:val="006C25FB"/>
    <w:rsid w:val="006C28B3"/>
    <w:rsid w:val="006C2A15"/>
    <w:rsid w:val="006C2D03"/>
    <w:rsid w:val="006C32B8"/>
    <w:rsid w:val="006C33E4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6CC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191"/>
    <w:rsid w:val="006C6346"/>
    <w:rsid w:val="006C63D2"/>
    <w:rsid w:val="006C644E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5B1"/>
    <w:rsid w:val="006C7819"/>
    <w:rsid w:val="006C79E6"/>
    <w:rsid w:val="006C7C45"/>
    <w:rsid w:val="006C7DB3"/>
    <w:rsid w:val="006C7EF2"/>
    <w:rsid w:val="006C7F19"/>
    <w:rsid w:val="006C7F70"/>
    <w:rsid w:val="006D0246"/>
    <w:rsid w:val="006D02AD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B7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C49"/>
    <w:rsid w:val="006D5C6A"/>
    <w:rsid w:val="006D5EDF"/>
    <w:rsid w:val="006D5FA4"/>
    <w:rsid w:val="006D60A0"/>
    <w:rsid w:val="006D6305"/>
    <w:rsid w:val="006D630A"/>
    <w:rsid w:val="006D63A9"/>
    <w:rsid w:val="006D64AF"/>
    <w:rsid w:val="006D6723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58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EA"/>
    <w:rsid w:val="006E1A3C"/>
    <w:rsid w:val="006E1B17"/>
    <w:rsid w:val="006E1D6F"/>
    <w:rsid w:val="006E1E0D"/>
    <w:rsid w:val="006E1E6D"/>
    <w:rsid w:val="006E204D"/>
    <w:rsid w:val="006E2163"/>
    <w:rsid w:val="006E2800"/>
    <w:rsid w:val="006E2988"/>
    <w:rsid w:val="006E2BA1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001"/>
    <w:rsid w:val="006E410F"/>
    <w:rsid w:val="006E43BB"/>
    <w:rsid w:val="006E44B2"/>
    <w:rsid w:val="006E45E4"/>
    <w:rsid w:val="006E4BF1"/>
    <w:rsid w:val="006E4D76"/>
    <w:rsid w:val="006E4E31"/>
    <w:rsid w:val="006E4FD5"/>
    <w:rsid w:val="006E50ED"/>
    <w:rsid w:val="006E535D"/>
    <w:rsid w:val="006E54CB"/>
    <w:rsid w:val="006E5536"/>
    <w:rsid w:val="006E5A59"/>
    <w:rsid w:val="006E5B9A"/>
    <w:rsid w:val="006E5C15"/>
    <w:rsid w:val="006E5C1C"/>
    <w:rsid w:val="006E5E9C"/>
    <w:rsid w:val="006E60D0"/>
    <w:rsid w:val="006E6160"/>
    <w:rsid w:val="006E61A9"/>
    <w:rsid w:val="006E61F1"/>
    <w:rsid w:val="006E62BB"/>
    <w:rsid w:val="006E6640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94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10"/>
    <w:rsid w:val="006F1C70"/>
    <w:rsid w:val="006F1D04"/>
    <w:rsid w:val="006F1E07"/>
    <w:rsid w:val="006F1E1D"/>
    <w:rsid w:val="006F207B"/>
    <w:rsid w:val="006F23F8"/>
    <w:rsid w:val="006F24BD"/>
    <w:rsid w:val="006F25C0"/>
    <w:rsid w:val="006F26D3"/>
    <w:rsid w:val="006F274A"/>
    <w:rsid w:val="006F277B"/>
    <w:rsid w:val="006F290E"/>
    <w:rsid w:val="006F29E1"/>
    <w:rsid w:val="006F2A99"/>
    <w:rsid w:val="006F2AD9"/>
    <w:rsid w:val="006F2C08"/>
    <w:rsid w:val="006F2CDF"/>
    <w:rsid w:val="006F2E6B"/>
    <w:rsid w:val="006F2EC1"/>
    <w:rsid w:val="006F30BF"/>
    <w:rsid w:val="006F3449"/>
    <w:rsid w:val="006F35F3"/>
    <w:rsid w:val="006F360A"/>
    <w:rsid w:val="006F36B2"/>
    <w:rsid w:val="006F3754"/>
    <w:rsid w:val="006F37C5"/>
    <w:rsid w:val="006F39A8"/>
    <w:rsid w:val="006F3C7D"/>
    <w:rsid w:val="006F3D29"/>
    <w:rsid w:val="006F3D40"/>
    <w:rsid w:val="006F3DCC"/>
    <w:rsid w:val="006F3E0D"/>
    <w:rsid w:val="006F3F29"/>
    <w:rsid w:val="006F3FC4"/>
    <w:rsid w:val="006F4268"/>
    <w:rsid w:val="006F45F0"/>
    <w:rsid w:val="006F46ED"/>
    <w:rsid w:val="006F471F"/>
    <w:rsid w:val="006F488E"/>
    <w:rsid w:val="006F4A56"/>
    <w:rsid w:val="006F4AE7"/>
    <w:rsid w:val="006F4BCC"/>
    <w:rsid w:val="006F4D8D"/>
    <w:rsid w:val="006F4DA8"/>
    <w:rsid w:val="006F4DBB"/>
    <w:rsid w:val="006F4E43"/>
    <w:rsid w:val="006F4E82"/>
    <w:rsid w:val="006F4FCA"/>
    <w:rsid w:val="006F53BE"/>
    <w:rsid w:val="006F54E8"/>
    <w:rsid w:val="006F5506"/>
    <w:rsid w:val="006F5683"/>
    <w:rsid w:val="006F57A7"/>
    <w:rsid w:val="006F593A"/>
    <w:rsid w:val="006F59C4"/>
    <w:rsid w:val="006F5B58"/>
    <w:rsid w:val="006F5D39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13"/>
    <w:rsid w:val="006F7569"/>
    <w:rsid w:val="006F7686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1D65"/>
    <w:rsid w:val="00701D93"/>
    <w:rsid w:val="00701EFC"/>
    <w:rsid w:val="007020B9"/>
    <w:rsid w:val="00702279"/>
    <w:rsid w:val="00702383"/>
    <w:rsid w:val="0070265F"/>
    <w:rsid w:val="00702A03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8F4"/>
    <w:rsid w:val="007049E8"/>
    <w:rsid w:val="007049F6"/>
    <w:rsid w:val="00704B0F"/>
    <w:rsid w:val="00704C4A"/>
    <w:rsid w:val="00704C65"/>
    <w:rsid w:val="00704C9C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885"/>
    <w:rsid w:val="00705B2F"/>
    <w:rsid w:val="00705B81"/>
    <w:rsid w:val="00705CC1"/>
    <w:rsid w:val="00705D94"/>
    <w:rsid w:val="00705E08"/>
    <w:rsid w:val="00705E59"/>
    <w:rsid w:val="00706239"/>
    <w:rsid w:val="00706272"/>
    <w:rsid w:val="007063AF"/>
    <w:rsid w:val="0070648C"/>
    <w:rsid w:val="007064BB"/>
    <w:rsid w:val="00706738"/>
    <w:rsid w:val="007069A1"/>
    <w:rsid w:val="00706AED"/>
    <w:rsid w:val="00706E07"/>
    <w:rsid w:val="00706EBE"/>
    <w:rsid w:val="00706F10"/>
    <w:rsid w:val="00706F4E"/>
    <w:rsid w:val="00706F9A"/>
    <w:rsid w:val="00707041"/>
    <w:rsid w:val="007071D2"/>
    <w:rsid w:val="00707251"/>
    <w:rsid w:val="0070756D"/>
    <w:rsid w:val="007076F2"/>
    <w:rsid w:val="007077B5"/>
    <w:rsid w:val="007078AF"/>
    <w:rsid w:val="00707D5E"/>
    <w:rsid w:val="00707D79"/>
    <w:rsid w:val="00707DB7"/>
    <w:rsid w:val="00707E0E"/>
    <w:rsid w:val="00707E84"/>
    <w:rsid w:val="00707F03"/>
    <w:rsid w:val="0071003F"/>
    <w:rsid w:val="0071006A"/>
    <w:rsid w:val="0071014B"/>
    <w:rsid w:val="0071026B"/>
    <w:rsid w:val="007102AA"/>
    <w:rsid w:val="007102B8"/>
    <w:rsid w:val="007104AB"/>
    <w:rsid w:val="00710549"/>
    <w:rsid w:val="00710676"/>
    <w:rsid w:val="00710A43"/>
    <w:rsid w:val="00710AA6"/>
    <w:rsid w:val="00710CA1"/>
    <w:rsid w:val="00710CB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995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74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1E1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D56"/>
    <w:rsid w:val="00720F6A"/>
    <w:rsid w:val="00721005"/>
    <w:rsid w:val="007211D5"/>
    <w:rsid w:val="00721448"/>
    <w:rsid w:val="007214C4"/>
    <w:rsid w:val="00721674"/>
    <w:rsid w:val="00721842"/>
    <w:rsid w:val="007218F3"/>
    <w:rsid w:val="00721CE8"/>
    <w:rsid w:val="00721D8F"/>
    <w:rsid w:val="00721EB0"/>
    <w:rsid w:val="00721FB7"/>
    <w:rsid w:val="0072201C"/>
    <w:rsid w:val="00722122"/>
    <w:rsid w:val="007224E6"/>
    <w:rsid w:val="007225C9"/>
    <w:rsid w:val="0072260F"/>
    <w:rsid w:val="0072296F"/>
    <w:rsid w:val="00722B3F"/>
    <w:rsid w:val="00722C5C"/>
    <w:rsid w:val="00722C88"/>
    <w:rsid w:val="00722D45"/>
    <w:rsid w:val="00722F8C"/>
    <w:rsid w:val="00723245"/>
    <w:rsid w:val="0072341D"/>
    <w:rsid w:val="00723618"/>
    <w:rsid w:val="007239CC"/>
    <w:rsid w:val="00723A7E"/>
    <w:rsid w:val="00723E5F"/>
    <w:rsid w:val="00723F39"/>
    <w:rsid w:val="0072406D"/>
    <w:rsid w:val="0072414A"/>
    <w:rsid w:val="0072468A"/>
    <w:rsid w:val="00724789"/>
    <w:rsid w:val="007247AA"/>
    <w:rsid w:val="0072497C"/>
    <w:rsid w:val="00724AF2"/>
    <w:rsid w:val="007252E4"/>
    <w:rsid w:val="00725350"/>
    <w:rsid w:val="00725504"/>
    <w:rsid w:val="00725720"/>
    <w:rsid w:val="00725775"/>
    <w:rsid w:val="0072598C"/>
    <w:rsid w:val="00725BD4"/>
    <w:rsid w:val="00725F61"/>
    <w:rsid w:val="00726129"/>
    <w:rsid w:val="00726253"/>
    <w:rsid w:val="00726558"/>
    <w:rsid w:val="0072657E"/>
    <w:rsid w:val="007268A2"/>
    <w:rsid w:val="007268BD"/>
    <w:rsid w:val="00726C89"/>
    <w:rsid w:val="00726DFE"/>
    <w:rsid w:val="007272DF"/>
    <w:rsid w:val="00727439"/>
    <w:rsid w:val="0072749D"/>
    <w:rsid w:val="00727654"/>
    <w:rsid w:val="00727872"/>
    <w:rsid w:val="007278B1"/>
    <w:rsid w:val="007278DF"/>
    <w:rsid w:val="007278F5"/>
    <w:rsid w:val="00727A04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725"/>
    <w:rsid w:val="007319B4"/>
    <w:rsid w:val="007319D5"/>
    <w:rsid w:val="00732268"/>
    <w:rsid w:val="00732285"/>
    <w:rsid w:val="007322C4"/>
    <w:rsid w:val="0073254A"/>
    <w:rsid w:val="00732CF5"/>
    <w:rsid w:val="007332D7"/>
    <w:rsid w:val="00733393"/>
    <w:rsid w:val="007335EE"/>
    <w:rsid w:val="007336DF"/>
    <w:rsid w:val="00733736"/>
    <w:rsid w:val="00733868"/>
    <w:rsid w:val="00733939"/>
    <w:rsid w:val="0073393D"/>
    <w:rsid w:val="00733BF0"/>
    <w:rsid w:val="00733C9F"/>
    <w:rsid w:val="00733D43"/>
    <w:rsid w:val="00733FE7"/>
    <w:rsid w:val="007341C6"/>
    <w:rsid w:val="007341FD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0AF"/>
    <w:rsid w:val="007364D1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49D"/>
    <w:rsid w:val="007414F5"/>
    <w:rsid w:val="00741668"/>
    <w:rsid w:val="0074172A"/>
    <w:rsid w:val="00741740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C0D"/>
    <w:rsid w:val="00744116"/>
    <w:rsid w:val="007441FC"/>
    <w:rsid w:val="00744435"/>
    <w:rsid w:val="007445C4"/>
    <w:rsid w:val="00744678"/>
    <w:rsid w:val="00744AB3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6F3A"/>
    <w:rsid w:val="007472F6"/>
    <w:rsid w:val="00747354"/>
    <w:rsid w:val="007474EF"/>
    <w:rsid w:val="007476AC"/>
    <w:rsid w:val="00747712"/>
    <w:rsid w:val="0074779B"/>
    <w:rsid w:val="00747933"/>
    <w:rsid w:val="00747971"/>
    <w:rsid w:val="00747A49"/>
    <w:rsid w:val="00747B5D"/>
    <w:rsid w:val="00747C40"/>
    <w:rsid w:val="00750011"/>
    <w:rsid w:val="007501BE"/>
    <w:rsid w:val="007502A7"/>
    <w:rsid w:val="007502E7"/>
    <w:rsid w:val="00750414"/>
    <w:rsid w:val="007504DA"/>
    <w:rsid w:val="00750589"/>
    <w:rsid w:val="007508BE"/>
    <w:rsid w:val="007509DF"/>
    <w:rsid w:val="00750AD1"/>
    <w:rsid w:val="00750B67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1FA9"/>
    <w:rsid w:val="00752026"/>
    <w:rsid w:val="00752365"/>
    <w:rsid w:val="007524F1"/>
    <w:rsid w:val="00752716"/>
    <w:rsid w:val="00752892"/>
    <w:rsid w:val="00752FDA"/>
    <w:rsid w:val="00753221"/>
    <w:rsid w:val="007532DB"/>
    <w:rsid w:val="00753468"/>
    <w:rsid w:val="00753632"/>
    <w:rsid w:val="00753735"/>
    <w:rsid w:val="00753753"/>
    <w:rsid w:val="007537AA"/>
    <w:rsid w:val="0075395C"/>
    <w:rsid w:val="00753994"/>
    <w:rsid w:val="00753C07"/>
    <w:rsid w:val="00753D19"/>
    <w:rsid w:val="007540A1"/>
    <w:rsid w:val="00754210"/>
    <w:rsid w:val="007547FD"/>
    <w:rsid w:val="007548F7"/>
    <w:rsid w:val="00754C06"/>
    <w:rsid w:val="00754CC1"/>
    <w:rsid w:val="00755408"/>
    <w:rsid w:val="00755513"/>
    <w:rsid w:val="007555A4"/>
    <w:rsid w:val="0075584B"/>
    <w:rsid w:val="0075591F"/>
    <w:rsid w:val="00755BA0"/>
    <w:rsid w:val="00755D2A"/>
    <w:rsid w:val="00755DD9"/>
    <w:rsid w:val="00756069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6F0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123"/>
    <w:rsid w:val="00761291"/>
    <w:rsid w:val="00761687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EE8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B7F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822"/>
    <w:rsid w:val="00766B7E"/>
    <w:rsid w:val="00766CA7"/>
    <w:rsid w:val="00766EDB"/>
    <w:rsid w:val="00766FC4"/>
    <w:rsid w:val="007670F5"/>
    <w:rsid w:val="007671A4"/>
    <w:rsid w:val="00767532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B1F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343"/>
    <w:rsid w:val="007755F2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D0D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781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DBD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8E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75D"/>
    <w:rsid w:val="00785884"/>
    <w:rsid w:val="0078599C"/>
    <w:rsid w:val="007859EF"/>
    <w:rsid w:val="00785E85"/>
    <w:rsid w:val="00786086"/>
    <w:rsid w:val="0078614E"/>
    <w:rsid w:val="007861F6"/>
    <w:rsid w:val="00786394"/>
    <w:rsid w:val="00786457"/>
    <w:rsid w:val="007864A1"/>
    <w:rsid w:val="00786671"/>
    <w:rsid w:val="00786AB4"/>
    <w:rsid w:val="00786C25"/>
    <w:rsid w:val="00787296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EEC"/>
    <w:rsid w:val="00787FC9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0B"/>
    <w:rsid w:val="00792050"/>
    <w:rsid w:val="007922F6"/>
    <w:rsid w:val="0079247B"/>
    <w:rsid w:val="00792493"/>
    <w:rsid w:val="0079249C"/>
    <w:rsid w:val="00792581"/>
    <w:rsid w:val="007927AA"/>
    <w:rsid w:val="00792D72"/>
    <w:rsid w:val="00792E5D"/>
    <w:rsid w:val="007930B7"/>
    <w:rsid w:val="00793178"/>
    <w:rsid w:val="00793293"/>
    <w:rsid w:val="007933E1"/>
    <w:rsid w:val="00793515"/>
    <w:rsid w:val="0079352E"/>
    <w:rsid w:val="007935FC"/>
    <w:rsid w:val="00793717"/>
    <w:rsid w:val="00793A30"/>
    <w:rsid w:val="00793A45"/>
    <w:rsid w:val="00793BAA"/>
    <w:rsid w:val="00793EC6"/>
    <w:rsid w:val="00793F2C"/>
    <w:rsid w:val="00793F99"/>
    <w:rsid w:val="0079413D"/>
    <w:rsid w:val="007943B4"/>
    <w:rsid w:val="00794587"/>
    <w:rsid w:val="00794784"/>
    <w:rsid w:val="00794841"/>
    <w:rsid w:val="007948BC"/>
    <w:rsid w:val="00794935"/>
    <w:rsid w:val="00794B1E"/>
    <w:rsid w:val="00794C03"/>
    <w:rsid w:val="00794D18"/>
    <w:rsid w:val="00794F41"/>
    <w:rsid w:val="00794F44"/>
    <w:rsid w:val="0079554A"/>
    <w:rsid w:val="00795721"/>
    <w:rsid w:val="00795963"/>
    <w:rsid w:val="00795C28"/>
    <w:rsid w:val="00795C8A"/>
    <w:rsid w:val="00795CD1"/>
    <w:rsid w:val="00795E87"/>
    <w:rsid w:val="00795FE8"/>
    <w:rsid w:val="00796042"/>
    <w:rsid w:val="0079610F"/>
    <w:rsid w:val="0079632A"/>
    <w:rsid w:val="00796363"/>
    <w:rsid w:val="007965B7"/>
    <w:rsid w:val="00796AB8"/>
    <w:rsid w:val="00796EE7"/>
    <w:rsid w:val="0079700D"/>
    <w:rsid w:val="007973E3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775"/>
    <w:rsid w:val="007A08AA"/>
    <w:rsid w:val="007A08E1"/>
    <w:rsid w:val="007A12AE"/>
    <w:rsid w:val="007A1775"/>
    <w:rsid w:val="007A1D6B"/>
    <w:rsid w:val="007A1DA3"/>
    <w:rsid w:val="007A1E74"/>
    <w:rsid w:val="007A223B"/>
    <w:rsid w:val="007A223C"/>
    <w:rsid w:val="007A227A"/>
    <w:rsid w:val="007A2399"/>
    <w:rsid w:val="007A23C1"/>
    <w:rsid w:val="007A2438"/>
    <w:rsid w:val="007A2463"/>
    <w:rsid w:val="007A2480"/>
    <w:rsid w:val="007A26AA"/>
    <w:rsid w:val="007A297A"/>
    <w:rsid w:val="007A2A75"/>
    <w:rsid w:val="007A2CFF"/>
    <w:rsid w:val="007A2D57"/>
    <w:rsid w:val="007A302F"/>
    <w:rsid w:val="007A31BB"/>
    <w:rsid w:val="007A3318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23B"/>
    <w:rsid w:val="007A437F"/>
    <w:rsid w:val="007A488A"/>
    <w:rsid w:val="007A48F2"/>
    <w:rsid w:val="007A4935"/>
    <w:rsid w:val="007A49B4"/>
    <w:rsid w:val="007A50FA"/>
    <w:rsid w:val="007A547A"/>
    <w:rsid w:val="007A558A"/>
    <w:rsid w:val="007A569E"/>
    <w:rsid w:val="007A5816"/>
    <w:rsid w:val="007A582E"/>
    <w:rsid w:val="007A59BC"/>
    <w:rsid w:val="007A5D63"/>
    <w:rsid w:val="007A5DB6"/>
    <w:rsid w:val="007A5DD3"/>
    <w:rsid w:val="007A5E05"/>
    <w:rsid w:val="007A5F49"/>
    <w:rsid w:val="007A6062"/>
    <w:rsid w:val="007A6457"/>
    <w:rsid w:val="007A64EA"/>
    <w:rsid w:val="007A6814"/>
    <w:rsid w:val="007A6970"/>
    <w:rsid w:val="007A6C7C"/>
    <w:rsid w:val="007A6E57"/>
    <w:rsid w:val="007A6F78"/>
    <w:rsid w:val="007A6F86"/>
    <w:rsid w:val="007A6F8C"/>
    <w:rsid w:val="007A701B"/>
    <w:rsid w:val="007A70DF"/>
    <w:rsid w:val="007A7214"/>
    <w:rsid w:val="007A772D"/>
    <w:rsid w:val="007A7946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2AC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3F5E"/>
    <w:rsid w:val="007B4102"/>
    <w:rsid w:val="007B42A1"/>
    <w:rsid w:val="007B43F5"/>
    <w:rsid w:val="007B4400"/>
    <w:rsid w:val="007B440B"/>
    <w:rsid w:val="007B448C"/>
    <w:rsid w:val="007B4835"/>
    <w:rsid w:val="007B48C6"/>
    <w:rsid w:val="007B4A13"/>
    <w:rsid w:val="007B4A17"/>
    <w:rsid w:val="007B4A7F"/>
    <w:rsid w:val="007B4DAD"/>
    <w:rsid w:val="007B5146"/>
    <w:rsid w:val="007B514D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848"/>
    <w:rsid w:val="007B79B7"/>
    <w:rsid w:val="007B7AF2"/>
    <w:rsid w:val="007B7CC8"/>
    <w:rsid w:val="007B7DA1"/>
    <w:rsid w:val="007B7F8F"/>
    <w:rsid w:val="007C00A3"/>
    <w:rsid w:val="007C018C"/>
    <w:rsid w:val="007C030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44C"/>
    <w:rsid w:val="007C1A22"/>
    <w:rsid w:val="007C1CF0"/>
    <w:rsid w:val="007C1FAB"/>
    <w:rsid w:val="007C1FBD"/>
    <w:rsid w:val="007C2048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3177"/>
    <w:rsid w:val="007C32E5"/>
    <w:rsid w:val="007C3306"/>
    <w:rsid w:val="007C359B"/>
    <w:rsid w:val="007C363D"/>
    <w:rsid w:val="007C3A79"/>
    <w:rsid w:val="007C3AA8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90"/>
    <w:rsid w:val="007C68F4"/>
    <w:rsid w:val="007C6B37"/>
    <w:rsid w:val="007C6BE2"/>
    <w:rsid w:val="007C6C1F"/>
    <w:rsid w:val="007C6CC2"/>
    <w:rsid w:val="007C7249"/>
    <w:rsid w:val="007C7512"/>
    <w:rsid w:val="007C7553"/>
    <w:rsid w:val="007C787C"/>
    <w:rsid w:val="007C78C7"/>
    <w:rsid w:val="007C7C12"/>
    <w:rsid w:val="007C7E62"/>
    <w:rsid w:val="007C7F99"/>
    <w:rsid w:val="007D007E"/>
    <w:rsid w:val="007D00B0"/>
    <w:rsid w:val="007D02FE"/>
    <w:rsid w:val="007D0352"/>
    <w:rsid w:val="007D05D2"/>
    <w:rsid w:val="007D077C"/>
    <w:rsid w:val="007D07D6"/>
    <w:rsid w:val="007D07F0"/>
    <w:rsid w:val="007D080A"/>
    <w:rsid w:val="007D084E"/>
    <w:rsid w:val="007D08D7"/>
    <w:rsid w:val="007D0A0B"/>
    <w:rsid w:val="007D12AE"/>
    <w:rsid w:val="007D1361"/>
    <w:rsid w:val="007D1515"/>
    <w:rsid w:val="007D1573"/>
    <w:rsid w:val="007D15EA"/>
    <w:rsid w:val="007D16FE"/>
    <w:rsid w:val="007D174C"/>
    <w:rsid w:val="007D1948"/>
    <w:rsid w:val="007D1B93"/>
    <w:rsid w:val="007D1CC8"/>
    <w:rsid w:val="007D1D72"/>
    <w:rsid w:val="007D1D84"/>
    <w:rsid w:val="007D1DB9"/>
    <w:rsid w:val="007D1F2E"/>
    <w:rsid w:val="007D20E3"/>
    <w:rsid w:val="007D2323"/>
    <w:rsid w:val="007D2333"/>
    <w:rsid w:val="007D25ED"/>
    <w:rsid w:val="007D28CF"/>
    <w:rsid w:val="007D2947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8DB"/>
    <w:rsid w:val="007D596E"/>
    <w:rsid w:val="007D59BB"/>
    <w:rsid w:val="007D5A73"/>
    <w:rsid w:val="007D5B26"/>
    <w:rsid w:val="007D5D78"/>
    <w:rsid w:val="007D5DD4"/>
    <w:rsid w:val="007D633D"/>
    <w:rsid w:val="007D6441"/>
    <w:rsid w:val="007D662B"/>
    <w:rsid w:val="007D6775"/>
    <w:rsid w:val="007D6B25"/>
    <w:rsid w:val="007D6D00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042"/>
    <w:rsid w:val="007E02E9"/>
    <w:rsid w:val="007E0436"/>
    <w:rsid w:val="007E079D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16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80A"/>
    <w:rsid w:val="007E3E57"/>
    <w:rsid w:val="007E3F8E"/>
    <w:rsid w:val="007E414C"/>
    <w:rsid w:val="007E41FF"/>
    <w:rsid w:val="007E427F"/>
    <w:rsid w:val="007E42A7"/>
    <w:rsid w:val="007E437C"/>
    <w:rsid w:val="007E4510"/>
    <w:rsid w:val="007E472C"/>
    <w:rsid w:val="007E47B9"/>
    <w:rsid w:val="007E480F"/>
    <w:rsid w:val="007E4A23"/>
    <w:rsid w:val="007E4BF4"/>
    <w:rsid w:val="007E4D36"/>
    <w:rsid w:val="007E5230"/>
    <w:rsid w:val="007E558E"/>
    <w:rsid w:val="007E55F4"/>
    <w:rsid w:val="007E594D"/>
    <w:rsid w:val="007E5A13"/>
    <w:rsid w:val="007E5B37"/>
    <w:rsid w:val="007E5BFB"/>
    <w:rsid w:val="007E5C2C"/>
    <w:rsid w:val="007E6002"/>
    <w:rsid w:val="007E6054"/>
    <w:rsid w:val="007E61ED"/>
    <w:rsid w:val="007E63AD"/>
    <w:rsid w:val="007E64FA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C0"/>
    <w:rsid w:val="007F0848"/>
    <w:rsid w:val="007F0991"/>
    <w:rsid w:val="007F0A91"/>
    <w:rsid w:val="007F0F98"/>
    <w:rsid w:val="007F1161"/>
    <w:rsid w:val="007F157B"/>
    <w:rsid w:val="007F15CC"/>
    <w:rsid w:val="007F179B"/>
    <w:rsid w:val="007F17F6"/>
    <w:rsid w:val="007F1871"/>
    <w:rsid w:val="007F1BD8"/>
    <w:rsid w:val="007F1CB5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147"/>
    <w:rsid w:val="007F43C0"/>
    <w:rsid w:val="007F449B"/>
    <w:rsid w:val="007F44A2"/>
    <w:rsid w:val="007F4614"/>
    <w:rsid w:val="007F4825"/>
    <w:rsid w:val="007F4931"/>
    <w:rsid w:val="007F4998"/>
    <w:rsid w:val="007F4B08"/>
    <w:rsid w:val="007F4D5D"/>
    <w:rsid w:val="007F5198"/>
    <w:rsid w:val="007F5486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CB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340"/>
    <w:rsid w:val="007F756E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3D7"/>
    <w:rsid w:val="00800534"/>
    <w:rsid w:val="008005AC"/>
    <w:rsid w:val="00800C70"/>
    <w:rsid w:val="00800CB8"/>
    <w:rsid w:val="00800D22"/>
    <w:rsid w:val="00800E42"/>
    <w:rsid w:val="00800E47"/>
    <w:rsid w:val="00800F4F"/>
    <w:rsid w:val="0080143D"/>
    <w:rsid w:val="0080148E"/>
    <w:rsid w:val="00801979"/>
    <w:rsid w:val="00801E52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C4A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8A4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1A"/>
    <w:rsid w:val="008112E1"/>
    <w:rsid w:val="00811359"/>
    <w:rsid w:val="008115F6"/>
    <w:rsid w:val="008116C3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7D2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67C8"/>
    <w:rsid w:val="00816809"/>
    <w:rsid w:val="0081694D"/>
    <w:rsid w:val="008169BE"/>
    <w:rsid w:val="00816E13"/>
    <w:rsid w:val="008171B7"/>
    <w:rsid w:val="0081720E"/>
    <w:rsid w:val="008173D6"/>
    <w:rsid w:val="008174C5"/>
    <w:rsid w:val="00817507"/>
    <w:rsid w:val="0081782C"/>
    <w:rsid w:val="00817B83"/>
    <w:rsid w:val="00817BD1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5D2"/>
    <w:rsid w:val="008208FA"/>
    <w:rsid w:val="0082099E"/>
    <w:rsid w:val="00820A65"/>
    <w:rsid w:val="00820A9B"/>
    <w:rsid w:val="00820ABA"/>
    <w:rsid w:val="00820BB4"/>
    <w:rsid w:val="00820C24"/>
    <w:rsid w:val="00820DDE"/>
    <w:rsid w:val="00820DE0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BBD"/>
    <w:rsid w:val="00821D6C"/>
    <w:rsid w:val="00821D87"/>
    <w:rsid w:val="00821E22"/>
    <w:rsid w:val="00822023"/>
    <w:rsid w:val="008220D4"/>
    <w:rsid w:val="0082215E"/>
    <w:rsid w:val="008221A4"/>
    <w:rsid w:val="008225A6"/>
    <w:rsid w:val="008225B5"/>
    <w:rsid w:val="00822621"/>
    <w:rsid w:val="0082283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10"/>
    <w:rsid w:val="008248BC"/>
    <w:rsid w:val="00824A35"/>
    <w:rsid w:val="00824BC0"/>
    <w:rsid w:val="00824DBB"/>
    <w:rsid w:val="00825171"/>
    <w:rsid w:val="008254B1"/>
    <w:rsid w:val="00825512"/>
    <w:rsid w:val="008256A7"/>
    <w:rsid w:val="008259F8"/>
    <w:rsid w:val="00825A55"/>
    <w:rsid w:val="0082612F"/>
    <w:rsid w:val="00826181"/>
    <w:rsid w:val="008261E4"/>
    <w:rsid w:val="008263BE"/>
    <w:rsid w:val="0082640B"/>
    <w:rsid w:val="0082659C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0E3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CA7"/>
    <w:rsid w:val="00830DF0"/>
    <w:rsid w:val="00830E92"/>
    <w:rsid w:val="008310AD"/>
    <w:rsid w:val="008311C0"/>
    <w:rsid w:val="0083128F"/>
    <w:rsid w:val="00831322"/>
    <w:rsid w:val="0083138D"/>
    <w:rsid w:val="008314E9"/>
    <w:rsid w:val="008316F7"/>
    <w:rsid w:val="0083176E"/>
    <w:rsid w:val="00831817"/>
    <w:rsid w:val="00831A5B"/>
    <w:rsid w:val="00831AE7"/>
    <w:rsid w:val="00831B16"/>
    <w:rsid w:val="00831DFD"/>
    <w:rsid w:val="00831FEA"/>
    <w:rsid w:val="0083215C"/>
    <w:rsid w:val="00832224"/>
    <w:rsid w:val="0083232C"/>
    <w:rsid w:val="00832463"/>
    <w:rsid w:val="0083250B"/>
    <w:rsid w:val="00832674"/>
    <w:rsid w:val="00832688"/>
    <w:rsid w:val="008326A2"/>
    <w:rsid w:val="0083293C"/>
    <w:rsid w:val="00832985"/>
    <w:rsid w:val="008329E6"/>
    <w:rsid w:val="00832A1C"/>
    <w:rsid w:val="00832A5B"/>
    <w:rsid w:val="00832CD0"/>
    <w:rsid w:val="00832D65"/>
    <w:rsid w:val="00832E48"/>
    <w:rsid w:val="00832F51"/>
    <w:rsid w:val="00832F5A"/>
    <w:rsid w:val="008333C7"/>
    <w:rsid w:val="00833660"/>
    <w:rsid w:val="00833702"/>
    <w:rsid w:val="00833796"/>
    <w:rsid w:val="00833ABF"/>
    <w:rsid w:val="00833C75"/>
    <w:rsid w:val="00833D97"/>
    <w:rsid w:val="00833E3F"/>
    <w:rsid w:val="00833F02"/>
    <w:rsid w:val="00833F42"/>
    <w:rsid w:val="00834160"/>
    <w:rsid w:val="008345F6"/>
    <w:rsid w:val="008347B5"/>
    <w:rsid w:val="00834BAF"/>
    <w:rsid w:val="00834BF4"/>
    <w:rsid w:val="00834C3E"/>
    <w:rsid w:val="00834C9A"/>
    <w:rsid w:val="00834D5B"/>
    <w:rsid w:val="00835099"/>
    <w:rsid w:val="0083519F"/>
    <w:rsid w:val="00835233"/>
    <w:rsid w:val="008353E2"/>
    <w:rsid w:val="00835563"/>
    <w:rsid w:val="0083578F"/>
    <w:rsid w:val="00835838"/>
    <w:rsid w:val="008359B5"/>
    <w:rsid w:val="00835B2B"/>
    <w:rsid w:val="00835B91"/>
    <w:rsid w:val="00835BA0"/>
    <w:rsid w:val="00835C0D"/>
    <w:rsid w:val="00835C56"/>
    <w:rsid w:val="00835CA9"/>
    <w:rsid w:val="00835D18"/>
    <w:rsid w:val="00835F75"/>
    <w:rsid w:val="008360A6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65"/>
    <w:rsid w:val="008371A1"/>
    <w:rsid w:val="008376BB"/>
    <w:rsid w:val="0083774E"/>
    <w:rsid w:val="008378DB"/>
    <w:rsid w:val="00837A37"/>
    <w:rsid w:val="00837A96"/>
    <w:rsid w:val="00837CDB"/>
    <w:rsid w:val="00837E71"/>
    <w:rsid w:val="00837EF9"/>
    <w:rsid w:val="00837F1A"/>
    <w:rsid w:val="00837FB3"/>
    <w:rsid w:val="00840013"/>
    <w:rsid w:val="0084013B"/>
    <w:rsid w:val="0084018F"/>
    <w:rsid w:val="008402BF"/>
    <w:rsid w:val="0084054A"/>
    <w:rsid w:val="00840790"/>
    <w:rsid w:val="00840B12"/>
    <w:rsid w:val="00840BB3"/>
    <w:rsid w:val="00840C7F"/>
    <w:rsid w:val="00840E33"/>
    <w:rsid w:val="00840FC5"/>
    <w:rsid w:val="00841058"/>
    <w:rsid w:val="00841091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251"/>
    <w:rsid w:val="008422BD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780"/>
    <w:rsid w:val="00845E20"/>
    <w:rsid w:val="00845E30"/>
    <w:rsid w:val="00845E9B"/>
    <w:rsid w:val="00845EBD"/>
    <w:rsid w:val="00845F40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23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9FA"/>
    <w:rsid w:val="00847BFF"/>
    <w:rsid w:val="00847CD3"/>
    <w:rsid w:val="00847F46"/>
    <w:rsid w:val="00850545"/>
    <w:rsid w:val="0085065E"/>
    <w:rsid w:val="0085088A"/>
    <w:rsid w:val="00850AA2"/>
    <w:rsid w:val="00850EA1"/>
    <w:rsid w:val="00851082"/>
    <w:rsid w:val="008511BD"/>
    <w:rsid w:val="008514F3"/>
    <w:rsid w:val="00851575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763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F6"/>
    <w:rsid w:val="00856CE8"/>
    <w:rsid w:val="00856DA9"/>
    <w:rsid w:val="00856DAC"/>
    <w:rsid w:val="00856EF0"/>
    <w:rsid w:val="0085721B"/>
    <w:rsid w:val="008572E9"/>
    <w:rsid w:val="00857404"/>
    <w:rsid w:val="008574D6"/>
    <w:rsid w:val="0085769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17C"/>
    <w:rsid w:val="0086126F"/>
    <w:rsid w:val="00861320"/>
    <w:rsid w:val="008614CA"/>
    <w:rsid w:val="008615C6"/>
    <w:rsid w:val="00861848"/>
    <w:rsid w:val="0086187E"/>
    <w:rsid w:val="00861A52"/>
    <w:rsid w:val="00861B48"/>
    <w:rsid w:val="00861E55"/>
    <w:rsid w:val="00861E8D"/>
    <w:rsid w:val="008620A9"/>
    <w:rsid w:val="00862106"/>
    <w:rsid w:val="008621A4"/>
    <w:rsid w:val="00862213"/>
    <w:rsid w:val="008622EA"/>
    <w:rsid w:val="0086273E"/>
    <w:rsid w:val="008629F7"/>
    <w:rsid w:val="00862A41"/>
    <w:rsid w:val="00862A8A"/>
    <w:rsid w:val="00862BA3"/>
    <w:rsid w:val="00862C59"/>
    <w:rsid w:val="00862ED8"/>
    <w:rsid w:val="00862F8A"/>
    <w:rsid w:val="00862FA9"/>
    <w:rsid w:val="00863030"/>
    <w:rsid w:val="0086325A"/>
    <w:rsid w:val="008632DA"/>
    <w:rsid w:val="008633CA"/>
    <w:rsid w:val="00863457"/>
    <w:rsid w:val="00863516"/>
    <w:rsid w:val="008635E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4DCF"/>
    <w:rsid w:val="00865131"/>
    <w:rsid w:val="00865252"/>
    <w:rsid w:val="00865354"/>
    <w:rsid w:val="008655D5"/>
    <w:rsid w:val="008659BC"/>
    <w:rsid w:val="00865C31"/>
    <w:rsid w:val="00865C3F"/>
    <w:rsid w:val="0086608A"/>
    <w:rsid w:val="008661AA"/>
    <w:rsid w:val="0086636C"/>
    <w:rsid w:val="008664AC"/>
    <w:rsid w:val="008664FD"/>
    <w:rsid w:val="008666D0"/>
    <w:rsid w:val="00866720"/>
    <w:rsid w:val="00866776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3C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FF0"/>
    <w:rsid w:val="00876256"/>
    <w:rsid w:val="0087649D"/>
    <w:rsid w:val="00876543"/>
    <w:rsid w:val="008766D3"/>
    <w:rsid w:val="00876890"/>
    <w:rsid w:val="00876891"/>
    <w:rsid w:val="00876B06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753"/>
    <w:rsid w:val="00881772"/>
    <w:rsid w:val="00881839"/>
    <w:rsid w:val="00881B27"/>
    <w:rsid w:val="00881E11"/>
    <w:rsid w:val="00881FD5"/>
    <w:rsid w:val="008821FB"/>
    <w:rsid w:val="008822D0"/>
    <w:rsid w:val="008822F9"/>
    <w:rsid w:val="00882953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282"/>
    <w:rsid w:val="00884437"/>
    <w:rsid w:val="0088456E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1C"/>
    <w:rsid w:val="00885E2D"/>
    <w:rsid w:val="00885E42"/>
    <w:rsid w:val="00885E55"/>
    <w:rsid w:val="00885E58"/>
    <w:rsid w:val="00885E5F"/>
    <w:rsid w:val="008860F2"/>
    <w:rsid w:val="0088620E"/>
    <w:rsid w:val="00886210"/>
    <w:rsid w:val="008862A9"/>
    <w:rsid w:val="008862ED"/>
    <w:rsid w:val="008864A2"/>
    <w:rsid w:val="008864DB"/>
    <w:rsid w:val="0088655A"/>
    <w:rsid w:val="008866A7"/>
    <w:rsid w:val="00886F2E"/>
    <w:rsid w:val="00886F5D"/>
    <w:rsid w:val="008870E9"/>
    <w:rsid w:val="00887202"/>
    <w:rsid w:val="008872BA"/>
    <w:rsid w:val="0088733F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AB0"/>
    <w:rsid w:val="00891ACC"/>
    <w:rsid w:val="00891C38"/>
    <w:rsid w:val="00891F59"/>
    <w:rsid w:val="00891FD0"/>
    <w:rsid w:val="00891FE2"/>
    <w:rsid w:val="0089211C"/>
    <w:rsid w:val="00892151"/>
    <w:rsid w:val="00892227"/>
    <w:rsid w:val="00892284"/>
    <w:rsid w:val="00892559"/>
    <w:rsid w:val="008925E7"/>
    <w:rsid w:val="00892658"/>
    <w:rsid w:val="00892856"/>
    <w:rsid w:val="00892894"/>
    <w:rsid w:val="008928DE"/>
    <w:rsid w:val="00892AA5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1D"/>
    <w:rsid w:val="00893C6F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55B"/>
    <w:rsid w:val="00895624"/>
    <w:rsid w:val="00895713"/>
    <w:rsid w:val="00895723"/>
    <w:rsid w:val="00895770"/>
    <w:rsid w:val="00895A90"/>
    <w:rsid w:val="00895B33"/>
    <w:rsid w:val="00895B8C"/>
    <w:rsid w:val="00895CA6"/>
    <w:rsid w:val="00895CD1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3E9"/>
    <w:rsid w:val="008A143E"/>
    <w:rsid w:val="008A1689"/>
    <w:rsid w:val="008A16B1"/>
    <w:rsid w:val="008A1743"/>
    <w:rsid w:val="008A177E"/>
    <w:rsid w:val="008A182A"/>
    <w:rsid w:val="008A1917"/>
    <w:rsid w:val="008A1ADA"/>
    <w:rsid w:val="008A1E7A"/>
    <w:rsid w:val="008A20EE"/>
    <w:rsid w:val="008A2126"/>
    <w:rsid w:val="008A21BC"/>
    <w:rsid w:val="008A2302"/>
    <w:rsid w:val="008A238C"/>
    <w:rsid w:val="008A23E2"/>
    <w:rsid w:val="008A24E3"/>
    <w:rsid w:val="008A27D0"/>
    <w:rsid w:val="008A27EC"/>
    <w:rsid w:val="008A28B9"/>
    <w:rsid w:val="008A290F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2BA"/>
    <w:rsid w:val="008A3424"/>
    <w:rsid w:val="008A3468"/>
    <w:rsid w:val="008A362E"/>
    <w:rsid w:val="008A3CDA"/>
    <w:rsid w:val="008A3E1F"/>
    <w:rsid w:val="008A3F84"/>
    <w:rsid w:val="008A402A"/>
    <w:rsid w:val="008A4261"/>
    <w:rsid w:val="008A4363"/>
    <w:rsid w:val="008A43EA"/>
    <w:rsid w:val="008A4447"/>
    <w:rsid w:val="008A44B3"/>
    <w:rsid w:val="008A4CE7"/>
    <w:rsid w:val="008A4D27"/>
    <w:rsid w:val="008A4ECF"/>
    <w:rsid w:val="008A51F9"/>
    <w:rsid w:val="008A5313"/>
    <w:rsid w:val="008A5378"/>
    <w:rsid w:val="008A547A"/>
    <w:rsid w:val="008A5959"/>
    <w:rsid w:val="008A5DF2"/>
    <w:rsid w:val="008A6118"/>
    <w:rsid w:val="008A660D"/>
    <w:rsid w:val="008A66AF"/>
    <w:rsid w:val="008A6852"/>
    <w:rsid w:val="008A6CC0"/>
    <w:rsid w:val="008A6F32"/>
    <w:rsid w:val="008A701D"/>
    <w:rsid w:val="008A72BE"/>
    <w:rsid w:val="008A74D7"/>
    <w:rsid w:val="008A78E4"/>
    <w:rsid w:val="008A79A5"/>
    <w:rsid w:val="008A7AAC"/>
    <w:rsid w:val="008A7ECD"/>
    <w:rsid w:val="008B03EC"/>
    <w:rsid w:val="008B054E"/>
    <w:rsid w:val="008B05B9"/>
    <w:rsid w:val="008B0743"/>
    <w:rsid w:val="008B08D2"/>
    <w:rsid w:val="008B0A7B"/>
    <w:rsid w:val="008B0B4D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DDE"/>
    <w:rsid w:val="008B2E21"/>
    <w:rsid w:val="008B30B2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BAD"/>
    <w:rsid w:val="008B4D77"/>
    <w:rsid w:val="008B50B7"/>
    <w:rsid w:val="008B5190"/>
    <w:rsid w:val="008B5360"/>
    <w:rsid w:val="008B54D6"/>
    <w:rsid w:val="008B56BC"/>
    <w:rsid w:val="008B585E"/>
    <w:rsid w:val="008B5A21"/>
    <w:rsid w:val="008B5A47"/>
    <w:rsid w:val="008B5A6A"/>
    <w:rsid w:val="008B5BEF"/>
    <w:rsid w:val="008B5C21"/>
    <w:rsid w:val="008B5C65"/>
    <w:rsid w:val="008B5C81"/>
    <w:rsid w:val="008B5CD6"/>
    <w:rsid w:val="008B5CE7"/>
    <w:rsid w:val="008B5D82"/>
    <w:rsid w:val="008B6086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8D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914"/>
    <w:rsid w:val="008C5ADD"/>
    <w:rsid w:val="008C5E0D"/>
    <w:rsid w:val="008C5EF2"/>
    <w:rsid w:val="008C616E"/>
    <w:rsid w:val="008C61C9"/>
    <w:rsid w:val="008C61E3"/>
    <w:rsid w:val="008C621F"/>
    <w:rsid w:val="008C6285"/>
    <w:rsid w:val="008C6287"/>
    <w:rsid w:val="008C66DA"/>
    <w:rsid w:val="008C678A"/>
    <w:rsid w:val="008C684E"/>
    <w:rsid w:val="008C69A6"/>
    <w:rsid w:val="008C6BC6"/>
    <w:rsid w:val="008C6DE1"/>
    <w:rsid w:val="008C6E5F"/>
    <w:rsid w:val="008C6F44"/>
    <w:rsid w:val="008C721F"/>
    <w:rsid w:val="008C7336"/>
    <w:rsid w:val="008C77C9"/>
    <w:rsid w:val="008C78D9"/>
    <w:rsid w:val="008C7A79"/>
    <w:rsid w:val="008C7F4B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964"/>
    <w:rsid w:val="008D1D03"/>
    <w:rsid w:val="008D1D8A"/>
    <w:rsid w:val="008D1DB7"/>
    <w:rsid w:val="008D1F17"/>
    <w:rsid w:val="008D1F82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706"/>
    <w:rsid w:val="008D38A0"/>
    <w:rsid w:val="008D39B7"/>
    <w:rsid w:val="008D3E13"/>
    <w:rsid w:val="008D3FDE"/>
    <w:rsid w:val="008D40B0"/>
    <w:rsid w:val="008D40EA"/>
    <w:rsid w:val="008D434D"/>
    <w:rsid w:val="008D4466"/>
    <w:rsid w:val="008D4924"/>
    <w:rsid w:val="008D4BAD"/>
    <w:rsid w:val="008D4C64"/>
    <w:rsid w:val="008D4DED"/>
    <w:rsid w:val="008D4E13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ED1"/>
    <w:rsid w:val="008D5FFF"/>
    <w:rsid w:val="008D6058"/>
    <w:rsid w:val="008D60B0"/>
    <w:rsid w:val="008D62BE"/>
    <w:rsid w:val="008D6364"/>
    <w:rsid w:val="008D63E8"/>
    <w:rsid w:val="008D657A"/>
    <w:rsid w:val="008D6759"/>
    <w:rsid w:val="008D6794"/>
    <w:rsid w:val="008D6889"/>
    <w:rsid w:val="008D6904"/>
    <w:rsid w:val="008D6B9A"/>
    <w:rsid w:val="008D7924"/>
    <w:rsid w:val="008D7935"/>
    <w:rsid w:val="008D7994"/>
    <w:rsid w:val="008D7AB8"/>
    <w:rsid w:val="008E00E8"/>
    <w:rsid w:val="008E013A"/>
    <w:rsid w:val="008E01CC"/>
    <w:rsid w:val="008E0266"/>
    <w:rsid w:val="008E038B"/>
    <w:rsid w:val="008E03BD"/>
    <w:rsid w:val="008E03D6"/>
    <w:rsid w:val="008E0402"/>
    <w:rsid w:val="008E09B0"/>
    <w:rsid w:val="008E0A14"/>
    <w:rsid w:val="008E0E32"/>
    <w:rsid w:val="008E1030"/>
    <w:rsid w:val="008E114A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1C4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36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CDF"/>
    <w:rsid w:val="008E4FE6"/>
    <w:rsid w:val="008E52D1"/>
    <w:rsid w:val="008E5351"/>
    <w:rsid w:val="008E5358"/>
    <w:rsid w:val="008E54D0"/>
    <w:rsid w:val="008E5618"/>
    <w:rsid w:val="008E56D9"/>
    <w:rsid w:val="008E57ED"/>
    <w:rsid w:val="008E5850"/>
    <w:rsid w:val="008E5E9A"/>
    <w:rsid w:val="008E617F"/>
    <w:rsid w:val="008E61CE"/>
    <w:rsid w:val="008E622D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E7E01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A9B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7C3"/>
    <w:rsid w:val="008F1828"/>
    <w:rsid w:val="008F184B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591"/>
    <w:rsid w:val="008F2653"/>
    <w:rsid w:val="008F279A"/>
    <w:rsid w:val="008F2818"/>
    <w:rsid w:val="008F281E"/>
    <w:rsid w:val="008F2875"/>
    <w:rsid w:val="008F288E"/>
    <w:rsid w:val="008F2C46"/>
    <w:rsid w:val="008F2D0D"/>
    <w:rsid w:val="008F2FF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620"/>
    <w:rsid w:val="008F469A"/>
    <w:rsid w:val="008F472C"/>
    <w:rsid w:val="008F4AAD"/>
    <w:rsid w:val="008F4B95"/>
    <w:rsid w:val="008F4CD8"/>
    <w:rsid w:val="008F4D2B"/>
    <w:rsid w:val="008F4E5D"/>
    <w:rsid w:val="008F5120"/>
    <w:rsid w:val="008F55B5"/>
    <w:rsid w:val="008F5674"/>
    <w:rsid w:val="008F5679"/>
    <w:rsid w:val="008F56BC"/>
    <w:rsid w:val="008F59F8"/>
    <w:rsid w:val="008F5BD6"/>
    <w:rsid w:val="008F5CA8"/>
    <w:rsid w:val="008F5D72"/>
    <w:rsid w:val="008F5FFE"/>
    <w:rsid w:val="008F60C2"/>
    <w:rsid w:val="008F644E"/>
    <w:rsid w:val="008F647C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33"/>
    <w:rsid w:val="008F7FCC"/>
    <w:rsid w:val="0090039A"/>
    <w:rsid w:val="00900450"/>
    <w:rsid w:val="009007E6"/>
    <w:rsid w:val="00900928"/>
    <w:rsid w:val="009009EF"/>
    <w:rsid w:val="00900BDB"/>
    <w:rsid w:val="00900DB2"/>
    <w:rsid w:val="00900DF6"/>
    <w:rsid w:val="00900E0B"/>
    <w:rsid w:val="00900E9B"/>
    <w:rsid w:val="00900F93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C92"/>
    <w:rsid w:val="00902D59"/>
    <w:rsid w:val="00902E1E"/>
    <w:rsid w:val="00902F00"/>
    <w:rsid w:val="00902F37"/>
    <w:rsid w:val="00903001"/>
    <w:rsid w:val="009032BF"/>
    <w:rsid w:val="009034EE"/>
    <w:rsid w:val="00903AD9"/>
    <w:rsid w:val="00903B32"/>
    <w:rsid w:val="00903C74"/>
    <w:rsid w:val="00903CBB"/>
    <w:rsid w:val="009041C8"/>
    <w:rsid w:val="009044CD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B1A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89"/>
    <w:rsid w:val="009071E0"/>
    <w:rsid w:val="0090722C"/>
    <w:rsid w:val="009073AC"/>
    <w:rsid w:val="009074F0"/>
    <w:rsid w:val="00907656"/>
    <w:rsid w:val="0090769B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D9B"/>
    <w:rsid w:val="00913E7F"/>
    <w:rsid w:val="00914264"/>
    <w:rsid w:val="0091464C"/>
    <w:rsid w:val="0091483A"/>
    <w:rsid w:val="00914AAD"/>
    <w:rsid w:val="00914D19"/>
    <w:rsid w:val="00914EB7"/>
    <w:rsid w:val="00914F78"/>
    <w:rsid w:val="009151D6"/>
    <w:rsid w:val="009152CB"/>
    <w:rsid w:val="00915568"/>
    <w:rsid w:val="00915610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5CA"/>
    <w:rsid w:val="009167BB"/>
    <w:rsid w:val="009169D1"/>
    <w:rsid w:val="00916B48"/>
    <w:rsid w:val="00916D9E"/>
    <w:rsid w:val="00916F1A"/>
    <w:rsid w:val="009170DF"/>
    <w:rsid w:val="00917121"/>
    <w:rsid w:val="009171A9"/>
    <w:rsid w:val="00917395"/>
    <w:rsid w:val="009173BF"/>
    <w:rsid w:val="00917822"/>
    <w:rsid w:val="00917866"/>
    <w:rsid w:val="00917EBB"/>
    <w:rsid w:val="00917FDD"/>
    <w:rsid w:val="00920171"/>
    <w:rsid w:val="00920188"/>
    <w:rsid w:val="00920533"/>
    <w:rsid w:val="009205AB"/>
    <w:rsid w:val="009207CD"/>
    <w:rsid w:val="009209D1"/>
    <w:rsid w:val="009210F3"/>
    <w:rsid w:val="009212B0"/>
    <w:rsid w:val="00921352"/>
    <w:rsid w:val="0092142D"/>
    <w:rsid w:val="009214D6"/>
    <w:rsid w:val="009215A5"/>
    <w:rsid w:val="00921680"/>
    <w:rsid w:val="009218BA"/>
    <w:rsid w:val="00921A17"/>
    <w:rsid w:val="00921E37"/>
    <w:rsid w:val="00921EA1"/>
    <w:rsid w:val="00921FBB"/>
    <w:rsid w:val="00921FE5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87"/>
    <w:rsid w:val="0093171B"/>
    <w:rsid w:val="0093184A"/>
    <w:rsid w:val="0093190B"/>
    <w:rsid w:val="00931A70"/>
    <w:rsid w:val="00931B64"/>
    <w:rsid w:val="00931C8F"/>
    <w:rsid w:val="00931F88"/>
    <w:rsid w:val="00932826"/>
    <w:rsid w:val="0093286F"/>
    <w:rsid w:val="00932913"/>
    <w:rsid w:val="009329B9"/>
    <w:rsid w:val="009331B2"/>
    <w:rsid w:val="00933275"/>
    <w:rsid w:val="009335CF"/>
    <w:rsid w:val="0093406C"/>
    <w:rsid w:val="0093430B"/>
    <w:rsid w:val="00934475"/>
    <w:rsid w:val="0093447E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30D"/>
    <w:rsid w:val="0094135E"/>
    <w:rsid w:val="00941374"/>
    <w:rsid w:val="00941BE5"/>
    <w:rsid w:val="00941D47"/>
    <w:rsid w:val="00941F49"/>
    <w:rsid w:val="009420CC"/>
    <w:rsid w:val="009422D8"/>
    <w:rsid w:val="009428DE"/>
    <w:rsid w:val="0094297F"/>
    <w:rsid w:val="009429DC"/>
    <w:rsid w:val="00942C0B"/>
    <w:rsid w:val="00942D0B"/>
    <w:rsid w:val="00942E28"/>
    <w:rsid w:val="009430F1"/>
    <w:rsid w:val="009431C1"/>
    <w:rsid w:val="0094339A"/>
    <w:rsid w:val="009434C2"/>
    <w:rsid w:val="009434CD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FFA"/>
    <w:rsid w:val="0094706E"/>
    <w:rsid w:val="00947413"/>
    <w:rsid w:val="00947589"/>
    <w:rsid w:val="00947671"/>
    <w:rsid w:val="00947777"/>
    <w:rsid w:val="009479CA"/>
    <w:rsid w:val="00947DE3"/>
    <w:rsid w:val="00947ECE"/>
    <w:rsid w:val="00947F7B"/>
    <w:rsid w:val="00950011"/>
    <w:rsid w:val="00950099"/>
    <w:rsid w:val="009500A4"/>
    <w:rsid w:val="009500D6"/>
    <w:rsid w:val="00950294"/>
    <w:rsid w:val="0095049E"/>
    <w:rsid w:val="00950927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88"/>
    <w:rsid w:val="00952DD4"/>
    <w:rsid w:val="00952F64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A55"/>
    <w:rsid w:val="00953B36"/>
    <w:rsid w:val="00953D27"/>
    <w:rsid w:val="00953D31"/>
    <w:rsid w:val="00953F4E"/>
    <w:rsid w:val="0095403A"/>
    <w:rsid w:val="0095405F"/>
    <w:rsid w:val="009543F5"/>
    <w:rsid w:val="009548C5"/>
    <w:rsid w:val="0095490B"/>
    <w:rsid w:val="00954B47"/>
    <w:rsid w:val="00954E05"/>
    <w:rsid w:val="00954F5D"/>
    <w:rsid w:val="00955254"/>
    <w:rsid w:val="009553B2"/>
    <w:rsid w:val="009554DB"/>
    <w:rsid w:val="00955740"/>
    <w:rsid w:val="00955825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445"/>
    <w:rsid w:val="0095770F"/>
    <w:rsid w:val="0095787C"/>
    <w:rsid w:val="009578DA"/>
    <w:rsid w:val="00957983"/>
    <w:rsid w:val="00957AF5"/>
    <w:rsid w:val="00957D11"/>
    <w:rsid w:val="00957D3E"/>
    <w:rsid w:val="00957D87"/>
    <w:rsid w:val="00957E7A"/>
    <w:rsid w:val="00957EF7"/>
    <w:rsid w:val="00960115"/>
    <w:rsid w:val="00960585"/>
    <w:rsid w:val="00960695"/>
    <w:rsid w:val="00960B19"/>
    <w:rsid w:val="00960B7B"/>
    <w:rsid w:val="00960CA2"/>
    <w:rsid w:val="00960EE8"/>
    <w:rsid w:val="0096117C"/>
    <w:rsid w:val="00961473"/>
    <w:rsid w:val="0096150F"/>
    <w:rsid w:val="00961567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5D3"/>
    <w:rsid w:val="0096365E"/>
    <w:rsid w:val="00963838"/>
    <w:rsid w:val="00963874"/>
    <w:rsid w:val="009638E1"/>
    <w:rsid w:val="00963B7F"/>
    <w:rsid w:val="009641FD"/>
    <w:rsid w:val="009642B4"/>
    <w:rsid w:val="00964380"/>
    <w:rsid w:val="00964512"/>
    <w:rsid w:val="009645CB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15A"/>
    <w:rsid w:val="00967227"/>
    <w:rsid w:val="0096731D"/>
    <w:rsid w:val="00967323"/>
    <w:rsid w:val="009673BD"/>
    <w:rsid w:val="00967476"/>
    <w:rsid w:val="0096750A"/>
    <w:rsid w:val="009677AF"/>
    <w:rsid w:val="009677E9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2A"/>
    <w:rsid w:val="00970DAF"/>
    <w:rsid w:val="00970DCE"/>
    <w:rsid w:val="00970F1A"/>
    <w:rsid w:val="00970F81"/>
    <w:rsid w:val="009710AB"/>
    <w:rsid w:val="00971128"/>
    <w:rsid w:val="0097116F"/>
    <w:rsid w:val="009711D8"/>
    <w:rsid w:val="009712CD"/>
    <w:rsid w:val="00971B82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23"/>
    <w:rsid w:val="00973A32"/>
    <w:rsid w:val="00973ACD"/>
    <w:rsid w:val="00973C72"/>
    <w:rsid w:val="00973ECF"/>
    <w:rsid w:val="00973F32"/>
    <w:rsid w:val="0097414E"/>
    <w:rsid w:val="009746AC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80"/>
    <w:rsid w:val="00975BD2"/>
    <w:rsid w:val="00975D22"/>
    <w:rsid w:val="00975E95"/>
    <w:rsid w:val="00975EC4"/>
    <w:rsid w:val="009761ED"/>
    <w:rsid w:val="009764FA"/>
    <w:rsid w:val="00976920"/>
    <w:rsid w:val="00976B6F"/>
    <w:rsid w:val="00976E32"/>
    <w:rsid w:val="00977099"/>
    <w:rsid w:val="00977166"/>
    <w:rsid w:val="009772AC"/>
    <w:rsid w:val="0097740E"/>
    <w:rsid w:val="00977807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193"/>
    <w:rsid w:val="00981312"/>
    <w:rsid w:val="009813A7"/>
    <w:rsid w:val="00981B9E"/>
    <w:rsid w:val="00981C59"/>
    <w:rsid w:val="00981D60"/>
    <w:rsid w:val="00981E80"/>
    <w:rsid w:val="009821C5"/>
    <w:rsid w:val="00982385"/>
    <w:rsid w:val="0098247F"/>
    <w:rsid w:val="009825DA"/>
    <w:rsid w:val="009826A1"/>
    <w:rsid w:val="009827C0"/>
    <w:rsid w:val="0098298C"/>
    <w:rsid w:val="00982997"/>
    <w:rsid w:val="00982A1C"/>
    <w:rsid w:val="00982B40"/>
    <w:rsid w:val="00982BCB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73"/>
    <w:rsid w:val="00983DB7"/>
    <w:rsid w:val="00983E2D"/>
    <w:rsid w:val="00984281"/>
    <w:rsid w:val="009842D4"/>
    <w:rsid w:val="00984385"/>
    <w:rsid w:val="009846F3"/>
    <w:rsid w:val="009846FF"/>
    <w:rsid w:val="009848BB"/>
    <w:rsid w:val="009848D1"/>
    <w:rsid w:val="00984BB3"/>
    <w:rsid w:val="00984D44"/>
    <w:rsid w:val="00984EDD"/>
    <w:rsid w:val="00984F44"/>
    <w:rsid w:val="0098557F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10"/>
    <w:rsid w:val="0098635B"/>
    <w:rsid w:val="009869D7"/>
    <w:rsid w:val="00986B57"/>
    <w:rsid w:val="00987038"/>
    <w:rsid w:val="009870E1"/>
    <w:rsid w:val="0098719E"/>
    <w:rsid w:val="00987209"/>
    <w:rsid w:val="009873B4"/>
    <w:rsid w:val="0098746E"/>
    <w:rsid w:val="00987510"/>
    <w:rsid w:val="0098753A"/>
    <w:rsid w:val="0098767E"/>
    <w:rsid w:val="009878CE"/>
    <w:rsid w:val="00987C1E"/>
    <w:rsid w:val="00987E1D"/>
    <w:rsid w:val="009905CD"/>
    <w:rsid w:val="009909CF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4D2"/>
    <w:rsid w:val="00993A2E"/>
    <w:rsid w:val="00993A4B"/>
    <w:rsid w:val="00993CB4"/>
    <w:rsid w:val="0099461E"/>
    <w:rsid w:val="009947C7"/>
    <w:rsid w:val="00994816"/>
    <w:rsid w:val="00994A25"/>
    <w:rsid w:val="009952BA"/>
    <w:rsid w:val="00995411"/>
    <w:rsid w:val="00995488"/>
    <w:rsid w:val="009958B4"/>
    <w:rsid w:val="00995954"/>
    <w:rsid w:val="009959B4"/>
    <w:rsid w:val="00995DE0"/>
    <w:rsid w:val="00995DE1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261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C02"/>
    <w:rsid w:val="009A6FE8"/>
    <w:rsid w:val="009A70AB"/>
    <w:rsid w:val="009A71CC"/>
    <w:rsid w:val="009A722B"/>
    <w:rsid w:val="009A73C1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CDE"/>
    <w:rsid w:val="009B0F54"/>
    <w:rsid w:val="009B136A"/>
    <w:rsid w:val="009B13CF"/>
    <w:rsid w:val="009B196F"/>
    <w:rsid w:val="009B1FCD"/>
    <w:rsid w:val="009B202A"/>
    <w:rsid w:val="009B2156"/>
    <w:rsid w:val="009B220C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B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96D"/>
    <w:rsid w:val="009B5BA6"/>
    <w:rsid w:val="009B5E73"/>
    <w:rsid w:val="009B5F16"/>
    <w:rsid w:val="009B6156"/>
    <w:rsid w:val="009B64E8"/>
    <w:rsid w:val="009B6557"/>
    <w:rsid w:val="009B6BD6"/>
    <w:rsid w:val="009B6C76"/>
    <w:rsid w:val="009B6EA6"/>
    <w:rsid w:val="009B6EEA"/>
    <w:rsid w:val="009B6F96"/>
    <w:rsid w:val="009B6FA5"/>
    <w:rsid w:val="009B708A"/>
    <w:rsid w:val="009B745A"/>
    <w:rsid w:val="009B76C5"/>
    <w:rsid w:val="009B7715"/>
    <w:rsid w:val="009B7794"/>
    <w:rsid w:val="009B7845"/>
    <w:rsid w:val="009B7893"/>
    <w:rsid w:val="009B7A89"/>
    <w:rsid w:val="009B7B79"/>
    <w:rsid w:val="009B7D19"/>
    <w:rsid w:val="009B7E1E"/>
    <w:rsid w:val="009B7FDC"/>
    <w:rsid w:val="009C009A"/>
    <w:rsid w:val="009C018E"/>
    <w:rsid w:val="009C0406"/>
    <w:rsid w:val="009C0773"/>
    <w:rsid w:val="009C0844"/>
    <w:rsid w:val="009C0908"/>
    <w:rsid w:val="009C0ABE"/>
    <w:rsid w:val="009C0C25"/>
    <w:rsid w:val="009C0C30"/>
    <w:rsid w:val="009C1186"/>
    <w:rsid w:val="009C12A2"/>
    <w:rsid w:val="009C13F8"/>
    <w:rsid w:val="009C1538"/>
    <w:rsid w:val="009C170B"/>
    <w:rsid w:val="009C19D9"/>
    <w:rsid w:val="009C1A16"/>
    <w:rsid w:val="009C1A2D"/>
    <w:rsid w:val="009C1A48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673"/>
    <w:rsid w:val="009C2797"/>
    <w:rsid w:val="009C2853"/>
    <w:rsid w:val="009C28CE"/>
    <w:rsid w:val="009C28FD"/>
    <w:rsid w:val="009C2A5B"/>
    <w:rsid w:val="009C2B86"/>
    <w:rsid w:val="009C2CC0"/>
    <w:rsid w:val="009C2D32"/>
    <w:rsid w:val="009C3042"/>
    <w:rsid w:val="009C304C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987"/>
    <w:rsid w:val="009C5AC4"/>
    <w:rsid w:val="009C5B37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7093"/>
    <w:rsid w:val="009C70B5"/>
    <w:rsid w:val="009C70FD"/>
    <w:rsid w:val="009C72E1"/>
    <w:rsid w:val="009C7549"/>
    <w:rsid w:val="009C771C"/>
    <w:rsid w:val="009C78A2"/>
    <w:rsid w:val="009C7E19"/>
    <w:rsid w:val="009C7F59"/>
    <w:rsid w:val="009D0351"/>
    <w:rsid w:val="009D03F5"/>
    <w:rsid w:val="009D0490"/>
    <w:rsid w:val="009D0612"/>
    <w:rsid w:val="009D06C2"/>
    <w:rsid w:val="009D06DE"/>
    <w:rsid w:val="009D072F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566"/>
    <w:rsid w:val="009D356F"/>
    <w:rsid w:val="009D38B8"/>
    <w:rsid w:val="009D3979"/>
    <w:rsid w:val="009D3A5A"/>
    <w:rsid w:val="009D3E21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4F1D"/>
    <w:rsid w:val="009D513C"/>
    <w:rsid w:val="009D527C"/>
    <w:rsid w:val="009D5389"/>
    <w:rsid w:val="009D538A"/>
    <w:rsid w:val="009D54AA"/>
    <w:rsid w:val="009D54B9"/>
    <w:rsid w:val="009D564B"/>
    <w:rsid w:val="009D56B9"/>
    <w:rsid w:val="009D5854"/>
    <w:rsid w:val="009D58E9"/>
    <w:rsid w:val="009D59C1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A44"/>
    <w:rsid w:val="009D6B88"/>
    <w:rsid w:val="009D6D2B"/>
    <w:rsid w:val="009D7205"/>
    <w:rsid w:val="009D72E4"/>
    <w:rsid w:val="009D74D8"/>
    <w:rsid w:val="009D759F"/>
    <w:rsid w:val="009D76F2"/>
    <w:rsid w:val="009D7727"/>
    <w:rsid w:val="009D77A1"/>
    <w:rsid w:val="009D797E"/>
    <w:rsid w:val="009D7A45"/>
    <w:rsid w:val="009D7BFF"/>
    <w:rsid w:val="009D7CF3"/>
    <w:rsid w:val="009D7D69"/>
    <w:rsid w:val="009D7F03"/>
    <w:rsid w:val="009D7F44"/>
    <w:rsid w:val="009D7F81"/>
    <w:rsid w:val="009E0386"/>
    <w:rsid w:val="009E0405"/>
    <w:rsid w:val="009E045C"/>
    <w:rsid w:val="009E0780"/>
    <w:rsid w:val="009E07CB"/>
    <w:rsid w:val="009E0966"/>
    <w:rsid w:val="009E0A6A"/>
    <w:rsid w:val="009E0D90"/>
    <w:rsid w:val="009E0EE2"/>
    <w:rsid w:val="009E11ED"/>
    <w:rsid w:val="009E12F3"/>
    <w:rsid w:val="009E1420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CB"/>
    <w:rsid w:val="009E26D6"/>
    <w:rsid w:val="009E2B74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955"/>
    <w:rsid w:val="009E5BB0"/>
    <w:rsid w:val="009E5DF0"/>
    <w:rsid w:val="009E5E3B"/>
    <w:rsid w:val="009E6011"/>
    <w:rsid w:val="009E61D0"/>
    <w:rsid w:val="009E64A3"/>
    <w:rsid w:val="009E66B4"/>
    <w:rsid w:val="009E66FB"/>
    <w:rsid w:val="009E6A99"/>
    <w:rsid w:val="009E6C18"/>
    <w:rsid w:val="009E6C41"/>
    <w:rsid w:val="009E6C9B"/>
    <w:rsid w:val="009E6D02"/>
    <w:rsid w:val="009E6EA8"/>
    <w:rsid w:val="009E7189"/>
    <w:rsid w:val="009E7312"/>
    <w:rsid w:val="009E73B2"/>
    <w:rsid w:val="009E77BE"/>
    <w:rsid w:val="009E77CE"/>
    <w:rsid w:val="009F0078"/>
    <w:rsid w:val="009F00FD"/>
    <w:rsid w:val="009F0355"/>
    <w:rsid w:val="009F042E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0EEA"/>
    <w:rsid w:val="009F10C7"/>
    <w:rsid w:val="009F1180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CD4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5861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2DE"/>
    <w:rsid w:val="009F74E5"/>
    <w:rsid w:val="009F75A1"/>
    <w:rsid w:val="009F7807"/>
    <w:rsid w:val="009F786F"/>
    <w:rsid w:val="009F79C7"/>
    <w:rsid w:val="009F7B67"/>
    <w:rsid w:val="009F7C81"/>
    <w:rsid w:val="009F7CBB"/>
    <w:rsid w:val="009F7CF9"/>
    <w:rsid w:val="009F7E41"/>
    <w:rsid w:val="009F7F3F"/>
    <w:rsid w:val="009F7FFB"/>
    <w:rsid w:val="00A00005"/>
    <w:rsid w:val="00A0054D"/>
    <w:rsid w:val="00A0062C"/>
    <w:rsid w:val="00A006E5"/>
    <w:rsid w:val="00A009C5"/>
    <w:rsid w:val="00A00A1F"/>
    <w:rsid w:val="00A00BB8"/>
    <w:rsid w:val="00A00E1A"/>
    <w:rsid w:val="00A00F65"/>
    <w:rsid w:val="00A01053"/>
    <w:rsid w:val="00A010F9"/>
    <w:rsid w:val="00A01145"/>
    <w:rsid w:val="00A0126E"/>
    <w:rsid w:val="00A012C0"/>
    <w:rsid w:val="00A015E2"/>
    <w:rsid w:val="00A01727"/>
    <w:rsid w:val="00A019AD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69B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4BFA"/>
    <w:rsid w:val="00A053F2"/>
    <w:rsid w:val="00A0541C"/>
    <w:rsid w:val="00A056D4"/>
    <w:rsid w:val="00A059B2"/>
    <w:rsid w:val="00A05C3B"/>
    <w:rsid w:val="00A05C4A"/>
    <w:rsid w:val="00A05E24"/>
    <w:rsid w:val="00A05FA6"/>
    <w:rsid w:val="00A06289"/>
    <w:rsid w:val="00A0631C"/>
    <w:rsid w:val="00A06438"/>
    <w:rsid w:val="00A06624"/>
    <w:rsid w:val="00A06A0E"/>
    <w:rsid w:val="00A06B58"/>
    <w:rsid w:val="00A06B68"/>
    <w:rsid w:val="00A06DD1"/>
    <w:rsid w:val="00A0721C"/>
    <w:rsid w:val="00A0735B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AB"/>
    <w:rsid w:val="00A11641"/>
    <w:rsid w:val="00A11898"/>
    <w:rsid w:val="00A11B1C"/>
    <w:rsid w:val="00A11C24"/>
    <w:rsid w:val="00A11D60"/>
    <w:rsid w:val="00A11EAD"/>
    <w:rsid w:val="00A11EDA"/>
    <w:rsid w:val="00A11F7B"/>
    <w:rsid w:val="00A12029"/>
    <w:rsid w:val="00A12159"/>
    <w:rsid w:val="00A12324"/>
    <w:rsid w:val="00A12479"/>
    <w:rsid w:val="00A124F4"/>
    <w:rsid w:val="00A12A77"/>
    <w:rsid w:val="00A12B83"/>
    <w:rsid w:val="00A12C94"/>
    <w:rsid w:val="00A12CFD"/>
    <w:rsid w:val="00A12D9B"/>
    <w:rsid w:val="00A12DB4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3FC2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39B"/>
    <w:rsid w:val="00A155B8"/>
    <w:rsid w:val="00A15721"/>
    <w:rsid w:val="00A15764"/>
    <w:rsid w:val="00A15838"/>
    <w:rsid w:val="00A15C8B"/>
    <w:rsid w:val="00A15F5F"/>
    <w:rsid w:val="00A15FD4"/>
    <w:rsid w:val="00A16064"/>
    <w:rsid w:val="00A160D7"/>
    <w:rsid w:val="00A16161"/>
    <w:rsid w:val="00A16172"/>
    <w:rsid w:val="00A1670A"/>
    <w:rsid w:val="00A1676C"/>
    <w:rsid w:val="00A16772"/>
    <w:rsid w:val="00A16777"/>
    <w:rsid w:val="00A16BF0"/>
    <w:rsid w:val="00A16D28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A1B"/>
    <w:rsid w:val="00A17DF4"/>
    <w:rsid w:val="00A17E91"/>
    <w:rsid w:val="00A20179"/>
    <w:rsid w:val="00A201E1"/>
    <w:rsid w:val="00A2020D"/>
    <w:rsid w:val="00A2030C"/>
    <w:rsid w:val="00A2038D"/>
    <w:rsid w:val="00A203C8"/>
    <w:rsid w:val="00A204A6"/>
    <w:rsid w:val="00A2079C"/>
    <w:rsid w:val="00A20A65"/>
    <w:rsid w:val="00A20BAD"/>
    <w:rsid w:val="00A20E48"/>
    <w:rsid w:val="00A2114D"/>
    <w:rsid w:val="00A21378"/>
    <w:rsid w:val="00A21439"/>
    <w:rsid w:val="00A21531"/>
    <w:rsid w:val="00A21551"/>
    <w:rsid w:val="00A2167B"/>
    <w:rsid w:val="00A21722"/>
    <w:rsid w:val="00A217BE"/>
    <w:rsid w:val="00A21D4E"/>
    <w:rsid w:val="00A21E96"/>
    <w:rsid w:val="00A21FF0"/>
    <w:rsid w:val="00A220A5"/>
    <w:rsid w:val="00A22311"/>
    <w:rsid w:val="00A22430"/>
    <w:rsid w:val="00A2278D"/>
    <w:rsid w:val="00A227D9"/>
    <w:rsid w:val="00A229A9"/>
    <w:rsid w:val="00A229AA"/>
    <w:rsid w:val="00A229DD"/>
    <w:rsid w:val="00A231B7"/>
    <w:rsid w:val="00A237CC"/>
    <w:rsid w:val="00A23852"/>
    <w:rsid w:val="00A239C6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9C5"/>
    <w:rsid w:val="00A25AB4"/>
    <w:rsid w:val="00A25EBF"/>
    <w:rsid w:val="00A25F1A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54E"/>
    <w:rsid w:val="00A2788F"/>
    <w:rsid w:val="00A2797B"/>
    <w:rsid w:val="00A279A0"/>
    <w:rsid w:val="00A279B1"/>
    <w:rsid w:val="00A27A65"/>
    <w:rsid w:val="00A3010E"/>
    <w:rsid w:val="00A3046A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11B"/>
    <w:rsid w:val="00A33303"/>
    <w:rsid w:val="00A3330B"/>
    <w:rsid w:val="00A3346B"/>
    <w:rsid w:val="00A3374B"/>
    <w:rsid w:val="00A33921"/>
    <w:rsid w:val="00A33B86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2CD"/>
    <w:rsid w:val="00A35349"/>
    <w:rsid w:val="00A35604"/>
    <w:rsid w:val="00A35778"/>
    <w:rsid w:val="00A3577C"/>
    <w:rsid w:val="00A3579A"/>
    <w:rsid w:val="00A357E4"/>
    <w:rsid w:val="00A358D9"/>
    <w:rsid w:val="00A35A4B"/>
    <w:rsid w:val="00A35EA2"/>
    <w:rsid w:val="00A36040"/>
    <w:rsid w:val="00A36145"/>
    <w:rsid w:val="00A361C6"/>
    <w:rsid w:val="00A3632A"/>
    <w:rsid w:val="00A36368"/>
    <w:rsid w:val="00A363F5"/>
    <w:rsid w:val="00A36408"/>
    <w:rsid w:val="00A36B3A"/>
    <w:rsid w:val="00A36CEB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B15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C83"/>
    <w:rsid w:val="00A41D35"/>
    <w:rsid w:val="00A41D84"/>
    <w:rsid w:val="00A41DD9"/>
    <w:rsid w:val="00A41E23"/>
    <w:rsid w:val="00A41E9A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3E8"/>
    <w:rsid w:val="00A44536"/>
    <w:rsid w:val="00A4469D"/>
    <w:rsid w:val="00A44999"/>
    <w:rsid w:val="00A44AA2"/>
    <w:rsid w:val="00A44AE5"/>
    <w:rsid w:val="00A44AFE"/>
    <w:rsid w:val="00A44DD5"/>
    <w:rsid w:val="00A44F23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48C"/>
    <w:rsid w:val="00A465AE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73E"/>
    <w:rsid w:val="00A4783A"/>
    <w:rsid w:val="00A47B3C"/>
    <w:rsid w:val="00A47DFF"/>
    <w:rsid w:val="00A47E18"/>
    <w:rsid w:val="00A47F9A"/>
    <w:rsid w:val="00A47FC7"/>
    <w:rsid w:val="00A50095"/>
    <w:rsid w:val="00A50276"/>
    <w:rsid w:val="00A504E8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E3"/>
    <w:rsid w:val="00A51E16"/>
    <w:rsid w:val="00A51E94"/>
    <w:rsid w:val="00A51F2B"/>
    <w:rsid w:val="00A51F41"/>
    <w:rsid w:val="00A5201D"/>
    <w:rsid w:val="00A5202B"/>
    <w:rsid w:val="00A52152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A"/>
    <w:rsid w:val="00A532FE"/>
    <w:rsid w:val="00A5333F"/>
    <w:rsid w:val="00A53475"/>
    <w:rsid w:val="00A5351C"/>
    <w:rsid w:val="00A535F9"/>
    <w:rsid w:val="00A53618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4EA8"/>
    <w:rsid w:val="00A55154"/>
    <w:rsid w:val="00A55194"/>
    <w:rsid w:val="00A55288"/>
    <w:rsid w:val="00A553A4"/>
    <w:rsid w:val="00A556A0"/>
    <w:rsid w:val="00A5570B"/>
    <w:rsid w:val="00A558B2"/>
    <w:rsid w:val="00A559E8"/>
    <w:rsid w:val="00A55A52"/>
    <w:rsid w:val="00A55BE7"/>
    <w:rsid w:val="00A55CA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6B2"/>
    <w:rsid w:val="00A57766"/>
    <w:rsid w:val="00A57855"/>
    <w:rsid w:val="00A57892"/>
    <w:rsid w:val="00A57B65"/>
    <w:rsid w:val="00A57D4D"/>
    <w:rsid w:val="00A57D8C"/>
    <w:rsid w:val="00A57FFD"/>
    <w:rsid w:val="00A60277"/>
    <w:rsid w:val="00A606BA"/>
    <w:rsid w:val="00A60A7C"/>
    <w:rsid w:val="00A60F92"/>
    <w:rsid w:val="00A61223"/>
    <w:rsid w:val="00A613A9"/>
    <w:rsid w:val="00A61437"/>
    <w:rsid w:val="00A615F7"/>
    <w:rsid w:val="00A6163D"/>
    <w:rsid w:val="00A6189E"/>
    <w:rsid w:val="00A61C92"/>
    <w:rsid w:val="00A61CD1"/>
    <w:rsid w:val="00A61D47"/>
    <w:rsid w:val="00A61EC4"/>
    <w:rsid w:val="00A61FC3"/>
    <w:rsid w:val="00A62049"/>
    <w:rsid w:val="00A621FF"/>
    <w:rsid w:val="00A62759"/>
    <w:rsid w:val="00A628DD"/>
    <w:rsid w:val="00A62942"/>
    <w:rsid w:val="00A629AB"/>
    <w:rsid w:val="00A62A97"/>
    <w:rsid w:val="00A62AD3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0"/>
    <w:rsid w:val="00A7420D"/>
    <w:rsid w:val="00A74422"/>
    <w:rsid w:val="00A74461"/>
    <w:rsid w:val="00A74523"/>
    <w:rsid w:val="00A745CF"/>
    <w:rsid w:val="00A7485E"/>
    <w:rsid w:val="00A74936"/>
    <w:rsid w:val="00A74A24"/>
    <w:rsid w:val="00A74B1C"/>
    <w:rsid w:val="00A74BC5"/>
    <w:rsid w:val="00A75111"/>
    <w:rsid w:val="00A75509"/>
    <w:rsid w:val="00A75635"/>
    <w:rsid w:val="00A75647"/>
    <w:rsid w:val="00A756BB"/>
    <w:rsid w:val="00A75A93"/>
    <w:rsid w:val="00A75DE6"/>
    <w:rsid w:val="00A75E43"/>
    <w:rsid w:val="00A762AC"/>
    <w:rsid w:val="00A7630B"/>
    <w:rsid w:val="00A76D41"/>
    <w:rsid w:val="00A76D84"/>
    <w:rsid w:val="00A76DC3"/>
    <w:rsid w:val="00A76DCF"/>
    <w:rsid w:val="00A770B9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BE2"/>
    <w:rsid w:val="00A77DF6"/>
    <w:rsid w:val="00A77E10"/>
    <w:rsid w:val="00A77ED4"/>
    <w:rsid w:val="00A77F07"/>
    <w:rsid w:val="00A80394"/>
    <w:rsid w:val="00A80490"/>
    <w:rsid w:val="00A804E8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2B7"/>
    <w:rsid w:val="00A82393"/>
    <w:rsid w:val="00A82458"/>
    <w:rsid w:val="00A8252B"/>
    <w:rsid w:val="00A825BD"/>
    <w:rsid w:val="00A82776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4C2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5D3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829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31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0FF3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573"/>
    <w:rsid w:val="00A92605"/>
    <w:rsid w:val="00A92686"/>
    <w:rsid w:val="00A92852"/>
    <w:rsid w:val="00A92A5F"/>
    <w:rsid w:val="00A92EA7"/>
    <w:rsid w:val="00A92EB8"/>
    <w:rsid w:val="00A92FC2"/>
    <w:rsid w:val="00A931AA"/>
    <w:rsid w:val="00A93275"/>
    <w:rsid w:val="00A93286"/>
    <w:rsid w:val="00A93713"/>
    <w:rsid w:val="00A938C1"/>
    <w:rsid w:val="00A93B63"/>
    <w:rsid w:val="00A93C56"/>
    <w:rsid w:val="00A93C94"/>
    <w:rsid w:val="00A93DA6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4F34"/>
    <w:rsid w:val="00A9518E"/>
    <w:rsid w:val="00A9530F"/>
    <w:rsid w:val="00A953CE"/>
    <w:rsid w:val="00A95449"/>
    <w:rsid w:val="00A954BA"/>
    <w:rsid w:val="00A955D8"/>
    <w:rsid w:val="00A957A6"/>
    <w:rsid w:val="00A9690C"/>
    <w:rsid w:val="00A96B57"/>
    <w:rsid w:val="00A96BBF"/>
    <w:rsid w:val="00A96C48"/>
    <w:rsid w:val="00A96E32"/>
    <w:rsid w:val="00A96EFB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233"/>
    <w:rsid w:val="00AA183C"/>
    <w:rsid w:val="00AA1912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23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3F37"/>
    <w:rsid w:val="00AA438B"/>
    <w:rsid w:val="00AA45B5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AE3"/>
    <w:rsid w:val="00AA5D9E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17E"/>
    <w:rsid w:val="00AB05F4"/>
    <w:rsid w:val="00AB0811"/>
    <w:rsid w:val="00AB08FC"/>
    <w:rsid w:val="00AB0DC1"/>
    <w:rsid w:val="00AB0E81"/>
    <w:rsid w:val="00AB0E93"/>
    <w:rsid w:val="00AB0F6C"/>
    <w:rsid w:val="00AB1353"/>
    <w:rsid w:val="00AB1565"/>
    <w:rsid w:val="00AB19D2"/>
    <w:rsid w:val="00AB1B00"/>
    <w:rsid w:val="00AB1C0E"/>
    <w:rsid w:val="00AB1CE8"/>
    <w:rsid w:val="00AB2151"/>
    <w:rsid w:val="00AB228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C64"/>
    <w:rsid w:val="00AB2CDC"/>
    <w:rsid w:val="00AB2D81"/>
    <w:rsid w:val="00AB33AD"/>
    <w:rsid w:val="00AB3442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7D1"/>
    <w:rsid w:val="00AB4818"/>
    <w:rsid w:val="00AB483D"/>
    <w:rsid w:val="00AB49ED"/>
    <w:rsid w:val="00AB4BA0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6AC"/>
    <w:rsid w:val="00AB574A"/>
    <w:rsid w:val="00AB5769"/>
    <w:rsid w:val="00AB579D"/>
    <w:rsid w:val="00AB5844"/>
    <w:rsid w:val="00AB5860"/>
    <w:rsid w:val="00AB5883"/>
    <w:rsid w:val="00AB58FA"/>
    <w:rsid w:val="00AB5A11"/>
    <w:rsid w:val="00AB5A3B"/>
    <w:rsid w:val="00AB5B42"/>
    <w:rsid w:val="00AB6034"/>
    <w:rsid w:val="00AB61B8"/>
    <w:rsid w:val="00AB628D"/>
    <w:rsid w:val="00AB62C8"/>
    <w:rsid w:val="00AB6367"/>
    <w:rsid w:val="00AB6404"/>
    <w:rsid w:val="00AB654C"/>
    <w:rsid w:val="00AB6927"/>
    <w:rsid w:val="00AB69DA"/>
    <w:rsid w:val="00AB6A8A"/>
    <w:rsid w:val="00AB6B13"/>
    <w:rsid w:val="00AB6B53"/>
    <w:rsid w:val="00AB6B91"/>
    <w:rsid w:val="00AB6C92"/>
    <w:rsid w:val="00AB70E3"/>
    <w:rsid w:val="00AB7161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C2"/>
    <w:rsid w:val="00AB7DF9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8C"/>
    <w:rsid w:val="00AC0EAE"/>
    <w:rsid w:val="00AC0F0C"/>
    <w:rsid w:val="00AC0FC5"/>
    <w:rsid w:val="00AC1551"/>
    <w:rsid w:val="00AC175E"/>
    <w:rsid w:val="00AC1B05"/>
    <w:rsid w:val="00AC2041"/>
    <w:rsid w:val="00AC220F"/>
    <w:rsid w:val="00AC22C8"/>
    <w:rsid w:val="00AC25BC"/>
    <w:rsid w:val="00AC2803"/>
    <w:rsid w:val="00AC2A86"/>
    <w:rsid w:val="00AC2E88"/>
    <w:rsid w:val="00AC324A"/>
    <w:rsid w:val="00AC356B"/>
    <w:rsid w:val="00AC376D"/>
    <w:rsid w:val="00AC3C3A"/>
    <w:rsid w:val="00AC3CB4"/>
    <w:rsid w:val="00AC4170"/>
    <w:rsid w:val="00AC42E4"/>
    <w:rsid w:val="00AC452D"/>
    <w:rsid w:val="00AC4541"/>
    <w:rsid w:val="00AC4658"/>
    <w:rsid w:val="00AC48DC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60CB"/>
    <w:rsid w:val="00AC6242"/>
    <w:rsid w:val="00AC63B6"/>
    <w:rsid w:val="00AC6417"/>
    <w:rsid w:val="00AC6443"/>
    <w:rsid w:val="00AC6510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9B5"/>
    <w:rsid w:val="00AC7A5C"/>
    <w:rsid w:val="00AD0219"/>
    <w:rsid w:val="00AD05A9"/>
    <w:rsid w:val="00AD074C"/>
    <w:rsid w:val="00AD07BC"/>
    <w:rsid w:val="00AD081C"/>
    <w:rsid w:val="00AD0AF6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45"/>
    <w:rsid w:val="00AD1D6E"/>
    <w:rsid w:val="00AD1E6F"/>
    <w:rsid w:val="00AD1E7C"/>
    <w:rsid w:val="00AD1F07"/>
    <w:rsid w:val="00AD203C"/>
    <w:rsid w:val="00AD22E0"/>
    <w:rsid w:val="00AD2341"/>
    <w:rsid w:val="00AD299A"/>
    <w:rsid w:val="00AD2D0A"/>
    <w:rsid w:val="00AD2D43"/>
    <w:rsid w:val="00AD2E7D"/>
    <w:rsid w:val="00AD3173"/>
    <w:rsid w:val="00AD3581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632"/>
    <w:rsid w:val="00AD573E"/>
    <w:rsid w:val="00AD5798"/>
    <w:rsid w:val="00AD57C4"/>
    <w:rsid w:val="00AD59D5"/>
    <w:rsid w:val="00AD5D95"/>
    <w:rsid w:val="00AD5DBB"/>
    <w:rsid w:val="00AD5F7D"/>
    <w:rsid w:val="00AD603F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1C8"/>
    <w:rsid w:val="00AD725C"/>
    <w:rsid w:val="00AD7389"/>
    <w:rsid w:val="00AD762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A55"/>
    <w:rsid w:val="00AE0F02"/>
    <w:rsid w:val="00AE100F"/>
    <w:rsid w:val="00AE11C6"/>
    <w:rsid w:val="00AE125A"/>
    <w:rsid w:val="00AE14BC"/>
    <w:rsid w:val="00AE16E8"/>
    <w:rsid w:val="00AE16EF"/>
    <w:rsid w:val="00AE16F4"/>
    <w:rsid w:val="00AE1B1F"/>
    <w:rsid w:val="00AE1D16"/>
    <w:rsid w:val="00AE1F8D"/>
    <w:rsid w:val="00AE2256"/>
    <w:rsid w:val="00AE263F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D47"/>
    <w:rsid w:val="00AE3E24"/>
    <w:rsid w:val="00AE3FF8"/>
    <w:rsid w:val="00AE4060"/>
    <w:rsid w:val="00AE41FB"/>
    <w:rsid w:val="00AE4321"/>
    <w:rsid w:val="00AE46A2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C9A"/>
    <w:rsid w:val="00AE6F1A"/>
    <w:rsid w:val="00AE6F31"/>
    <w:rsid w:val="00AE70C5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5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504D"/>
    <w:rsid w:val="00AF50F4"/>
    <w:rsid w:val="00AF52D7"/>
    <w:rsid w:val="00AF543F"/>
    <w:rsid w:val="00AF546C"/>
    <w:rsid w:val="00AF565D"/>
    <w:rsid w:val="00AF56AF"/>
    <w:rsid w:val="00AF5808"/>
    <w:rsid w:val="00AF59EE"/>
    <w:rsid w:val="00AF602F"/>
    <w:rsid w:val="00AF60CA"/>
    <w:rsid w:val="00AF6369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AC3"/>
    <w:rsid w:val="00AF7D14"/>
    <w:rsid w:val="00AF7F1A"/>
    <w:rsid w:val="00B000A5"/>
    <w:rsid w:val="00B002FD"/>
    <w:rsid w:val="00B00328"/>
    <w:rsid w:val="00B00480"/>
    <w:rsid w:val="00B00533"/>
    <w:rsid w:val="00B0055C"/>
    <w:rsid w:val="00B00611"/>
    <w:rsid w:val="00B00667"/>
    <w:rsid w:val="00B00769"/>
    <w:rsid w:val="00B00D03"/>
    <w:rsid w:val="00B01014"/>
    <w:rsid w:val="00B0152D"/>
    <w:rsid w:val="00B01561"/>
    <w:rsid w:val="00B017BD"/>
    <w:rsid w:val="00B01801"/>
    <w:rsid w:val="00B018B0"/>
    <w:rsid w:val="00B01D48"/>
    <w:rsid w:val="00B01D89"/>
    <w:rsid w:val="00B02172"/>
    <w:rsid w:val="00B02195"/>
    <w:rsid w:val="00B0220A"/>
    <w:rsid w:val="00B0247C"/>
    <w:rsid w:val="00B02650"/>
    <w:rsid w:val="00B02C13"/>
    <w:rsid w:val="00B02F04"/>
    <w:rsid w:val="00B02FB7"/>
    <w:rsid w:val="00B02FCC"/>
    <w:rsid w:val="00B0303E"/>
    <w:rsid w:val="00B0332C"/>
    <w:rsid w:val="00B0340B"/>
    <w:rsid w:val="00B036AE"/>
    <w:rsid w:val="00B036CE"/>
    <w:rsid w:val="00B0377E"/>
    <w:rsid w:val="00B037B8"/>
    <w:rsid w:val="00B03819"/>
    <w:rsid w:val="00B039B9"/>
    <w:rsid w:val="00B03A8E"/>
    <w:rsid w:val="00B03AD9"/>
    <w:rsid w:val="00B03F0B"/>
    <w:rsid w:val="00B03F9F"/>
    <w:rsid w:val="00B040D1"/>
    <w:rsid w:val="00B0441E"/>
    <w:rsid w:val="00B04429"/>
    <w:rsid w:val="00B04860"/>
    <w:rsid w:val="00B0491A"/>
    <w:rsid w:val="00B0494F"/>
    <w:rsid w:val="00B04994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97"/>
    <w:rsid w:val="00B072FB"/>
    <w:rsid w:val="00B076C9"/>
    <w:rsid w:val="00B07711"/>
    <w:rsid w:val="00B07725"/>
    <w:rsid w:val="00B0794F"/>
    <w:rsid w:val="00B079D7"/>
    <w:rsid w:val="00B07ACF"/>
    <w:rsid w:val="00B07CC5"/>
    <w:rsid w:val="00B07DEA"/>
    <w:rsid w:val="00B07FCF"/>
    <w:rsid w:val="00B10021"/>
    <w:rsid w:val="00B101D1"/>
    <w:rsid w:val="00B102FA"/>
    <w:rsid w:val="00B10470"/>
    <w:rsid w:val="00B105B2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D1A"/>
    <w:rsid w:val="00B11DC3"/>
    <w:rsid w:val="00B11E73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BD3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B1E"/>
    <w:rsid w:val="00B160DA"/>
    <w:rsid w:val="00B16121"/>
    <w:rsid w:val="00B1659A"/>
    <w:rsid w:val="00B165F4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D5A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33"/>
    <w:rsid w:val="00B21D31"/>
    <w:rsid w:val="00B21E6A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84"/>
    <w:rsid w:val="00B236EF"/>
    <w:rsid w:val="00B23811"/>
    <w:rsid w:val="00B238D6"/>
    <w:rsid w:val="00B23EF5"/>
    <w:rsid w:val="00B243A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B2"/>
    <w:rsid w:val="00B274C5"/>
    <w:rsid w:val="00B27564"/>
    <w:rsid w:val="00B27848"/>
    <w:rsid w:val="00B27861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A4B"/>
    <w:rsid w:val="00B30D07"/>
    <w:rsid w:val="00B30DE6"/>
    <w:rsid w:val="00B30E2A"/>
    <w:rsid w:val="00B30E4D"/>
    <w:rsid w:val="00B30FD6"/>
    <w:rsid w:val="00B30FD8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03"/>
    <w:rsid w:val="00B32990"/>
    <w:rsid w:val="00B32A81"/>
    <w:rsid w:val="00B32A85"/>
    <w:rsid w:val="00B32B3D"/>
    <w:rsid w:val="00B32C69"/>
    <w:rsid w:val="00B32DE1"/>
    <w:rsid w:val="00B330FF"/>
    <w:rsid w:val="00B33152"/>
    <w:rsid w:val="00B334E9"/>
    <w:rsid w:val="00B33676"/>
    <w:rsid w:val="00B3374B"/>
    <w:rsid w:val="00B337D8"/>
    <w:rsid w:val="00B33B4A"/>
    <w:rsid w:val="00B33D01"/>
    <w:rsid w:val="00B340CE"/>
    <w:rsid w:val="00B34151"/>
    <w:rsid w:val="00B343AD"/>
    <w:rsid w:val="00B344D4"/>
    <w:rsid w:val="00B346D5"/>
    <w:rsid w:val="00B346F1"/>
    <w:rsid w:val="00B349BE"/>
    <w:rsid w:val="00B349EB"/>
    <w:rsid w:val="00B34AE5"/>
    <w:rsid w:val="00B34F6C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5FA7"/>
    <w:rsid w:val="00B36029"/>
    <w:rsid w:val="00B36366"/>
    <w:rsid w:val="00B364FF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993"/>
    <w:rsid w:val="00B37A00"/>
    <w:rsid w:val="00B37C11"/>
    <w:rsid w:val="00B37D30"/>
    <w:rsid w:val="00B37EF9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295"/>
    <w:rsid w:val="00B412B2"/>
    <w:rsid w:val="00B41307"/>
    <w:rsid w:val="00B4164E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69"/>
    <w:rsid w:val="00B448B1"/>
    <w:rsid w:val="00B44938"/>
    <w:rsid w:val="00B44BD1"/>
    <w:rsid w:val="00B44C23"/>
    <w:rsid w:val="00B44D96"/>
    <w:rsid w:val="00B44FBF"/>
    <w:rsid w:val="00B44FDB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AFB"/>
    <w:rsid w:val="00B45B35"/>
    <w:rsid w:val="00B45B52"/>
    <w:rsid w:val="00B45B59"/>
    <w:rsid w:val="00B45C42"/>
    <w:rsid w:val="00B45D4F"/>
    <w:rsid w:val="00B45E08"/>
    <w:rsid w:val="00B45E47"/>
    <w:rsid w:val="00B45FCD"/>
    <w:rsid w:val="00B46770"/>
    <w:rsid w:val="00B467BE"/>
    <w:rsid w:val="00B4686B"/>
    <w:rsid w:val="00B46891"/>
    <w:rsid w:val="00B46920"/>
    <w:rsid w:val="00B46D5A"/>
    <w:rsid w:val="00B46DEE"/>
    <w:rsid w:val="00B46E81"/>
    <w:rsid w:val="00B46F2B"/>
    <w:rsid w:val="00B47281"/>
    <w:rsid w:val="00B47392"/>
    <w:rsid w:val="00B474A8"/>
    <w:rsid w:val="00B47586"/>
    <w:rsid w:val="00B475C3"/>
    <w:rsid w:val="00B47743"/>
    <w:rsid w:val="00B478B8"/>
    <w:rsid w:val="00B478FD"/>
    <w:rsid w:val="00B47C62"/>
    <w:rsid w:val="00B47D4D"/>
    <w:rsid w:val="00B47F2E"/>
    <w:rsid w:val="00B47FD4"/>
    <w:rsid w:val="00B50092"/>
    <w:rsid w:val="00B500B7"/>
    <w:rsid w:val="00B500BE"/>
    <w:rsid w:val="00B50240"/>
    <w:rsid w:val="00B502BD"/>
    <w:rsid w:val="00B50306"/>
    <w:rsid w:val="00B50467"/>
    <w:rsid w:val="00B504C2"/>
    <w:rsid w:val="00B507DA"/>
    <w:rsid w:val="00B507FE"/>
    <w:rsid w:val="00B50822"/>
    <w:rsid w:val="00B50ACC"/>
    <w:rsid w:val="00B50D2D"/>
    <w:rsid w:val="00B50D36"/>
    <w:rsid w:val="00B50FDD"/>
    <w:rsid w:val="00B5100F"/>
    <w:rsid w:val="00B51093"/>
    <w:rsid w:val="00B51210"/>
    <w:rsid w:val="00B51342"/>
    <w:rsid w:val="00B513A8"/>
    <w:rsid w:val="00B51554"/>
    <w:rsid w:val="00B51611"/>
    <w:rsid w:val="00B5183A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062"/>
    <w:rsid w:val="00B5307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264"/>
    <w:rsid w:val="00B54285"/>
    <w:rsid w:val="00B543C5"/>
    <w:rsid w:val="00B5448B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BFD"/>
    <w:rsid w:val="00B55D16"/>
    <w:rsid w:val="00B55D77"/>
    <w:rsid w:val="00B55F2F"/>
    <w:rsid w:val="00B55F65"/>
    <w:rsid w:val="00B56579"/>
    <w:rsid w:val="00B565B5"/>
    <w:rsid w:val="00B56986"/>
    <w:rsid w:val="00B56A52"/>
    <w:rsid w:val="00B56AB6"/>
    <w:rsid w:val="00B56B1A"/>
    <w:rsid w:val="00B56B67"/>
    <w:rsid w:val="00B56BDD"/>
    <w:rsid w:val="00B56DC2"/>
    <w:rsid w:val="00B56F3D"/>
    <w:rsid w:val="00B57056"/>
    <w:rsid w:val="00B570C0"/>
    <w:rsid w:val="00B5710A"/>
    <w:rsid w:val="00B57276"/>
    <w:rsid w:val="00B574B5"/>
    <w:rsid w:val="00B57842"/>
    <w:rsid w:val="00B57B21"/>
    <w:rsid w:val="00B57CE0"/>
    <w:rsid w:val="00B57F3D"/>
    <w:rsid w:val="00B57F72"/>
    <w:rsid w:val="00B600C7"/>
    <w:rsid w:val="00B600E4"/>
    <w:rsid w:val="00B6035E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321"/>
    <w:rsid w:val="00B6357A"/>
    <w:rsid w:val="00B635CB"/>
    <w:rsid w:val="00B6369D"/>
    <w:rsid w:val="00B63783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27A"/>
    <w:rsid w:val="00B65379"/>
    <w:rsid w:val="00B656EB"/>
    <w:rsid w:val="00B65706"/>
    <w:rsid w:val="00B6585D"/>
    <w:rsid w:val="00B65883"/>
    <w:rsid w:val="00B65ABA"/>
    <w:rsid w:val="00B65DDA"/>
    <w:rsid w:val="00B65F6A"/>
    <w:rsid w:val="00B65FAC"/>
    <w:rsid w:val="00B661DD"/>
    <w:rsid w:val="00B664AC"/>
    <w:rsid w:val="00B664EF"/>
    <w:rsid w:val="00B66867"/>
    <w:rsid w:val="00B66978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132"/>
    <w:rsid w:val="00B721F4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BCE"/>
    <w:rsid w:val="00B73DD2"/>
    <w:rsid w:val="00B73FE1"/>
    <w:rsid w:val="00B73FF6"/>
    <w:rsid w:val="00B74021"/>
    <w:rsid w:val="00B7453A"/>
    <w:rsid w:val="00B74589"/>
    <w:rsid w:val="00B74747"/>
    <w:rsid w:val="00B7483F"/>
    <w:rsid w:val="00B74C20"/>
    <w:rsid w:val="00B74D6E"/>
    <w:rsid w:val="00B74DC8"/>
    <w:rsid w:val="00B75676"/>
    <w:rsid w:val="00B75A1C"/>
    <w:rsid w:val="00B75A56"/>
    <w:rsid w:val="00B75B47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D4C"/>
    <w:rsid w:val="00B76E05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C92"/>
    <w:rsid w:val="00B77F27"/>
    <w:rsid w:val="00B804BD"/>
    <w:rsid w:val="00B80638"/>
    <w:rsid w:val="00B8071C"/>
    <w:rsid w:val="00B8071F"/>
    <w:rsid w:val="00B80745"/>
    <w:rsid w:val="00B80783"/>
    <w:rsid w:val="00B808A1"/>
    <w:rsid w:val="00B808C1"/>
    <w:rsid w:val="00B80AC6"/>
    <w:rsid w:val="00B80B4E"/>
    <w:rsid w:val="00B80E85"/>
    <w:rsid w:val="00B80F99"/>
    <w:rsid w:val="00B80FD8"/>
    <w:rsid w:val="00B813B5"/>
    <w:rsid w:val="00B81436"/>
    <w:rsid w:val="00B8147E"/>
    <w:rsid w:val="00B8162C"/>
    <w:rsid w:val="00B81666"/>
    <w:rsid w:val="00B81694"/>
    <w:rsid w:val="00B818A8"/>
    <w:rsid w:val="00B818ED"/>
    <w:rsid w:val="00B81B26"/>
    <w:rsid w:val="00B81CC2"/>
    <w:rsid w:val="00B82263"/>
    <w:rsid w:val="00B8235E"/>
    <w:rsid w:val="00B823A0"/>
    <w:rsid w:val="00B824F7"/>
    <w:rsid w:val="00B8255A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8D"/>
    <w:rsid w:val="00B8369C"/>
    <w:rsid w:val="00B836D8"/>
    <w:rsid w:val="00B83B56"/>
    <w:rsid w:val="00B83D8D"/>
    <w:rsid w:val="00B83E8E"/>
    <w:rsid w:val="00B84188"/>
    <w:rsid w:val="00B8423E"/>
    <w:rsid w:val="00B84384"/>
    <w:rsid w:val="00B84702"/>
    <w:rsid w:val="00B84C8C"/>
    <w:rsid w:val="00B84D07"/>
    <w:rsid w:val="00B84D1A"/>
    <w:rsid w:val="00B84FB0"/>
    <w:rsid w:val="00B850E2"/>
    <w:rsid w:val="00B851CB"/>
    <w:rsid w:val="00B8529B"/>
    <w:rsid w:val="00B85338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74F"/>
    <w:rsid w:val="00B86974"/>
    <w:rsid w:val="00B8699D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D8"/>
    <w:rsid w:val="00B87D5A"/>
    <w:rsid w:val="00B87DD9"/>
    <w:rsid w:val="00B87E2B"/>
    <w:rsid w:val="00B902BC"/>
    <w:rsid w:val="00B90313"/>
    <w:rsid w:val="00B9051D"/>
    <w:rsid w:val="00B906A3"/>
    <w:rsid w:val="00B906AB"/>
    <w:rsid w:val="00B907E1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A35"/>
    <w:rsid w:val="00B91B1A"/>
    <w:rsid w:val="00B91F96"/>
    <w:rsid w:val="00B9207C"/>
    <w:rsid w:val="00B920E2"/>
    <w:rsid w:val="00B92124"/>
    <w:rsid w:val="00B922AE"/>
    <w:rsid w:val="00B923E5"/>
    <w:rsid w:val="00B92547"/>
    <w:rsid w:val="00B9254C"/>
    <w:rsid w:val="00B92684"/>
    <w:rsid w:val="00B9275B"/>
    <w:rsid w:val="00B928A7"/>
    <w:rsid w:val="00B93131"/>
    <w:rsid w:val="00B93258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8C6"/>
    <w:rsid w:val="00B95D15"/>
    <w:rsid w:val="00B95DC3"/>
    <w:rsid w:val="00B95EFD"/>
    <w:rsid w:val="00B96017"/>
    <w:rsid w:val="00B96050"/>
    <w:rsid w:val="00B964AD"/>
    <w:rsid w:val="00B96545"/>
    <w:rsid w:val="00B965A2"/>
    <w:rsid w:val="00B96698"/>
    <w:rsid w:val="00B9673A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6EB"/>
    <w:rsid w:val="00B977DF"/>
    <w:rsid w:val="00B97997"/>
    <w:rsid w:val="00B97A65"/>
    <w:rsid w:val="00B97AEE"/>
    <w:rsid w:val="00B97F7D"/>
    <w:rsid w:val="00BA0311"/>
    <w:rsid w:val="00BA0317"/>
    <w:rsid w:val="00BA07DF"/>
    <w:rsid w:val="00BA0A83"/>
    <w:rsid w:val="00BA0ADC"/>
    <w:rsid w:val="00BA0B03"/>
    <w:rsid w:val="00BA0D26"/>
    <w:rsid w:val="00BA0DFA"/>
    <w:rsid w:val="00BA0E13"/>
    <w:rsid w:val="00BA0E66"/>
    <w:rsid w:val="00BA0FD3"/>
    <w:rsid w:val="00BA1158"/>
    <w:rsid w:val="00BA1202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6BC"/>
    <w:rsid w:val="00BA28D1"/>
    <w:rsid w:val="00BA2DA9"/>
    <w:rsid w:val="00BA2EFF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BA2"/>
    <w:rsid w:val="00BA4F5C"/>
    <w:rsid w:val="00BA4FA4"/>
    <w:rsid w:val="00BA5273"/>
    <w:rsid w:val="00BA5466"/>
    <w:rsid w:val="00BA5528"/>
    <w:rsid w:val="00BA586B"/>
    <w:rsid w:val="00BA588E"/>
    <w:rsid w:val="00BA5B43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8AB"/>
    <w:rsid w:val="00BA7908"/>
    <w:rsid w:val="00BA7B40"/>
    <w:rsid w:val="00BA7C02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76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9E7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ED0"/>
    <w:rsid w:val="00BB2F87"/>
    <w:rsid w:val="00BB2FBA"/>
    <w:rsid w:val="00BB32E1"/>
    <w:rsid w:val="00BB3558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8E7"/>
    <w:rsid w:val="00BB79AD"/>
    <w:rsid w:val="00BB7A13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2FE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B4F"/>
    <w:rsid w:val="00BC2D04"/>
    <w:rsid w:val="00BC3109"/>
    <w:rsid w:val="00BC339F"/>
    <w:rsid w:val="00BC33AE"/>
    <w:rsid w:val="00BC3481"/>
    <w:rsid w:val="00BC3530"/>
    <w:rsid w:val="00BC37AA"/>
    <w:rsid w:val="00BC38A2"/>
    <w:rsid w:val="00BC3A6C"/>
    <w:rsid w:val="00BC3B36"/>
    <w:rsid w:val="00BC3DD1"/>
    <w:rsid w:val="00BC3E2F"/>
    <w:rsid w:val="00BC3F6D"/>
    <w:rsid w:val="00BC4347"/>
    <w:rsid w:val="00BC44B8"/>
    <w:rsid w:val="00BC4830"/>
    <w:rsid w:val="00BC48A6"/>
    <w:rsid w:val="00BC4AF1"/>
    <w:rsid w:val="00BC4BFB"/>
    <w:rsid w:val="00BC4DA5"/>
    <w:rsid w:val="00BC4E94"/>
    <w:rsid w:val="00BC53B0"/>
    <w:rsid w:val="00BC544C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0A4"/>
    <w:rsid w:val="00BC7241"/>
    <w:rsid w:val="00BC72EB"/>
    <w:rsid w:val="00BC73FC"/>
    <w:rsid w:val="00BC78A6"/>
    <w:rsid w:val="00BC7A27"/>
    <w:rsid w:val="00BC7B09"/>
    <w:rsid w:val="00BC7C25"/>
    <w:rsid w:val="00BC7DAD"/>
    <w:rsid w:val="00BD017E"/>
    <w:rsid w:val="00BD021F"/>
    <w:rsid w:val="00BD023D"/>
    <w:rsid w:val="00BD02D3"/>
    <w:rsid w:val="00BD049C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B92"/>
    <w:rsid w:val="00BD3D0B"/>
    <w:rsid w:val="00BD4466"/>
    <w:rsid w:val="00BD45E0"/>
    <w:rsid w:val="00BD4A13"/>
    <w:rsid w:val="00BD4BF3"/>
    <w:rsid w:val="00BD4EDF"/>
    <w:rsid w:val="00BD52CB"/>
    <w:rsid w:val="00BD5543"/>
    <w:rsid w:val="00BD5547"/>
    <w:rsid w:val="00BD57E3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75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807"/>
    <w:rsid w:val="00BE1CB7"/>
    <w:rsid w:val="00BE1DB1"/>
    <w:rsid w:val="00BE1FC9"/>
    <w:rsid w:val="00BE2A32"/>
    <w:rsid w:val="00BE2A36"/>
    <w:rsid w:val="00BE2AC1"/>
    <w:rsid w:val="00BE2D10"/>
    <w:rsid w:val="00BE2ECF"/>
    <w:rsid w:val="00BE2ED3"/>
    <w:rsid w:val="00BE2F7C"/>
    <w:rsid w:val="00BE300F"/>
    <w:rsid w:val="00BE3176"/>
    <w:rsid w:val="00BE32AE"/>
    <w:rsid w:val="00BE348A"/>
    <w:rsid w:val="00BE36BF"/>
    <w:rsid w:val="00BE3722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674"/>
    <w:rsid w:val="00BE48A8"/>
    <w:rsid w:val="00BE4AB8"/>
    <w:rsid w:val="00BE4EB2"/>
    <w:rsid w:val="00BE5016"/>
    <w:rsid w:val="00BE508C"/>
    <w:rsid w:val="00BE539D"/>
    <w:rsid w:val="00BE5492"/>
    <w:rsid w:val="00BE552B"/>
    <w:rsid w:val="00BE58B8"/>
    <w:rsid w:val="00BE5A73"/>
    <w:rsid w:val="00BE5AE9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0E"/>
    <w:rsid w:val="00BE6F8D"/>
    <w:rsid w:val="00BE727B"/>
    <w:rsid w:val="00BE7A75"/>
    <w:rsid w:val="00BE7C03"/>
    <w:rsid w:val="00BE7C8E"/>
    <w:rsid w:val="00BE7D6D"/>
    <w:rsid w:val="00BE7F62"/>
    <w:rsid w:val="00BF0074"/>
    <w:rsid w:val="00BF0176"/>
    <w:rsid w:val="00BF0334"/>
    <w:rsid w:val="00BF0974"/>
    <w:rsid w:val="00BF0AA2"/>
    <w:rsid w:val="00BF0B65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B7"/>
    <w:rsid w:val="00BF23D8"/>
    <w:rsid w:val="00BF27AD"/>
    <w:rsid w:val="00BF280B"/>
    <w:rsid w:val="00BF287D"/>
    <w:rsid w:val="00BF2B10"/>
    <w:rsid w:val="00BF2E0A"/>
    <w:rsid w:val="00BF31E6"/>
    <w:rsid w:val="00BF31EB"/>
    <w:rsid w:val="00BF32A7"/>
    <w:rsid w:val="00BF34D1"/>
    <w:rsid w:val="00BF35BC"/>
    <w:rsid w:val="00BF3735"/>
    <w:rsid w:val="00BF38FE"/>
    <w:rsid w:val="00BF3A4D"/>
    <w:rsid w:val="00BF3AE7"/>
    <w:rsid w:val="00BF3C28"/>
    <w:rsid w:val="00BF3C2E"/>
    <w:rsid w:val="00BF3CC8"/>
    <w:rsid w:val="00BF3D49"/>
    <w:rsid w:val="00BF3E5F"/>
    <w:rsid w:val="00BF3F43"/>
    <w:rsid w:val="00BF4006"/>
    <w:rsid w:val="00BF441D"/>
    <w:rsid w:val="00BF454B"/>
    <w:rsid w:val="00BF4BF8"/>
    <w:rsid w:val="00BF4C32"/>
    <w:rsid w:val="00BF4C33"/>
    <w:rsid w:val="00BF4E4E"/>
    <w:rsid w:val="00BF502E"/>
    <w:rsid w:val="00BF5111"/>
    <w:rsid w:val="00BF5152"/>
    <w:rsid w:val="00BF53CA"/>
    <w:rsid w:val="00BF551A"/>
    <w:rsid w:val="00BF5590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085"/>
    <w:rsid w:val="00BF615A"/>
    <w:rsid w:val="00BF6344"/>
    <w:rsid w:val="00BF642C"/>
    <w:rsid w:val="00BF6E05"/>
    <w:rsid w:val="00BF7026"/>
    <w:rsid w:val="00BF734E"/>
    <w:rsid w:val="00BF73AA"/>
    <w:rsid w:val="00BF73E6"/>
    <w:rsid w:val="00BF768E"/>
    <w:rsid w:val="00BF7769"/>
    <w:rsid w:val="00BF791A"/>
    <w:rsid w:val="00BF7B65"/>
    <w:rsid w:val="00BF7D8D"/>
    <w:rsid w:val="00BF7EEF"/>
    <w:rsid w:val="00C000F0"/>
    <w:rsid w:val="00C00699"/>
    <w:rsid w:val="00C009DC"/>
    <w:rsid w:val="00C00A80"/>
    <w:rsid w:val="00C00E65"/>
    <w:rsid w:val="00C00ECC"/>
    <w:rsid w:val="00C00ED2"/>
    <w:rsid w:val="00C01193"/>
    <w:rsid w:val="00C0141C"/>
    <w:rsid w:val="00C016BE"/>
    <w:rsid w:val="00C01720"/>
    <w:rsid w:val="00C01871"/>
    <w:rsid w:val="00C01889"/>
    <w:rsid w:val="00C01890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99"/>
    <w:rsid w:val="00C029FD"/>
    <w:rsid w:val="00C02B73"/>
    <w:rsid w:val="00C02BA3"/>
    <w:rsid w:val="00C02D97"/>
    <w:rsid w:val="00C02DF8"/>
    <w:rsid w:val="00C02E25"/>
    <w:rsid w:val="00C02FAD"/>
    <w:rsid w:val="00C02FF0"/>
    <w:rsid w:val="00C03042"/>
    <w:rsid w:val="00C033BE"/>
    <w:rsid w:val="00C03608"/>
    <w:rsid w:val="00C03AA5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E1"/>
    <w:rsid w:val="00C10924"/>
    <w:rsid w:val="00C10944"/>
    <w:rsid w:val="00C10B84"/>
    <w:rsid w:val="00C10BF6"/>
    <w:rsid w:val="00C10E2E"/>
    <w:rsid w:val="00C10F55"/>
    <w:rsid w:val="00C11063"/>
    <w:rsid w:val="00C110FE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AA5"/>
    <w:rsid w:val="00C13B65"/>
    <w:rsid w:val="00C13BBF"/>
    <w:rsid w:val="00C143CA"/>
    <w:rsid w:val="00C14461"/>
    <w:rsid w:val="00C1453F"/>
    <w:rsid w:val="00C146EF"/>
    <w:rsid w:val="00C1484C"/>
    <w:rsid w:val="00C1489C"/>
    <w:rsid w:val="00C149C6"/>
    <w:rsid w:val="00C14BCC"/>
    <w:rsid w:val="00C156B6"/>
    <w:rsid w:val="00C1580D"/>
    <w:rsid w:val="00C1594E"/>
    <w:rsid w:val="00C159CC"/>
    <w:rsid w:val="00C15ABC"/>
    <w:rsid w:val="00C15B6A"/>
    <w:rsid w:val="00C15B80"/>
    <w:rsid w:val="00C15E76"/>
    <w:rsid w:val="00C1619E"/>
    <w:rsid w:val="00C1637F"/>
    <w:rsid w:val="00C16447"/>
    <w:rsid w:val="00C16F78"/>
    <w:rsid w:val="00C17080"/>
    <w:rsid w:val="00C170A5"/>
    <w:rsid w:val="00C17356"/>
    <w:rsid w:val="00C17778"/>
    <w:rsid w:val="00C179FB"/>
    <w:rsid w:val="00C17FFB"/>
    <w:rsid w:val="00C20152"/>
    <w:rsid w:val="00C2032E"/>
    <w:rsid w:val="00C204D0"/>
    <w:rsid w:val="00C205EC"/>
    <w:rsid w:val="00C2067D"/>
    <w:rsid w:val="00C206B4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201"/>
    <w:rsid w:val="00C23263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4FC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3A"/>
    <w:rsid w:val="00C2767D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0E3D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1C6C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86C"/>
    <w:rsid w:val="00C33AAC"/>
    <w:rsid w:val="00C33B3A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1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8B2"/>
    <w:rsid w:val="00C37AAA"/>
    <w:rsid w:val="00C37B41"/>
    <w:rsid w:val="00C37B88"/>
    <w:rsid w:val="00C37F8D"/>
    <w:rsid w:val="00C40165"/>
    <w:rsid w:val="00C4018F"/>
    <w:rsid w:val="00C40213"/>
    <w:rsid w:val="00C40A81"/>
    <w:rsid w:val="00C40C52"/>
    <w:rsid w:val="00C40E55"/>
    <w:rsid w:val="00C40E61"/>
    <w:rsid w:val="00C40FA4"/>
    <w:rsid w:val="00C40FC9"/>
    <w:rsid w:val="00C41279"/>
    <w:rsid w:val="00C4143B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49"/>
    <w:rsid w:val="00C42081"/>
    <w:rsid w:val="00C42732"/>
    <w:rsid w:val="00C42756"/>
    <w:rsid w:val="00C4289E"/>
    <w:rsid w:val="00C428C6"/>
    <w:rsid w:val="00C4294B"/>
    <w:rsid w:val="00C42B21"/>
    <w:rsid w:val="00C42C00"/>
    <w:rsid w:val="00C42C9E"/>
    <w:rsid w:val="00C42F7D"/>
    <w:rsid w:val="00C432E7"/>
    <w:rsid w:val="00C435BD"/>
    <w:rsid w:val="00C43656"/>
    <w:rsid w:val="00C439E7"/>
    <w:rsid w:val="00C43C1B"/>
    <w:rsid w:val="00C43DF6"/>
    <w:rsid w:val="00C4415B"/>
    <w:rsid w:val="00C442DC"/>
    <w:rsid w:val="00C444D2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82"/>
    <w:rsid w:val="00C45A79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B18"/>
    <w:rsid w:val="00C46D1C"/>
    <w:rsid w:val="00C46F0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50017"/>
    <w:rsid w:val="00C502DE"/>
    <w:rsid w:val="00C50573"/>
    <w:rsid w:val="00C50609"/>
    <w:rsid w:val="00C50671"/>
    <w:rsid w:val="00C509AF"/>
    <w:rsid w:val="00C50A41"/>
    <w:rsid w:val="00C50E18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8F"/>
    <w:rsid w:val="00C53AB2"/>
    <w:rsid w:val="00C53AB9"/>
    <w:rsid w:val="00C53B60"/>
    <w:rsid w:val="00C53BF2"/>
    <w:rsid w:val="00C53D76"/>
    <w:rsid w:val="00C53F14"/>
    <w:rsid w:val="00C540B7"/>
    <w:rsid w:val="00C540C0"/>
    <w:rsid w:val="00C54217"/>
    <w:rsid w:val="00C54312"/>
    <w:rsid w:val="00C5440A"/>
    <w:rsid w:val="00C54954"/>
    <w:rsid w:val="00C54B32"/>
    <w:rsid w:val="00C54C41"/>
    <w:rsid w:val="00C54CC7"/>
    <w:rsid w:val="00C54E27"/>
    <w:rsid w:val="00C5512B"/>
    <w:rsid w:val="00C55168"/>
    <w:rsid w:val="00C5517B"/>
    <w:rsid w:val="00C5533C"/>
    <w:rsid w:val="00C553CE"/>
    <w:rsid w:val="00C557E0"/>
    <w:rsid w:val="00C55BF3"/>
    <w:rsid w:val="00C55DB6"/>
    <w:rsid w:val="00C55E92"/>
    <w:rsid w:val="00C55FE1"/>
    <w:rsid w:val="00C56010"/>
    <w:rsid w:val="00C5632E"/>
    <w:rsid w:val="00C563A6"/>
    <w:rsid w:val="00C56618"/>
    <w:rsid w:val="00C566CA"/>
    <w:rsid w:val="00C567C0"/>
    <w:rsid w:val="00C568CD"/>
    <w:rsid w:val="00C56A2E"/>
    <w:rsid w:val="00C56A5D"/>
    <w:rsid w:val="00C56AB1"/>
    <w:rsid w:val="00C56AFE"/>
    <w:rsid w:val="00C56BC8"/>
    <w:rsid w:val="00C57010"/>
    <w:rsid w:val="00C573BE"/>
    <w:rsid w:val="00C573DF"/>
    <w:rsid w:val="00C574E1"/>
    <w:rsid w:val="00C575B8"/>
    <w:rsid w:val="00C57619"/>
    <w:rsid w:val="00C577C3"/>
    <w:rsid w:val="00C57885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1E1"/>
    <w:rsid w:val="00C611FD"/>
    <w:rsid w:val="00C61476"/>
    <w:rsid w:val="00C61D1D"/>
    <w:rsid w:val="00C61E6D"/>
    <w:rsid w:val="00C61FF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91"/>
    <w:rsid w:val="00C64AB8"/>
    <w:rsid w:val="00C64D4B"/>
    <w:rsid w:val="00C64E22"/>
    <w:rsid w:val="00C64F45"/>
    <w:rsid w:val="00C65011"/>
    <w:rsid w:val="00C655A4"/>
    <w:rsid w:val="00C655C6"/>
    <w:rsid w:val="00C65644"/>
    <w:rsid w:val="00C657E1"/>
    <w:rsid w:val="00C65858"/>
    <w:rsid w:val="00C65A84"/>
    <w:rsid w:val="00C65AFD"/>
    <w:rsid w:val="00C65BB0"/>
    <w:rsid w:val="00C65D10"/>
    <w:rsid w:val="00C65D8B"/>
    <w:rsid w:val="00C65E1E"/>
    <w:rsid w:val="00C65EDF"/>
    <w:rsid w:val="00C65FF6"/>
    <w:rsid w:val="00C663D1"/>
    <w:rsid w:val="00C663F2"/>
    <w:rsid w:val="00C664BA"/>
    <w:rsid w:val="00C665AD"/>
    <w:rsid w:val="00C66673"/>
    <w:rsid w:val="00C6683E"/>
    <w:rsid w:val="00C66846"/>
    <w:rsid w:val="00C66851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0C6"/>
    <w:rsid w:val="00C71143"/>
    <w:rsid w:val="00C71152"/>
    <w:rsid w:val="00C711F4"/>
    <w:rsid w:val="00C71401"/>
    <w:rsid w:val="00C7170D"/>
    <w:rsid w:val="00C71797"/>
    <w:rsid w:val="00C718BA"/>
    <w:rsid w:val="00C7198D"/>
    <w:rsid w:val="00C71996"/>
    <w:rsid w:val="00C71B80"/>
    <w:rsid w:val="00C71CCF"/>
    <w:rsid w:val="00C71E3F"/>
    <w:rsid w:val="00C71FD8"/>
    <w:rsid w:val="00C720E4"/>
    <w:rsid w:val="00C720EC"/>
    <w:rsid w:val="00C7216C"/>
    <w:rsid w:val="00C7233B"/>
    <w:rsid w:val="00C727F2"/>
    <w:rsid w:val="00C72806"/>
    <w:rsid w:val="00C728A5"/>
    <w:rsid w:val="00C729BE"/>
    <w:rsid w:val="00C72B27"/>
    <w:rsid w:val="00C72B61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5F01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2EC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6E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87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94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B37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768"/>
    <w:rsid w:val="00C86806"/>
    <w:rsid w:val="00C86A46"/>
    <w:rsid w:val="00C86D8C"/>
    <w:rsid w:val="00C86F8A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69C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264"/>
    <w:rsid w:val="00C9143C"/>
    <w:rsid w:val="00C914D2"/>
    <w:rsid w:val="00C9165B"/>
    <w:rsid w:val="00C916F2"/>
    <w:rsid w:val="00C91729"/>
    <w:rsid w:val="00C91741"/>
    <w:rsid w:val="00C917B4"/>
    <w:rsid w:val="00C91B7E"/>
    <w:rsid w:val="00C91C36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35"/>
    <w:rsid w:val="00C927A1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D2"/>
    <w:rsid w:val="00C94712"/>
    <w:rsid w:val="00C948CF"/>
    <w:rsid w:val="00C94BCB"/>
    <w:rsid w:val="00C95327"/>
    <w:rsid w:val="00C95479"/>
    <w:rsid w:val="00C9565B"/>
    <w:rsid w:val="00C9573B"/>
    <w:rsid w:val="00C95D0F"/>
    <w:rsid w:val="00C95EB2"/>
    <w:rsid w:val="00C968C9"/>
    <w:rsid w:val="00C96C8E"/>
    <w:rsid w:val="00C96C9C"/>
    <w:rsid w:val="00C96D9E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63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0F71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DB3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374"/>
    <w:rsid w:val="00CA46BD"/>
    <w:rsid w:val="00CA4901"/>
    <w:rsid w:val="00CA49B0"/>
    <w:rsid w:val="00CA4C07"/>
    <w:rsid w:val="00CA4C6A"/>
    <w:rsid w:val="00CA503B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5DA7"/>
    <w:rsid w:val="00CA6010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B02E3"/>
    <w:rsid w:val="00CB0481"/>
    <w:rsid w:val="00CB05FA"/>
    <w:rsid w:val="00CB061C"/>
    <w:rsid w:val="00CB06E5"/>
    <w:rsid w:val="00CB0880"/>
    <w:rsid w:val="00CB0F9F"/>
    <w:rsid w:val="00CB11C0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B64"/>
    <w:rsid w:val="00CB4C84"/>
    <w:rsid w:val="00CB4CBC"/>
    <w:rsid w:val="00CB50EB"/>
    <w:rsid w:val="00CB52EC"/>
    <w:rsid w:val="00CB530F"/>
    <w:rsid w:val="00CB5619"/>
    <w:rsid w:val="00CB5AFD"/>
    <w:rsid w:val="00CB5B3F"/>
    <w:rsid w:val="00CB5DA5"/>
    <w:rsid w:val="00CB60AE"/>
    <w:rsid w:val="00CB61C8"/>
    <w:rsid w:val="00CB61D9"/>
    <w:rsid w:val="00CB62A1"/>
    <w:rsid w:val="00CB6325"/>
    <w:rsid w:val="00CB637E"/>
    <w:rsid w:val="00CB6520"/>
    <w:rsid w:val="00CB6CD2"/>
    <w:rsid w:val="00CB6D4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1D5"/>
    <w:rsid w:val="00CC1213"/>
    <w:rsid w:val="00CC130B"/>
    <w:rsid w:val="00CC137B"/>
    <w:rsid w:val="00CC14AB"/>
    <w:rsid w:val="00CC1550"/>
    <w:rsid w:val="00CC178C"/>
    <w:rsid w:val="00CC19A9"/>
    <w:rsid w:val="00CC1A71"/>
    <w:rsid w:val="00CC1ACD"/>
    <w:rsid w:val="00CC1B2F"/>
    <w:rsid w:val="00CC1C9B"/>
    <w:rsid w:val="00CC1CE6"/>
    <w:rsid w:val="00CC1DE2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3FC4"/>
    <w:rsid w:val="00CC40C0"/>
    <w:rsid w:val="00CC4146"/>
    <w:rsid w:val="00CC416D"/>
    <w:rsid w:val="00CC4209"/>
    <w:rsid w:val="00CC4401"/>
    <w:rsid w:val="00CC4422"/>
    <w:rsid w:val="00CC4427"/>
    <w:rsid w:val="00CC4432"/>
    <w:rsid w:val="00CC4790"/>
    <w:rsid w:val="00CC48BB"/>
    <w:rsid w:val="00CC4A26"/>
    <w:rsid w:val="00CC4A35"/>
    <w:rsid w:val="00CC4BA9"/>
    <w:rsid w:val="00CC4BAC"/>
    <w:rsid w:val="00CC4CE2"/>
    <w:rsid w:val="00CC4E16"/>
    <w:rsid w:val="00CC4E6F"/>
    <w:rsid w:val="00CC52C0"/>
    <w:rsid w:val="00CC53CD"/>
    <w:rsid w:val="00CC53E6"/>
    <w:rsid w:val="00CC541A"/>
    <w:rsid w:val="00CC55E9"/>
    <w:rsid w:val="00CC5789"/>
    <w:rsid w:val="00CC5921"/>
    <w:rsid w:val="00CC59C5"/>
    <w:rsid w:val="00CC5C1D"/>
    <w:rsid w:val="00CC5E6B"/>
    <w:rsid w:val="00CC5E8A"/>
    <w:rsid w:val="00CC610D"/>
    <w:rsid w:val="00CC613A"/>
    <w:rsid w:val="00CC6328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5A9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BCB"/>
    <w:rsid w:val="00CD1C1D"/>
    <w:rsid w:val="00CD1C6C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A4C"/>
    <w:rsid w:val="00CD2C1F"/>
    <w:rsid w:val="00CD2FB1"/>
    <w:rsid w:val="00CD3207"/>
    <w:rsid w:val="00CD33C4"/>
    <w:rsid w:val="00CD33F5"/>
    <w:rsid w:val="00CD344D"/>
    <w:rsid w:val="00CD3530"/>
    <w:rsid w:val="00CD3726"/>
    <w:rsid w:val="00CD3826"/>
    <w:rsid w:val="00CD3F51"/>
    <w:rsid w:val="00CD405A"/>
    <w:rsid w:val="00CD445D"/>
    <w:rsid w:val="00CD44D1"/>
    <w:rsid w:val="00CD44DD"/>
    <w:rsid w:val="00CD455C"/>
    <w:rsid w:val="00CD4577"/>
    <w:rsid w:val="00CD487A"/>
    <w:rsid w:val="00CD4931"/>
    <w:rsid w:val="00CD4961"/>
    <w:rsid w:val="00CD4995"/>
    <w:rsid w:val="00CD4A4F"/>
    <w:rsid w:val="00CD4C48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D91"/>
    <w:rsid w:val="00CD5FE5"/>
    <w:rsid w:val="00CD60B0"/>
    <w:rsid w:val="00CD61FA"/>
    <w:rsid w:val="00CD6322"/>
    <w:rsid w:val="00CD664E"/>
    <w:rsid w:val="00CD67B8"/>
    <w:rsid w:val="00CD6E3D"/>
    <w:rsid w:val="00CD70AE"/>
    <w:rsid w:val="00CD746F"/>
    <w:rsid w:val="00CD74A7"/>
    <w:rsid w:val="00CD7729"/>
    <w:rsid w:val="00CD79A1"/>
    <w:rsid w:val="00CD7B26"/>
    <w:rsid w:val="00CD7D24"/>
    <w:rsid w:val="00CD7DA1"/>
    <w:rsid w:val="00CE02C0"/>
    <w:rsid w:val="00CE0318"/>
    <w:rsid w:val="00CE040D"/>
    <w:rsid w:val="00CE0615"/>
    <w:rsid w:val="00CE0658"/>
    <w:rsid w:val="00CE0975"/>
    <w:rsid w:val="00CE09DC"/>
    <w:rsid w:val="00CE09F2"/>
    <w:rsid w:val="00CE0E25"/>
    <w:rsid w:val="00CE1091"/>
    <w:rsid w:val="00CE151C"/>
    <w:rsid w:val="00CE1583"/>
    <w:rsid w:val="00CE16BC"/>
    <w:rsid w:val="00CE1762"/>
    <w:rsid w:val="00CE17CD"/>
    <w:rsid w:val="00CE18EB"/>
    <w:rsid w:val="00CE1910"/>
    <w:rsid w:val="00CE1B3B"/>
    <w:rsid w:val="00CE1C24"/>
    <w:rsid w:val="00CE1EB0"/>
    <w:rsid w:val="00CE1F57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7F3"/>
    <w:rsid w:val="00CE699F"/>
    <w:rsid w:val="00CE6CFF"/>
    <w:rsid w:val="00CE6D68"/>
    <w:rsid w:val="00CE6DF8"/>
    <w:rsid w:val="00CE6FBA"/>
    <w:rsid w:val="00CE7104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9E8"/>
    <w:rsid w:val="00CF0A04"/>
    <w:rsid w:val="00CF0A90"/>
    <w:rsid w:val="00CF0AED"/>
    <w:rsid w:val="00CF0B4F"/>
    <w:rsid w:val="00CF0C1E"/>
    <w:rsid w:val="00CF0F79"/>
    <w:rsid w:val="00CF123E"/>
    <w:rsid w:val="00CF127B"/>
    <w:rsid w:val="00CF132C"/>
    <w:rsid w:val="00CF191C"/>
    <w:rsid w:val="00CF19DE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73"/>
    <w:rsid w:val="00CF34B9"/>
    <w:rsid w:val="00CF34C0"/>
    <w:rsid w:val="00CF3526"/>
    <w:rsid w:val="00CF35F2"/>
    <w:rsid w:val="00CF36E6"/>
    <w:rsid w:val="00CF378C"/>
    <w:rsid w:val="00CF3A0E"/>
    <w:rsid w:val="00CF3AB0"/>
    <w:rsid w:val="00CF3AE7"/>
    <w:rsid w:val="00CF3ECB"/>
    <w:rsid w:val="00CF4077"/>
    <w:rsid w:val="00CF4648"/>
    <w:rsid w:val="00CF4823"/>
    <w:rsid w:val="00CF4882"/>
    <w:rsid w:val="00CF48A9"/>
    <w:rsid w:val="00CF4935"/>
    <w:rsid w:val="00CF4BD9"/>
    <w:rsid w:val="00CF4CDA"/>
    <w:rsid w:val="00CF4E63"/>
    <w:rsid w:val="00CF4FB3"/>
    <w:rsid w:val="00CF4FBF"/>
    <w:rsid w:val="00CF516D"/>
    <w:rsid w:val="00CF5393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6F49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A5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3CC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774"/>
    <w:rsid w:val="00D0388C"/>
    <w:rsid w:val="00D039F5"/>
    <w:rsid w:val="00D03B95"/>
    <w:rsid w:val="00D03C2C"/>
    <w:rsid w:val="00D03C3D"/>
    <w:rsid w:val="00D03CFF"/>
    <w:rsid w:val="00D03E27"/>
    <w:rsid w:val="00D03E96"/>
    <w:rsid w:val="00D04684"/>
    <w:rsid w:val="00D0482F"/>
    <w:rsid w:val="00D04A81"/>
    <w:rsid w:val="00D04B29"/>
    <w:rsid w:val="00D04C43"/>
    <w:rsid w:val="00D04EB5"/>
    <w:rsid w:val="00D04FDE"/>
    <w:rsid w:val="00D05019"/>
    <w:rsid w:val="00D054F2"/>
    <w:rsid w:val="00D0584A"/>
    <w:rsid w:val="00D05A23"/>
    <w:rsid w:val="00D05D4F"/>
    <w:rsid w:val="00D05D62"/>
    <w:rsid w:val="00D061F5"/>
    <w:rsid w:val="00D0634D"/>
    <w:rsid w:val="00D0685B"/>
    <w:rsid w:val="00D068AA"/>
    <w:rsid w:val="00D06A64"/>
    <w:rsid w:val="00D06B06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7E0"/>
    <w:rsid w:val="00D108F7"/>
    <w:rsid w:val="00D10CFD"/>
    <w:rsid w:val="00D10EDC"/>
    <w:rsid w:val="00D110DA"/>
    <w:rsid w:val="00D1111B"/>
    <w:rsid w:val="00D11327"/>
    <w:rsid w:val="00D11405"/>
    <w:rsid w:val="00D11462"/>
    <w:rsid w:val="00D1168F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4146"/>
    <w:rsid w:val="00D141B7"/>
    <w:rsid w:val="00D1428F"/>
    <w:rsid w:val="00D143A6"/>
    <w:rsid w:val="00D14685"/>
    <w:rsid w:val="00D1487D"/>
    <w:rsid w:val="00D14994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10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E39"/>
    <w:rsid w:val="00D22F03"/>
    <w:rsid w:val="00D22F10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80B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D90"/>
    <w:rsid w:val="00D25F83"/>
    <w:rsid w:val="00D25FCA"/>
    <w:rsid w:val="00D262A5"/>
    <w:rsid w:val="00D263D9"/>
    <w:rsid w:val="00D26479"/>
    <w:rsid w:val="00D264E7"/>
    <w:rsid w:val="00D26555"/>
    <w:rsid w:val="00D26725"/>
    <w:rsid w:val="00D26743"/>
    <w:rsid w:val="00D269EB"/>
    <w:rsid w:val="00D26C0E"/>
    <w:rsid w:val="00D26CF3"/>
    <w:rsid w:val="00D272E6"/>
    <w:rsid w:val="00D27799"/>
    <w:rsid w:val="00D27A3C"/>
    <w:rsid w:val="00D27D0B"/>
    <w:rsid w:val="00D27D86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28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2B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5C"/>
    <w:rsid w:val="00D346EB"/>
    <w:rsid w:val="00D347F9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0B3"/>
    <w:rsid w:val="00D36136"/>
    <w:rsid w:val="00D36192"/>
    <w:rsid w:val="00D36240"/>
    <w:rsid w:val="00D36381"/>
    <w:rsid w:val="00D365C4"/>
    <w:rsid w:val="00D368DE"/>
    <w:rsid w:val="00D36AB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3A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DD1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17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6B7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275"/>
    <w:rsid w:val="00D45577"/>
    <w:rsid w:val="00D458DE"/>
    <w:rsid w:val="00D45A52"/>
    <w:rsid w:val="00D45B20"/>
    <w:rsid w:val="00D45D20"/>
    <w:rsid w:val="00D45DA1"/>
    <w:rsid w:val="00D45F28"/>
    <w:rsid w:val="00D45FE0"/>
    <w:rsid w:val="00D46013"/>
    <w:rsid w:val="00D4617A"/>
    <w:rsid w:val="00D462CB"/>
    <w:rsid w:val="00D46337"/>
    <w:rsid w:val="00D46367"/>
    <w:rsid w:val="00D463DA"/>
    <w:rsid w:val="00D466CD"/>
    <w:rsid w:val="00D4673D"/>
    <w:rsid w:val="00D46847"/>
    <w:rsid w:val="00D46A5E"/>
    <w:rsid w:val="00D4716C"/>
    <w:rsid w:val="00D472A3"/>
    <w:rsid w:val="00D47368"/>
    <w:rsid w:val="00D47492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BE"/>
    <w:rsid w:val="00D508FB"/>
    <w:rsid w:val="00D5094D"/>
    <w:rsid w:val="00D50966"/>
    <w:rsid w:val="00D50BFC"/>
    <w:rsid w:val="00D50C86"/>
    <w:rsid w:val="00D50CAE"/>
    <w:rsid w:val="00D50F9D"/>
    <w:rsid w:val="00D511C6"/>
    <w:rsid w:val="00D51362"/>
    <w:rsid w:val="00D51377"/>
    <w:rsid w:val="00D515CA"/>
    <w:rsid w:val="00D51713"/>
    <w:rsid w:val="00D51847"/>
    <w:rsid w:val="00D519CA"/>
    <w:rsid w:val="00D51A0B"/>
    <w:rsid w:val="00D51B30"/>
    <w:rsid w:val="00D51B6B"/>
    <w:rsid w:val="00D51E84"/>
    <w:rsid w:val="00D52080"/>
    <w:rsid w:val="00D520EE"/>
    <w:rsid w:val="00D5229A"/>
    <w:rsid w:val="00D52387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CC"/>
    <w:rsid w:val="00D53A22"/>
    <w:rsid w:val="00D53C8D"/>
    <w:rsid w:val="00D53C98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E7E"/>
    <w:rsid w:val="00D54F44"/>
    <w:rsid w:val="00D550A2"/>
    <w:rsid w:val="00D550A3"/>
    <w:rsid w:val="00D5522F"/>
    <w:rsid w:val="00D553B8"/>
    <w:rsid w:val="00D554B8"/>
    <w:rsid w:val="00D55D56"/>
    <w:rsid w:val="00D56039"/>
    <w:rsid w:val="00D56084"/>
    <w:rsid w:val="00D560C0"/>
    <w:rsid w:val="00D5621D"/>
    <w:rsid w:val="00D56270"/>
    <w:rsid w:val="00D5629A"/>
    <w:rsid w:val="00D564E6"/>
    <w:rsid w:val="00D56545"/>
    <w:rsid w:val="00D5655A"/>
    <w:rsid w:val="00D56767"/>
    <w:rsid w:val="00D569BC"/>
    <w:rsid w:val="00D56BB7"/>
    <w:rsid w:val="00D56EAC"/>
    <w:rsid w:val="00D570DF"/>
    <w:rsid w:val="00D57523"/>
    <w:rsid w:val="00D57584"/>
    <w:rsid w:val="00D57733"/>
    <w:rsid w:val="00D5797B"/>
    <w:rsid w:val="00D57AB3"/>
    <w:rsid w:val="00D57B9D"/>
    <w:rsid w:val="00D57DAD"/>
    <w:rsid w:val="00D57ECF"/>
    <w:rsid w:val="00D57F6A"/>
    <w:rsid w:val="00D600A3"/>
    <w:rsid w:val="00D601A2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54"/>
    <w:rsid w:val="00D62ADD"/>
    <w:rsid w:val="00D62D80"/>
    <w:rsid w:val="00D62D97"/>
    <w:rsid w:val="00D62EBA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6CA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52"/>
    <w:rsid w:val="00D6729E"/>
    <w:rsid w:val="00D675E6"/>
    <w:rsid w:val="00D676F4"/>
    <w:rsid w:val="00D6771F"/>
    <w:rsid w:val="00D67883"/>
    <w:rsid w:val="00D67924"/>
    <w:rsid w:val="00D6797A"/>
    <w:rsid w:val="00D702C3"/>
    <w:rsid w:val="00D70494"/>
    <w:rsid w:val="00D70552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91"/>
    <w:rsid w:val="00D71AD5"/>
    <w:rsid w:val="00D71B3B"/>
    <w:rsid w:val="00D71B75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B37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6A5"/>
    <w:rsid w:val="00D736B1"/>
    <w:rsid w:val="00D7379A"/>
    <w:rsid w:val="00D739C6"/>
    <w:rsid w:val="00D73C91"/>
    <w:rsid w:val="00D73CBB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C2"/>
    <w:rsid w:val="00D74EB0"/>
    <w:rsid w:val="00D74F28"/>
    <w:rsid w:val="00D74F9B"/>
    <w:rsid w:val="00D74F9C"/>
    <w:rsid w:val="00D75070"/>
    <w:rsid w:val="00D750A6"/>
    <w:rsid w:val="00D7512C"/>
    <w:rsid w:val="00D751CA"/>
    <w:rsid w:val="00D751F5"/>
    <w:rsid w:val="00D75217"/>
    <w:rsid w:val="00D753DA"/>
    <w:rsid w:val="00D754E5"/>
    <w:rsid w:val="00D7590F"/>
    <w:rsid w:val="00D759D9"/>
    <w:rsid w:val="00D75AC5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8AC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0E6"/>
    <w:rsid w:val="00D801E6"/>
    <w:rsid w:val="00D802E9"/>
    <w:rsid w:val="00D8037D"/>
    <w:rsid w:val="00D80AD4"/>
    <w:rsid w:val="00D80C31"/>
    <w:rsid w:val="00D80D23"/>
    <w:rsid w:val="00D80E39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08"/>
    <w:rsid w:val="00D82A72"/>
    <w:rsid w:val="00D82A91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B53"/>
    <w:rsid w:val="00D83DA7"/>
    <w:rsid w:val="00D83EDA"/>
    <w:rsid w:val="00D83FF5"/>
    <w:rsid w:val="00D84202"/>
    <w:rsid w:val="00D84287"/>
    <w:rsid w:val="00D842A9"/>
    <w:rsid w:val="00D8440B"/>
    <w:rsid w:val="00D84540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5EDC"/>
    <w:rsid w:val="00D8602A"/>
    <w:rsid w:val="00D8612F"/>
    <w:rsid w:val="00D865A0"/>
    <w:rsid w:val="00D86771"/>
    <w:rsid w:val="00D868D1"/>
    <w:rsid w:val="00D869AF"/>
    <w:rsid w:val="00D86A07"/>
    <w:rsid w:val="00D86C76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1A"/>
    <w:rsid w:val="00D90548"/>
    <w:rsid w:val="00D909FA"/>
    <w:rsid w:val="00D90C5A"/>
    <w:rsid w:val="00D90CC7"/>
    <w:rsid w:val="00D91096"/>
    <w:rsid w:val="00D91318"/>
    <w:rsid w:val="00D914F1"/>
    <w:rsid w:val="00D9153A"/>
    <w:rsid w:val="00D9155D"/>
    <w:rsid w:val="00D916BF"/>
    <w:rsid w:val="00D9189E"/>
    <w:rsid w:val="00D919A8"/>
    <w:rsid w:val="00D919A9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304C"/>
    <w:rsid w:val="00D931F8"/>
    <w:rsid w:val="00D93296"/>
    <w:rsid w:val="00D937BE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816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B8A"/>
    <w:rsid w:val="00D95D3B"/>
    <w:rsid w:val="00D96051"/>
    <w:rsid w:val="00D96372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DFF"/>
    <w:rsid w:val="00DA04FF"/>
    <w:rsid w:val="00DA0741"/>
    <w:rsid w:val="00DA07E4"/>
    <w:rsid w:val="00DA08EC"/>
    <w:rsid w:val="00DA0AA3"/>
    <w:rsid w:val="00DA0B3D"/>
    <w:rsid w:val="00DA0C47"/>
    <w:rsid w:val="00DA0D43"/>
    <w:rsid w:val="00DA0F6E"/>
    <w:rsid w:val="00DA0FC4"/>
    <w:rsid w:val="00DA12ED"/>
    <w:rsid w:val="00DA15C1"/>
    <w:rsid w:val="00DA17DE"/>
    <w:rsid w:val="00DA197E"/>
    <w:rsid w:val="00DA19AE"/>
    <w:rsid w:val="00DA1A4C"/>
    <w:rsid w:val="00DA1AA6"/>
    <w:rsid w:val="00DA1D42"/>
    <w:rsid w:val="00DA1ED4"/>
    <w:rsid w:val="00DA2142"/>
    <w:rsid w:val="00DA21E1"/>
    <w:rsid w:val="00DA23D7"/>
    <w:rsid w:val="00DA2B38"/>
    <w:rsid w:val="00DA2E01"/>
    <w:rsid w:val="00DA2EBF"/>
    <w:rsid w:val="00DA3287"/>
    <w:rsid w:val="00DA32BE"/>
    <w:rsid w:val="00DA32C0"/>
    <w:rsid w:val="00DA348E"/>
    <w:rsid w:val="00DA36D3"/>
    <w:rsid w:val="00DA39D6"/>
    <w:rsid w:val="00DA3A5E"/>
    <w:rsid w:val="00DA3D40"/>
    <w:rsid w:val="00DA3DFC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97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270"/>
    <w:rsid w:val="00DA7311"/>
    <w:rsid w:val="00DA7341"/>
    <w:rsid w:val="00DA7397"/>
    <w:rsid w:val="00DA73B2"/>
    <w:rsid w:val="00DA76B0"/>
    <w:rsid w:val="00DA7A13"/>
    <w:rsid w:val="00DA7A5A"/>
    <w:rsid w:val="00DA7BEB"/>
    <w:rsid w:val="00DA7E1C"/>
    <w:rsid w:val="00DA7E78"/>
    <w:rsid w:val="00DA7EEC"/>
    <w:rsid w:val="00DB0029"/>
    <w:rsid w:val="00DB008F"/>
    <w:rsid w:val="00DB0120"/>
    <w:rsid w:val="00DB014A"/>
    <w:rsid w:val="00DB0262"/>
    <w:rsid w:val="00DB07CE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0C2"/>
    <w:rsid w:val="00DB4476"/>
    <w:rsid w:val="00DB44BD"/>
    <w:rsid w:val="00DB4B41"/>
    <w:rsid w:val="00DB4B4E"/>
    <w:rsid w:val="00DB5195"/>
    <w:rsid w:val="00DB51C4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60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299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A1A"/>
    <w:rsid w:val="00DC1C36"/>
    <w:rsid w:val="00DC1C94"/>
    <w:rsid w:val="00DC1CEA"/>
    <w:rsid w:val="00DC1D96"/>
    <w:rsid w:val="00DC1E95"/>
    <w:rsid w:val="00DC1FC1"/>
    <w:rsid w:val="00DC233E"/>
    <w:rsid w:val="00DC235C"/>
    <w:rsid w:val="00DC2386"/>
    <w:rsid w:val="00DC241C"/>
    <w:rsid w:val="00DC243A"/>
    <w:rsid w:val="00DC2856"/>
    <w:rsid w:val="00DC2956"/>
    <w:rsid w:val="00DC29F4"/>
    <w:rsid w:val="00DC2D50"/>
    <w:rsid w:val="00DC32E2"/>
    <w:rsid w:val="00DC34F5"/>
    <w:rsid w:val="00DC377A"/>
    <w:rsid w:val="00DC3898"/>
    <w:rsid w:val="00DC3AC9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4BA"/>
    <w:rsid w:val="00DC5601"/>
    <w:rsid w:val="00DC5622"/>
    <w:rsid w:val="00DC5651"/>
    <w:rsid w:val="00DC5674"/>
    <w:rsid w:val="00DC58CB"/>
    <w:rsid w:val="00DC5B87"/>
    <w:rsid w:val="00DC5C55"/>
    <w:rsid w:val="00DC5ECD"/>
    <w:rsid w:val="00DC5F10"/>
    <w:rsid w:val="00DC608F"/>
    <w:rsid w:val="00DC61C9"/>
    <w:rsid w:val="00DC620C"/>
    <w:rsid w:val="00DC64C3"/>
    <w:rsid w:val="00DC65C9"/>
    <w:rsid w:val="00DC6976"/>
    <w:rsid w:val="00DC697A"/>
    <w:rsid w:val="00DC6BFC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E76"/>
    <w:rsid w:val="00DC7F39"/>
    <w:rsid w:val="00DD01B1"/>
    <w:rsid w:val="00DD02F5"/>
    <w:rsid w:val="00DD0394"/>
    <w:rsid w:val="00DD03B1"/>
    <w:rsid w:val="00DD05B0"/>
    <w:rsid w:val="00DD05C7"/>
    <w:rsid w:val="00DD06D0"/>
    <w:rsid w:val="00DD0B58"/>
    <w:rsid w:val="00DD0CF1"/>
    <w:rsid w:val="00DD0FE1"/>
    <w:rsid w:val="00DD1370"/>
    <w:rsid w:val="00DD1440"/>
    <w:rsid w:val="00DD17B6"/>
    <w:rsid w:val="00DD194D"/>
    <w:rsid w:val="00DD1A5B"/>
    <w:rsid w:val="00DD1B03"/>
    <w:rsid w:val="00DD1C48"/>
    <w:rsid w:val="00DD1DCA"/>
    <w:rsid w:val="00DD1E95"/>
    <w:rsid w:val="00DD2209"/>
    <w:rsid w:val="00DD23D4"/>
    <w:rsid w:val="00DD260F"/>
    <w:rsid w:val="00DD2618"/>
    <w:rsid w:val="00DD274D"/>
    <w:rsid w:val="00DD2993"/>
    <w:rsid w:val="00DD2B4A"/>
    <w:rsid w:val="00DD2C0D"/>
    <w:rsid w:val="00DD2FD6"/>
    <w:rsid w:val="00DD35AC"/>
    <w:rsid w:val="00DD36FE"/>
    <w:rsid w:val="00DD3757"/>
    <w:rsid w:val="00DD3BA2"/>
    <w:rsid w:val="00DD3CC1"/>
    <w:rsid w:val="00DD3D15"/>
    <w:rsid w:val="00DD3F02"/>
    <w:rsid w:val="00DD3FFA"/>
    <w:rsid w:val="00DD406C"/>
    <w:rsid w:val="00DD4329"/>
    <w:rsid w:val="00DD4B32"/>
    <w:rsid w:val="00DD4D1C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9FC"/>
    <w:rsid w:val="00DD6C34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7B"/>
    <w:rsid w:val="00DE07F4"/>
    <w:rsid w:val="00DE0C69"/>
    <w:rsid w:val="00DE0D5E"/>
    <w:rsid w:val="00DE0E30"/>
    <w:rsid w:val="00DE0F80"/>
    <w:rsid w:val="00DE10EF"/>
    <w:rsid w:val="00DE157E"/>
    <w:rsid w:val="00DE15C6"/>
    <w:rsid w:val="00DE17F5"/>
    <w:rsid w:val="00DE191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A5E"/>
    <w:rsid w:val="00DE2BB0"/>
    <w:rsid w:val="00DE2CA8"/>
    <w:rsid w:val="00DE2CE5"/>
    <w:rsid w:val="00DE2F89"/>
    <w:rsid w:val="00DE3172"/>
    <w:rsid w:val="00DE3621"/>
    <w:rsid w:val="00DE37DF"/>
    <w:rsid w:val="00DE3957"/>
    <w:rsid w:val="00DE39DF"/>
    <w:rsid w:val="00DE3AAE"/>
    <w:rsid w:val="00DE3AFC"/>
    <w:rsid w:val="00DE3B96"/>
    <w:rsid w:val="00DE3CE2"/>
    <w:rsid w:val="00DE3DD6"/>
    <w:rsid w:val="00DE3E19"/>
    <w:rsid w:val="00DE3FC9"/>
    <w:rsid w:val="00DE425D"/>
    <w:rsid w:val="00DE42EE"/>
    <w:rsid w:val="00DE4675"/>
    <w:rsid w:val="00DE4752"/>
    <w:rsid w:val="00DE47C2"/>
    <w:rsid w:val="00DE48E4"/>
    <w:rsid w:val="00DE49EC"/>
    <w:rsid w:val="00DE4A4F"/>
    <w:rsid w:val="00DE4B2E"/>
    <w:rsid w:val="00DE4BFE"/>
    <w:rsid w:val="00DE4D28"/>
    <w:rsid w:val="00DE4E83"/>
    <w:rsid w:val="00DE5024"/>
    <w:rsid w:val="00DE513C"/>
    <w:rsid w:val="00DE544C"/>
    <w:rsid w:val="00DE5920"/>
    <w:rsid w:val="00DE5F5E"/>
    <w:rsid w:val="00DE6174"/>
    <w:rsid w:val="00DE627D"/>
    <w:rsid w:val="00DE6626"/>
    <w:rsid w:val="00DE6A6F"/>
    <w:rsid w:val="00DE6AC1"/>
    <w:rsid w:val="00DE6B9E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AD1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0F7D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0FE"/>
    <w:rsid w:val="00DF21A9"/>
    <w:rsid w:val="00DF21B7"/>
    <w:rsid w:val="00DF234D"/>
    <w:rsid w:val="00DF2408"/>
    <w:rsid w:val="00DF24D6"/>
    <w:rsid w:val="00DF25B3"/>
    <w:rsid w:val="00DF26D7"/>
    <w:rsid w:val="00DF2783"/>
    <w:rsid w:val="00DF2D66"/>
    <w:rsid w:val="00DF2E55"/>
    <w:rsid w:val="00DF30B4"/>
    <w:rsid w:val="00DF31C0"/>
    <w:rsid w:val="00DF3356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E5"/>
    <w:rsid w:val="00DF66E7"/>
    <w:rsid w:val="00DF67FE"/>
    <w:rsid w:val="00DF6A1D"/>
    <w:rsid w:val="00DF6B4F"/>
    <w:rsid w:val="00DF6C3B"/>
    <w:rsid w:val="00DF6E2A"/>
    <w:rsid w:val="00DF718A"/>
    <w:rsid w:val="00DF7194"/>
    <w:rsid w:val="00DF71AF"/>
    <w:rsid w:val="00DF7242"/>
    <w:rsid w:val="00DF72FB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820"/>
    <w:rsid w:val="00E00BB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541"/>
    <w:rsid w:val="00E027B0"/>
    <w:rsid w:val="00E02893"/>
    <w:rsid w:val="00E028B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4BC"/>
    <w:rsid w:val="00E0663F"/>
    <w:rsid w:val="00E0667E"/>
    <w:rsid w:val="00E066AC"/>
    <w:rsid w:val="00E06815"/>
    <w:rsid w:val="00E069E1"/>
    <w:rsid w:val="00E06AED"/>
    <w:rsid w:val="00E06D54"/>
    <w:rsid w:val="00E0704E"/>
    <w:rsid w:val="00E070A6"/>
    <w:rsid w:val="00E07203"/>
    <w:rsid w:val="00E07453"/>
    <w:rsid w:val="00E07727"/>
    <w:rsid w:val="00E07792"/>
    <w:rsid w:val="00E07A43"/>
    <w:rsid w:val="00E07D04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17B1"/>
    <w:rsid w:val="00E11F75"/>
    <w:rsid w:val="00E126B8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0AC"/>
    <w:rsid w:val="00E162FA"/>
    <w:rsid w:val="00E16614"/>
    <w:rsid w:val="00E166F5"/>
    <w:rsid w:val="00E1692C"/>
    <w:rsid w:val="00E1694B"/>
    <w:rsid w:val="00E16BFC"/>
    <w:rsid w:val="00E16C72"/>
    <w:rsid w:val="00E16C9E"/>
    <w:rsid w:val="00E16CDF"/>
    <w:rsid w:val="00E16F66"/>
    <w:rsid w:val="00E16F8A"/>
    <w:rsid w:val="00E1707B"/>
    <w:rsid w:val="00E171A0"/>
    <w:rsid w:val="00E174A4"/>
    <w:rsid w:val="00E1753F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B2"/>
    <w:rsid w:val="00E21742"/>
    <w:rsid w:val="00E2177A"/>
    <w:rsid w:val="00E21985"/>
    <w:rsid w:val="00E21BD7"/>
    <w:rsid w:val="00E21BFC"/>
    <w:rsid w:val="00E21C9C"/>
    <w:rsid w:val="00E21CBA"/>
    <w:rsid w:val="00E220C6"/>
    <w:rsid w:val="00E2232D"/>
    <w:rsid w:val="00E223DD"/>
    <w:rsid w:val="00E224DF"/>
    <w:rsid w:val="00E2255D"/>
    <w:rsid w:val="00E22C1D"/>
    <w:rsid w:val="00E22CE3"/>
    <w:rsid w:val="00E22D25"/>
    <w:rsid w:val="00E2305E"/>
    <w:rsid w:val="00E2319F"/>
    <w:rsid w:val="00E23237"/>
    <w:rsid w:val="00E23282"/>
    <w:rsid w:val="00E232B1"/>
    <w:rsid w:val="00E239E1"/>
    <w:rsid w:val="00E23A6F"/>
    <w:rsid w:val="00E23C8A"/>
    <w:rsid w:val="00E23FE8"/>
    <w:rsid w:val="00E242E3"/>
    <w:rsid w:val="00E24300"/>
    <w:rsid w:val="00E244B0"/>
    <w:rsid w:val="00E2454A"/>
    <w:rsid w:val="00E248AA"/>
    <w:rsid w:val="00E24D48"/>
    <w:rsid w:val="00E24F46"/>
    <w:rsid w:val="00E24FD4"/>
    <w:rsid w:val="00E24FE6"/>
    <w:rsid w:val="00E25010"/>
    <w:rsid w:val="00E25505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85"/>
    <w:rsid w:val="00E27AD0"/>
    <w:rsid w:val="00E27B3E"/>
    <w:rsid w:val="00E27C59"/>
    <w:rsid w:val="00E27D3F"/>
    <w:rsid w:val="00E27E88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14"/>
    <w:rsid w:val="00E30831"/>
    <w:rsid w:val="00E308AF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CD"/>
    <w:rsid w:val="00E32FEB"/>
    <w:rsid w:val="00E32FF4"/>
    <w:rsid w:val="00E33422"/>
    <w:rsid w:val="00E33695"/>
    <w:rsid w:val="00E3371D"/>
    <w:rsid w:val="00E339D5"/>
    <w:rsid w:val="00E33C4A"/>
    <w:rsid w:val="00E33CB1"/>
    <w:rsid w:val="00E33E26"/>
    <w:rsid w:val="00E3404E"/>
    <w:rsid w:val="00E341DA"/>
    <w:rsid w:val="00E3489B"/>
    <w:rsid w:val="00E34AB1"/>
    <w:rsid w:val="00E34EDD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DFA"/>
    <w:rsid w:val="00E36EA5"/>
    <w:rsid w:val="00E371D6"/>
    <w:rsid w:val="00E37283"/>
    <w:rsid w:val="00E3729D"/>
    <w:rsid w:val="00E37305"/>
    <w:rsid w:val="00E376E8"/>
    <w:rsid w:val="00E377E1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1D6"/>
    <w:rsid w:val="00E41282"/>
    <w:rsid w:val="00E416A4"/>
    <w:rsid w:val="00E417D5"/>
    <w:rsid w:val="00E418AE"/>
    <w:rsid w:val="00E4193D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2D35"/>
    <w:rsid w:val="00E43125"/>
    <w:rsid w:val="00E431AE"/>
    <w:rsid w:val="00E43424"/>
    <w:rsid w:val="00E43463"/>
    <w:rsid w:val="00E4399E"/>
    <w:rsid w:val="00E439E1"/>
    <w:rsid w:val="00E43A4D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99C"/>
    <w:rsid w:val="00E44C13"/>
    <w:rsid w:val="00E44C55"/>
    <w:rsid w:val="00E44CFF"/>
    <w:rsid w:val="00E44EAE"/>
    <w:rsid w:val="00E44F2B"/>
    <w:rsid w:val="00E4509A"/>
    <w:rsid w:val="00E45171"/>
    <w:rsid w:val="00E451CB"/>
    <w:rsid w:val="00E45238"/>
    <w:rsid w:val="00E45253"/>
    <w:rsid w:val="00E4527E"/>
    <w:rsid w:val="00E45295"/>
    <w:rsid w:val="00E453AA"/>
    <w:rsid w:val="00E45796"/>
    <w:rsid w:val="00E45A97"/>
    <w:rsid w:val="00E45C2C"/>
    <w:rsid w:val="00E45D4F"/>
    <w:rsid w:val="00E45E76"/>
    <w:rsid w:val="00E464C2"/>
    <w:rsid w:val="00E46679"/>
    <w:rsid w:val="00E46AF5"/>
    <w:rsid w:val="00E46D94"/>
    <w:rsid w:val="00E4704D"/>
    <w:rsid w:val="00E470BC"/>
    <w:rsid w:val="00E47369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4D0"/>
    <w:rsid w:val="00E50748"/>
    <w:rsid w:val="00E5074A"/>
    <w:rsid w:val="00E507C8"/>
    <w:rsid w:val="00E50848"/>
    <w:rsid w:val="00E50A2A"/>
    <w:rsid w:val="00E50D1B"/>
    <w:rsid w:val="00E50D2D"/>
    <w:rsid w:val="00E51042"/>
    <w:rsid w:val="00E51221"/>
    <w:rsid w:val="00E512C3"/>
    <w:rsid w:val="00E512CE"/>
    <w:rsid w:val="00E51424"/>
    <w:rsid w:val="00E51565"/>
    <w:rsid w:val="00E518FC"/>
    <w:rsid w:val="00E51F8A"/>
    <w:rsid w:val="00E51FC6"/>
    <w:rsid w:val="00E5202B"/>
    <w:rsid w:val="00E52079"/>
    <w:rsid w:val="00E5208B"/>
    <w:rsid w:val="00E52125"/>
    <w:rsid w:val="00E524F6"/>
    <w:rsid w:val="00E525F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266"/>
    <w:rsid w:val="00E533D4"/>
    <w:rsid w:val="00E53686"/>
    <w:rsid w:val="00E53711"/>
    <w:rsid w:val="00E53CC2"/>
    <w:rsid w:val="00E53F9B"/>
    <w:rsid w:val="00E53FB8"/>
    <w:rsid w:val="00E5409F"/>
    <w:rsid w:val="00E5417F"/>
    <w:rsid w:val="00E5449B"/>
    <w:rsid w:val="00E544C9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7B"/>
    <w:rsid w:val="00E554CC"/>
    <w:rsid w:val="00E555B9"/>
    <w:rsid w:val="00E55978"/>
    <w:rsid w:val="00E55AE9"/>
    <w:rsid w:val="00E55B81"/>
    <w:rsid w:val="00E55CEB"/>
    <w:rsid w:val="00E56092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1E"/>
    <w:rsid w:val="00E57733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29"/>
    <w:rsid w:val="00E609B5"/>
    <w:rsid w:val="00E60A8F"/>
    <w:rsid w:val="00E60AD3"/>
    <w:rsid w:val="00E60D8C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1FC1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2C45"/>
    <w:rsid w:val="00E630D6"/>
    <w:rsid w:val="00E633BF"/>
    <w:rsid w:val="00E6351F"/>
    <w:rsid w:val="00E635A3"/>
    <w:rsid w:val="00E63F04"/>
    <w:rsid w:val="00E64071"/>
    <w:rsid w:val="00E6422F"/>
    <w:rsid w:val="00E6437A"/>
    <w:rsid w:val="00E64584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D45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206"/>
    <w:rsid w:val="00E6746B"/>
    <w:rsid w:val="00E675F5"/>
    <w:rsid w:val="00E679F1"/>
    <w:rsid w:val="00E67A76"/>
    <w:rsid w:val="00E67B60"/>
    <w:rsid w:val="00E67BEE"/>
    <w:rsid w:val="00E67BEF"/>
    <w:rsid w:val="00E67D63"/>
    <w:rsid w:val="00E67EA7"/>
    <w:rsid w:val="00E701D6"/>
    <w:rsid w:val="00E70253"/>
    <w:rsid w:val="00E70444"/>
    <w:rsid w:val="00E70664"/>
    <w:rsid w:val="00E70792"/>
    <w:rsid w:val="00E7092A"/>
    <w:rsid w:val="00E709C4"/>
    <w:rsid w:val="00E70A7F"/>
    <w:rsid w:val="00E70F99"/>
    <w:rsid w:val="00E7174B"/>
    <w:rsid w:val="00E71798"/>
    <w:rsid w:val="00E717D2"/>
    <w:rsid w:val="00E717D7"/>
    <w:rsid w:val="00E7182E"/>
    <w:rsid w:val="00E7186D"/>
    <w:rsid w:val="00E7193A"/>
    <w:rsid w:val="00E7194A"/>
    <w:rsid w:val="00E71A7A"/>
    <w:rsid w:val="00E71BA9"/>
    <w:rsid w:val="00E71D77"/>
    <w:rsid w:val="00E71F62"/>
    <w:rsid w:val="00E7203D"/>
    <w:rsid w:val="00E720FD"/>
    <w:rsid w:val="00E7218B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3"/>
    <w:rsid w:val="00E73D66"/>
    <w:rsid w:val="00E73EBE"/>
    <w:rsid w:val="00E74014"/>
    <w:rsid w:val="00E740B2"/>
    <w:rsid w:val="00E742D4"/>
    <w:rsid w:val="00E747E4"/>
    <w:rsid w:val="00E748DA"/>
    <w:rsid w:val="00E7490A"/>
    <w:rsid w:val="00E74B1B"/>
    <w:rsid w:val="00E74BB5"/>
    <w:rsid w:val="00E74BBC"/>
    <w:rsid w:val="00E74C49"/>
    <w:rsid w:val="00E74D60"/>
    <w:rsid w:val="00E75377"/>
    <w:rsid w:val="00E7547D"/>
    <w:rsid w:val="00E75677"/>
    <w:rsid w:val="00E7569F"/>
    <w:rsid w:val="00E757E4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77C63"/>
    <w:rsid w:val="00E77F9B"/>
    <w:rsid w:val="00E80045"/>
    <w:rsid w:val="00E804AF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BF1"/>
    <w:rsid w:val="00E83E23"/>
    <w:rsid w:val="00E83E5E"/>
    <w:rsid w:val="00E83EEC"/>
    <w:rsid w:val="00E83FC8"/>
    <w:rsid w:val="00E84094"/>
    <w:rsid w:val="00E840C5"/>
    <w:rsid w:val="00E846E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9C8"/>
    <w:rsid w:val="00E85AEE"/>
    <w:rsid w:val="00E85C4C"/>
    <w:rsid w:val="00E86080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31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A11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E31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251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874"/>
    <w:rsid w:val="00E948DD"/>
    <w:rsid w:val="00E94910"/>
    <w:rsid w:val="00E94AEE"/>
    <w:rsid w:val="00E94D40"/>
    <w:rsid w:val="00E94D69"/>
    <w:rsid w:val="00E95097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CED"/>
    <w:rsid w:val="00E95F49"/>
    <w:rsid w:val="00E9602C"/>
    <w:rsid w:val="00E961B9"/>
    <w:rsid w:val="00E96255"/>
    <w:rsid w:val="00E96C94"/>
    <w:rsid w:val="00E96E3D"/>
    <w:rsid w:val="00E97093"/>
    <w:rsid w:val="00E971D7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1FCB"/>
    <w:rsid w:val="00EA2011"/>
    <w:rsid w:val="00EA206C"/>
    <w:rsid w:val="00EA2392"/>
    <w:rsid w:val="00EA24A1"/>
    <w:rsid w:val="00EA24AF"/>
    <w:rsid w:val="00EA2626"/>
    <w:rsid w:val="00EA2681"/>
    <w:rsid w:val="00EA279D"/>
    <w:rsid w:val="00EA2809"/>
    <w:rsid w:val="00EA29C1"/>
    <w:rsid w:val="00EA2CBD"/>
    <w:rsid w:val="00EA2EF0"/>
    <w:rsid w:val="00EA2F39"/>
    <w:rsid w:val="00EA3147"/>
    <w:rsid w:val="00EA32BD"/>
    <w:rsid w:val="00EA330B"/>
    <w:rsid w:val="00EA33A6"/>
    <w:rsid w:val="00EA3423"/>
    <w:rsid w:val="00EA3443"/>
    <w:rsid w:val="00EA3457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4E1A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C35"/>
    <w:rsid w:val="00EA7D20"/>
    <w:rsid w:val="00EA7D6A"/>
    <w:rsid w:val="00EA7DAC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702"/>
    <w:rsid w:val="00EB38A0"/>
    <w:rsid w:val="00EB3989"/>
    <w:rsid w:val="00EB3A8A"/>
    <w:rsid w:val="00EB4011"/>
    <w:rsid w:val="00EB42FB"/>
    <w:rsid w:val="00EB43F9"/>
    <w:rsid w:val="00EB4A08"/>
    <w:rsid w:val="00EB4AF1"/>
    <w:rsid w:val="00EB4CD6"/>
    <w:rsid w:val="00EB4D12"/>
    <w:rsid w:val="00EB4EDC"/>
    <w:rsid w:val="00EB5108"/>
    <w:rsid w:val="00EB51FB"/>
    <w:rsid w:val="00EB5219"/>
    <w:rsid w:val="00EB54A6"/>
    <w:rsid w:val="00EB5794"/>
    <w:rsid w:val="00EB58A2"/>
    <w:rsid w:val="00EB5BB2"/>
    <w:rsid w:val="00EB5DBA"/>
    <w:rsid w:val="00EB5E93"/>
    <w:rsid w:val="00EB5EA5"/>
    <w:rsid w:val="00EB5FEF"/>
    <w:rsid w:val="00EB6040"/>
    <w:rsid w:val="00EB6086"/>
    <w:rsid w:val="00EB61AE"/>
    <w:rsid w:val="00EB6304"/>
    <w:rsid w:val="00EB642E"/>
    <w:rsid w:val="00EB647D"/>
    <w:rsid w:val="00EB6584"/>
    <w:rsid w:val="00EB664E"/>
    <w:rsid w:val="00EB66B8"/>
    <w:rsid w:val="00EB683E"/>
    <w:rsid w:val="00EB6896"/>
    <w:rsid w:val="00EB68EA"/>
    <w:rsid w:val="00EB6AD8"/>
    <w:rsid w:val="00EB6F63"/>
    <w:rsid w:val="00EB7052"/>
    <w:rsid w:val="00EB70C6"/>
    <w:rsid w:val="00EB713C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02"/>
    <w:rsid w:val="00EB7F38"/>
    <w:rsid w:val="00EB7F5F"/>
    <w:rsid w:val="00EC0185"/>
    <w:rsid w:val="00EC03E2"/>
    <w:rsid w:val="00EC0430"/>
    <w:rsid w:val="00EC047D"/>
    <w:rsid w:val="00EC0674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48"/>
    <w:rsid w:val="00EC23BF"/>
    <w:rsid w:val="00EC2400"/>
    <w:rsid w:val="00EC24BB"/>
    <w:rsid w:val="00EC2608"/>
    <w:rsid w:val="00EC2841"/>
    <w:rsid w:val="00EC2B10"/>
    <w:rsid w:val="00EC2B69"/>
    <w:rsid w:val="00EC2B6C"/>
    <w:rsid w:val="00EC2BAE"/>
    <w:rsid w:val="00EC30BD"/>
    <w:rsid w:val="00EC3235"/>
    <w:rsid w:val="00EC36E9"/>
    <w:rsid w:val="00EC3A4E"/>
    <w:rsid w:val="00EC3A55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CBA"/>
    <w:rsid w:val="00ED0EA9"/>
    <w:rsid w:val="00ED0F34"/>
    <w:rsid w:val="00ED14AE"/>
    <w:rsid w:val="00ED16C7"/>
    <w:rsid w:val="00ED18EB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883"/>
    <w:rsid w:val="00ED2A04"/>
    <w:rsid w:val="00ED2DE2"/>
    <w:rsid w:val="00ED3043"/>
    <w:rsid w:val="00ED3271"/>
    <w:rsid w:val="00ED3342"/>
    <w:rsid w:val="00ED34FF"/>
    <w:rsid w:val="00ED361E"/>
    <w:rsid w:val="00ED366C"/>
    <w:rsid w:val="00ED3756"/>
    <w:rsid w:val="00ED378C"/>
    <w:rsid w:val="00ED382F"/>
    <w:rsid w:val="00ED38A5"/>
    <w:rsid w:val="00ED3AEB"/>
    <w:rsid w:val="00ED3BF8"/>
    <w:rsid w:val="00ED3D0E"/>
    <w:rsid w:val="00ED3E59"/>
    <w:rsid w:val="00ED4170"/>
    <w:rsid w:val="00ED424E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F24"/>
    <w:rsid w:val="00ED5134"/>
    <w:rsid w:val="00ED53B9"/>
    <w:rsid w:val="00ED5587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31"/>
    <w:rsid w:val="00EE08F7"/>
    <w:rsid w:val="00EE09EB"/>
    <w:rsid w:val="00EE0DBE"/>
    <w:rsid w:val="00EE0EC7"/>
    <w:rsid w:val="00EE1058"/>
    <w:rsid w:val="00EE10D0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8E"/>
    <w:rsid w:val="00EE3DA4"/>
    <w:rsid w:val="00EE3DCA"/>
    <w:rsid w:val="00EE3DF3"/>
    <w:rsid w:val="00EE3EEB"/>
    <w:rsid w:val="00EE3FD6"/>
    <w:rsid w:val="00EE435B"/>
    <w:rsid w:val="00EE43CA"/>
    <w:rsid w:val="00EE43D0"/>
    <w:rsid w:val="00EE4483"/>
    <w:rsid w:val="00EE453F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943"/>
    <w:rsid w:val="00EE6C03"/>
    <w:rsid w:val="00EE6CAA"/>
    <w:rsid w:val="00EE7133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73E"/>
    <w:rsid w:val="00EF0807"/>
    <w:rsid w:val="00EF0DC8"/>
    <w:rsid w:val="00EF0F37"/>
    <w:rsid w:val="00EF0F76"/>
    <w:rsid w:val="00EF1043"/>
    <w:rsid w:val="00EF111E"/>
    <w:rsid w:val="00EF1723"/>
    <w:rsid w:val="00EF17FD"/>
    <w:rsid w:val="00EF1923"/>
    <w:rsid w:val="00EF1AF6"/>
    <w:rsid w:val="00EF1BD9"/>
    <w:rsid w:val="00EF1ECA"/>
    <w:rsid w:val="00EF2443"/>
    <w:rsid w:val="00EF29DA"/>
    <w:rsid w:val="00EF2A06"/>
    <w:rsid w:val="00EF3109"/>
    <w:rsid w:val="00EF32CB"/>
    <w:rsid w:val="00EF354A"/>
    <w:rsid w:val="00EF36E6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8D7"/>
    <w:rsid w:val="00EF5AED"/>
    <w:rsid w:val="00EF5DED"/>
    <w:rsid w:val="00EF5EA6"/>
    <w:rsid w:val="00EF5F2B"/>
    <w:rsid w:val="00EF610D"/>
    <w:rsid w:val="00EF6292"/>
    <w:rsid w:val="00EF643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AA4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80"/>
    <w:rsid w:val="00F0279E"/>
    <w:rsid w:val="00F02945"/>
    <w:rsid w:val="00F02957"/>
    <w:rsid w:val="00F02996"/>
    <w:rsid w:val="00F02A7D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8E3"/>
    <w:rsid w:val="00F03AF2"/>
    <w:rsid w:val="00F03DC1"/>
    <w:rsid w:val="00F03EA2"/>
    <w:rsid w:val="00F03EB2"/>
    <w:rsid w:val="00F040B1"/>
    <w:rsid w:val="00F04129"/>
    <w:rsid w:val="00F044E8"/>
    <w:rsid w:val="00F046E3"/>
    <w:rsid w:val="00F04782"/>
    <w:rsid w:val="00F04841"/>
    <w:rsid w:val="00F04CC7"/>
    <w:rsid w:val="00F04FD8"/>
    <w:rsid w:val="00F050AC"/>
    <w:rsid w:val="00F050D4"/>
    <w:rsid w:val="00F052D9"/>
    <w:rsid w:val="00F053A7"/>
    <w:rsid w:val="00F05733"/>
    <w:rsid w:val="00F05A06"/>
    <w:rsid w:val="00F05C6A"/>
    <w:rsid w:val="00F05DF0"/>
    <w:rsid w:val="00F05ECD"/>
    <w:rsid w:val="00F05F99"/>
    <w:rsid w:val="00F060CB"/>
    <w:rsid w:val="00F06183"/>
    <w:rsid w:val="00F061A9"/>
    <w:rsid w:val="00F06279"/>
    <w:rsid w:val="00F0649F"/>
    <w:rsid w:val="00F067AB"/>
    <w:rsid w:val="00F067C7"/>
    <w:rsid w:val="00F069AC"/>
    <w:rsid w:val="00F06A8C"/>
    <w:rsid w:val="00F06B5B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1F"/>
    <w:rsid w:val="00F078F0"/>
    <w:rsid w:val="00F07D0E"/>
    <w:rsid w:val="00F07F05"/>
    <w:rsid w:val="00F07FA1"/>
    <w:rsid w:val="00F07FEF"/>
    <w:rsid w:val="00F1014A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BE8"/>
    <w:rsid w:val="00F16CCE"/>
    <w:rsid w:val="00F16D13"/>
    <w:rsid w:val="00F1710B"/>
    <w:rsid w:val="00F173FF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6DE"/>
    <w:rsid w:val="00F208CE"/>
    <w:rsid w:val="00F20AB3"/>
    <w:rsid w:val="00F20B0B"/>
    <w:rsid w:val="00F20C25"/>
    <w:rsid w:val="00F211F9"/>
    <w:rsid w:val="00F2171E"/>
    <w:rsid w:val="00F218C6"/>
    <w:rsid w:val="00F21AFD"/>
    <w:rsid w:val="00F21BB9"/>
    <w:rsid w:val="00F21DC6"/>
    <w:rsid w:val="00F21F38"/>
    <w:rsid w:val="00F21FE6"/>
    <w:rsid w:val="00F22300"/>
    <w:rsid w:val="00F2252E"/>
    <w:rsid w:val="00F2266D"/>
    <w:rsid w:val="00F226BD"/>
    <w:rsid w:val="00F2287F"/>
    <w:rsid w:val="00F22C25"/>
    <w:rsid w:val="00F23071"/>
    <w:rsid w:val="00F231F1"/>
    <w:rsid w:val="00F231FD"/>
    <w:rsid w:val="00F2325A"/>
    <w:rsid w:val="00F2327A"/>
    <w:rsid w:val="00F2333E"/>
    <w:rsid w:val="00F233F5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439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332"/>
    <w:rsid w:val="00F266C6"/>
    <w:rsid w:val="00F266E8"/>
    <w:rsid w:val="00F26946"/>
    <w:rsid w:val="00F2694F"/>
    <w:rsid w:val="00F26977"/>
    <w:rsid w:val="00F269F7"/>
    <w:rsid w:val="00F26AC5"/>
    <w:rsid w:val="00F26EC0"/>
    <w:rsid w:val="00F27092"/>
    <w:rsid w:val="00F270CA"/>
    <w:rsid w:val="00F2721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7C0"/>
    <w:rsid w:val="00F3195F"/>
    <w:rsid w:val="00F31971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973"/>
    <w:rsid w:val="00F32CA3"/>
    <w:rsid w:val="00F32E25"/>
    <w:rsid w:val="00F32F11"/>
    <w:rsid w:val="00F332FB"/>
    <w:rsid w:val="00F337EC"/>
    <w:rsid w:val="00F3380C"/>
    <w:rsid w:val="00F339C1"/>
    <w:rsid w:val="00F339D4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6E17"/>
    <w:rsid w:val="00F3725D"/>
    <w:rsid w:val="00F373F6"/>
    <w:rsid w:val="00F37458"/>
    <w:rsid w:val="00F3759A"/>
    <w:rsid w:val="00F377B4"/>
    <w:rsid w:val="00F379A4"/>
    <w:rsid w:val="00F37B4F"/>
    <w:rsid w:val="00F4008B"/>
    <w:rsid w:val="00F402AC"/>
    <w:rsid w:val="00F40401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096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FDD"/>
    <w:rsid w:val="00F4329A"/>
    <w:rsid w:val="00F4330F"/>
    <w:rsid w:val="00F4336B"/>
    <w:rsid w:val="00F4339B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F0A"/>
    <w:rsid w:val="00F44F1A"/>
    <w:rsid w:val="00F44FD6"/>
    <w:rsid w:val="00F45190"/>
    <w:rsid w:val="00F4533D"/>
    <w:rsid w:val="00F45591"/>
    <w:rsid w:val="00F4565B"/>
    <w:rsid w:val="00F457D3"/>
    <w:rsid w:val="00F4593E"/>
    <w:rsid w:val="00F45BDD"/>
    <w:rsid w:val="00F45E71"/>
    <w:rsid w:val="00F46023"/>
    <w:rsid w:val="00F4608B"/>
    <w:rsid w:val="00F460EF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696"/>
    <w:rsid w:val="00F47801"/>
    <w:rsid w:val="00F4781D"/>
    <w:rsid w:val="00F47840"/>
    <w:rsid w:val="00F4786F"/>
    <w:rsid w:val="00F479A0"/>
    <w:rsid w:val="00F47B08"/>
    <w:rsid w:val="00F47D79"/>
    <w:rsid w:val="00F47D9B"/>
    <w:rsid w:val="00F50020"/>
    <w:rsid w:val="00F50127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4CC"/>
    <w:rsid w:val="00F51673"/>
    <w:rsid w:val="00F51926"/>
    <w:rsid w:val="00F51B9A"/>
    <w:rsid w:val="00F51CCD"/>
    <w:rsid w:val="00F51D9A"/>
    <w:rsid w:val="00F51E9D"/>
    <w:rsid w:val="00F51F66"/>
    <w:rsid w:val="00F5206F"/>
    <w:rsid w:val="00F5214D"/>
    <w:rsid w:val="00F52490"/>
    <w:rsid w:val="00F52592"/>
    <w:rsid w:val="00F5261A"/>
    <w:rsid w:val="00F528A1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3E9"/>
    <w:rsid w:val="00F54785"/>
    <w:rsid w:val="00F54878"/>
    <w:rsid w:val="00F548AA"/>
    <w:rsid w:val="00F54D18"/>
    <w:rsid w:val="00F54F56"/>
    <w:rsid w:val="00F5512E"/>
    <w:rsid w:val="00F55173"/>
    <w:rsid w:val="00F552C6"/>
    <w:rsid w:val="00F55395"/>
    <w:rsid w:val="00F55407"/>
    <w:rsid w:val="00F55EF3"/>
    <w:rsid w:val="00F55FF4"/>
    <w:rsid w:val="00F5605F"/>
    <w:rsid w:val="00F56075"/>
    <w:rsid w:val="00F56383"/>
    <w:rsid w:val="00F56507"/>
    <w:rsid w:val="00F565B4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5C1"/>
    <w:rsid w:val="00F605DB"/>
    <w:rsid w:val="00F60638"/>
    <w:rsid w:val="00F6087D"/>
    <w:rsid w:val="00F608C5"/>
    <w:rsid w:val="00F60B3B"/>
    <w:rsid w:val="00F60D47"/>
    <w:rsid w:val="00F60E39"/>
    <w:rsid w:val="00F6121F"/>
    <w:rsid w:val="00F61267"/>
    <w:rsid w:val="00F613BD"/>
    <w:rsid w:val="00F61481"/>
    <w:rsid w:val="00F614FB"/>
    <w:rsid w:val="00F61594"/>
    <w:rsid w:val="00F61620"/>
    <w:rsid w:val="00F61801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1F9"/>
    <w:rsid w:val="00F63919"/>
    <w:rsid w:val="00F63D90"/>
    <w:rsid w:val="00F63DCC"/>
    <w:rsid w:val="00F6423F"/>
    <w:rsid w:val="00F64401"/>
    <w:rsid w:val="00F644BC"/>
    <w:rsid w:val="00F64522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E8"/>
    <w:rsid w:val="00F650F8"/>
    <w:rsid w:val="00F6510E"/>
    <w:rsid w:val="00F652F8"/>
    <w:rsid w:val="00F65568"/>
    <w:rsid w:val="00F656C9"/>
    <w:rsid w:val="00F65743"/>
    <w:rsid w:val="00F65A24"/>
    <w:rsid w:val="00F65B08"/>
    <w:rsid w:val="00F65BD2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9D5"/>
    <w:rsid w:val="00F70B7C"/>
    <w:rsid w:val="00F70D8C"/>
    <w:rsid w:val="00F70FEE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8E4"/>
    <w:rsid w:val="00F75E82"/>
    <w:rsid w:val="00F76B81"/>
    <w:rsid w:val="00F76BEC"/>
    <w:rsid w:val="00F770AB"/>
    <w:rsid w:val="00F77121"/>
    <w:rsid w:val="00F77571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DC"/>
    <w:rsid w:val="00F834C9"/>
    <w:rsid w:val="00F8373A"/>
    <w:rsid w:val="00F83E56"/>
    <w:rsid w:val="00F83FB1"/>
    <w:rsid w:val="00F840C9"/>
    <w:rsid w:val="00F8410D"/>
    <w:rsid w:val="00F841C8"/>
    <w:rsid w:val="00F84495"/>
    <w:rsid w:val="00F844DB"/>
    <w:rsid w:val="00F84758"/>
    <w:rsid w:val="00F847CA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3D"/>
    <w:rsid w:val="00F925AB"/>
    <w:rsid w:val="00F925D2"/>
    <w:rsid w:val="00F92679"/>
    <w:rsid w:val="00F9269E"/>
    <w:rsid w:val="00F926D1"/>
    <w:rsid w:val="00F926ED"/>
    <w:rsid w:val="00F9279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5B4"/>
    <w:rsid w:val="00F9379A"/>
    <w:rsid w:val="00F939F6"/>
    <w:rsid w:val="00F93E43"/>
    <w:rsid w:val="00F93EA0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27"/>
    <w:rsid w:val="00F94E45"/>
    <w:rsid w:val="00F9512B"/>
    <w:rsid w:val="00F9521E"/>
    <w:rsid w:val="00F95247"/>
    <w:rsid w:val="00F9526B"/>
    <w:rsid w:val="00F95293"/>
    <w:rsid w:val="00F95584"/>
    <w:rsid w:val="00F957AF"/>
    <w:rsid w:val="00F95938"/>
    <w:rsid w:val="00F95CD0"/>
    <w:rsid w:val="00F95D1F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15"/>
    <w:rsid w:val="00F971A3"/>
    <w:rsid w:val="00F97527"/>
    <w:rsid w:val="00F97A70"/>
    <w:rsid w:val="00F97B66"/>
    <w:rsid w:val="00F97CD3"/>
    <w:rsid w:val="00F97D02"/>
    <w:rsid w:val="00F97DD8"/>
    <w:rsid w:val="00F97EA0"/>
    <w:rsid w:val="00FA0083"/>
    <w:rsid w:val="00FA03A6"/>
    <w:rsid w:val="00FA04EB"/>
    <w:rsid w:val="00FA0540"/>
    <w:rsid w:val="00FA06F8"/>
    <w:rsid w:val="00FA0955"/>
    <w:rsid w:val="00FA0957"/>
    <w:rsid w:val="00FA104B"/>
    <w:rsid w:val="00FA1102"/>
    <w:rsid w:val="00FA1201"/>
    <w:rsid w:val="00FA1463"/>
    <w:rsid w:val="00FA146F"/>
    <w:rsid w:val="00FA1541"/>
    <w:rsid w:val="00FA158C"/>
    <w:rsid w:val="00FA162D"/>
    <w:rsid w:val="00FA19F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603"/>
    <w:rsid w:val="00FA3A23"/>
    <w:rsid w:val="00FA3AA5"/>
    <w:rsid w:val="00FA3E43"/>
    <w:rsid w:val="00FA41F2"/>
    <w:rsid w:val="00FA43AC"/>
    <w:rsid w:val="00FA47D8"/>
    <w:rsid w:val="00FA4829"/>
    <w:rsid w:val="00FA49A0"/>
    <w:rsid w:val="00FA4B0D"/>
    <w:rsid w:val="00FA4CEA"/>
    <w:rsid w:val="00FA4F39"/>
    <w:rsid w:val="00FA56B2"/>
    <w:rsid w:val="00FA58A1"/>
    <w:rsid w:val="00FA5B1E"/>
    <w:rsid w:val="00FA5BFB"/>
    <w:rsid w:val="00FA5D0A"/>
    <w:rsid w:val="00FA5D75"/>
    <w:rsid w:val="00FA5DE3"/>
    <w:rsid w:val="00FA5F6F"/>
    <w:rsid w:val="00FA60E4"/>
    <w:rsid w:val="00FA6151"/>
    <w:rsid w:val="00FA6370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27"/>
    <w:rsid w:val="00FA6C8C"/>
    <w:rsid w:val="00FA6E6E"/>
    <w:rsid w:val="00FA7134"/>
    <w:rsid w:val="00FA727D"/>
    <w:rsid w:val="00FA74E4"/>
    <w:rsid w:val="00FA7747"/>
    <w:rsid w:val="00FA7BB2"/>
    <w:rsid w:val="00FA7D5B"/>
    <w:rsid w:val="00FA7D93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3FEC"/>
    <w:rsid w:val="00FB4104"/>
    <w:rsid w:val="00FB4403"/>
    <w:rsid w:val="00FB4487"/>
    <w:rsid w:val="00FB46BC"/>
    <w:rsid w:val="00FB46CF"/>
    <w:rsid w:val="00FB49F0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8F2"/>
    <w:rsid w:val="00FB7B3A"/>
    <w:rsid w:val="00FB7BD4"/>
    <w:rsid w:val="00FB7C67"/>
    <w:rsid w:val="00FB7FF1"/>
    <w:rsid w:val="00FC0078"/>
    <w:rsid w:val="00FC05F5"/>
    <w:rsid w:val="00FC09BC"/>
    <w:rsid w:val="00FC0A98"/>
    <w:rsid w:val="00FC0B5D"/>
    <w:rsid w:val="00FC0CFC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707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676"/>
    <w:rsid w:val="00FC58DD"/>
    <w:rsid w:val="00FC595E"/>
    <w:rsid w:val="00FC598E"/>
    <w:rsid w:val="00FC5993"/>
    <w:rsid w:val="00FC599D"/>
    <w:rsid w:val="00FC5B35"/>
    <w:rsid w:val="00FC5E59"/>
    <w:rsid w:val="00FC60D8"/>
    <w:rsid w:val="00FC6131"/>
    <w:rsid w:val="00FC626E"/>
    <w:rsid w:val="00FC63DA"/>
    <w:rsid w:val="00FC661D"/>
    <w:rsid w:val="00FC679A"/>
    <w:rsid w:val="00FC680C"/>
    <w:rsid w:val="00FC69D5"/>
    <w:rsid w:val="00FC6AD3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7E9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62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14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5F9"/>
    <w:rsid w:val="00FE0816"/>
    <w:rsid w:val="00FE0A75"/>
    <w:rsid w:val="00FE0B5E"/>
    <w:rsid w:val="00FE0E0B"/>
    <w:rsid w:val="00FE0EAA"/>
    <w:rsid w:val="00FE11BC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A77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5CE5"/>
    <w:rsid w:val="00FE60E7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87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A11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238"/>
    <w:rsid w:val="00FF7499"/>
    <w:rsid w:val="00FF7677"/>
    <w:rsid w:val="00FF76B5"/>
    <w:rsid w:val="00FF7739"/>
    <w:rsid w:val="00FF782D"/>
    <w:rsid w:val="00FF7866"/>
    <w:rsid w:val="00FF790F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E5D3B228-687F-47D1-AD0D-8557C304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69B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  <w:style w:type="character" w:customStyle="1" w:styleId="ui-provider">
    <w:name w:val="ui-provider"/>
    <w:basedOn w:val="DefaultParagraphFont"/>
    <w:rsid w:val="0026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8139B2-C282-4EC9-9079-DF0485869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9472-C511-4B0B-860C-C5B9F16F9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43</Pages>
  <Words>23131</Words>
  <Characters>131848</Characters>
  <Application>Microsoft Office Word</Application>
  <DocSecurity>0</DocSecurity>
  <Lines>1098</Lines>
  <Paragraphs>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Nattaphol Rajaburana</cp:lastModifiedBy>
  <cp:revision>2</cp:revision>
  <cp:lastPrinted>2023-11-29T08:26:00Z</cp:lastPrinted>
  <dcterms:created xsi:type="dcterms:W3CDTF">2023-11-29T14:04:00Z</dcterms:created>
  <dcterms:modified xsi:type="dcterms:W3CDTF">2023-11-29T14:04:00Z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40758630c82fcaa545d2c3107aefc0af87aa20e709bde2714d07221dc6b438d2</vt:lpwstr>
  </property>
</Properties>
</file>