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923B55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923B55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923B55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923B55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923B55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923B55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5DE23B48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4B092521" w14:textId="0B4259B9" w:rsidR="00BC4D75" w:rsidRPr="00923B55" w:rsidRDefault="00BC4D75" w:rsidP="00BC4D7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923B55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49992AB8" w14:textId="77777777" w:rsidR="008F23EB" w:rsidRPr="00923B55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923B55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923B55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="Angsana New" w:hAnsi="Angsana New"/>
          <w:sz w:val="30"/>
          <w:szCs w:val="30"/>
          <w:cs/>
        </w:rPr>
        <w:br w:type="page"/>
      </w:r>
      <w:r w:rsidR="00BE6589" w:rsidRPr="00923B5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923B55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5CC4E22B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92D74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D458E2" w:rsidRPr="00923B55">
        <w:rPr>
          <w:rFonts w:asciiTheme="majorBidi" w:hAnsiTheme="majorBidi" w:cstheme="majorBidi"/>
          <w:sz w:val="28"/>
          <w:szCs w:val="28"/>
        </w:rPr>
        <w:t>6</w:t>
      </w:r>
      <w:r w:rsidR="00311F58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311F58" w:rsidRPr="00923B55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BC4D7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992D74" w:rsidRPr="00923B55">
        <w:rPr>
          <w:rFonts w:asciiTheme="majorBidi" w:hAnsiTheme="majorBidi" w:cstheme="majorBidi"/>
          <w:sz w:val="28"/>
          <w:szCs w:val="28"/>
        </w:rPr>
        <w:t>2566</w:t>
      </w:r>
    </w:p>
    <w:p w14:paraId="00C86B67" w14:textId="125B8FD2" w:rsidR="001C41B1" w:rsidRPr="00923B55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923B55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923B5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923B5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923B5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5C53EDFA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23B55">
        <w:rPr>
          <w:rFonts w:ascii="Angsana New" w:hAnsi="Angsana New"/>
          <w:sz w:val="28"/>
          <w:szCs w:val="28"/>
        </w:rPr>
        <w:t xml:space="preserve">34 </w:t>
      </w:r>
      <w:r w:rsidRPr="00923B55">
        <w:rPr>
          <w:rFonts w:ascii="Angsana New" w:hAnsi="Angsana New"/>
          <w:sz w:val="28"/>
          <w:szCs w:val="28"/>
          <w:cs/>
        </w:rPr>
        <w:t>เรื่อง</w:t>
      </w:r>
      <w:r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23B55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23B55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923B55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23B55">
        <w:rPr>
          <w:rFonts w:ascii="Angsana New" w:hAnsi="Angsana New"/>
          <w:sz w:val="28"/>
          <w:szCs w:val="28"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923B55">
        <w:rPr>
          <w:rFonts w:ascii="Angsana New" w:hAnsi="Angsana New"/>
          <w:sz w:val="28"/>
          <w:szCs w:val="28"/>
        </w:rPr>
        <w:t xml:space="preserve"> </w:t>
      </w:r>
      <w:r w:rsidR="00CD2092" w:rsidRPr="00923B55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923B55">
        <w:rPr>
          <w:rFonts w:ascii="Angsana New" w:hAnsi="Angsana New"/>
          <w:sz w:val="28"/>
          <w:szCs w:val="28"/>
        </w:rPr>
        <w:t>(</w:t>
      </w:r>
      <w:r w:rsidR="00CD2092" w:rsidRPr="00923B55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923B55">
        <w:rPr>
          <w:rFonts w:ascii="Angsana New" w:hAnsi="Angsana New"/>
          <w:sz w:val="28"/>
          <w:szCs w:val="28"/>
        </w:rPr>
        <w:t xml:space="preserve">) </w:t>
      </w:r>
      <w:r w:rsidR="00CB06E1" w:rsidRPr="00923B5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923B55">
        <w:rPr>
          <w:rFonts w:ascii="Angsana New" w:hAnsi="Angsana New"/>
          <w:sz w:val="28"/>
          <w:szCs w:val="28"/>
        </w:rPr>
        <w:t>(</w:t>
      </w:r>
      <w:r w:rsidR="00321B04" w:rsidRPr="00923B55">
        <w:rPr>
          <w:rFonts w:ascii="Angsana New" w:hAnsi="Angsana New"/>
          <w:sz w:val="28"/>
          <w:szCs w:val="28"/>
        </w:rPr>
        <w:t>“</w:t>
      </w:r>
      <w:r w:rsidR="00CD2092" w:rsidRPr="00923B55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923B55">
        <w:rPr>
          <w:rFonts w:ascii="Angsana New" w:hAnsi="Angsana New"/>
          <w:sz w:val="28"/>
          <w:szCs w:val="28"/>
        </w:rPr>
        <w:t>”</w:t>
      </w:r>
      <w:r w:rsidR="00CD2092" w:rsidRPr="00923B55">
        <w:rPr>
          <w:rFonts w:ascii="Angsana New" w:hAnsi="Angsana New"/>
          <w:sz w:val="28"/>
          <w:szCs w:val="28"/>
        </w:rPr>
        <w:t>)</w:t>
      </w:r>
      <w:r w:rsidR="00F41BE3" w:rsidRPr="00923B55">
        <w:rPr>
          <w:rFonts w:ascii="Angsana New" w:hAnsi="Angsana New"/>
          <w:sz w:val="28"/>
          <w:szCs w:val="28"/>
        </w:rPr>
        <w:t xml:space="preserve"> 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923B55">
        <w:rPr>
          <w:rFonts w:ascii="Angsana New" w:hAnsi="Angsana New"/>
          <w:sz w:val="28"/>
          <w:szCs w:val="28"/>
        </w:rPr>
        <w:t>(</w:t>
      </w:r>
      <w:r w:rsidR="00F41BE3" w:rsidRPr="00923B55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923B55">
        <w:rPr>
          <w:rFonts w:ascii="Angsana New" w:hAnsi="Angsana New"/>
          <w:sz w:val="28"/>
          <w:szCs w:val="28"/>
        </w:rPr>
        <w:t>) (</w:t>
      </w:r>
      <w:r w:rsidR="00321B04" w:rsidRPr="00923B55">
        <w:rPr>
          <w:rFonts w:ascii="Angsana New" w:hAnsi="Angsana New"/>
          <w:sz w:val="28"/>
          <w:szCs w:val="28"/>
        </w:rPr>
        <w:t>“</w:t>
      </w:r>
      <w:r w:rsidR="00F41BE3" w:rsidRPr="00923B55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923B55">
        <w:rPr>
          <w:rFonts w:ascii="Angsana New" w:hAnsi="Angsana New"/>
          <w:sz w:val="28"/>
          <w:szCs w:val="28"/>
        </w:rPr>
        <w:t>”</w:t>
      </w:r>
      <w:r w:rsidR="00F41BE3" w:rsidRPr="00923B55">
        <w:rPr>
          <w:rFonts w:ascii="Angsana New" w:hAnsi="Angsana New"/>
          <w:sz w:val="28"/>
          <w:szCs w:val="28"/>
        </w:rPr>
        <w:t>)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E5419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</w:rPr>
        <w:t xml:space="preserve">31 </w:t>
      </w:r>
      <w:r w:rsidR="00CB06E1" w:rsidRPr="00923B55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923B55">
        <w:rPr>
          <w:rFonts w:ascii="Angsana New" w:hAnsi="Angsana New" w:hint="cs"/>
          <w:sz w:val="28"/>
          <w:szCs w:val="28"/>
        </w:rPr>
        <w:t xml:space="preserve"> 256</w:t>
      </w:r>
      <w:r w:rsidR="001E1B94" w:rsidRPr="00923B55">
        <w:rPr>
          <w:rFonts w:ascii="Angsana New" w:hAnsi="Angsana New"/>
          <w:sz w:val="28"/>
          <w:szCs w:val="28"/>
        </w:rPr>
        <w:t>5</w:t>
      </w:r>
      <w:r w:rsidR="00CB06E1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923B55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2748390C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sz w:val="28"/>
          <w:szCs w:val="28"/>
          <w:cs/>
        </w:rPr>
        <w:t>การบัญชีขอ</w:t>
      </w:r>
      <w:r w:rsidRPr="00923B55">
        <w:rPr>
          <w:rFonts w:ascii="Angsana New" w:hAnsi="Angsana New" w:hint="cs"/>
          <w:sz w:val="28"/>
          <w:szCs w:val="28"/>
          <w:cs/>
        </w:rPr>
        <w:t>ง</w:t>
      </w:r>
      <w:r w:rsidRPr="00923B55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23B55">
        <w:rPr>
          <w:rFonts w:ascii="Angsana New" w:hAnsi="Angsana New" w:hint="cs"/>
          <w:sz w:val="28"/>
          <w:szCs w:val="28"/>
          <w:cs/>
        </w:rPr>
        <w:t>ไว้</w:t>
      </w:r>
      <w:r w:rsidRPr="00923B55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923B55">
        <w:rPr>
          <w:rFonts w:ascii="Angsana New" w:hAnsi="Angsana New"/>
          <w:sz w:val="28"/>
          <w:szCs w:val="28"/>
        </w:rPr>
        <w:t xml:space="preserve">31 </w:t>
      </w:r>
      <w:r w:rsidRPr="00923B5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23B55">
        <w:rPr>
          <w:rFonts w:ascii="Angsana New" w:hAnsi="Angsana New"/>
          <w:sz w:val="28"/>
          <w:szCs w:val="28"/>
        </w:rPr>
        <w:t>256</w:t>
      </w:r>
      <w:r w:rsidR="00816D95" w:rsidRPr="00923B55">
        <w:rPr>
          <w:rFonts w:ascii="Angsana New" w:hAnsi="Angsana New"/>
          <w:sz w:val="28"/>
          <w:szCs w:val="28"/>
        </w:rPr>
        <w:t>5</w:t>
      </w:r>
    </w:p>
    <w:p w14:paraId="1EC1B80A" w14:textId="77777777" w:rsidR="00F17CEC" w:rsidRPr="00923B55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923B55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923B55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923B5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923B55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8AB517" w14:textId="0BC7B61C" w:rsidR="00BF1DB1" w:rsidRPr="00923B55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  <w:r w:rsidRPr="00923B55">
        <w:rPr>
          <w:rFonts w:ascii="Angsana New" w:hAnsi="Angsana New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764E95" w:rsidRPr="00923B55">
        <w:rPr>
          <w:rFonts w:ascii="Angsana New" w:hAnsi="Angsana New" w:hint="cs"/>
          <w:b/>
          <w:sz w:val="28"/>
          <w:szCs w:val="28"/>
          <w:cs/>
        </w:rPr>
        <w:t>สำหรับงวด</w:t>
      </w:r>
      <w:r w:rsidR="00D87CC6" w:rsidRPr="00923B55">
        <w:rPr>
          <w:rFonts w:ascii="Angsana New" w:hAnsi="Angsana New" w:hint="cs"/>
          <w:b/>
          <w:sz w:val="28"/>
          <w:szCs w:val="28"/>
          <w:cs/>
        </w:rPr>
        <w:t>เ</w:t>
      </w:r>
      <w:r w:rsidR="00764E95" w:rsidRPr="00923B55">
        <w:rPr>
          <w:rFonts w:ascii="Angsana New" w:hAnsi="Angsana New" w:hint="cs"/>
          <w:b/>
          <w:sz w:val="28"/>
          <w:szCs w:val="28"/>
          <w:cs/>
        </w:rPr>
        <w:t>ก</w:t>
      </w:r>
      <w:r w:rsidR="00D87CC6" w:rsidRPr="00923B55">
        <w:rPr>
          <w:rFonts w:ascii="Angsana New" w:hAnsi="Angsana New" w:hint="cs"/>
          <w:b/>
          <w:sz w:val="28"/>
          <w:szCs w:val="28"/>
          <w:cs/>
        </w:rPr>
        <w:t>้า</w:t>
      </w:r>
      <w:r w:rsidR="00764E95" w:rsidRPr="00923B55">
        <w:rPr>
          <w:rFonts w:ascii="Angsana New" w:hAnsi="Angsana New" w:hint="cs"/>
          <w:b/>
          <w:sz w:val="28"/>
          <w:szCs w:val="28"/>
          <w:cs/>
        </w:rPr>
        <w:t xml:space="preserve">เดือนสิ้นสุดวันที่ </w:t>
      </w:r>
      <w:r w:rsidR="0006301F" w:rsidRPr="00923B55">
        <w:rPr>
          <w:rFonts w:ascii="Angsana New" w:hAnsi="Angsana New"/>
          <w:bCs/>
          <w:sz w:val="28"/>
          <w:szCs w:val="28"/>
        </w:rPr>
        <w:t>30</w:t>
      </w:r>
      <w:r w:rsidR="00764E95" w:rsidRPr="00923B55">
        <w:rPr>
          <w:rFonts w:ascii="Angsana New" w:hAnsi="Angsana New" w:hint="cs"/>
          <w:b/>
          <w:sz w:val="28"/>
          <w:szCs w:val="28"/>
          <w:cs/>
        </w:rPr>
        <w:t xml:space="preserve"> </w:t>
      </w:r>
      <w:r w:rsidR="00D87CC6" w:rsidRPr="00923B55">
        <w:rPr>
          <w:rFonts w:ascii="Angsana New" w:hAnsi="Angsana New" w:hint="cs"/>
          <w:b/>
          <w:sz w:val="28"/>
          <w:szCs w:val="28"/>
          <w:cs/>
        </w:rPr>
        <w:t>กันยา</w:t>
      </w:r>
      <w:r w:rsidR="00764E95" w:rsidRPr="00923B55">
        <w:rPr>
          <w:rFonts w:ascii="Angsana New" w:hAnsi="Angsana New" w:hint="cs"/>
          <w:b/>
          <w:sz w:val="28"/>
          <w:szCs w:val="28"/>
          <w:cs/>
        </w:rPr>
        <w:t xml:space="preserve">ยน </w:t>
      </w:r>
      <w:r w:rsidRPr="00923B55">
        <w:rPr>
          <w:rFonts w:ascii="Angsana New" w:hAnsi="Angsana New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923B55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D87CC6" w:rsidRPr="00923B55" w14:paraId="6EB48985" w14:textId="77777777" w:rsidTr="009910DB">
        <w:trPr>
          <w:trHeight w:hRule="exact" w:val="374"/>
          <w:tblHeader/>
        </w:trPr>
        <w:tc>
          <w:tcPr>
            <w:tcW w:w="4230" w:type="dxa"/>
          </w:tcPr>
          <w:p w14:paraId="63EA3AC0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BDCB0D7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7900D2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59215486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CC6" w:rsidRPr="00923B55" w14:paraId="18561A92" w14:textId="77777777" w:rsidTr="009910DB">
        <w:trPr>
          <w:trHeight w:hRule="exact" w:val="374"/>
          <w:tblHeader/>
        </w:trPr>
        <w:tc>
          <w:tcPr>
            <w:tcW w:w="4230" w:type="dxa"/>
          </w:tcPr>
          <w:p w14:paraId="1F0CA24A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2BAA4CF" w14:textId="5D7CAB4A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43" w:type="dxa"/>
          </w:tcPr>
          <w:p w14:paraId="0D516E52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20075" w14:textId="56F44EEE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4FD8329D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1A8E06" w14:textId="45A71248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79C73F9D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BE05628" w14:textId="330A6978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D87CC6" w:rsidRPr="00923B55" w14:paraId="1C9AD8B4" w14:textId="77777777" w:rsidTr="009910DB">
        <w:trPr>
          <w:trHeight w:hRule="exact" w:val="374"/>
          <w:tblHeader/>
        </w:trPr>
        <w:tc>
          <w:tcPr>
            <w:tcW w:w="4230" w:type="dxa"/>
          </w:tcPr>
          <w:p w14:paraId="3A460504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2B3B4A37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CC6" w:rsidRPr="00923B55" w14:paraId="173AB664" w14:textId="77777777" w:rsidTr="009910DB">
        <w:trPr>
          <w:trHeight w:hRule="exact" w:val="374"/>
          <w:tblHeader/>
        </w:trPr>
        <w:tc>
          <w:tcPr>
            <w:tcW w:w="4230" w:type="dxa"/>
          </w:tcPr>
          <w:p w14:paraId="7B78381F" w14:textId="77777777" w:rsidR="00D87CC6" w:rsidRPr="00923B55" w:rsidRDefault="00D87CC6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E0DE915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3B328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ECC7EB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E59AA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8299B1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4EC0FC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E4E91C3" w14:textId="77777777" w:rsidR="00D87CC6" w:rsidRPr="00923B55" w:rsidRDefault="00D87CC6" w:rsidP="009910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D02" w:rsidRPr="00923B55" w14:paraId="462031B0" w14:textId="77777777" w:rsidTr="009910DB">
        <w:trPr>
          <w:trHeight w:hRule="exact" w:val="374"/>
        </w:trPr>
        <w:tc>
          <w:tcPr>
            <w:tcW w:w="4230" w:type="dxa"/>
          </w:tcPr>
          <w:p w14:paraId="4273D7EB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712F380C" w14:textId="7242FB36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B8610D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417C0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3EC8B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A60D16" w14:textId="41E4C216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224,274</w:t>
            </w:r>
          </w:p>
        </w:tc>
        <w:tc>
          <w:tcPr>
            <w:tcW w:w="270" w:type="dxa"/>
          </w:tcPr>
          <w:p w14:paraId="3C50D63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36D1ED" w14:textId="366C5BBB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218,370</w:t>
            </w:r>
          </w:p>
        </w:tc>
      </w:tr>
      <w:tr w:rsidR="00662D02" w:rsidRPr="00923B55" w14:paraId="43A58FDA" w14:textId="77777777" w:rsidTr="009910DB">
        <w:trPr>
          <w:trHeight w:hRule="exact" w:val="374"/>
        </w:trPr>
        <w:tc>
          <w:tcPr>
            <w:tcW w:w="4230" w:type="dxa"/>
          </w:tcPr>
          <w:p w14:paraId="5C1EF671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2AE12E29" w14:textId="0EAC32BE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BB49DF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B1C894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CB81B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3C65B4" w14:textId="1D90FBC8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94,382</w:t>
            </w:r>
          </w:p>
        </w:tc>
        <w:tc>
          <w:tcPr>
            <w:tcW w:w="270" w:type="dxa"/>
          </w:tcPr>
          <w:p w14:paraId="2A169FE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004D62" w14:textId="2909B77C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</w:tr>
      <w:tr w:rsidR="00662D02" w:rsidRPr="00923B55" w14:paraId="2A1F8F40" w14:textId="77777777" w:rsidTr="009910DB">
        <w:trPr>
          <w:trHeight w:hRule="exact" w:val="374"/>
        </w:trPr>
        <w:tc>
          <w:tcPr>
            <w:tcW w:w="4230" w:type="dxa"/>
          </w:tcPr>
          <w:p w14:paraId="418C8393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46A06F06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3D0241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305DB0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AF7BE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2FF0E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3AA8E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6EEA4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2D02" w:rsidRPr="00923B55" w14:paraId="65A33E23" w14:textId="77777777" w:rsidTr="009910DB">
        <w:trPr>
          <w:trHeight w:hRule="exact" w:val="374"/>
        </w:trPr>
        <w:tc>
          <w:tcPr>
            <w:tcW w:w="4230" w:type="dxa"/>
          </w:tcPr>
          <w:p w14:paraId="17C746B8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52F0CAB9" w14:textId="7F235AB1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A9DF8C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5E589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787DD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00EF9" w14:textId="609C00C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32,364</w:t>
            </w:r>
          </w:p>
        </w:tc>
        <w:tc>
          <w:tcPr>
            <w:tcW w:w="270" w:type="dxa"/>
          </w:tcPr>
          <w:p w14:paraId="5BCB41F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FADB270" w14:textId="09202F63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24,416</w:t>
            </w:r>
          </w:p>
        </w:tc>
      </w:tr>
      <w:tr w:rsidR="00662D02" w:rsidRPr="00923B55" w14:paraId="1D7E7F51" w14:textId="77777777" w:rsidTr="009910DB">
        <w:trPr>
          <w:trHeight w:hRule="exact" w:val="374"/>
        </w:trPr>
        <w:tc>
          <w:tcPr>
            <w:tcW w:w="4230" w:type="dxa"/>
          </w:tcPr>
          <w:p w14:paraId="4293C18C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3974E2DD" w14:textId="0A5B36EF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4300B4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2E931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CCC3F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8613C6" w14:textId="2F22D621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270" w:type="dxa"/>
          </w:tcPr>
          <w:p w14:paraId="2BB16C3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927425" w14:textId="0AAB52DC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5,423</w:t>
            </w:r>
          </w:p>
        </w:tc>
      </w:tr>
      <w:tr w:rsidR="00662D02" w:rsidRPr="00923B55" w14:paraId="41B72483" w14:textId="77777777" w:rsidTr="009910DB">
        <w:trPr>
          <w:trHeight w:hRule="exact" w:val="374"/>
        </w:trPr>
        <w:tc>
          <w:tcPr>
            <w:tcW w:w="4230" w:type="dxa"/>
          </w:tcPr>
          <w:p w14:paraId="18E71208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73AB7AF2" w14:textId="68572166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4987F0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94E767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2409F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F85A1" w14:textId="5F19B388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3,028</w:t>
            </w:r>
          </w:p>
        </w:tc>
        <w:tc>
          <w:tcPr>
            <w:tcW w:w="270" w:type="dxa"/>
          </w:tcPr>
          <w:p w14:paraId="01D621B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D94EF7" w14:textId="4F083A5C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</w:tr>
      <w:tr w:rsidR="00662D02" w:rsidRPr="00923B55" w14:paraId="00DE2B0C" w14:textId="77777777" w:rsidTr="009910DB">
        <w:trPr>
          <w:trHeight w:hRule="exact" w:val="374"/>
        </w:trPr>
        <w:tc>
          <w:tcPr>
            <w:tcW w:w="4230" w:type="dxa"/>
          </w:tcPr>
          <w:p w14:paraId="2A008AB6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71D628C7" w14:textId="71A93732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FE7512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8203C2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F68F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5BE285" w14:textId="6D487AD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230DC0B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A7E3E1" w14:textId="4FD00AE8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</w:tr>
      <w:tr w:rsidR="00662D02" w:rsidRPr="00923B55" w14:paraId="2F56A743" w14:textId="77777777" w:rsidTr="009910DB">
        <w:trPr>
          <w:trHeight w:hRule="exact" w:val="374"/>
        </w:trPr>
        <w:tc>
          <w:tcPr>
            <w:tcW w:w="4230" w:type="dxa"/>
          </w:tcPr>
          <w:p w14:paraId="66262BF2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รายได้ค่าขนส่ง</w:t>
            </w:r>
          </w:p>
        </w:tc>
        <w:tc>
          <w:tcPr>
            <w:tcW w:w="1062" w:type="dxa"/>
          </w:tcPr>
          <w:p w14:paraId="6170D2C8" w14:textId="60AC9251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40532F3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47A57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1A4184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354C6" w14:textId="63349547" w:rsidR="00662D02" w:rsidRPr="00923B55" w:rsidRDefault="00662D02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4517FDA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69F130" w14:textId="67EF350C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</w:tr>
      <w:tr w:rsidR="00662D02" w:rsidRPr="00923B55" w14:paraId="48D5A4D0" w14:textId="77777777" w:rsidTr="009910DB">
        <w:trPr>
          <w:trHeight w:hRule="exact" w:val="374"/>
        </w:trPr>
        <w:tc>
          <w:tcPr>
            <w:tcW w:w="4230" w:type="dxa"/>
          </w:tcPr>
          <w:p w14:paraId="2A5B939A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163A41C1" w14:textId="57761B92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3F9558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F53737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F815806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1AB613" w14:textId="5FC26480" w:rsidR="00662D02" w:rsidRPr="00923B55" w:rsidRDefault="00662D02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1BC7ACD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63EF8A5" w14:textId="5EAE4229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614</w:t>
            </w:r>
          </w:p>
        </w:tc>
      </w:tr>
      <w:tr w:rsidR="00662D02" w:rsidRPr="00923B55" w14:paraId="3EFF2FA3" w14:textId="77777777" w:rsidTr="009910DB">
        <w:trPr>
          <w:trHeight w:hRule="exact" w:val="374"/>
        </w:trPr>
        <w:tc>
          <w:tcPr>
            <w:tcW w:w="4230" w:type="dxa"/>
          </w:tcPr>
          <w:p w14:paraId="4720955B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480E9D13" w14:textId="690C8A53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73ACB3A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374C7A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1C8F0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74027" w14:textId="79743F74" w:rsidR="00662D02" w:rsidRPr="00923B55" w:rsidRDefault="00662D02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4,954</w:t>
            </w:r>
          </w:p>
        </w:tc>
        <w:tc>
          <w:tcPr>
            <w:tcW w:w="270" w:type="dxa"/>
          </w:tcPr>
          <w:p w14:paraId="4754FEE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2C37228" w14:textId="7F7FC842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3,610</w:t>
            </w:r>
          </w:p>
        </w:tc>
      </w:tr>
      <w:tr w:rsidR="00662D02" w:rsidRPr="00923B55" w14:paraId="5B46D364" w14:textId="77777777" w:rsidTr="009910DB">
        <w:trPr>
          <w:trHeight w:hRule="exact" w:val="374"/>
        </w:trPr>
        <w:tc>
          <w:tcPr>
            <w:tcW w:w="4230" w:type="dxa"/>
          </w:tcPr>
          <w:p w14:paraId="5ED36883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6F5D63CC" w14:textId="21238DA3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CCA6CC3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CBB652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24942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54C090" w14:textId="6B77A9DC" w:rsidR="00662D02" w:rsidRPr="00923B55" w:rsidRDefault="00662D02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B01F2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586C1BB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6703FA7" w14:textId="7FEE2CD6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</w:t>
            </w:r>
          </w:p>
        </w:tc>
      </w:tr>
      <w:tr w:rsidR="00662D02" w:rsidRPr="00923B55" w14:paraId="7674F058" w14:textId="77777777" w:rsidTr="009910DB">
        <w:trPr>
          <w:trHeight w:hRule="exact" w:val="374"/>
        </w:trPr>
        <w:tc>
          <w:tcPr>
            <w:tcW w:w="4230" w:type="dxa"/>
          </w:tcPr>
          <w:p w14:paraId="4728887B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7908B8C3" w14:textId="6BFD66E0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EA5082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C35940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7DD486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EE0D6" w14:textId="18697A83" w:rsidR="00662D02" w:rsidRPr="00923B55" w:rsidRDefault="00C45463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6914488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A2E8A1A" w14:textId="480E692D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5,009</w:t>
            </w:r>
          </w:p>
        </w:tc>
      </w:tr>
      <w:tr w:rsidR="00662D02" w:rsidRPr="00923B55" w14:paraId="3E8EA5F5" w14:textId="77777777" w:rsidTr="009910DB">
        <w:trPr>
          <w:trHeight w:hRule="exact" w:val="374"/>
        </w:trPr>
        <w:tc>
          <w:tcPr>
            <w:tcW w:w="4230" w:type="dxa"/>
          </w:tcPr>
          <w:p w14:paraId="7F354531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39AC784A" w14:textId="73609635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288F82B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496FD3A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7D63E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D5EFF" w14:textId="0C919A22" w:rsidR="00662D02" w:rsidRPr="00923B55" w:rsidRDefault="00662D02" w:rsidP="00D378F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6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246F0C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6E20F3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6E7BC3" w14:textId="6610BDB2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</w:tr>
      <w:tr w:rsidR="00662D02" w:rsidRPr="00923B55" w14:paraId="4488FBA0" w14:textId="77777777" w:rsidTr="009910DB">
        <w:trPr>
          <w:trHeight w:hRule="exact" w:val="245"/>
        </w:trPr>
        <w:tc>
          <w:tcPr>
            <w:tcW w:w="4230" w:type="dxa"/>
          </w:tcPr>
          <w:p w14:paraId="018171BD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5DF508F2" w14:textId="77777777" w:rsidR="00662D02" w:rsidRPr="00923B55" w:rsidRDefault="00662D02" w:rsidP="00662D0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C6508F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5" w:type="dxa"/>
          </w:tcPr>
          <w:p w14:paraId="6B1634B0" w14:textId="77777777" w:rsidR="00662D02" w:rsidRPr="00923B55" w:rsidRDefault="00662D02" w:rsidP="00662D02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F023EC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09EE27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A61A40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</w:tcPr>
          <w:p w14:paraId="4EDE630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62D02" w:rsidRPr="00923B55" w14:paraId="55AA0944" w14:textId="77777777" w:rsidTr="009910DB">
        <w:trPr>
          <w:trHeight w:hRule="exact" w:val="374"/>
        </w:trPr>
        <w:tc>
          <w:tcPr>
            <w:tcW w:w="4230" w:type="dxa"/>
          </w:tcPr>
          <w:p w14:paraId="5629EFEE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21E6704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206D2B9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2DAEE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9C6BA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B56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125B2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3F123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2D02" w:rsidRPr="00923B55" w14:paraId="447A3663" w14:textId="77777777" w:rsidTr="009910DB">
        <w:trPr>
          <w:trHeight w:hRule="exact" w:val="374"/>
        </w:trPr>
        <w:tc>
          <w:tcPr>
            <w:tcW w:w="4230" w:type="dxa"/>
          </w:tcPr>
          <w:p w14:paraId="77324E57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FF45B3C" w14:textId="4DEA4C8D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3C5D01E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71F1DD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5FC78A0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081E98" w14:textId="52C8C2E0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38A691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EE4FD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62D02" w:rsidRPr="00923B55" w14:paraId="302B3C22" w14:textId="77777777" w:rsidTr="009910DB">
        <w:trPr>
          <w:trHeight w:hRule="exact" w:val="245"/>
        </w:trPr>
        <w:tc>
          <w:tcPr>
            <w:tcW w:w="4230" w:type="dxa"/>
          </w:tcPr>
          <w:p w14:paraId="1F8545CA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56D3175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7B33775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00752AE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9FCB17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E312D9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FAF263B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1D5A66EC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662D02" w:rsidRPr="00923B55" w14:paraId="24F0F18E" w14:textId="77777777" w:rsidTr="009910DB">
        <w:trPr>
          <w:trHeight w:hRule="exact" w:val="374"/>
        </w:trPr>
        <w:tc>
          <w:tcPr>
            <w:tcW w:w="4230" w:type="dxa"/>
          </w:tcPr>
          <w:p w14:paraId="05AEBA60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1B30961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1F9F5E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D5C403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1863E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CB02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BE232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57735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2D02" w:rsidRPr="00923B55" w14:paraId="7197F127" w14:textId="77777777" w:rsidTr="009910DB">
        <w:trPr>
          <w:trHeight w:hRule="exact" w:val="374"/>
        </w:trPr>
        <w:tc>
          <w:tcPr>
            <w:tcW w:w="4230" w:type="dxa"/>
          </w:tcPr>
          <w:p w14:paraId="4A6F8E5B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4B5149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1E4F04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6E1B4F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E77EC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F69FF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635EEE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3DC41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2D02" w:rsidRPr="00923B55" w14:paraId="5B71429C" w14:textId="77777777" w:rsidTr="009910DB">
        <w:trPr>
          <w:trHeight w:hRule="exact" w:val="416"/>
        </w:trPr>
        <w:tc>
          <w:tcPr>
            <w:tcW w:w="4230" w:type="dxa"/>
          </w:tcPr>
          <w:p w14:paraId="6D0B66B7" w14:textId="77777777" w:rsidR="00662D02" w:rsidRPr="00923B55" w:rsidRDefault="00662D02" w:rsidP="00662D02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69707CEE" w14:textId="6D5AB21E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22,345</w:t>
            </w:r>
          </w:p>
        </w:tc>
        <w:tc>
          <w:tcPr>
            <w:tcW w:w="243" w:type="dxa"/>
          </w:tcPr>
          <w:p w14:paraId="1B759972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8C5BDF" w14:textId="5E73EC11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21,430</w:t>
            </w:r>
          </w:p>
        </w:tc>
        <w:tc>
          <w:tcPr>
            <w:tcW w:w="270" w:type="dxa"/>
          </w:tcPr>
          <w:p w14:paraId="68AD28F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0A6DD7" w14:textId="1A6FD531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20,010</w:t>
            </w:r>
          </w:p>
        </w:tc>
        <w:tc>
          <w:tcPr>
            <w:tcW w:w="270" w:type="dxa"/>
          </w:tcPr>
          <w:p w14:paraId="6924BB9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3CFAE0" w14:textId="465A5CC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19,090</w:t>
            </w:r>
          </w:p>
        </w:tc>
      </w:tr>
      <w:tr w:rsidR="00662D02" w:rsidRPr="00923B55" w14:paraId="703062C2" w14:textId="77777777" w:rsidTr="00FB01F2">
        <w:trPr>
          <w:trHeight w:hRule="exact" w:val="434"/>
        </w:trPr>
        <w:tc>
          <w:tcPr>
            <w:tcW w:w="4230" w:type="dxa"/>
          </w:tcPr>
          <w:p w14:paraId="23152F58" w14:textId="77777777" w:rsidR="00662D02" w:rsidRPr="00923B55" w:rsidRDefault="00662D02" w:rsidP="00662D02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EC6002F" w14:textId="4EC32DF5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43" w:type="dxa"/>
          </w:tcPr>
          <w:p w14:paraId="0D01F44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F04FC2C" w14:textId="0CC75115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1D4AD63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7BDBC" w14:textId="66A7B5D4" w:rsidR="00662D02" w:rsidRPr="00923B55" w:rsidRDefault="009835E0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5306CE6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284D75" w14:textId="646913FF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370</w:t>
            </w:r>
          </w:p>
        </w:tc>
      </w:tr>
      <w:tr w:rsidR="00662D02" w:rsidRPr="00923B55" w14:paraId="20E0C283" w14:textId="77777777" w:rsidTr="009910DB">
        <w:trPr>
          <w:trHeight w:hRule="exact" w:val="374"/>
        </w:trPr>
        <w:tc>
          <w:tcPr>
            <w:tcW w:w="4230" w:type="dxa"/>
          </w:tcPr>
          <w:p w14:paraId="0B49A3D7" w14:textId="77777777" w:rsidR="00662D02" w:rsidRPr="00923B55" w:rsidRDefault="00662D02" w:rsidP="00662D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31F3038" w14:textId="08028BB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22,686</w:t>
            </w:r>
          </w:p>
        </w:tc>
        <w:tc>
          <w:tcPr>
            <w:tcW w:w="243" w:type="dxa"/>
          </w:tcPr>
          <w:p w14:paraId="7E89A843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208FCF8" w14:textId="6A45951B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21,800</w:t>
            </w:r>
          </w:p>
        </w:tc>
        <w:tc>
          <w:tcPr>
            <w:tcW w:w="270" w:type="dxa"/>
          </w:tcPr>
          <w:p w14:paraId="2DDD557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257A60" w14:textId="75D72A4F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</w:t>
            </w:r>
            <w:r w:rsidR="005C4B69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7BD476CF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0DEDD69" w14:textId="2CDCB815" w:rsidR="00662D02" w:rsidRPr="00923B55" w:rsidRDefault="00662D02" w:rsidP="00662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19,460</w:t>
            </w:r>
          </w:p>
        </w:tc>
      </w:tr>
      <w:tr w:rsidR="00662D02" w:rsidRPr="00923B55" w14:paraId="49EDAC3B" w14:textId="77777777" w:rsidTr="009910DB">
        <w:trPr>
          <w:trHeight w:hRule="exact" w:val="275"/>
        </w:trPr>
        <w:tc>
          <w:tcPr>
            <w:tcW w:w="4230" w:type="dxa"/>
          </w:tcPr>
          <w:p w14:paraId="6992EC5C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827E48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336978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620E37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C823DC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14542A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ED8D4C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75285BC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E15110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EFD5DD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EC4D48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05DC6BC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89DCC4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8B2793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E005AC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466C2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FF7C0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BC0439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2D02" w:rsidRPr="00923B55" w14:paraId="6B17A836" w14:textId="77777777" w:rsidTr="009910DB">
        <w:trPr>
          <w:trHeight w:hRule="exact" w:val="374"/>
        </w:trPr>
        <w:tc>
          <w:tcPr>
            <w:tcW w:w="4230" w:type="dxa"/>
          </w:tcPr>
          <w:p w14:paraId="3DF52C13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01A8AA2D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E952896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B42CAB9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680468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7DE48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B49AE1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8A69E67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2D02" w:rsidRPr="00923B55" w14:paraId="1A2B8908" w14:textId="77777777" w:rsidTr="009910DB">
        <w:trPr>
          <w:trHeight w:hRule="exact" w:val="374"/>
        </w:trPr>
        <w:tc>
          <w:tcPr>
            <w:tcW w:w="4230" w:type="dxa"/>
          </w:tcPr>
          <w:p w14:paraId="059D14CF" w14:textId="77777777" w:rsidR="00662D02" w:rsidRPr="00923B55" w:rsidRDefault="00662D02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7633FFF8" w14:textId="3C1345ED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2,833,872</w:t>
            </w:r>
          </w:p>
        </w:tc>
        <w:tc>
          <w:tcPr>
            <w:tcW w:w="243" w:type="dxa"/>
          </w:tcPr>
          <w:p w14:paraId="43EFC4D4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05EDD0B" w14:textId="6A798AC2" w:rsidR="00662D02" w:rsidRPr="00923B55" w:rsidRDefault="00662D02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3,300,201</w:t>
            </w:r>
          </w:p>
        </w:tc>
        <w:tc>
          <w:tcPr>
            <w:tcW w:w="270" w:type="dxa"/>
          </w:tcPr>
          <w:p w14:paraId="3252DBA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10AF4" w14:textId="4EF1F26B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48,704</w:t>
            </w:r>
          </w:p>
        </w:tc>
        <w:tc>
          <w:tcPr>
            <w:tcW w:w="270" w:type="dxa"/>
          </w:tcPr>
          <w:p w14:paraId="1BCE0D75" w14:textId="77777777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AE6FAAD" w14:textId="5380BF01" w:rsidR="00662D02" w:rsidRPr="00923B55" w:rsidRDefault="00662D02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80,972</w:t>
            </w:r>
          </w:p>
        </w:tc>
      </w:tr>
      <w:tr w:rsidR="00D32035" w:rsidRPr="00923B55" w14:paraId="5FBB9CDD" w14:textId="77777777" w:rsidTr="009910DB">
        <w:trPr>
          <w:trHeight w:hRule="exact" w:val="374"/>
        </w:trPr>
        <w:tc>
          <w:tcPr>
            <w:tcW w:w="4230" w:type="dxa"/>
          </w:tcPr>
          <w:p w14:paraId="32FC90D7" w14:textId="47607985" w:rsidR="00D32035" w:rsidRPr="00923B55" w:rsidRDefault="00D32035" w:rsidP="006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  <w:shd w:val="clear" w:color="auto" w:fill="auto"/>
          </w:tcPr>
          <w:p w14:paraId="1E4D4613" w14:textId="3B289B91" w:rsidR="00D32035" w:rsidRPr="00923B55" w:rsidRDefault="00D32035" w:rsidP="00662D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43" w:type="dxa"/>
          </w:tcPr>
          <w:p w14:paraId="158602B3" w14:textId="77777777" w:rsidR="00D32035" w:rsidRPr="00923B55" w:rsidRDefault="00D32035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1223E8E" w14:textId="68247587" w:rsidR="00D32035" w:rsidRPr="00923B55" w:rsidRDefault="001E7D7E" w:rsidP="001E7D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29C6A9E6" w14:textId="77777777" w:rsidR="00D32035" w:rsidRPr="00923B55" w:rsidRDefault="00D32035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0AE00" w14:textId="250D71E9" w:rsidR="00D32035" w:rsidRPr="00923B55" w:rsidRDefault="00D32035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0" w:type="dxa"/>
          </w:tcPr>
          <w:p w14:paraId="0ED020DA" w14:textId="77777777" w:rsidR="00D32035" w:rsidRPr="00923B55" w:rsidRDefault="00D32035" w:rsidP="00662D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88FF6B" w14:textId="6F0D8E49" w:rsidR="00D32035" w:rsidRPr="00923B55" w:rsidRDefault="001E7D7E" w:rsidP="001E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D32035" w:rsidRPr="00923B55" w14:paraId="552E7340" w14:textId="77777777" w:rsidTr="009910DB">
        <w:trPr>
          <w:trHeight w:hRule="exact" w:val="374"/>
        </w:trPr>
        <w:tc>
          <w:tcPr>
            <w:tcW w:w="4230" w:type="dxa"/>
          </w:tcPr>
          <w:p w14:paraId="1334A4A4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59CEBE9" w14:textId="322F1CD1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14,295</w:t>
            </w:r>
          </w:p>
        </w:tc>
        <w:tc>
          <w:tcPr>
            <w:tcW w:w="243" w:type="dxa"/>
          </w:tcPr>
          <w:p w14:paraId="50133CA9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D0AF245" w14:textId="7ECD3286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45,686</w:t>
            </w:r>
          </w:p>
        </w:tc>
        <w:tc>
          <w:tcPr>
            <w:tcW w:w="270" w:type="dxa"/>
          </w:tcPr>
          <w:p w14:paraId="77FCF07E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A31127" w14:textId="3DFE0F96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3D5D6EA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A2AF5E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32035" w:rsidRPr="00923B55" w14:paraId="35451524" w14:textId="77777777" w:rsidTr="009910DB">
        <w:trPr>
          <w:trHeight w:hRule="exact" w:val="374"/>
        </w:trPr>
        <w:tc>
          <w:tcPr>
            <w:tcW w:w="4230" w:type="dxa"/>
          </w:tcPr>
          <w:p w14:paraId="720850BD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440E517B" w14:textId="54796405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11,304</w:t>
            </w:r>
          </w:p>
        </w:tc>
        <w:tc>
          <w:tcPr>
            <w:tcW w:w="243" w:type="dxa"/>
          </w:tcPr>
          <w:p w14:paraId="7458A808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8333EA2" w14:textId="37C451C9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12,477</w:t>
            </w:r>
          </w:p>
        </w:tc>
        <w:tc>
          <w:tcPr>
            <w:tcW w:w="270" w:type="dxa"/>
          </w:tcPr>
          <w:p w14:paraId="30F68CEB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88D275" w14:textId="2302646B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FED076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E8FFF62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32035" w:rsidRPr="00923B55" w14:paraId="766A8BC7" w14:textId="77777777" w:rsidTr="009910DB">
        <w:trPr>
          <w:trHeight w:hRule="exact" w:val="374"/>
        </w:trPr>
        <w:tc>
          <w:tcPr>
            <w:tcW w:w="4230" w:type="dxa"/>
          </w:tcPr>
          <w:p w14:paraId="3648C4F2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20B83A9A" w14:textId="6C017031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2,798</w:t>
            </w:r>
          </w:p>
        </w:tc>
        <w:tc>
          <w:tcPr>
            <w:tcW w:w="243" w:type="dxa"/>
          </w:tcPr>
          <w:p w14:paraId="56ACF2BF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3E96A32" w14:textId="7EEFC41B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2,991</w:t>
            </w:r>
          </w:p>
        </w:tc>
        <w:tc>
          <w:tcPr>
            <w:tcW w:w="270" w:type="dxa"/>
          </w:tcPr>
          <w:p w14:paraId="6C9BCDB6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FBF3F" w14:textId="1538373B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2C89EBE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7EA41B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32035" w:rsidRPr="00923B55" w14:paraId="43F88A72" w14:textId="77777777" w:rsidTr="009910D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08147AD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2AA7B7C0" w14:textId="392C8BC1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243" w:type="dxa"/>
            <w:shd w:val="clear" w:color="auto" w:fill="auto"/>
          </w:tcPr>
          <w:p w14:paraId="7F411CFC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001E065" w14:textId="5EF09359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1,348</w:t>
            </w:r>
          </w:p>
        </w:tc>
        <w:tc>
          <w:tcPr>
            <w:tcW w:w="270" w:type="dxa"/>
            <w:shd w:val="clear" w:color="auto" w:fill="auto"/>
          </w:tcPr>
          <w:p w14:paraId="630A2515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3D7EC9" w14:textId="5936F68E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5926D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B3F3C48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32035" w:rsidRPr="00923B55" w14:paraId="45C333F0" w14:textId="77777777" w:rsidTr="009910D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30E40DA8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37ECC27E" w14:textId="30EA6A4F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43" w:type="dxa"/>
            <w:shd w:val="clear" w:color="auto" w:fill="auto"/>
          </w:tcPr>
          <w:p w14:paraId="10EE3B29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E605024" w14:textId="2B8B9FDF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6FEF2A0D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2D1EAC" w14:textId="31A704D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FE8054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48DFA2C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32035" w:rsidRPr="00923B55" w14:paraId="17A8F9DB" w14:textId="77777777" w:rsidTr="009910DB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CAC62BD" w14:textId="77777777" w:rsidR="00D32035" w:rsidRPr="00923B55" w:rsidRDefault="00D32035" w:rsidP="00D3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2C54E3B9" w14:textId="69A9ABFE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4,736</w:t>
            </w:r>
          </w:p>
        </w:tc>
        <w:tc>
          <w:tcPr>
            <w:tcW w:w="243" w:type="dxa"/>
            <w:shd w:val="clear" w:color="auto" w:fill="auto"/>
          </w:tcPr>
          <w:p w14:paraId="4FB0FBCF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53B9189A" w14:textId="3F2B26F6" w:rsidR="00D32035" w:rsidRPr="00923B55" w:rsidRDefault="00D32035" w:rsidP="00D320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7EF1B511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C4750" w14:textId="6E2A093E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87E89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BEB29A2" w14:textId="77777777" w:rsidR="00D32035" w:rsidRPr="00923B55" w:rsidRDefault="00D32035" w:rsidP="00D3203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52FCB6D" w14:textId="77777777" w:rsidR="002A46A7" w:rsidRPr="00923B55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6C39964C" w14:textId="15764488" w:rsidR="00DE33DB" w:rsidRPr="00923B55" w:rsidRDefault="00DE33DB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923B55">
        <w:rPr>
          <w:rFonts w:asciiTheme="majorBidi" w:hAnsiTheme="majorBidi" w:hint="cs"/>
          <w:spacing w:val="6"/>
          <w:sz w:val="28"/>
          <w:szCs w:val="28"/>
          <w:cs/>
        </w:rPr>
        <w:t>บริษัท</w:t>
      </w:r>
      <w:r w:rsidRPr="00923B55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923B55">
        <w:rPr>
          <w:rFonts w:asciiTheme="majorBidi" w:hAnsiTheme="majorBidi" w:hint="cs"/>
          <w:spacing w:val="6"/>
          <w:sz w:val="28"/>
          <w:szCs w:val="28"/>
          <w:cs/>
        </w:rPr>
        <w:t>สุราษฎร์ซีฟู้ดส์</w:t>
      </w:r>
      <w:r w:rsidRPr="00923B55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923B55">
        <w:rPr>
          <w:rFonts w:asciiTheme="majorBidi" w:hAnsiTheme="majorBidi" w:hint="cs"/>
          <w:spacing w:val="6"/>
          <w:sz w:val="28"/>
          <w:szCs w:val="28"/>
          <w:cs/>
        </w:rPr>
        <w:t>จำกัด</w:t>
      </w:r>
      <w:r w:rsidRPr="00923B55">
        <w:rPr>
          <w:rFonts w:asciiTheme="majorBidi" w:hAnsiTheme="majorBidi" w:cstheme="majorBidi"/>
          <w:spacing w:val="6"/>
          <w:sz w:val="28"/>
          <w:szCs w:val="28"/>
          <w:cs/>
        </w:rPr>
        <w:t>)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5B3B2F"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23.45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22.26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1.19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มิถุนายน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7522632C" w14:textId="6ED065F2" w:rsidR="00C91A94" w:rsidRPr="00923B55" w:rsidRDefault="00C9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lang w:eastAsia="ja-JP"/>
        </w:rPr>
        <w:br w:type="page"/>
      </w:r>
    </w:p>
    <w:p w14:paraId="5C3BC690" w14:textId="665E048F" w:rsidR="004F312E" w:rsidRPr="00923B55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บริษัทย่อยแห่งหนึ่ง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923B55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2566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3FE1E201" w14:textId="77777777" w:rsidR="00C91A94" w:rsidRPr="00923B55" w:rsidRDefault="00C91A94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6328B8DD" w14:textId="046AFF0B" w:rsidR="00816D95" w:rsidRPr="00923B55" w:rsidRDefault="00816D95" w:rsidP="00816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923B55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467.2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228.9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238.3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17C6EB3E" w14:textId="77777777" w:rsidR="00DE33DB" w:rsidRPr="00923B55" w:rsidRDefault="00DE33DB" w:rsidP="00816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6B824137" w14:textId="4DBB270B" w:rsidR="004F312E" w:rsidRPr="00923B55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64E95" w:rsidRPr="00923B55">
        <w:rPr>
          <w:rFonts w:asciiTheme="majorBidi" w:hAnsiTheme="majorBidi" w:cstheme="majorBidi"/>
          <w:sz w:val="28"/>
          <w:szCs w:val="28"/>
        </w:rPr>
        <w:t xml:space="preserve">30 </w:t>
      </w:r>
      <w:r w:rsidR="00D44EAC" w:rsidRPr="00923B55">
        <w:rPr>
          <w:rFonts w:asciiTheme="majorBidi" w:hAnsiTheme="majorBidi" w:hint="cs"/>
          <w:sz w:val="28"/>
          <w:szCs w:val="28"/>
          <w:cs/>
        </w:rPr>
        <w:t>กันยา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ยน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607924" w:rsidRPr="00923B55">
        <w:rPr>
          <w:rFonts w:asciiTheme="majorBidi" w:hAnsiTheme="majorBidi" w:cstheme="majorBidi"/>
          <w:sz w:val="28"/>
          <w:szCs w:val="28"/>
        </w:rPr>
        <w:t>6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923B55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923B55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923B55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424900" w:rsidRPr="00923B55">
        <w:rPr>
          <w:rFonts w:asciiTheme="majorBidi" w:hAnsiTheme="majorBidi" w:cstheme="majorBidi"/>
          <w:sz w:val="28"/>
          <w:szCs w:val="28"/>
        </w:rPr>
        <w:t>6.8</w:t>
      </w:r>
      <w:r w:rsidR="00CE6E82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07924" w:rsidRPr="00923B55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923B55" w:rsidRDefault="003F7D5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4A3481C" w14:textId="58E80164" w:rsidR="004F312E" w:rsidRPr="00923B55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ณ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B4419F" w:rsidRPr="00923B55">
        <w:rPr>
          <w:rFonts w:asciiTheme="majorBidi" w:hAnsiTheme="majorBidi"/>
          <w:sz w:val="28"/>
          <w:szCs w:val="28"/>
        </w:rPr>
        <w:t>30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D44EAC" w:rsidRPr="00923B55">
        <w:rPr>
          <w:rFonts w:asciiTheme="majorBidi" w:hAnsiTheme="majorBidi" w:hint="cs"/>
          <w:sz w:val="28"/>
          <w:szCs w:val="28"/>
          <w:cs/>
        </w:rPr>
        <w:t>กันยา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ยน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607924" w:rsidRPr="00923B55">
        <w:rPr>
          <w:rFonts w:asciiTheme="majorBidi" w:hAnsiTheme="majorBidi" w:cstheme="majorBidi"/>
          <w:sz w:val="28"/>
          <w:szCs w:val="28"/>
        </w:rPr>
        <w:t>6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และ</w:t>
      </w:r>
      <w:r w:rsidRPr="00923B55">
        <w:rPr>
          <w:rFonts w:asciiTheme="majorBidi" w:hAnsiTheme="majorBidi" w:cstheme="majorBidi"/>
          <w:sz w:val="28"/>
          <w:szCs w:val="28"/>
        </w:rPr>
        <w:t xml:space="preserve"> 31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607924" w:rsidRPr="00923B55">
        <w:rPr>
          <w:rFonts w:asciiTheme="majorBidi" w:hAnsiTheme="majorBidi" w:cstheme="majorBidi"/>
          <w:sz w:val="28"/>
          <w:szCs w:val="28"/>
        </w:rPr>
        <w:t>5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923B55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90"/>
        <w:gridCol w:w="270"/>
        <w:gridCol w:w="1170"/>
        <w:gridCol w:w="22"/>
        <w:gridCol w:w="248"/>
        <w:gridCol w:w="22"/>
        <w:gridCol w:w="1139"/>
        <w:gridCol w:w="270"/>
        <w:gridCol w:w="1111"/>
        <w:gridCol w:w="51"/>
      </w:tblGrid>
      <w:tr w:rsidR="00607924" w:rsidRPr="00923B55" w14:paraId="493A9F52" w14:textId="77777777" w:rsidTr="00D97E7C">
        <w:trPr>
          <w:tblHeader/>
        </w:trPr>
        <w:tc>
          <w:tcPr>
            <w:tcW w:w="3867" w:type="dxa"/>
          </w:tcPr>
          <w:p w14:paraId="300C8B63" w14:textId="5BA0FFDC" w:rsidR="00607924" w:rsidRPr="00923B55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2" w:type="dxa"/>
            <w:gridSpan w:val="4"/>
          </w:tcPr>
          <w:p w14:paraId="6C4C268F" w14:textId="77777777" w:rsidR="00607924" w:rsidRPr="00923B55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7034BC" w14:textId="77777777" w:rsidR="00607924" w:rsidRPr="00923B55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1" w:type="dxa"/>
            <w:gridSpan w:val="4"/>
          </w:tcPr>
          <w:p w14:paraId="2BA3E2A5" w14:textId="77777777" w:rsidR="00607924" w:rsidRPr="00923B55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EAC" w:rsidRPr="00923B55" w14:paraId="7E295BAB" w14:textId="77777777" w:rsidTr="00D97E7C">
        <w:trPr>
          <w:tblHeader/>
        </w:trPr>
        <w:tc>
          <w:tcPr>
            <w:tcW w:w="3867" w:type="dxa"/>
          </w:tcPr>
          <w:p w14:paraId="59E2B1EA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55738570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17CA4832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06361" w14:textId="3FAFA3D0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F316970" w14:textId="77777777" w:rsidR="00D44EAC" w:rsidRPr="00923B55" w:rsidRDefault="00D44EAC" w:rsidP="00D44E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5A6C86E" w14:textId="2B0AB3D4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3A63D62A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231BD78F" w14:textId="08E91E60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44EAC" w:rsidRPr="00923B55" w14:paraId="13D6C795" w14:textId="77777777" w:rsidTr="00D97E7C">
        <w:trPr>
          <w:tblHeader/>
        </w:trPr>
        <w:tc>
          <w:tcPr>
            <w:tcW w:w="3867" w:type="dxa"/>
          </w:tcPr>
          <w:p w14:paraId="68FEDC49" w14:textId="13AE9D58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1926D94C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B666960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548C3" w14:textId="5E932FC3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11254639" w14:textId="77777777" w:rsidR="00D44EAC" w:rsidRPr="00923B55" w:rsidRDefault="00D44EAC" w:rsidP="00D44EA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5E03A2F7" w14:textId="72EB76D1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C8FC8A7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311903A" w14:textId="272D4C91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44EAC" w:rsidRPr="00923B55" w14:paraId="1B87B5D7" w14:textId="77777777" w:rsidTr="00D97E7C">
        <w:trPr>
          <w:trHeight w:val="272"/>
          <w:tblHeader/>
        </w:trPr>
        <w:tc>
          <w:tcPr>
            <w:tcW w:w="3867" w:type="dxa"/>
          </w:tcPr>
          <w:p w14:paraId="31B34FAF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3" w:type="dxa"/>
            <w:gridSpan w:val="10"/>
          </w:tcPr>
          <w:p w14:paraId="4704BB06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4EAC" w:rsidRPr="00923B55" w14:paraId="09CF1127" w14:textId="77777777" w:rsidTr="00D97E7C">
        <w:trPr>
          <w:trHeight w:val="272"/>
        </w:trPr>
        <w:tc>
          <w:tcPr>
            <w:tcW w:w="3867" w:type="dxa"/>
          </w:tcPr>
          <w:p w14:paraId="4057B8B8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93" w:type="dxa"/>
            <w:gridSpan w:val="10"/>
          </w:tcPr>
          <w:p w14:paraId="00564CDB" w14:textId="77777777" w:rsidR="00D44EAC" w:rsidRPr="00923B55" w:rsidRDefault="00D44EAC" w:rsidP="00D44E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44EAC" w:rsidRPr="00923B55" w14:paraId="59346CD8" w14:textId="77777777" w:rsidTr="00D97E7C">
        <w:tc>
          <w:tcPr>
            <w:tcW w:w="3867" w:type="dxa"/>
          </w:tcPr>
          <w:p w14:paraId="67D1C35C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41BD8736" w:rsidR="00D44EAC" w:rsidRPr="00923B55" w:rsidRDefault="00D97E7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6808F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2C15A4" w14:textId="25D0380E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646F35E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AF33F3A" w14:textId="4DD7D342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52,316</w:t>
            </w:r>
          </w:p>
        </w:tc>
        <w:tc>
          <w:tcPr>
            <w:tcW w:w="270" w:type="dxa"/>
          </w:tcPr>
          <w:p w14:paraId="60CD8B5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868027E" w14:textId="020D8F1F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43,953</w:t>
            </w:r>
          </w:p>
        </w:tc>
      </w:tr>
      <w:tr w:rsidR="00D44EAC" w:rsidRPr="00923B55" w14:paraId="379E6696" w14:textId="77777777" w:rsidTr="00D97E7C">
        <w:tc>
          <w:tcPr>
            <w:tcW w:w="3867" w:type="dxa"/>
          </w:tcPr>
          <w:p w14:paraId="4B4088D6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0CD89F6E" w:rsidR="00D44EAC" w:rsidRPr="00923B55" w:rsidRDefault="00D97E7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192,210</w:t>
            </w:r>
          </w:p>
        </w:tc>
        <w:tc>
          <w:tcPr>
            <w:tcW w:w="270" w:type="dxa"/>
          </w:tcPr>
          <w:p w14:paraId="5A9C87F1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810B4" w14:textId="57530F4E" w:rsidR="00D44EAC" w:rsidRPr="00923B55" w:rsidRDefault="00D44EA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30458F4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7974281" w14:textId="0D068F9B" w:rsidR="00D44EAC" w:rsidRPr="00923B55" w:rsidRDefault="005F4FDA" w:rsidP="005F4FD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4,690</w:t>
            </w:r>
          </w:p>
        </w:tc>
        <w:tc>
          <w:tcPr>
            <w:tcW w:w="270" w:type="dxa"/>
          </w:tcPr>
          <w:p w14:paraId="00DF3E4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F652DE5" w14:textId="52CFCE11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12,901</w:t>
            </w:r>
          </w:p>
        </w:tc>
      </w:tr>
      <w:tr w:rsidR="00D44EAC" w:rsidRPr="00923B55" w14:paraId="6410462C" w14:textId="77777777" w:rsidTr="00D97E7C">
        <w:tc>
          <w:tcPr>
            <w:tcW w:w="3867" w:type="dxa"/>
          </w:tcPr>
          <w:p w14:paraId="52D256E7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6386D2F0" w:rsidR="00D44EAC" w:rsidRPr="00923B55" w:rsidRDefault="00D97E7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192,210</w:t>
            </w:r>
          </w:p>
        </w:tc>
        <w:tc>
          <w:tcPr>
            <w:tcW w:w="270" w:type="dxa"/>
          </w:tcPr>
          <w:p w14:paraId="0516DE3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2DDCD554" w:rsidR="00D44EAC" w:rsidRPr="00923B55" w:rsidRDefault="00D44EA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1F9CA56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82FA26" w14:textId="60E6B8A3" w:rsidR="00D44EAC" w:rsidRPr="00923B55" w:rsidRDefault="005F4FDA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57,006</w:t>
            </w:r>
          </w:p>
        </w:tc>
        <w:tc>
          <w:tcPr>
            <w:tcW w:w="270" w:type="dxa"/>
          </w:tcPr>
          <w:p w14:paraId="56C35C7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E56AF" w14:textId="5DEDD5C2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56,854</w:t>
            </w:r>
          </w:p>
        </w:tc>
      </w:tr>
      <w:tr w:rsidR="00D44EAC" w:rsidRPr="00923B55" w14:paraId="0C66B3D0" w14:textId="77777777" w:rsidTr="00D97E7C">
        <w:trPr>
          <w:trHeight w:hRule="exact" w:val="221"/>
        </w:trPr>
        <w:tc>
          <w:tcPr>
            <w:tcW w:w="3867" w:type="dxa"/>
          </w:tcPr>
          <w:p w14:paraId="081BC99A" w14:textId="74B23CA3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2D11D89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5DCCBF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895A8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2A63F0A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713DBD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2" w:type="dxa"/>
            <w:gridSpan w:val="2"/>
          </w:tcPr>
          <w:p w14:paraId="2FE557D1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44EAC" w:rsidRPr="00923B55" w14:paraId="03709745" w14:textId="77777777" w:rsidTr="00D97E7C">
        <w:trPr>
          <w:trHeight w:hRule="exact" w:val="389"/>
        </w:trPr>
        <w:tc>
          <w:tcPr>
            <w:tcW w:w="3867" w:type="dxa"/>
          </w:tcPr>
          <w:p w14:paraId="7CC14F91" w14:textId="462320F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F165CF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8541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8CFC51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5C7B93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18B0D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7044334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4EAC" w:rsidRPr="00923B55" w14:paraId="17D60096" w14:textId="77777777" w:rsidTr="00D97E7C">
        <w:trPr>
          <w:trHeight w:hRule="exact" w:val="389"/>
        </w:trPr>
        <w:tc>
          <w:tcPr>
            <w:tcW w:w="3867" w:type="dxa"/>
          </w:tcPr>
          <w:p w14:paraId="4140C1FD" w14:textId="75BDC1C8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189685C5" w:rsidR="00D44EAC" w:rsidRPr="00923B55" w:rsidRDefault="00D97E7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E0047" w14:textId="0BC01C15" w:rsidR="00D44EAC" w:rsidRPr="00923B55" w:rsidRDefault="00D44EAC" w:rsidP="00D44EA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6D659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EDECB09" w14:textId="1B902C8F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9,266</w:t>
            </w:r>
          </w:p>
        </w:tc>
        <w:tc>
          <w:tcPr>
            <w:tcW w:w="270" w:type="dxa"/>
          </w:tcPr>
          <w:p w14:paraId="7420042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0B4CAEAE" w14:textId="64020002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1,502</w:t>
            </w:r>
          </w:p>
        </w:tc>
      </w:tr>
      <w:tr w:rsidR="00D44EAC" w:rsidRPr="00923B55" w14:paraId="10C023B2" w14:textId="77777777" w:rsidTr="00D97E7C">
        <w:trPr>
          <w:trHeight w:hRule="exact" w:val="389"/>
        </w:trPr>
        <w:tc>
          <w:tcPr>
            <w:tcW w:w="3867" w:type="dxa"/>
          </w:tcPr>
          <w:p w14:paraId="74B95002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2EC7E750" w:rsidR="00D44EAC" w:rsidRPr="00923B55" w:rsidRDefault="00D97E7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D16913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CD6F07" w14:textId="400B7AFF" w:rsidR="00D44EAC" w:rsidRPr="00923B55" w:rsidRDefault="00D44EA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2529320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87182F3" w14:textId="086DA943" w:rsidR="00D44EAC" w:rsidRPr="00923B55" w:rsidRDefault="00D97E7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B96B8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655F36A4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4EAC" w:rsidRPr="00923B55" w14:paraId="13F9A3D9" w14:textId="77777777" w:rsidTr="00D97E7C">
        <w:trPr>
          <w:trHeight w:hRule="exact" w:val="389"/>
        </w:trPr>
        <w:tc>
          <w:tcPr>
            <w:tcW w:w="3867" w:type="dxa"/>
          </w:tcPr>
          <w:p w14:paraId="36262FA4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2DF28CA3" w:rsidR="00D44EAC" w:rsidRPr="00923B55" w:rsidRDefault="00D97E7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C9F8E6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580700AA" w:rsidR="00D44EAC" w:rsidRPr="00923B55" w:rsidRDefault="00D44EAC" w:rsidP="00D44E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76AFC8B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547BD" w14:textId="02B562F8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9,266</w:t>
            </w:r>
          </w:p>
        </w:tc>
        <w:tc>
          <w:tcPr>
            <w:tcW w:w="270" w:type="dxa"/>
          </w:tcPr>
          <w:p w14:paraId="558DFD5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CF116" w14:textId="23CF2E90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</w:t>
            </w:r>
          </w:p>
        </w:tc>
      </w:tr>
      <w:tr w:rsidR="00D44EAC" w:rsidRPr="00923B55" w14:paraId="226A1B2B" w14:textId="77777777" w:rsidTr="00D97E7C">
        <w:trPr>
          <w:trHeight w:hRule="exact" w:val="248"/>
        </w:trPr>
        <w:tc>
          <w:tcPr>
            <w:tcW w:w="3867" w:type="dxa"/>
          </w:tcPr>
          <w:p w14:paraId="06FE5E53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FA3B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819E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8C6101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63976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4B4E114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6A2B83B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44EAC" w:rsidRPr="00923B55" w14:paraId="67C97E6A" w14:textId="77777777" w:rsidTr="00D97E7C">
        <w:trPr>
          <w:trHeight w:hRule="exact" w:val="389"/>
        </w:trPr>
        <w:tc>
          <w:tcPr>
            <w:tcW w:w="3867" w:type="dxa"/>
          </w:tcPr>
          <w:p w14:paraId="6B0F80EA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9D9FA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0314C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0041C07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80327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</w:tcPr>
          <w:p w14:paraId="521E199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4EAC" w:rsidRPr="00923B55" w14:paraId="5AC7770F" w14:textId="77777777" w:rsidTr="00D97E7C">
        <w:trPr>
          <w:trHeight w:hRule="exact" w:val="389"/>
        </w:trPr>
        <w:tc>
          <w:tcPr>
            <w:tcW w:w="3867" w:type="dxa"/>
          </w:tcPr>
          <w:p w14:paraId="3803954E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C83A148" w14:textId="2EDB9602" w:rsidR="00D44EAC" w:rsidRPr="00923B55" w:rsidRDefault="00D97E7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A92CB" w14:textId="73D7C41C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13E207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76FF082" w14:textId="39D96A42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183,250</w:t>
            </w:r>
          </w:p>
        </w:tc>
        <w:tc>
          <w:tcPr>
            <w:tcW w:w="270" w:type="dxa"/>
          </w:tcPr>
          <w:p w14:paraId="4C6A9A6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30B2E9FE" w14:textId="40E15BD6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180,250</w:t>
            </w:r>
          </w:p>
        </w:tc>
      </w:tr>
      <w:tr w:rsidR="00D44EAC" w:rsidRPr="00923B55" w14:paraId="38E7B605" w14:textId="77777777" w:rsidTr="00D97E7C">
        <w:trPr>
          <w:gridAfter w:val="1"/>
          <w:wAfter w:w="51" w:type="dxa"/>
          <w:trHeight w:val="152"/>
        </w:trPr>
        <w:tc>
          <w:tcPr>
            <w:tcW w:w="3867" w:type="dxa"/>
          </w:tcPr>
          <w:p w14:paraId="3A87FA3D" w14:textId="0E490F34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0D97CB82" w14:textId="539EBD8B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E160B6E" w14:textId="3C84F459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EC17F6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4042A48F" w14:textId="2676F440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7AFD69E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11" w:type="dxa"/>
          </w:tcPr>
          <w:p w14:paraId="0FC94EFB" w14:textId="38E4394C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44EAC" w:rsidRPr="00923B55" w14:paraId="39A8D541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5DA42D07" w14:textId="39711AAE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A8A3D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DA29F3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22C1C8B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3EA07F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</w:tcPr>
          <w:p w14:paraId="20A01DE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7E7C" w:rsidRPr="00923B55" w14:paraId="5DA389EE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68AAE727" w14:textId="4D8D4F18" w:rsidR="00D97E7C" w:rsidRPr="00923B55" w:rsidRDefault="00D97E7C" w:rsidP="00D9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4CF9B008" w:rsidR="00D97E7C" w:rsidRPr="00923B55" w:rsidRDefault="00D97E7C" w:rsidP="00D97E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934FD" w14:textId="7B1AD1E5" w:rsidR="00D97E7C" w:rsidRPr="00923B55" w:rsidRDefault="00D97E7C" w:rsidP="00D97E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B29B76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1C02D7A2" w14:textId="557996DB" w:rsidR="00D97E7C" w:rsidRPr="00923B55" w:rsidRDefault="00D97E7C" w:rsidP="00D97E7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172C8E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</w:tcPr>
          <w:p w14:paraId="78152118" w14:textId="46D37918" w:rsidR="00D97E7C" w:rsidRPr="00923B55" w:rsidRDefault="00476E64" w:rsidP="00476E6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D97E7C" w:rsidRPr="00923B55" w14:paraId="4A9B0D90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2C3EB88E" w14:textId="77777777" w:rsidR="00D97E7C" w:rsidRPr="00923B55" w:rsidRDefault="00D97E7C" w:rsidP="00D97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38DB2399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2,181</w:t>
            </w:r>
          </w:p>
        </w:tc>
        <w:tc>
          <w:tcPr>
            <w:tcW w:w="270" w:type="dxa"/>
          </w:tcPr>
          <w:p w14:paraId="5A4EBE77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DD464" w14:textId="00005AFF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 w:rsidR="006D3B74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F4B40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53F9CF27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318CE84E" w14:textId="349D2787" w:rsidR="00D97E7C" w:rsidRPr="00923B55" w:rsidRDefault="00D97E7C" w:rsidP="00D97E7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B8C9B6" w14:textId="77777777" w:rsidR="00D97E7C" w:rsidRPr="00923B55" w:rsidRDefault="00D97E7C" w:rsidP="00D97E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D1F08A3" w14:textId="57554021" w:rsidR="00D97E7C" w:rsidRPr="00923B55" w:rsidRDefault="00D97E7C" w:rsidP="00476E6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4EAC" w:rsidRPr="00923B55" w14:paraId="11249602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39641791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1E593A4B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2,181</w:t>
            </w:r>
          </w:p>
        </w:tc>
        <w:tc>
          <w:tcPr>
            <w:tcW w:w="270" w:type="dxa"/>
          </w:tcPr>
          <w:p w14:paraId="36420C3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05FD7490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A45361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  <w:gridSpan w:val="2"/>
          </w:tcPr>
          <w:p w14:paraId="0489F9C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407B92" w14:textId="298DA636" w:rsidR="00D44EAC" w:rsidRPr="00923B55" w:rsidRDefault="00D97E7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D16AEE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6F495B0" w:rsidR="00D44EAC" w:rsidRPr="00923B55" w:rsidRDefault="00D44EAC" w:rsidP="00476E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</w:t>
            </w:r>
          </w:p>
        </w:tc>
      </w:tr>
      <w:tr w:rsidR="00D44EAC" w:rsidRPr="00923B55" w14:paraId="2F6BC09C" w14:textId="77777777" w:rsidTr="00D97E7C">
        <w:trPr>
          <w:gridAfter w:val="1"/>
          <w:wAfter w:w="51" w:type="dxa"/>
          <w:trHeight w:val="197"/>
        </w:trPr>
        <w:tc>
          <w:tcPr>
            <w:tcW w:w="3867" w:type="dxa"/>
          </w:tcPr>
          <w:p w14:paraId="439B77D5" w14:textId="5A336761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54B161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25C0C9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1661C440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28E03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FEDCDC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EAC" w:rsidRPr="00923B55" w14:paraId="30CD8FDC" w14:textId="77777777" w:rsidTr="00D97E7C">
        <w:trPr>
          <w:gridAfter w:val="1"/>
          <w:wAfter w:w="51" w:type="dxa"/>
          <w:trHeight w:val="197"/>
        </w:trPr>
        <w:tc>
          <w:tcPr>
            <w:tcW w:w="3867" w:type="dxa"/>
          </w:tcPr>
          <w:p w14:paraId="4F97C848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0CEB41BC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57907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40D011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7B03CD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34DB155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8C5E5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DECCEFC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EAC" w:rsidRPr="00923B55" w14:paraId="7895301C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53C8EE99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5442" w:type="dxa"/>
            <w:gridSpan w:val="9"/>
          </w:tcPr>
          <w:p w14:paraId="5E7639D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4EAC" w:rsidRPr="00923B55" w14:paraId="74FEFCC2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0E63A7EC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626FD51E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97E7C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0005F" w14:textId="4213A992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FCB1094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C47F654" w14:textId="204712FC" w:rsidR="00D44EAC" w:rsidRPr="00923B55" w:rsidRDefault="00D97E7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70" w:type="dxa"/>
          </w:tcPr>
          <w:p w14:paraId="3FC1B1F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4D4DBC0" w14:textId="59B0CBD3" w:rsidR="00D44EAC" w:rsidRPr="00923B55" w:rsidRDefault="00BF4B40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D44EAC" w:rsidRPr="00923B55" w14:paraId="5FD9D51E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75339E87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037A0711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15,107</w:t>
            </w:r>
          </w:p>
        </w:tc>
        <w:tc>
          <w:tcPr>
            <w:tcW w:w="270" w:type="dxa"/>
          </w:tcPr>
          <w:p w14:paraId="64CAA5A7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1EE5B" w14:textId="23629A86" w:rsidR="00D44EAC" w:rsidRPr="00923B55" w:rsidRDefault="00BF4B40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</w:t>
            </w:r>
            <w:r w:rsidR="00982C51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70" w:type="dxa"/>
            <w:gridSpan w:val="2"/>
          </w:tcPr>
          <w:p w14:paraId="7561E81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81245D9" w14:textId="3854F2A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D97E7C"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E815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854CA3" w14:textId="4819FD6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4EAC" w:rsidRPr="00923B55" w14:paraId="48C5514A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42D1C773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44662272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15,107</w:t>
            </w:r>
          </w:p>
        </w:tc>
        <w:tc>
          <w:tcPr>
            <w:tcW w:w="270" w:type="dxa"/>
          </w:tcPr>
          <w:p w14:paraId="3BF89D43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11E1BCB" w:rsidR="00D44EAC" w:rsidRPr="00923B55" w:rsidRDefault="00BF4B40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</w:t>
            </w:r>
            <w:r w:rsidR="00982C51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70" w:type="dxa"/>
            <w:gridSpan w:val="2"/>
          </w:tcPr>
          <w:p w14:paraId="1A61F187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7B88DB" w14:textId="72D0B19C" w:rsidR="00D44EAC" w:rsidRPr="00923B55" w:rsidRDefault="00D97E7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303E17F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355E13C1" w:rsidR="00D44EAC" w:rsidRPr="00923B55" w:rsidRDefault="00BF4B40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</w:tr>
      <w:tr w:rsidR="00D44EAC" w:rsidRPr="00923B55" w14:paraId="69BC6B74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54CC68F6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596A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C0733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0C1188F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C0F5B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09FB3AA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4EAC" w:rsidRPr="00923B55" w14:paraId="078CA0D0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7C733427" w14:textId="763F6DFB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90DE61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AFD26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A26B45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E17D64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A9454F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4EAC" w:rsidRPr="00923B55" w14:paraId="5104CA49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39020290" w14:textId="77777777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17BEC38F" w:rsidR="00D44EAC" w:rsidRPr="00923B55" w:rsidRDefault="00D97E7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2,119</w:t>
            </w:r>
          </w:p>
        </w:tc>
        <w:tc>
          <w:tcPr>
            <w:tcW w:w="270" w:type="dxa"/>
          </w:tcPr>
          <w:p w14:paraId="4B139E9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B7C053" w14:textId="336869D7" w:rsidR="00D44EAC" w:rsidRPr="00923B55" w:rsidRDefault="00BF4B40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3,536</w:t>
            </w:r>
          </w:p>
        </w:tc>
        <w:tc>
          <w:tcPr>
            <w:tcW w:w="270" w:type="dxa"/>
            <w:gridSpan w:val="2"/>
          </w:tcPr>
          <w:p w14:paraId="065A1635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4912B1DD" w14:textId="4BA305AC" w:rsidR="00D44EAC" w:rsidRPr="00923B55" w:rsidRDefault="00BA20B6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3E577B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BAEEE9E" w14:textId="6882680C" w:rsidR="00D44EAC" w:rsidRPr="00923B55" w:rsidRDefault="00D44EAC" w:rsidP="00D44EA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44EAC" w:rsidRPr="00923B55" w14:paraId="282EC8FF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2AE3A3AE" w14:textId="3A6FD1CB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</w:tcPr>
          <w:p w14:paraId="7A0B246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044859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FC688B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</w:tcPr>
          <w:p w14:paraId="0E78970D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77FC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1" w:type="dxa"/>
          </w:tcPr>
          <w:p w14:paraId="28FDB5A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4EAC" w:rsidRPr="00923B55" w14:paraId="0EDA339C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18AC1DA2" w14:textId="0749EF59" w:rsidR="00D44EAC" w:rsidRPr="00923B55" w:rsidRDefault="00D44EAC" w:rsidP="00D4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26B78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D91D326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E5E62F9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7C232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2B1ECE7" w14:textId="77777777" w:rsidR="00D44EAC" w:rsidRPr="00923B55" w:rsidRDefault="00D44EAC" w:rsidP="00D44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20B6" w:rsidRPr="00923B55" w14:paraId="55A49FE5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25E1A5BF" w14:textId="77777777" w:rsidR="00BA20B6" w:rsidRPr="00923B55" w:rsidRDefault="00BA20B6" w:rsidP="00B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7CEB165B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BCD34A" w14:textId="213796BF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02AE0D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  <w:shd w:val="clear" w:color="auto" w:fill="auto"/>
          </w:tcPr>
          <w:p w14:paraId="5BDBFF6A" w14:textId="066A7C10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E2656B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nil"/>
            </w:tcBorders>
          </w:tcPr>
          <w:p w14:paraId="05598088" w14:textId="0E0794B9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20B6" w:rsidRPr="00923B55" w14:paraId="304DA0EA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279700C4" w14:textId="77777777" w:rsidR="00BA20B6" w:rsidRPr="00923B55" w:rsidRDefault="00BA20B6" w:rsidP="00B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0BEE9E94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23BF7FF6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642D7B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18905" w14:textId="3E261794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26DA4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6150AD6" w14:textId="008B8175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20B6" w:rsidRPr="00923B55" w14:paraId="65B80115" w14:textId="77777777" w:rsidTr="00D97E7C">
        <w:trPr>
          <w:gridAfter w:val="1"/>
          <w:wAfter w:w="51" w:type="dxa"/>
        </w:trPr>
        <w:tc>
          <w:tcPr>
            <w:tcW w:w="3867" w:type="dxa"/>
          </w:tcPr>
          <w:p w14:paraId="2D22FD70" w14:textId="77777777" w:rsidR="00BA20B6" w:rsidRPr="00923B55" w:rsidRDefault="00BA20B6" w:rsidP="00B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59AE9999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0AA0B7A9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76E1D0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56635138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4A0BCB" w14:textId="77777777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D89DD4A" w:rsidR="00BA20B6" w:rsidRPr="00923B55" w:rsidRDefault="00BA20B6" w:rsidP="00BA20B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923B55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  <w:lang w:val="en-US"/>
        </w:rPr>
      </w:pPr>
    </w:p>
    <w:p w14:paraId="166BD137" w14:textId="0C1D035E" w:rsidR="009D4FE6" w:rsidRPr="00923B55" w:rsidRDefault="009D4FE6" w:rsidP="0010592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923B55">
        <w:rPr>
          <w:rFonts w:ascii="Angsana New" w:hAnsi="Angsana New"/>
          <w:i/>
          <w:iCs/>
          <w:sz w:val="28"/>
          <w:szCs w:val="28"/>
        </w:rPr>
        <w:tab/>
      </w:r>
      <w:r w:rsidRPr="00923B55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4AE5CAFA" w:rsidR="000A44A9" w:rsidRPr="00923B55" w:rsidRDefault="000A44A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935F217" w14:textId="53B4513D" w:rsidR="00337075" w:rsidRPr="00923B55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ในเดือน</w:t>
      </w:r>
      <w:r w:rsidR="00375CAD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เมษายน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B634A" w:rsidRPr="00923B5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</w:t>
      </w:r>
      <w:r w:rsidR="002B634A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กู้ยืม</w:t>
      </w:r>
      <w:r w:rsidR="00FC0943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ระยะสั้นแก่บริษัท</w:t>
      </w:r>
      <w:r w:rsidR="002B634A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แห่งหนึ่ง เงินกู้ยืมดังกล่าวมี</w:t>
      </w:r>
      <w:r w:rsidR="00E37E4E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อัตรา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ดอกเบี้ยตามที่ระบุในสัญญา และมีกำหนดชำระคืน</w:t>
      </w:r>
      <w:r w:rsidR="00AF676E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เมื่อทวงถาม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="00764E95" w:rsidRPr="00923B5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116FEB" w:rsidRPr="00923B55">
        <w:rPr>
          <w:rFonts w:asciiTheme="majorBidi" w:hAnsiTheme="majorBidi" w:hint="cs"/>
          <w:spacing w:val="-2"/>
          <w:sz w:val="28"/>
          <w:szCs w:val="28"/>
          <w:cs/>
        </w:rPr>
        <w:t>กันยา</w:t>
      </w:r>
      <w:r w:rsidR="00764E95" w:rsidRPr="00923B55">
        <w:rPr>
          <w:rFonts w:asciiTheme="majorBidi" w:hAnsiTheme="majorBidi" w:hint="cs"/>
          <w:spacing w:val="-2"/>
          <w:sz w:val="28"/>
          <w:szCs w:val="28"/>
          <w:cs/>
        </w:rPr>
        <w:t>ยน</w:t>
      </w:r>
      <w:r w:rsidR="00764E95" w:rsidRPr="00923B5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2B634A" w:rsidRPr="00923B5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</w:t>
      </w:r>
      <w:r w:rsidR="00BB5F48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2B634A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ทั้งสิ้น</w:t>
      </w:r>
      <w:r w:rsidR="002B634A" w:rsidRPr="00923B5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F5B35" w:rsidRPr="00923B55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375CAD" w:rsidRPr="00923B55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451AE636" w14:textId="33FE8D65" w:rsidR="00375CAD" w:rsidRPr="00923B55" w:rsidRDefault="00375CA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D33F067" w14:textId="089CE2C5" w:rsidR="00375CAD" w:rsidRPr="00923B55" w:rsidRDefault="00375CAD" w:rsidP="00375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ในเดือน</w:t>
      </w:r>
      <w:r w:rsidR="00424900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บริษัทได้ทำสัญญาให้กู้ยืมเงินระยะสั้นแก่บริษัทย่อยแห่งหนึ่ง เงินกู้ยืมดังกล่าวมีอัตราดอกเบี้ยตามที่ระบุในสัญญา และมีกำหนดชำระคืนภายในเดือน</w:t>
      </w:r>
      <w:r w:rsidR="00424900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พฤ</w:t>
      </w:r>
      <w:r w:rsidR="00007752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ศ</w:t>
      </w:r>
      <w:r w:rsidR="00424900"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>จิกายน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Pr="00923B5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424900" w:rsidRPr="00923B55">
        <w:rPr>
          <w:rFonts w:asciiTheme="majorBidi" w:hAnsiTheme="majorBidi" w:hint="cs"/>
          <w:spacing w:val="-2"/>
          <w:sz w:val="28"/>
          <w:szCs w:val="28"/>
          <w:cs/>
        </w:rPr>
        <w:t>กันยา</w:t>
      </w:r>
      <w:r w:rsidRPr="00923B55">
        <w:rPr>
          <w:rFonts w:asciiTheme="majorBidi" w:hAnsiTheme="majorBidi" w:hint="cs"/>
          <w:spacing w:val="-2"/>
          <w:sz w:val="28"/>
          <w:szCs w:val="28"/>
          <w:cs/>
        </w:rPr>
        <w:t>ยน</w:t>
      </w:r>
      <w:r w:rsidRPr="00923B5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บริษัทมียอดเงินให้กู้ยืมจากสัญญาดังกล่าวจำนวนทั้งสิ้น</w:t>
      </w:r>
      <w:r w:rsidRPr="00923B55">
        <w:rPr>
          <w:rFonts w:asciiTheme="majorBidi" w:hAnsiTheme="majorBidi" w:cstheme="majorBidi"/>
          <w:spacing w:val="-2"/>
          <w:sz w:val="28"/>
          <w:szCs w:val="28"/>
        </w:rPr>
        <w:t xml:space="preserve"> 3</w:t>
      </w:r>
      <w:r w:rsidRPr="00923B5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4783251F" w14:textId="6A5EEAD9" w:rsidR="00375CAD" w:rsidRPr="00923B55" w:rsidRDefault="00375CA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21ACED37" w14:textId="4BE6FBF8" w:rsidR="00337075" w:rsidRPr="00923B55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75D36E7" w14:textId="4E103CA5" w:rsidR="00DD7699" w:rsidRPr="00923B55" w:rsidRDefault="00DD769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5FF3622D" w14:textId="170A4931" w:rsidR="00DD7699" w:rsidRPr="00923B55" w:rsidRDefault="00DD769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0A6A569" w14:textId="74C12B06" w:rsidR="00C91A94" w:rsidRPr="00923B55" w:rsidRDefault="00C9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  <w:r w:rsidRPr="00923B55">
        <w:rPr>
          <w:rFonts w:asciiTheme="majorBidi" w:hAnsiTheme="majorBidi" w:cstheme="majorBidi"/>
          <w:spacing w:val="-2"/>
          <w:sz w:val="22"/>
          <w:szCs w:val="22"/>
        </w:rPr>
        <w:br w:type="page"/>
      </w:r>
    </w:p>
    <w:p w14:paraId="1AD72431" w14:textId="775915C2" w:rsidR="000C6EEE" w:rsidRPr="00923B55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ที่ดิน อาคารและอุปกรณ์</w:t>
      </w:r>
    </w:p>
    <w:p w14:paraId="1F4AF58F" w14:textId="77777777" w:rsidR="007F6EA9" w:rsidRPr="00923B55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923B55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2793BE3C" w:rsidR="00764E95" w:rsidRPr="00923B55" w:rsidRDefault="00764E95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A16A3"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="00AA16A3"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้า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AA16A3"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73F07"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923B55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923B55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923B55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923B55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923B55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923B55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923B55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923B55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923B55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56842038" w:rsidR="007F6EA9" w:rsidRPr="00923B55" w:rsidRDefault="00D45DBE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98,759</w:t>
            </w:r>
          </w:p>
        </w:tc>
        <w:tc>
          <w:tcPr>
            <w:tcW w:w="180" w:type="dxa"/>
          </w:tcPr>
          <w:p w14:paraId="5EEF98B7" w14:textId="77777777" w:rsidR="007F6EA9" w:rsidRPr="00923B55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4B052C10" w:rsidR="007F6EA9" w:rsidRPr="00923B55" w:rsidRDefault="00D45DBE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14,448</w:t>
            </w:r>
          </w:p>
        </w:tc>
      </w:tr>
      <w:tr w:rsidR="005461AD" w:rsidRPr="00923B55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923B55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923B55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535C39AD" w:rsidR="005461AD" w:rsidRPr="00923B55" w:rsidRDefault="00D45DB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20AB2A50" w14:textId="77777777" w:rsidR="005461AD" w:rsidRPr="00923B55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4314C773" w:rsidR="005461AD" w:rsidRPr="00923B55" w:rsidRDefault="00D45DB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</w:tr>
      <w:tr w:rsidR="005461AD" w:rsidRPr="00923B55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923B55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923B55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0AA0B23B" w:rsidR="005461AD" w:rsidRPr="00923B55" w:rsidRDefault="00D45DB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</w:p>
        </w:tc>
        <w:tc>
          <w:tcPr>
            <w:tcW w:w="180" w:type="dxa"/>
          </w:tcPr>
          <w:p w14:paraId="79FCAE47" w14:textId="77777777" w:rsidR="005461AD" w:rsidRPr="00923B55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69B004F2" w:rsidR="005461AD" w:rsidRPr="00923B55" w:rsidRDefault="00D45DB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</w:tbl>
    <w:p w14:paraId="5E8C3E84" w14:textId="77777777" w:rsidR="00DD7699" w:rsidRPr="00923B55" w:rsidRDefault="00DD7699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FE893AD" w14:textId="37AF6396" w:rsidR="005F1526" w:rsidRPr="00923B55" w:rsidRDefault="005F1526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3B55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923B55">
        <w:rPr>
          <w:rFonts w:asciiTheme="majorBidi" w:hAnsiTheme="majorBidi" w:cstheme="majorBidi"/>
          <w:sz w:val="28"/>
          <w:szCs w:val="28"/>
          <w:cs/>
        </w:rPr>
        <w:br/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923B55">
        <w:rPr>
          <w:rFonts w:asciiTheme="majorBidi" w:hAnsiTheme="majorBidi" w:cstheme="majorBidi"/>
          <w:sz w:val="28"/>
          <w:szCs w:val="28"/>
        </w:rPr>
        <w:t>8</w:t>
      </w:r>
      <w:r w:rsidR="00662C96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923B55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923B5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 xml:space="preserve">2564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923B55">
        <w:rPr>
          <w:rFonts w:asciiTheme="majorBidi" w:hAnsiTheme="majorBidi" w:cstheme="majorBidi"/>
          <w:sz w:val="28"/>
          <w:szCs w:val="28"/>
        </w:rPr>
        <w:t>3</w:t>
      </w:r>
    </w:p>
    <w:p w14:paraId="1EDF9A4C" w14:textId="19975FFA" w:rsidR="00667604" w:rsidRPr="00923B55" w:rsidRDefault="0066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  <w:cs/>
        </w:rPr>
      </w:pPr>
    </w:p>
    <w:p w14:paraId="3873B774" w14:textId="711DB8A9" w:rsidR="003F7D59" w:rsidRPr="00923B55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923B55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923B55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tbl>
      <w:tblPr>
        <w:tblW w:w="508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61"/>
        <w:gridCol w:w="1064"/>
        <w:gridCol w:w="242"/>
        <w:gridCol w:w="949"/>
        <w:gridCol w:w="242"/>
        <w:gridCol w:w="981"/>
        <w:gridCol w:w="242"/>
        <w:gridCol w:w="1019"/>
        <w:gridCol w:w="242"/>
        <w:gridCol w:w="989"/>
        <w:gridCol w:w="242"/>
        <w:gridCol w:w="1021"/>
      </w:tblGrid>
      <w:tr w:rsidR="002F27B4" w:rsidRPr="00923B55" w14:paraId="29B9F5BF" w14:textId="77777777" w:rsidTr="009910DB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1725DBED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19" w:type="pct"/>
            <w:gridSpan w:val="11"/>
            <w:tcBorders>
              <w:top w:val="nil"/>
              <w:left w:val="nil"/>
              <w:bottom w:val="nil"/>
            </w:tcBorders>
          </w:tcPr>
          <w:p w14:paraId="2272D09E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F27B4" w:rsidRPr="00923B55" w14:paraId="09CD47FD" w14:textId="77777777" w:rsidTr="009910DB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5E156AA4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8EFA4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49FE4D28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2C4A2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059E512C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259CC20E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2F27B4" w:rsidRPr="00923B55" w14:paraId="6AB73CC1" w14:textId="77777777" w:rsidTr="009910DB">
        <w:trPr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234F7187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31FDC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0DAA1045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ED645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5AEFF8B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758E2F3D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2F27B4" w:rsidRPr="00923B55" w14:paraId="500ACDA7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12A2B339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255E5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6865F0E7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7CF65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573C2ABC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3A404E5B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F27B4" w:rsidRPr="00923B55" w14:paraId="5CB19A11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805C47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14:paraId="5C60FD1D" w14:textId="788920D8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0FDB1BE7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63CA22A4" w14:textId="749B3972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5C9FD07B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</w:tcPr>
          <w:p w14:paraId="7A0DF5E4" w14:textId="51B28A18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049F2BA9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</w:tcPr>
          <w:p w14:paraId="695AA15F" w14:textId="064C1FAD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54EDB571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</w:tcPr>
          <w:p w14:paraId="3E569A86" w14:textId="0024BB64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</w:tcPr>
          <w:p w14:paraId="1B72E4CB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21BFF89E" w14:textId="176362CA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</w:tr>
      <w:tr w:rsidR="002F27B4" w:rsidRPr="00923B55" w14:paraId="21C261CE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247061C2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19" w:type="pct"/>
            <w:gridSpan w:val="11"/>
            <w:tcBorders>
              <w:top w:val="nil"/>
              <w:left w:val="nil"/>
            </w:tcBorders>
          </w:tcPr>
          <w:p w14:paraId="06631251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2F27B4" w:rsidRPr="00923B55" w14:paraId="34A65A8C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392ECE0A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19" w:type="pct"/>
            <w:gridSpan w:val="11"/>
            <w:tcBorders>
              <w:top w:val="nil"/>
              <w:left w:val="nil"/>
            </w:tcBorders>
          </w:tcPr>
          <w:p w14:paraId="53A323EF" w14:textId="77777777" w:rsidR="002F27B4" w:rsidRPr="00923B55" w:rsidRDefault="002F27B4" w:rsidP="0099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8B2AE7" w:rsidRPr="00923B55" w14:paraId="4F4D5BE7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6CEC74B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464671BD" w14:textId="5455491C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3,795,78</w:t>
            </w:r>
            <w:r w:rsidR="00D026D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178630C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B442D" w14:textId="47967E9C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4,438,521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5543370E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395" w14:textId="7DDF8F3C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125,729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452A296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2DF5B" w14:textId="24CCFD99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91,347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20BF93D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709709E6" w14:textId="68F584A8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3,921,51</w:t>
            </w:r>
            <w:r w:rsidR="00D026D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6D63AD3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3FA2AEC" w14:textId="595D6B2C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4,529,868</w:t>
            </w:r>
          </w:p>
        </w:tc>
      </w:tr>
      <w:tr w:rsidR="008B2AE7" w:rsidRPr="00923B55" w14:paraId="5E0832AD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65CB814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4B2BBB97" w14:textId="354B1AF2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255,7</w:t>
            </w:r>
            <w:r w:rsidR="00D026D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67C8632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18E97" w14:textId="2CD1D3B5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262,585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2417F72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11A70" w14:textId="08ACBAFE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33,358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vAlign w:val="bottom"/>
          </w:tcPr>
          <w:p w14:paraId="7C1005EA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FC9F0" w14:textId="4467DC28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36,606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11B2AD4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0EADE292" w14:textId="446E6AEF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289,09</w:t>
            </w:r>
            <w:r w:rsidR="00D026D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vAlign w:val="bottom"/>
          </w:tcPr>
          <w:p w14:paraId="3FD9BED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F7B736F" w14:textId="4E7C7C3E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299,191</w:t>
            </w:r>
          </w:p>
        </w:tc>
      </w:tr>
      <w:tr w:rsidR="008B2AE7" w:rsidRPr="00923B55" w14:paraId="7ED16164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D106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A4AE7" w14:textId="75B53994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4,051,52</w:t>
            </w:r>
            <w:r w:rsidR="00D026DE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ED86EE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2D4C0" w14:textId="6CE2C75F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4,701,106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348C53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4F76" w14:textId="3212B92A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4CC325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42798" w14:textId="45E6CC12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125FD2F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double" w:sz="4" w:space="0" w:color="auto"/>
            </w:tcBorders>
            <w:vAlign w:val="bottom"/>
          </w:tcPr>
          <w:p w14:paraId="012CA13A" w14:textId="09486FD7" w:rsidR="008B2AE7" w:rsidRPr="00923B55" w:rsidRDefault="007006F2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4,210,61</w:t>
            </w:r>
            <w:r w:rsidR="00D026DE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" w:type="pct"/>
            <w:vAlign w:val="bottom"/>
          </w:tcPr>
          <w:p w14:paraId="2831E59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14:paraId="1D41C28D" w14:textId="46E3F02A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4,829,059</w:t>
            </w:r>
          </w:p>
        </w:tc>
      </w:tr>
      <w:tr w:rsidR="008B2AE7" w:rsidRPr="00923B55" w14:paraId="4E09BA66" w14:textId="77777777" w:rsidTr="00D756E6">
        <w:trPr>
          <w:trHeight w:val="26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922A6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1F72B22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E2A37A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04A4AF59" w14:textId="77777777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CE7A1FA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1D3DD9F3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8DF08DB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F63A1A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3C3CA92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Align w:val="bottom"/>
          </w:tcPr>
          <w:p w14:paraId="7E322D2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vAlign w:val="bottom"/>
          </w:tcPr>
          <w:p w14:paraId="65FC531E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Align w:val="bottom"/>
          </w:tcPr>
          <w:p w14:paraId="1C0D873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8B2AE7" w:rsidRPr="00923B55" w14:paraId="504A7867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40BE5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5CD2B69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AB2C3E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5712259F" w14:textId="77777777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E3A212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4716873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64E561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648CB8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71B3DAF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1BE4446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1F20AA8A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33B2D6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B2AE7" w:rsidRPr="00923B55" w14:paraId="15FDB898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53F9DE0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3C7D836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4BE5A66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659EB92B" w14:textId="77777777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53296B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50CCBA2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90D610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7150FA2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4A9885A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584B297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568261A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2E8BF3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B2AE7" w:rsidRPr="00923B55" w14:paraId="75503269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419F577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18EC4010" w14:textId="267E655A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4,051,52</w:t>
            </w:r>
            <w:r w:rsidR="0032053C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A625DA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6AAEF60D" w14:textId="630B07EF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4,701,106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52247A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1F22F5CF" w14:textId="1FC1335E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B3CC58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05721F17" w14:textId="372ADC21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061F696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7E1C8403" w14:textId="6195B911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4,051,52</w:t>
            </w:r>
            <w:r w:rsidR="0032053C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" w:type="pct"/>
            <w:vAlign w:val="bottom"/>
          </w:tcPr>
          <w:p w14:paraId="27016C3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CA23174" w14:textId="492BF772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4,701,106</w:t>
            </w:r>
          </w:p>
        </w:tc>
      </w:tr>
      <w:tr w:rsidR="008B2AE7" w:rsidRPr="00923B55" w14:paraId="14DD8372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</w:tcPr>
          <w:p w14:paraId="20AAEF5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ACA68F" w14:textId="200F5BAF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27EA08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458F" w14:textId="56706617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CD970E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DA57D" w14:textId="1E6E7A5D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852763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DF299" w14:textId="2D7935F5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36A0B086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4DA0CF75" w14:textId="56EC9B44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1" w:type="pct"/>
            <w:vAlign w:val="bottom"/>
          </w:tcPr>
          <w:p w14:paraId="2D439FF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65D5047" w14:textId="16ACA42B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127,953</w:t>
            </w:r>
          </w:p>
        </w:tc>
      </w:tr>
      <w:tr w:rsidR="008B2AE7" w:rsidRPr="00923B55" w14:paraId="2B5E9EFF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08631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F19F1" w14:textId="3E2008A7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4,051,52</w:t>
            </w:r>
            <w:r w:rsidR="0032053C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922F43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EB3C5" w14:textId="530071DB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4,701,106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24380B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D6837" w14:textId="4023181C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9E021B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,087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183ABE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64696" w14:textId="102B330E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127,953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45AEC38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0067B" w14:textId="6C53876D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4,210,61</w:t>
            </w:r>
            <w:r w:rsidR="0032053C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" w:type="pct"/>
            <w:vAlign w:val="bottom"/>
          </w:tcPr>
          <w:p w14:paraId="1C5580D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D7282" w14:textId="6B009943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4,829,059</w:t>
            </w:r>
          </w:p>
        </w:tc>
      </w:tr>
      <w:tr w:rsidR="008B2AE7" w:rsidRPr="00923B55" w14:paraId="328883D2" w14:textId="77777777" w:rsidTr="00D756E6">
        <w:trPr>
          <w:trHeight w:val="26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06783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3E150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7B9282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4610A6" w14:textId="77777777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BF977D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81EAB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73D679A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BC64E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7B7893B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vAlign w:val="bottom"/>
          </w:tcPr>
          <w:p w14:paraId="5BC8A9FA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pct"/>
            <w:vAlign w:val="bottom"/>
          </w:tcPr>
          <w:p w14:paraId="3C2DC073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423CD37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B2AE7" w:rsidRPr="00923B55" w14:paraId="7CACC1F1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35ED1A" w14:textId="34003E4A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41D5C1CE" w14:textId="530F600B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239,272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078E0FD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785C2BFD" w14:textId="547D3F1B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136,289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3108033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2B12DE99" w14:textId="1BC5BFA5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</w:t>
            </w:r>
            <w:r w:rsidR="0032053C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</w:t>
            </w:r>
            <w:r w:rsidR="002717E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DF264A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270C600B" w14:textId="471233D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14,437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0CD45C3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7DFA136A" w14:textId="17CF8312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2717EE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7DC7D7F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6B4444A" w14:textId="5FEF7924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150,726</w:t>
            </w:r>
          </w:p>
        </w:tc>
      </w:tr>
      <w:tr w:rsidR="008B2AE7" w:rsidRPr="00923B55" w14:paraId="2B39751D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992C85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4DA86F" w14:textId="3FFF323D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23,27</w:t>
            </w:r>
            <w:r w:rsidR="0032053C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B43740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80CBC" w14:textId="3FC7697F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7,955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69D655B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644D3" w14:textId="3F8D3DF2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(46)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5CB3AA6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5F702" w14:textId="738EBE86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6431AF36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611BA041" w14:textId="0F668203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1" w:type="pct"/>
            <w:vAlign w:val="bottom"/>
          </w:tcPr>
          <w:p w14:paraId="7BDFBE3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190632C" w14:textId="0C0953ED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7,927</w:t>
            </w:r>
          </w:p>
        </w:tc>
      </w:tr>
      <w:tr w:rsidR="008B2AE7" w:rsidRPr="00923B55" w14:paraId="20A87AF9" w14:textId="77777777" w:rsidTr="00D756E6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4EA31D" w14:textId="5C399B89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4779D" w14:textId="79D6AD29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  <w:r w:rsidR="0032053C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2053C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EFD80F9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9C07A" w14:textId="53913E82" w:rsidR="008B2AE7" w:rsidRPr="00923B55" w:rsidRDefault="008B2AE7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5" w:right="-14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128,334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E69D113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86AE0D" w14:textId="0B99AC5C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</w:t>
            </w:r>
            <w:r w:rsidR="0032053C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672610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55D014FE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2403F" w14:textId="3EDD3DEA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14,465</w:t>
            </w: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792780E8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9442E" w14:textId="5C9C268B" w:rsidR="008B2AE7" w:rsidRPr="00923B55" w:rsidRDefault="00A609C0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232,</w:t>
            </w:r>
            <w:r w:rsidR="0056618D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2717EE"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" w:type="pct"/>
            <w:vAlign w:val="bottom"/>
          </w:tcPr>
          <w:p w14:paraId="5C099B4F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8169D" w14:textId="67A07C9B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142,799</w:t>
            </w:r>
          </w:p>
        </w:tc>
      </w:tr>
      <w:tr w:rsidR="008B2AE7" w:rsidRPr="00923B55" w14:paraId="60E4CC4F" w14:textId="77777777" w:rsidTr="00D756E6">
        <w:trPr>
          <w:trHeight w:val="413"/>
        </w:trPr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8278B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5D477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78C65F1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2FBF2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2C5AEB0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B562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7B4E332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7CC48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2A8BBD24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  <w:vAlign w:val="bottom"/>
          </w:tcPr>
          <w:p w14:paraId="4DE3E8F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1" w:type="pct"/>
            <w:vAlign w:val="bottom"/>
          </w:tcPr>
          <w:p w14:paraId="3B6D3DBC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68E629F7" w14:textId="77777777" w:rsidR="008B2AE7" w:rsidRPr="00923B55" w:rsidRDefault="008B2AE7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756E6" w:rsidRPr="00923B55" w14:paraId="113770A2" w14:textId="77777777" w:rsidTr="00BB11E4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02FAD64D" w14:textId="2C9AEC94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C03B0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3E266E3A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F7837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6093CB51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gridSpan w:val="3"/>
          </w:tcPr>
          <w:p w14:paraId="20EBCD80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756E6" w:rsidRPr="00923B55" w14:paraId="218CB8F8" w14:textId="77777777" w:rsidTr="00BB11E4">
        <w:tc>
          <w:tcPr>
            <w:tcW w:w="1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E8B51F" w14:textId="4E72B392" w:rsidR="00D756E6" w:rsidRPr="00923B55" w:rsidRDefault="00D756E6" w:rsidP="00BB11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14:paraId="78791790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5889DD15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</w:tcPr>
          <w:p w14:paraId="3BF34C84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7FCB2E47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</w:tcPr>
          <w:p w14:paraId="30BB6131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F8C50F8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</w:tcPr>
          <w:p w14:paraId="650B0E76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7436B2EF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</w:tcPr>
          <w:p w14:paraId="717B7481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121" w:type="pct"/>
          </w:tcPr>
          <w:p w14:paraId="28317878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0CE753F6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color w:val="000000"/>
                <w:sz w:val="28"/>
                <w:szCs w:val="28"/>
                <w:cs/>
                <w:lang w:val="en-GB"/>
              </w:rPr>
              <w:t>2565</w:t>
            </w:r>
          </w:p>
        </w:tc>
      </w:tr>
      <w:tr w:rsidR="00D756E6" w:rsidRPr="00923B55" w14:paraId="460E45DC" w14:textId="77777777" w:rsidTr="00BB11E4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14:paraId="2EA0C934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19" w:type="pct"/>
            <w:gridSpan w:val="11"/>
            <w:tcBorders>
              <w:top w:val="nil"/>
              <w:left w:val="nil"/>
            </w:tcBorders>
          </w:tcPr>
          <w:p w14:paraId="695391D3" w14:textId="77777777" w:rsidR="00D756E6" w:rsidRPr="00923B55" w:rsidRDefault="00D756E6" w:rsidP="00BB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D756E6" w:rsidRPr="00923B55" w14:paraId="5DE1A4EB" w14:textId="77777777" w:rsidTr="00D756E6">
        <w:tc>
          <w:tcPr>
            <w:tcW w:w="1381" w:type="pct"/>
            <w:tcBorders>
              <w:left w:val="nil"/>
              <w:right w:val="nil"/>
            </w:tcBorders>
            <w:noWrap/>
            <w:vAlign w:val="bottom"/>
          </w:tcPr>
          <w:p w14:paraId="7EBC8192" w14:textId="3CB127C8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20C3B51A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F07720D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2BAF1AC4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7A293F6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33133E80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04519157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48416C1B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10DD15D0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0C9A836A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1EB02B7D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78113CE" w14:textId="77777777" w:rsidR="00D756E6" w:rsidRPr="00923B55" w:rsidRDefault="00D756E6" w:rsidP="008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1606" w:rsidRPr="00923B55" w14:paraId="68F28AB2" w14:textId="77777777" w:rsidTr="00D756E6">
        <w:trPr>
          <w:trHeight w:val="623"/>
        </w:trPr>
        <w:tc>
          <w:tcPr>
            <w:tcW w:w="138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259673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51097CB0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4014DA4" w14:textId="7393E51C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3,740,829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10C8762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08B2AFB8" w14:textId="70523FD1" w:rsidR="00471606" w:rsidRPr="00923B55" w:rsidRDefault="0000775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3,784,161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A0BD5B9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4312F6AB" w14:textId="5BF08C5D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452,811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98DDD8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62778078" w14:textId="3D277912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</w:t>
            </w:r>
            <w:r w:rsidR="00007752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D8856EF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127BD26A" w14:textId="4E79EBA8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4,193,640</w:t>
            </w:r>
          </w:p>
        </w:tc>
        <w:tc>
          <w:tcPr>
            <w:tcW w:w="121" w:type="pct"/>
          </w:tcPr>
          <w:p w14:paraId="3343D9D7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D08E2D3" w14:textId="653359B4" w:rsidR="00471606" w:rsidRPr="00923B55" w:rsidRDefault="0000775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4,225,537</w:t>
            </w:r>
          </w:p>
        </w:tc>
      </w:tr>
      <w:tr w:rsidR="00471606" w:rsidRPr="00923B55" w14:paraId="66D1D985" w14:textId="77777777" w:rsidTr="00D756E6">
        <w:trPr>
          <w:trHeight w:val="46"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CAE5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7932D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435F2F9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B71B3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4F9AED62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1A67E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FACD3BD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3DAB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</w:tcPr>
          <w:p w14:paraId="1A299AC2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4922D1E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pct"/>
            <w:vAlign w:val="bottom"/>
          </w:tcPr>
          <w:p w14:paraId="57DA709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21D3D9E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71606" w:rsidRPr="00923B55" w14:paraId="4C44134A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2BEBA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67AB9F43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E09C84C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vAlign w:val="bottom"/>
          </w:tcPr>
          <w:p w14:paraId="1855E839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2BA99AA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3BA5E91F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66ED2659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  <w:vAlign w:val="bottom"/>
          </w:tcPr>
          <w:p w14:paraId="32E5073D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7538003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Align w:val="bottom"/>
          </w:tcPr>
          <w:p w14:paraId="7962A630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</w:tcPr>
          <w:p w14:paraId="588E7AFE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D115057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1606" w:rsidRPr="00923B55" w14:paraId="049E68F9" w14:textId="77777777" w:rsidTr="00D756E6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D71F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50DDA6EA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93300" w14:textId="22FBAB6A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1,673,9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3067898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D20C7" w14:textId="15A479A4" w:rsidR="00471606" w:rsidRPr="00923B55" w:rsidRDefault="0000775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1,724,759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7BEF7005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A9683A" w14:textId="235C5D7F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="009A4A31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1D104F04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40D0B" w14:textId="106C3B37" w:rsidR="00471606" w:rsidRPr="00923B55" w:rsidRDefault="0000775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133,033</w:t>
            </w:r>
          </w:p>
        </w:tc>
        <w:tc>
          <w:tcPr>
            <w:tcW w:w="121" w:type="pct"/>
            <w:tcBorders>
              <w:left w:val="nil"/>
              <w:right w:val="nil"/>
            </w:tcBorders>
            <w:vAlign w:val="bottom"/>
          </w:tcPr>
          <w:p w14:paraId="37652880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3ECF979C" w14:textId="1DBFFF8A" w:rsidR="00471606" w:rsidRPr="00923B55" w:rsidRDefault="0037695F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1,798,</w:t>
            </w:r>
            <w:r w:rsidR="0056618D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9A4A31"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1" w:type="pct"/>
          </w:tcPr>
          <w:p w14:paraId="3CF7FEBC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0F43B94" w14:textId="5280AA02" w:rsidR="00471606" w:rsidRPr="00923B55" w:rsidRDefault="0000775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5" w:right="-4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1,857,792</w:t>
            </w:r>
          </w:p>
        </w:tc>
      </w:tr>
    </w:tbl>
    <w:p w14:paraId="1265D37A" w14:textId="6F5E6BB1" w:rsidR="002F27B4" w:rsidRPr="00923B55" w:rsidRDefault="002F27B4" w:rsidP="002F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40"/>
        <w:gridCol w:w="1281"/>
      </w:tblGrid>
      <w:tr w:rsidR="00471606" w:rsidRPr="00923B55" w14:paraId="1B0226AA" w14:textId="77777777" w:rsidTr="00471606">
        <w:trPr>
          <w:cantSplit/>
          <w:trHeight w:val="144"/>
        </w:trPr>
        <w:tc>
          <w:tcPr>
            <w:tcW w:w="6390" w:type="dxa"/>
            <w:vAlign w:val="bottom"/>
          </w:tcPr>
          <w:p w14:paraId="676E9FB9" w14:textId="77777777" w:rsidR="00471606" w:rsidRPr="00923B55" w:rsidRDefault="00471606" w:rsidP="009910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2817" w:type="dxa"/>
            <w:gridSpan w:val="3"/>
            <w:vAlign w:val="bottom"/>
          </w:tcPr>
          <w:p w14:paraId="389DDBB3" w14:textId="77777777" w:rsidR="00471606" w:rsidRPr="00923B55" w:rsidRDefault="00471606" w:rsidP="009910DB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71606" w:rsidRPr="00923B55" w14:paraId="781CA5BC" w14:textId="77777777" w:rsidTr="00471606">
        <w:trPr>
          <w:cantSplit/>
          <w:trHeight w:val="144"/>
        </w:trPr>
        <w:tc>
          <w:tcPr>
            <w:tcW w:w="6390" w:type="dxa"/>
            <w:vAlign w:val="bottom"/>
          </w:tcPr>
          <w:p w14:paraId="3C9209EC" w14:textId="77777777" w:rsidR="00471606" w:rsidRPr="00923B55" w:rsidRDefault="00471606" w:rsidP="009910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</w:tcPr>
          <w:p w14:paraId="1214D54B" w14:textId="22D819DF" w:rsidR="00471606" w:rsidRPr="00923B55" w:rsidRDefault="00471606" w:rsidP="009910DB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240" w:type="dxa"/>
          </w:tcPr>
          <w:p w14:paraId="44474F40" w14:textId="77777777" w:rsidR="00471606" w:rsidRPr="00923B55" w:rsidRDefault="00471606" w:rsidP="009910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EB81C25" w14:textId="7717394D" w:rsidR="00471606" w:rsidRPr="00923B55" w:rsidRDefault="00471606" w:rsidP="009910DB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2565</w:t>
            </w:r>
          </w:p>
        </w:tc>
      </w:tr>
      <w:tr w:rsidR="00471606" w:rsidRPr="00923B55" w14:paraId="0BDBD299" w14:textId="77777777" w:rsidTr="00471606">
        <w:trPr>
          <w:cantSplit/>
          <w:trHeight w:val="144"/>
        </w:trPr>
        <w:tc>
          <w:tcPr>
            <w:tcW w:w="6390" w:type="dxa"/>
          </w:tcPr>
          <w:p w14:paraId="7E0F0585" w14:textId="77777777" w:rsidR="00471606" w:rsidRPr="00923B55" w:rsidRDefault="00471606" w:rsidP="009910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421DCA04" w14:textId="77777777" w:rsidR="00471606" w:rsidRPr="00923B55" w:rsidRDefault="00471606" w:rsidP="009910DB">
            <w:pPr>
              <w:pStyle w:val="acctfourfigures"/>
              <w:tabs>
                <w:tab w:val="clear" w:pos="765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1606" w:rsidRPr="00923B55" w14:paraId="49AA412F" w14:textId="77777777" w:rsidTr="00471606">
        <w:trPr>
          <w:cantSplit/>
          <w:trHeight w:val="144"/>
        </w:trPr>
        <w:tc>
          <w:tcPr>
            <w:tcW w:w="6390" w:type="dxa"/>
          </w:tcPr>
          <w:p w14:paraId="0B2AF494" w14:textId="77777777" w:rsidR="00471606" w:rsidRPr="00923B55" w:rsidRDefault="00471606" w:rsidP="00471606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vAlign w:val="bottom"/>
          </w:tcPr>
          <w:p w14:paraId="36A3C703" w14:textId="52E531F8" w:rsidR="00471606" w:rsidRPr="00923B55" w:rsidRDefault="0037695F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232,</w:t>
            </w:r>
            <w:r w:rsidR="0056618D" w:rsidRPr="00923B5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717EE" w:rsidRPr="00923B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  <w:vAlign w:val="bottom"/>
          </w:tcPr>
          <w:p w14:paraId="44168054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E45DFDF" w14:textId="7DD80DAC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142,799</w:t>
            </w:r>
          </w:p>
        </w:tc>
      </w:tr>
      <w:tr w:rsidR="00471606" w:rsidRPr="00923B55" w14:paraId="4D63A3AE" w14:textId="77777777" w:rsidTr="00471606">
        <w:trPr>
          <w:cantSplit/>
          <w:trHeight w:val="144"/>
        </w:trPr>
        <w:tc>
          <w:tcPr>
            <w:tcW w:w="6390" w:type="dxa"/>
          </w:tcPr>
          <w:p w14:paraId="23937361" w14:textId="77777777" w:rsidR="00471606" w:rsidRPr="00923B55" w:rsidRDefault="00471606" w:rsidP="0047160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96" w:type="dxa"/>
            <w:vAlign w:val="bottom"/>
          </w:tcPr>
          <w:p w14:paraId="79E05EC9" w14:textId="2370D87C" w:rsidR="00471606" w:rsidRPr="00923B55" w:rsidRDefault="0037695F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311F58" w:rsidRPr="00923B5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2FA13A22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7400098" w14:textId="3AB18DB8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(228)</w:t>
            </w:r>
          </w:p>
        </w:tc>
      </w:tr>
      <w:tr w:rsidR="00471606" w:rsidRPr="00923B55" w14:paraId="66F911EA" w14:textId="77777777" w:rsidTr="00471606">
        <w:trPr>
          <w:cantSplit/>
          <w:trHeight w:val="144"/>
        </w:trPr>
        <w:tc>
          <w:tcPr>
            <w:tcW w:w="6390" w:type="dxa"/>
          </w:tcPr>
          <w:p w14:paraId="028B2999" w14:textId="77777777" w:rsidR="00471606" w:rsidRPr="00923B55" w:rsidRDefault="00471606" w:rsidP="0047160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vAlign w:val="bottom"/>
          </w:tcPr>
          <w:p w14:paraId="607C348C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F8D732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40646810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606" w:rsidRPr="00923B55" w14:paraId="39793DBD" w14:textId="77777777" w:rsidTr="00471606">
        <w:trPr>
          <w:cantSplit/>
          <w:trHeight w:val="144"/>
        </w:trPr>
        <w:tc>
          <w:tcPr>
            <w:tcW w:w="6390" w:type="dxa"/>
          </w:tcPr>
          <w:p w14:paraId="7C31319E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ส่วนแบ่งกำไร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2ED20" w14:textId="5E360F56" w:rsidR="00471606" w:rsidRPr="00923B55" w:rsidRDefault="0037695F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311F58" w:rsidRPr="00923B5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70DF904E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BAFFC92" w14:textId="56DA96AF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</w:t>
            </w:r>
          </w:p>
        </w:tc>
      </w:tr>
      <w:tr w:rsidR="00471606" w:rsidRPr="00923B55" w14:paraId="722BD6B1" w14:textId="77777777" w:rsidTr="00471606">
        <w:trPr>
          <w:cantSplit/>
          <w:trHeight w:val="144"/>
        </w:trPr>
        <w:tc>
          <w:tcPr>
            <w:tcW w:w="6390" w:type="dxa"/>
          </w:tcPr>
          <w:p w14:paraId="7B42472F" w14:textId="77777777" w:rsidR="00471606" w:rsidRPr="00923B55" w:rsidRDefault="00471606" w:rsidP="0047160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F8194" w14:textId="20516F41" w:rsidR="00471606" w:rsidRPr="00923B55" w:rsidRDefault="0037695F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233,</w:t>
            </w:r>
            <w:r w:rsidR="0056618D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</w:t>
            </w:r>
            <w:r w:rsidR="002717EE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40" w:type="dxa"/>
            <w:vAlign w:val="bottom"/>
          </w:tcPr>
          <w:p w14:paraId="386ADB9D" w14:textId="77777777" w:rsidR="00471606" w:rsidRPr="00923B55" w:rsidRDefault="00471606" w:rsidP="00471606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7EF7F" w14:textId="439DA8BD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142,622</w:t>
            </w:r>
          </w:p>
        </w:tc>
      </w:tr>
      <w:tr w:rsidR="001E3822" w:rsidRPr="00923B55" w14:paraId="1515295C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62E85F9" w14:textId="77777777" w:rsidR="001E3822" w:rsidRPr="00923B55" w:rsidRDefault="001E3822" w:rsidP="009910D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D67D3F" w14:textId="77777777" w:rsidR="001E3822" w:rsidRPr="00923B55" w:rsidRDefault="001E382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8FA0EB" w14:textId="77777777" w:rsidR="001E3822" w:rsidRPr="00923B55" w:rsidRDefault="001E382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1D38B3" w14:textId="77777777" w:rsidR="001E3822" w:rsidRPr="00923B55" w:rsidRDefault="001E3822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27B4" w:rsidRPr="00923B55" w14:paraId="3C85B471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F1139E7" w14:textId="77777777" w:rsidR="002F27B4" w:rsidRPr="00923B55" w:rsidRDefault="002F27B4" w:rsidP="009910D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E7597D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60F2F2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254DBEB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27B4" w:rsidRPr="00923B55" w14:paraId="03E8571C" w14:textId="77777777" w:rsidTr="001E38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0682671" w14:textId="77777777" w:rsidR="002F27B4" w:rsidRPr="00923B55" w:rsidRDefault="002F27B4" w:rsidP="009910D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97C39F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7388D4A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F914A9D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cs/>
              </w:rPr>
            </w:pPr>
          </w:p>
        </w:tc>
      </w:tr>
      <w:tr w:rsidR="002F27B4" w:rsidRPr="00923B55" w14:paraId="433CA65C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3627A35" w14:textId="77777777" w:rsidR="002F27B4" w:rsidRPr="00923B55" w:rsidRDefault="002F27B4" w:rsidP="009910D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F6FD19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588A9C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0CA7D7C" w14:textId="77777777" w:rsidR="002F27B4" w:rsidRPr="00923B55" w:rsidRDefault="002F27B4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71606" w:rsidRPr="00923B55" w14:paraId="3A79C500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8C6E6A0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8A3B60" w14:textId="2205D053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3,084,301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14B501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870CD1E" w14:textId="7B9891F9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3,709,940</w:t>
            </w:r>
          </w:p>
        </w:tc>
      </w:tr>
      <w:tr w:rsidR="00471606" w:rsidRPr="00923B55" w14:paraId="5BFDE8C6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C876751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9371DC" w14:textId="6EBBB8BE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557,26</w:t>
            </w:r>
            <w:r w:rsidR="00F3675A" w:rsidRPr="00923B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83B9E6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87F7024" w14:textId="4FB41EB2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513,099</w:t>
            </w:r>
          </w:p>
        </w:tc>
      </w:tr>
      <w:tr w:rsidR="00471606" w:rsidRPr="00923B55" w14:paraId="60DF4A3C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6D7C9A6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FB75B" w14:textId="0373CD2E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82,970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609CD90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11FED4C" w14:textId="467B87D6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110,999</w:t>
            </w:r>
          </w:p>
        </w:tc>
      </w:tr>
      <w:tr w:rsidR="00471606" w:rsidRPr="00923B55" w14:paraId="4835AB80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12FC087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9E7FD" w14:textId="006F44A3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53,881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45B2F2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9EEC62E" w14:textId="6A4049CE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56,105</w:t>
            </w:r>
          </w:p>
        </w:tc>
      </w:tr>
      <w:tr w:rsidR="00471606" w:rsidRPr="00923B55" w14:paraId="4C1DAE5D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42E784A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97C96" w14:textId="61DABF2A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143,096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BD47D5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978D8" w14:textId="06B3B5BF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139,725</w:t>
            </w:r>
          </w:p>
        </w:tc>
      </w:tr>
      <w:tr w:rsidR="00471606" w:rsidRPr="00923B55" w14:paraId="41B04D65" w14:textId="77777777" w:rsidTr="00471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9B712F5" w14:textId="77777777" w:rsidR="00471606" w:rsidRPr="00923B55" w:rsidRDefault="00471606" w:rsidP="0047160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F0D6E" w14:textId="32151E13" w:rsidR="00471606" w:rsidRPr="00923B55" w:rsidRDefault="00E66AD9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3,921,51</w:t>
            </w:r>
            <w:r w:rsidR="00F3675A"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93194B" w14:textId="77777777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0E1E" w14:textId="147A9EDC" w:rsidR="00471606" w:rsidRPr="00923B55" w:rsidRDefault="00471606" w:rsidP="00471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7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4,529,868</w:t>
            </w:r>
          </w:p>
        </w:tc>
      </w:tr>
    </w:tbl>
    <w:p w14:paraId="393C0313" w14:textId="4B357DA6" w:rsidR="00A0437F" w:rsidRPr="00923B55" w:rsidRDefault="00A0437F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E5A96CF" w14:textId="3131515B" w:rsidR="0091290A" w:rsidRPr="00923B55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923B55">
        <w:rPr>
          <w:cs/>
        </w:rPr>
        <w:br w:type="page"/>
      </w:r>
    </w:p>
    <w:p w14:paraId="76E8B201" w14:textId="64FF5472" w:rsidR="00D44225" w:rsidRPr="00923B55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ภาษีเงินได้</w:t>
      </w:r>
    </w:p>
    <w:p w14:paraId="07930E71" w14:textId="77777777" w:rsidR="005C1FBC" w:rsidRPr="00923B55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1397EDE" w14:textId="7BDC8365" w:rsidR="000F75DD" w:rsidRPr="00923B55" w:rsidRDefault="000F75DD" w:rsidP="00761A9A">
      <w:pPr>
        <w:pStyle w:val="a0"/>
        <w:tabs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923B55">
        <w:rPr>
          <w:rFonts w:asciiTheme="majorBidi" w:hAnsiTheme="majorBidi" w:cstheme="majorBidi"/>
          <w:sz w:val="28"/>
          <w:szCs w:val="28"/>
          <w:cs/>
        </w:rPr>
        <w:t>ในการดำเนินงาน</w:t>
      </w:r>
      <w:r w:rsidR="00761A9A" w:rsidRPr="00923B55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สำหรับงวดสามเดือนและ</w:t>
      </w:r>
      <w:r w:rsidR="00471606" w:rsidRPr="00923B55">
        <w:rPr>
          <w:rFonts w:asciiTheme="majorBidi" w:hAnsiTheme="majorBidi" w:cs="Angsana New" w:hint="cs"/>
          <w:sz w:val="28"/>
          <w:szCs w:val="28"/>
          <w:cs/>
        </w:rPr>
        <w:t>เ</w:t>
      </w:r>
      <w:r w:rsidR="00761A9A" w:rsidRPr="00923B55">
        <w:rPr>
          <w:rFonts w:asciiTheme="majorBidi" w:hAnsiTheme="majorBidi" w:cs="Angsana New" w:hint="cs"/>
          <w:sz w:val="28"/>
          <w:szCs w:val="28"/>
          <w:cs/>
        </w:rPr>
        <w:t>ก</w:t>
      </w:r>
      <w:r w:rsidR="00471606" w:rsidRPr="00923B55">
        <w:rPr>
          <w:rFonts w:asciiTheme="majorBidi" w:hAnsiTheme="majorBidi" w:cs="Angsana New" w:hint="cs"/>
          <w:sz w:val="28"/>
          <w:szCs w:val="28"/>
          <w:cs/>
        </w:rPr>
        <w:t>้า</w:t>
      </w:r>
      <w:r w:rsidR="00761A9A" w:rsidRPr="00923B55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761A9A" w:rsidRPr="00923B5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4419F" w:rsidRPr="00923B55">
        <w:rPr>
          <w:rFonts w:asciiTheme="majorBidi" w:hAnsiTheme="majorBidi" w:cstheme="majorBidi"/>
          <w:sz w:val="28"/>
          <w:szCs w:val="28"/>
          <w:lang w:val="en-US"/>
        </w:rPr>
        <w:t xml:space="preserve">                  30</w:t>
      </w:r>
      <w:r w:rsidR="00761A9A" w:rsidRPr="00923B5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71606" w:rsidRPr="00923B55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761A9A" w:rsidRPr="00923B55">
        <w:rPr>
          <w:rFonts w:asciiTheme="majorBidi" w:hAnsiTheme="majorBidi" w:cs="Angsana New" w:hint="cs"/>
          <w:sz w:val="28"/>
          <w:szCs w:val="28"/>
          <w:cs/>
        </w:rPr>
        <w:t>ยน</w:t>
      </w:r>
      <w:r w:rsidR="00761A9A" w:rsidRPr="00923B5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923B5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923B5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23B5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923B55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3FF3EC90" w14:textId="77777777" w:rsidR="00E94367" w:rsidRPr="00923B55" w:rsidRDefault="00E94367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2F73FD" w14:textId="32CC550F" w:rsidR="00BC4D75" w:rsidRPr="00923B55" w:rsidRDefault="00BC4D75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923B55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เงินปันผล</w:t>
      </w:r>
    </w:p>
    <w:p w14:paraId="63E7F903" w14:textId="5548DCC1" w:rsidR="00BC4D75" w:rsidRPr="00923B55" w:rsidRDefault="00BC4D75" w:rsidP="00BC4D75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749AAD5" w14:textId="6BB0C77B" w:rsidR="00BC4D75" w:rsidRPr="00923B55" w:rsidRDefault="00761A9A" w:rsidP="0081418B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923B55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77E1B4B6" w14:textId="77777777" w:rsidR="00761A9A" w:rsidRPr="00923B55" w:rsidRDefault="00761A9A" w:rsidP="00BC4D75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761A9A" w:rsidRPr="00923B55" w14:paraId="1834D6C2" w14:textId="77777777" w:rsidTr="006F4888">
        <w:trPr>
          <w:tblHeader/>
        </w:trPr>
        <w:tc>
          <w:tcPr>
            <w:tcW w:w="3600" w:type="dxa"/>
            <w:vAlign w:val="bottom"/>
          </w:tcPr>
          <w:p w14:paraId="47E9D2FE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705043C5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5244DEA4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371E2002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19BEABD2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42D24884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761A9A" w:rsidRPr="00923B55" w14:paraId="42A23BC1" w14:textId="77777777" w:rsidTr="006F4888">
        <w:trPr>
          <w:tblHeader/>
        </w:trPr>
        <w:tc>
          <w:tcPr>
            <w:tcW w:w="3600" w:type="dxa"/>
          </w:tcPr>
          <w:p w14:paraId="3E1F8C0C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B4C6B58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BEF7A5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422F4544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A8110C1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346C87CB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761A9A" w:rsidRPr="00923B55" w14:paraId="36194B2A" w14:textId="77777777" w:rsidTr="006F4888">
        <w:trPr>
          <w:tblHeader/>
        </w:trPr>
        <w:tc>
          <w:tcPr>
            <w:tcW w:w="3600" w:type="dxa"/>
            <w:hideMark/>
          </w:tcPr>
          <w:p w14:paraId="64DB401D" w14:textId="235F4DD6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923B55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923B5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4A37930B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110E629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105A9295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DB60FE1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C8C1BF4" w14:textId="77777777" w:rsidR="00761A9A" w:rsidRPr="00923B55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085DEA" w:rsidRPr="00923B55" w14:paraId="35B25A58" w14:textId="77777777" w:rsidTr="00471606">
        <w:trPr>
          <w:tblHeader/>
        </w:trPr>
        <w:tc>
          <w:tcPr>
            <w:tcW w:w="3600" w:type="dxa"/>
            <w:hideMark/>
          </w:tcPr>
          <w:p w14:paraId="036556D7" w14:textId="36B2FFF4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923B5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</w:tcPr>
          <w:p w14:paraId="61C11BA5" w14:textId="5C9D318F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484E62DB" w14:textId="6003A39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4" w:type="dxa"/>
          </w:tcPr>
          <w:p w14:paraId="02334434" w14:textId="6ACBC629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0.4814</w:t>
            </w:r>
          </w:p>
        </w:tc>
        <w:tc>
          <w:tcPr>
            <w:tcW w:w="231" w:type="dxa"/>
          </w:tcPr>
          <w:p w14:paraId="03CC2DCD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B05B9B6" w14:textId="4BE94C43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130.0</w:t>
            </w:r>
          </w:p>
        </w:tc>
      </w:tr>
      <w:tr w:rsidR="00085DEA" w:rsidRPr="00923B55" w14:paraId="615D6151" w14:textId="77777777" w:rsidTr="00E14D26">
        <w:trPr>
          <w:trHeight w:val="110"/>
          <w:tblHeader/>
        </w:trPr>
        <w:tc>
          <w:tcPr>
            <w:tcW w:w="3600" w:type="dxa"/>
          </w:tcPr>
          <w:p w14:paraId="5617DA0B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6C14BC53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899E4E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248B14BE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06A780FD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30C13B8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085DEA" w:rsidRPr="00923B55" w14:paraId="3627A54B" w14:textId="77777777" w:rsidTr="006F4888">
        <w:trPr>
          <w:tblHeader/>
        </w:trPr>
        <w:tc>
          <w:tcPr>
            <w:tcW w:w="3600" w:type="dxa"/>
            <w:hideMark/>
          </w:tcPr>
          <w:p w14:paraId="1640A75B" w14:textId="30E412C6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923B55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923B55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4961092D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AA9E940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3661749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0E983FF6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1DA7E30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085DEA" w:rsidRPr="00923B55" w14:paraId="4CF9FBB8" w14:textId="77777777" w:rsidTr="006F4888">
        <w:tc>
          <w:tcPr>
            <w:tcW w:w="3600" w:type="dxa"/>
            <w:hideMark/>
          </w:tcPr>
          <w:p w14:paraId="29FD0E62" w14:textId="79584586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923B5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hideMark/>
          </w:tcPr>
          <w:p w14:paraId="6C1D91CD" w14:textId="496D57D0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456F5B43" w14:textId="4E05E8E8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4" w:type="dxa"/>
            <w:hideMark/>
          </w:tcPr>
          <w:p w14:paraId="5C0CE17F" w14:textId="432A8288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</w:rPr>
              <w:t>0.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>5185</w:t>
            </w:r>
          </w:p>
        </w:tc>
        <w:tc>
          <w:tcPr>
            <w:tcW w:w="231" w:type="dxa"/>
          </w:tcPr>
          <w:p w14:paraId="75339BE7" w14:textId="77777777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57F0D3CB" w14:textId="0297F44D" w:rsidR="00085DEA" w:rsidRPr="00923B55" w:rsidRDefault="00085DEA" w:rsidP="00085DEA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140.0</w:t>
            </w:r>
          </w:p>
        </w:tc>
      </w:tr>
    </w:tbl>
    <w:p w14:paraId="53EE431E" w14:textId="77777777" w:rsidR="0039560F" w:rsidRPr="00923B55" w:rsidRDefault="0039560F" w:rsidP="0030781C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BA6B0FB" w14:textId="345774FA" w:rsidR="00B04D4B" w:rsidRPr="00923B55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923B55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923B55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923B55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  <w:r w:rsidRPr="00923B55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923B5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15FED701" w14:textId="77777777" w:rsidR="004926BB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6C8AFE5A" w14:textId="77777777" w:rsidR="004926BB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2B4CBD5B" w14:textId="77777777" w:rsidR="004926BB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3A090CDF" w14:textId="77777777" w:rsidR="004926BB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83FA56D" w14:textId="77777777" w:rsidR="004926BB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CB9F4FB" w14:textId="77777777" w:rsidR="004926BB" w:rsidRPr="00923B55" w:rsidRDefault="004926B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GoBack"/>
      <w:bookmarkEnd w:id="0"/>
    </w:p>
    <w:p w14:paraId="1A153947" w14:textId="77777777" w:rsidR="0081418B" w:rsidRPr="00923B55" w:rsidRDefault="0081418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923B55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923B55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923B55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923B55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923B55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7BBC4740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71606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30781C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30781C" w:rsidRPr="00923B5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923B55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923B55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923B55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923B55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923B55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923B55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074779B0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7CA503F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5C13FFF2" w:rsidR="00F6496F" w:rsidRPr="00923B55" w:rsidRDefault="00F6496F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9835A" w14:textId="064ECACC" w:rsidR="00F6496F" w:rsidRPr="00923B55" w:rsidRDefault="00F6496F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17C6AC75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29002B6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3BD2CEC2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F6496F" w:rsidRPr="00923B55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2152C28B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4D92BF4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F6496F" w:rsidRPr="00923B55" w:rsidRDefault="00F6496F" w:rsidP="00F6496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1BBD359E" w14:textId="77777777" w:rsidTr="00894C5F">
        <w:trPr>
          <w:trHeight w:val="30"/>
        </w:trPr>
        <w:tc>
          <w:tcPr>
            <w:tcW w:w="2698" w:type="dxa"/>
            <w:shd w:val="clear" w:color="auto" w:fill="auto"/>
          </w:tcPr>
          <w:p w14:paraId="48E02560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5A06B01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9F130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9490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9EA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27ADE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88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4C93E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3EDD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B58763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5DCA7EA7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4FD1DC63" w14:textId="3D2BB1F0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</w:tcPr>
          <w:p w14:paraId="4100917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9515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12E2B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FFAA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F4AF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69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500A0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E4FE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6CB0E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3CD1AE31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5153704E" w14:textId="50560945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1" w:type="dxa"/>
          </w:tcPr>
          <w:p w14:paraId="09083F9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7B98B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9E3B5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151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D07B0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BAE0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1F31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FE27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75F447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4AEB1E2D" w14:textId="77777777" w:rsidTr="001F1490">
        <w:trPr>
          <w:trHeight w:val="261"/>
        </w:trPr>
        <w:tc>
          <w:tcPr>
            <w:tcW w:w="2698" w:type="dxa"/>
            <w:shd w:val="clear" w:color="auto" w:fill="auto"/>
          </w:tcPr>
          <w:p w14:paraId="4B740B35" w14:textId="0FAE880B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DDECC6B" w14:textId="22DC78E1" w:rsidR="00F6496F" w:rsidRPr="00923B55" w:rsidRDefault="00F6496F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6,684</w:t>
            </w:r>
          </w:p>
        </w:tc>
        <w:tc>
          <w:tcPr>
            <w:tcW w:w="242" w:type="dxa"/>
          </w:tcPr>
          <w:p w14:paraId="2754F3D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1B908C" w14:textId="4F5EC652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84ED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CF7C2" w14:textId="69DBA6AB" w:rsidR="00F6496F" w:rsidRPr="00923B55" w:rsidRDefault="00F6496F" w:rsidP="00F6496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6,684</w:t>
            </w:r>
          </w:p>
        </w:tc>
        <w:tc>
          <w:tcPr>
            <w:tcW w:w="236" w:type="dxa"/>
          </w:tcPr>
          <w:p w14:paraId="6FD98A4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AC237" w14:textId="30E52C9C" w:rsidR="00F6496F" w:rsidRPr="00923B55" w:rsidRDefault="00F6496F" w:rsidP="00F6496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96FF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E8B16C" w14:textId="1F735EA1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6,684</w:t>
            </w:r>
          </w:p>
        </w:tc>
      </w:tr>
      <w:tr w:rsidR="00F6496F" w:rsidRPr="00923B55" w14:paraId="111A96EB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10F55526" w14:textId="35A5B7A8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ED05E69" w14:textId="45401EAE" w:rsidR="00F6496F" w:rsidRPr="00923B55" w:rsidRDefault="00F6496F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6,684</w:t>
            </w:r>
          </w:p>
        </w:tc>
        <w:tc>
          <w:tcPr>
            <w:tcW w:w="242" w:type="dxa"/>
          </w:tcPr>
          <w:p w14:paraId="0AC2A03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8143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BBC4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F38C4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A0D8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6170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DAA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34C29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685FAA2F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5C960336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20622F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8D46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78FF0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CCCA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A4923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A16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E3A7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6AF5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061860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68E3B575" w14:textId="77777777" w:rsidTr="00863FB9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0001B50F" w14:textId="357613E5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1" w:type="dxa"/>
          </w:tcPr>
          <w:p w14:paraId="5C8BA2C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11FD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EB4C5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13A7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167744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F6496F" w:rsidRPr="00923B55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42" w:type="dxa"/>
          </w:tcPr>
          <w:p w14:paraId="1C12BA9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199623B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F6496F" w:rsidRPr="00923B55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2BA29B1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77777777" w:rsidR="00F6496F" w:rsidRPr="00923B55" w:rsidRDefault="00F6496F" w:rsidP="00F6496F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3B771C80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F6496F" w:rsidRPr="00923B55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1,632</w:t>
            </w:r>
          </w:p>
        </w:tc>
        <w:tc>
          <w:tcPr>
            <w:tcW w:w="242" w:type="dxa"/>
          </w:tcPr>
          <w:p w14:paraId="237AB49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F6496F" w:rsidRPr="00923B55" w:rsidRDefault="00F6496F" w:rsidP="00F6496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6A84F" w14:textId="28365FFA" w:rsidR="0091290A" w:rsidRPr="00923B55" w:rsidRDefault="0091290A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490CCC64" w14:textId="77777777" w:rsidR="0091290A" w:rsidRPr="00923B55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  <w:r w:rsidRPr="00923B55">
        <w:rPr>
          <w:rFonts w:ascii="Angsana New" w:hAnsi="Angsana New"/>
          <w:b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923B55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923B55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923B55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923B55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923B55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5D45F97A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71606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30781C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30781C" w:rsidRPr="00923B5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923B55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924924" w:rsidRPr="00923B55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923B55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924924" w:rsidRPr="00923B55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924924" w:rsidRPr="00923B55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924924" w:rsidRPr="00923B55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64097749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6A1242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5A3215C4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4E79EFC5" w:rsidR="00F6496F" w:rsidRPr="00923B55" w:rsidRDefault="00F6496F" w:rsidP="00F6496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36F0442A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0BF7E1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3A73D2CE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F6496F" w:rsidRPr="00923B55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086AF09F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BB5734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3A5F286B" w14:textId="77777777" w:rsidTr="005659EF">
        <w:trPr>
          <w:trHeight w:val="208"/>
        </w:trPr>
        <w:tc>
          <w:tcPr>
            <w:tcW w:w="2700" w:type="dxa"/>
            <w:shd w:val="clear" w:color="auto" w:fill="auto"/>
          </w:tcPr>
          <w:p w14:paraId="14F1BE7D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F502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3C3B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0D87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0AE4F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D15049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336112CC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50C05EE2" w14:textId="464D0B14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7F04D37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0CA5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CED3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BCB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D3637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ADC8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0A6E1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E8D1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E8C88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10945A40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3AC5E4FC" w14:textId="14AEE718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54EE7D9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53F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7416C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ADB9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E6D6A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63B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E7A3D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4F5C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9D58D2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1D2D74E9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B9BB453" w14:textId="14E43B9E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61AAC5" w14:textId="5D355C14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</w:tcPr>
          <w:p w14:paraId="40E1208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17A8E602" w14:textId="729C2474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8C98D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3DD06033" w14:textId="4C064F2A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36" w:type="dxa"/>
          </w:tcPr>
          <w:p w14:paraId="7E07542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351F68" w14:textId="12BCEF1B" w:rsidR="00F6496F" w:rsidRPr="00923B55" w:rsidRDefault="00F6496F" w:rsidP="00F6496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02C9B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D00A7AC" w14:textId="679594D0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F6496F" w:rsidRPr="00923B55" w14:paraId="0232A74A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8782E8A" w14:textId="05B7553F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9E38A7" w14:textId="1887EDDE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36" w:type="dxa"/>
          </w:tcPr>
          <w:p w14:paraId="51F04B50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862497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6773E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895CD0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A88DB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21059D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11987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59CFA14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018223A1" w14:textId="77777777" w:rsidTr="00DB3BC7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2495082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A2628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533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4863F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D60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D60E2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EADEA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D057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65FD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46D5B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029DEB02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209DCC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B452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03E0C2C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06D45DDE" w14:textId="37C8AD1F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0C0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F43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6E781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C4DCF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D78B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CED3A4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F6496F" w:rsidRPr="00923B55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0060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2DB7EB5B" w14:textId="77777777" w:rsidTr="0039560F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56F9E2B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450D83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7E0FA2A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F6496F" w:rsidRPr="00923B55" w14:paraId="5277C711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0F87FF0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4F012246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15ED3C8D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38A93D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75F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D707F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EE3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B76DE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FFA0E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28BB56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79A5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6D831F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3D6B9251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281BA8C7" w14:textId="639B9C98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tcBorders>
              <w:bottom w:val="nil"/>
            </w:tcBorders>
          </w:tcPr>
          <w:p w14:paraId="48269197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C29A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665F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2E2C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03375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F349D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423870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BEC8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32D56E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578A9D0E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5404B2D8" w14:textId="5C20BC92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534DDC9D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54C3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19203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58FD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9ACA0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450924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7C966D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3A04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4478A1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0D4EC6AC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F455128" w14:textId="5F411BAE" w:rsidR="00F6496F" w:rsidRPr="00923B55" w:rsidRDefault="00F6496F" w:rsidP="00F6496F">
            <w:pPr>
              <w:spacing w:line="240" w:lineRule="auto"/>
              <w:ind w:left="16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472FB7" w14:textId="75D5765E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62FE648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649D10" w14:textId="192AE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EA43D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3A089D" w14:textId="48CE943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2D6969FE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411E3" w14:textId="3818D860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FEF86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8D2199" w14:textId="06AA27CA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F6496F" w:rsidRPr="00923B55" w14:paraId="162FB70A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CFAB071" w14:textId="75DDE17F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4FB12C" w14:textId="2B8BC1BA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044CC1D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FB47128" w14:textId="13A6FD4D" w:rsidR="00F6496F" w:rsidRPr="00923B55" w:rsidRDefault="00F6496F" w:rsidP="00F6496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5B32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09755D6" w14:textId="774E5886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C4A4B9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AF0069A" w14:textId="24840206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3A210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bottom w:val="nil"/>
            </w:tcBorders>
            <w:shd w:val="clear" w:color="auto" w:fill="auto"/>
          </w:tcPr>
          <w:p w14:paraId="5211F6A3" w14:textId="0DA8EC75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84E666" w14:textId="77777777" w:rsidR="00924924" w:rsidRPr="00923B55" w:rsidRDefault="00924924" w:rsidP="0040066A">
      <w:pPr>
        <w:pStyle w:val="acctfourfigures"/>
        <w:tabs>
          <w:tab w:val="clear" w:pos="765"/>
          <w:tab w:val="decimal" w:pos="593"/>
        </w:tabs>
        <w:spacing w:line="240" w:lineRule="auto"/>
        <w:ind w:left="115" w:right="-86"/>
        <w:rPr>
          <w:rFonts w:ascii="Angsana New" w:hAnsi="Angsana New"/>
          <w:b/>
          <w:sz w:val="28"/>
          <w:szCs w:val="28"/>
        </w:rPr>
      </w:pPr>
    </w:p>
    <w:p w14:paraId="48B48AA1" w14:textId="77777777" w:rsidR="00B01EF3" w:rsidRPr="00923B55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4C042024" w14:textId="77777777" w:rsidR="00B01EF3" w:rsidRPr="00923B55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  <w:lang w:val="en-GB"/>
        </w:rPr>
      </w:pPr>
    </w:p>
    <w:p w14:paraId="2D50E1D7" w14:textId="77777777" w:rsidR="000268BB" w:rsidRPr="00923B55" w:rsidRDefault="000268BB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51FF2AC1" w14:textId="77777777" w:rsidR="000268BB" w:rsidRPr="00923B55" w:rsidRDefault="0002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  <w:r w:rsidRPr="00923B55">
        <w:rPr>
          <w:rFonts w:ascii="Angsana New" w:hAnsi="Angsana New"/>
          <w:b/>
          <w:sz w:val="28"/>
          <w:szCs w:val="28"/>
          <w:cs/>
          <w:lang w:val="en-GB"/>
        </w:rPr>
        <w:br w:type="page"/>
      </w:r>
    </w:p>
    <w:p w14:paraId="34ED896B" w14:textId="12F4BCE4" w:rsidR="007660D8" w:rsidRPr="00923B55" w:rsidRDefault="007660D8" w:rsidP="00757227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3B55">
        <w:rPr>
          <w:rFonts w:ascii="Angsana New" w:hAnsi="Angsan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600CA7" w14:textId="77777777" w:rsidR="00B3315C" w:rsidRPr="00923B55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923B55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923B55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923B55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923B55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923B55" w14:paraId="2FBDC84F" w14:textId="77777777" w:rsidTr="00EB2212">
        <w:tc>
          <w:tcPr>
            <w:tcW w:w="2520" w:type="dxa"/>
          </w:tcPr>
          <w:p w14:paraId="3F770144" w14:textId="0E5AAA8E" w:rsidR="00927BA1" w:rsidRPr="00923B55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923B55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923B55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923B55" w14:paraId="5E45B72E" w14:textId="77777777" w:rsidTr="008432F2">
        <w:tc>
          <w:tcPr>
            <w:tcW w:w="2520" w:type="dxa"/>
          </w:tcPr>
          <w:p w14:paraId="2E3FC32B" w14:textId="77777777" w:rsidR="00B3315C" w:rsidRPr="00923B55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923B55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923B55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923B55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923B55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6B1ED223" w14:textId="77777777" w:rsidR="00212628" w:rsidRPr="00923B55" w:rsidRDefault="00212628" w:rsidP="00321DE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46AF301C" w:rsidR="00E827EF" w:rsidRPr="00923B55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923B55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923B55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7A1942C1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71606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30781C" w:rsidRPr="00923B5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30781C" w:rsidRPr="00923B5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34E8F"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1E59436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923B55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923B55" w14:paraId="250C9017" w14:textId="77777777" w:rsidTr="00C33910">
        <w:tc>
          <w:tcPr>
            <w:tcW w:w="6030" w:type="dxa"/>
          </w:tcPr>
          <w:p w14:paraId="33ABE2F5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923B55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923B55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923B55" w14:paraId="36C8BFB9" w14:textId="77777777" w:rsidTr="00C33910">
        <w:tc>
          <w:tcPr>
            <w:tcW w:w="6030" w:type="dxa"/>
          </w:tcPr>
          <w:p w14:paraId="3CB01681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75F57A70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656</w:t>
            </w:r>
          </w:p>
        </w:tc>
        <w:tc>
          <w:tcPr>
            <w:tcW w:w="272" w:type="dxa"/>
          </w:tcPr>
          <w:p w14:paraId="4A09CB25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6B6D4FBC" w:rsidR="00331786" w:rsidRPr="00923B55" w:rsidRDefault="00F05978" w:rsidP="00026C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31786" w:rsidRPr="00923B55" w14:paraId="6A79068C" w14:textId="77777777" w:rsidTr="00C33910">
        <w:tc>
          <w:tcPr>
            <w:tcW w:w="6030" w:type="dxa"/>
          </w:tcPr>
          <w:p w14:paraId="4E6FEFE7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26725898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26,</w:t>
            </w:r>
            <w:r w:rsidR="009E021B"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</w:t>
            </w:r>
            <w:r w:rsidR="000F2B9F"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10C9AD44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06F8A179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6,109</w:t>
            </w:r>
          </w:p>
        </w:tc>
      </w:tr>
      <w:tr w:rsidR="00331786" w:rsidRPr="00923B55" w14:paraId="5B25CD26" w14:textId="77777777" w:rsidTr="00C33910">
        <w:tc>
          <w:tcPr>
            <w:tcW w:w="6030" w:type="dxa"/>
          </w:tcPr>
          <w:p w14:paraId="3FFD198D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30B01C1E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9E021B" w:rsidRPr="00923B5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F2B9F" w:rsidRPr="00923B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</w:tcPr>
          <w:p w14:paraId="42EAFB12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42D36305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6,109</w:t>
            </w:r>
          </w:p>
        </w:tc>
      </w:tr>
      <w:tr w:rsidR="00331786" w:rsidRPr="00923B55" w14:paraId="0FE3B3C6" w14:textId="77777777" w:rsidTr="00C33910">
        <w:tc>
          <w:tcPr>
            <w:tcW w:w="6030" w:type="dxa"/>
          </w:tcPr>
          <w:p w14:paraId="6791DE11" w14:textId="5DF7304A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923B55" w14:paraId="16F80E2C" w14:textId="77777777" w:rsidTr="00C33910">
        <w:tc>
          <w:tcPr>
            <w:tcW w:w="6030" w:type="dxa"/>
          </w:tcPr>
          <w:p w14:paraId="2D746881" w14:textId="2B405A14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923B55" w14:paraId="47452D16" w14:textId="77777777" w:rsidTr="00C33910">
        <w:tc>
          <w:tcPr>
            <w:tcW w:w="6030" w:type="dxa"/>
          </w:tcPr>
          <w:p w14:paraId="6B5033B5" w14:textId="1C8C7BAF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2CA4B63D" w14:textId="77777777" w:rsidR="00296BEA" w:rsidRPr="00923B55" w:rsidRDefault="00296BEA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54E2FA72" w:rsidR="00331786" w:rsidRPr="00923B55" w:rsidRDefault="00F05978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9E021B"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8,</w:t>
            </w:r>
            <w:r w:rsidR="005D575F"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293</w:t>
            </w:r>
          </w:p>
        </w:tc>
        <w:tc>
          <w:tcPr>
            <w:tcW w:w="272" w:type="dxa"/>
          </w:tcPr>
          <w:p w14:paraId="7142FF3B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26948781" w14:textId="77777777" w:rsidR="00296BEA" w:rsidRPr="00923B55" w:rsidRDefault="00296BEA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  <w:p w14:paraId="32466129" w14:textId="45F0164E" w:rsidR="000E4E92" w:rsidRPr="00923B55" w:rsidRDefault="00F05978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886</w:t>
            </w:r>
          </w:p>
        </w:tc>
      </w:tr>
      <w:tr w:rsidR="00331786" w:rsidRPr="00923B55" w14:paraId="16FAB372" w14:textId="77777777" w:rsidTr="00C33910">
        <w:tc>
          <w:tcPr>
            <w:tcW w:w="6030" w:type="dxa"/>
          </w:tcPr>
          <w:p w14:paraId="1886ED0D" w14:textId="30E7B8A2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A3E1C60" w:rsidR="00331786" w:rsidRPr="00923B55" w:rsidRDefault="00662D0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23,820</w:t>
            </w:r>
          </w:p>
        </w:tc>
        <w:tc>
          <w:tcPr>
            <w:tcW w:w="272" w:type="dxa"/>
          </w:tcPr>
          <w:p w14:paraId="517A709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23A066B6" w:rsidR="00331786" w:rsidRPr="00923B55" w:rsidRDefault="00662D0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923B55" w14:paraId="01C58DDE" w14:textId="77777777" w:rsidTr="00C33910">
        <w:tc>
          <w:tcPr>
            <w:tcW w:w="6030" w:type="dxa"/>
          </w:tcPr>
          <w:p w14:paraId="42E75C81" w14:textId="77777777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2044C80E" w:rsidR="00331786" w:rsidRPr="00923B55" w:rsidRDefault="005D575F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42,113</w:t>
            </w:r>
          </w:p>
        </w:tc>
        <w:tc>
          <w:tcPr>
            <w:tcW w:w="272" w:type="dxa"/>
          </w:tcPr>
          <w:p w14:paraId="37007FE9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1BA354FD" w:rsidR="00331786" w:rsidRPr="00923B55" w:rsidRDefault="00662D0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>6,286</w:t>
            </w:r>
          </w:p>
        </w:tc>
      </w:tr>
    </w:tbl>
    <w:p w14:paraId="276639AC" w14:textId="77777777" w:rsidR="00F412C1" w:rsidRPr="00923B55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E404C2A" w14:textId="4ADA0D04" w:rsidR="003006FB" w:rsidRPr="00923B55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B43826" w:rsidRPr="00923B55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923B55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923B55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 w:rsidRPr="00923B55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923B55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="009940F2" w:rsidRPr="00923B55">
        <w:rPr>
          <w:rFonts w:asciiTheme="majorBidi" w:hAnsiTheme="majorBidi" w:cstheme="majorBidi" w:hint="cs"/>
          <w:sz w:val="28"/>
          <w:szCs w:val="28"/>
          <w:cs/>
        </w:rPr>
        <w:t xml:space="preserve">และสัญญาบริการที่เกี่ยวข้องกับการเช่าพื้นที่คลังสินค้า </w:t>
      </w:r>
      <w:r w:rsidRPr="00923B55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923B55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C64F1A" w:rsidRPr="00923B55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923B55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0A1697" w:rsidRPr="00923B55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903DBD" w:rsidRPr="00923B55">
        <w:rPr>
          <w:rFonts w:asciiTheme="majorBidi" w:hAnsiTheme="majorBidi" w:cstheme="majorBidi" w:hint="cs"/>
          <w:sz w:val="28"/>
          <w:szCs w:val="28"/>
          <w:cs/>
        </w:rPr>
        <w:t>คม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</w:t>
      </w:r>
      <w:r w:rsidR="00C64F1A" w:rsidRPr="00923B55">
        <w:rPr>
          <w:rFonts w:asciiTheme="majorBidi" w:hAnsiTheme="majorBidi" w:cstheme="majorBidi"/>
          <w:sz w:val="28"/>
          <w:szCs w:val="28"/>
        </w:rPr>
        <w:t>70</w:t>
      </w:r>
      <w:r w:rsidR="009940F2" w:rsidRPr="00923B55">
        <w:rPr>
          <w:rFonts w:asciiTheme="majorBidi" w:hAnsiTheme="majorBidi" w:cstheme="majorBidi"/>
          <w:sz w:val="28"/>
          <w:szCs w:val="28"/>
        </w:rPr>
        <w:t xml:space="preserve"> </w:t>
      </w:r>
    </w:p>
    <w:p w14:paraId="6F0B8219" w14:textId="1A92D21F" w:rsidR="003006FB" w:rsidRPr="00923B55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B7CA1C" w14:textId="5E381389" w:rsidR="004766FB" w:rsidRPr="00923B55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0781C" w:rsidRPr="00923B55">
        <w:rPr>
          <w:rFonts w:asciiTheme="majorBidi" w:hAnsiTheme="majorBidi" w:cstheme="majorBidi"/>
          <w:sz w:val="28"/>
          <w:szCs w:val="28"/>
        </w:rPr>
        <w:t xml:space="preserve">30 </w:t>
      </w:r>
      <w:r w:rsidR="00471606" w:rsidRPr="00923B55">
        <w:rPr>
          <w:rFonts w:asciiTheme="majorBidi" w:hAnsiTheme="majorBidi" w:hint="cs"/>
          <w:sz w:val="28"/>
          <w:szCs w:val="28"/>
          <w:cs/>
        </w:rPr>
        <w:t>กันยา</w:t>
      </w:r>
      <w:r w:rsidR="0030781C" w:rsidRPr="00923B55">
        <w:rPr>
          <w:rFonts w:asciiTheme="majorBidi" w:hAnsiTheme="majorBidi" w:hint="cs"/>
          <w:sz w:val="28"/>
          <w:szCs w:val="28"/>
          <w:cs/>
        </w:rPr>
        <w:t>ยน</w:t>
      </w:r>
      <w:r w:rsidR="0030781C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634E8F" w:rsidRPr="00923B55">
        <w:rPr>
          <w:rFonts w:asciiTheme="majorBidi" w:hAnsiTheme="majorBidi" w:cstheme="majorBidi"/>
          <w:sz w:val="28"/>
          <w:szCs w:val="28"/>
        </w:rPr>
        <w:t>6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3A1070" w:rsidRPr="00923B55">
        <w:rPr>
          <w:rFonts w:asciiTheme="majorBidi" w:hAnsiTheme="majorBidi" w:cstheme="majorBidi"/>
          <w:sz w:val="28"/>
          <w:szCs w:val="28"/>
        </w:rPr>
        <w:t>2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923B55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78AE7D4" w14:textId="59CBBCA1" w:rsidR="003006FB" w:rsidRPr="00923B55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30781C" w:rsidRPr="00923B55">
        <w:rPr>
          <w:rFonts w:asciiTheme="majorBidi" w:hAnsiTheme="majorBidi" w:cstheme="majorBidi"/>
          <w:sz w:val="30"/>
          <w:szCs w:val="30"/>
        </w:rPr>
        <w:t xml:space="preserve">30 </w:t>
      </w:r>
      <w:r w:rsidR="00471606" w:rsidRPr="00923B55">
        <w:rPr>
          <w:rFonts w:asciiTheme="majorBidi" w:hAnsiTheme="majorBidi" w:hint="cs"/>
          <w:sz w:val="30"/>
          <w:szCs w:val="30"/>
          <w:cs/>
        </w:rPr>
        <w:t>กันยา</w:t>
      </w:r>
      <w:r w:rsidR="0030781C" w:rsidRPr="00923B55">
        <w:rPr>
          <w:rFonts w:asciiTheme="majorBidi" w:hAnsiTheme="majorBidi" w:hint="cs"/>
          <w:sz w:val="30"/>
          <w:szCs w:val="30"/>
          <w:cs/>
        </w:rPr>
        <w:t>ยน</w:t>
      </w:r>
      <w:r w:rsidR="0030781C" w:rsidRPr="00923B55">
        <w:rPr>
          <w:rFonts w:asciiTheme="majorBidi" w:hAnsiTheme="majorBidi"/>
          <w:sz w:val="30"/>
          <w:szCs w:val="30"/>
          <w:cs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</w:rPr>
        <w:t>256</w:t>
      </w:r>
      <w:r w:rsidR="00634E8F" w:rsidRPr="00923B55">
        <w:rPr>
          <w:rFonts w:asciiTheme="majorBidi" w:hAnsiTheme="majorBidi" w:cstheme="majorBidi"/>
          <w:sz w:val="30"/>
          <w:szCs w:val="30"/>
        </w:rPr>
        <w:t>6</w:t>
      </w:r>
      <w:r w:rsidRPr="00923B55">
        <w:rPr>
          <w:rFonts w:asciiTheme="majorBidi" w:hAnsiTheme="majorBidi" w:cstheme="majorBidi"/>
          <w:sz w:val="30"/>
          <w:szCs w:val="30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</w:t>
      </w:r>
      <w:r w:rsidR="00BE1267" w:rsidRPr="00923B55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923B55">
        <w:rPr>
          <w:rFonts w:asciiTheme="majorBidi" w:hAnsiTheme="majorBidi" w:cstheme="majorBidi"/>
          <w:sz w:val="30"/>
          <w:szCs w:val="30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42D2F8AB" w14:textId="77777777" w:rsidR="00B01EF3" w:rsidRPr="00923B55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923B55" w14:paraId="2CC75246" w14:textId="77777777" w:rsidTr="000346FF">
        <w:trPr>
          <w:tblHeader/>
        </w:trPr>
        <w:tc>
          <w:tcPr>
            <w:tcW w:w="3510" w:type="dxa"/>
          </w:tcPr>
          <w:p w14:paraId="08638B6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923B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923B55" w14:paraId="2A0A4248" w14:textId="77777777" w:rsidTr="009304D2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923B55" w14:paraId="6AE667A7" w14:textId="77777777" w:rsidTr="000346FF">
        <w:trPr>
          <w:tblHeader/>
        </w:trPr>
        <w:tc>
          <w:tcPr>
            <w:tcW w:w="3510" w:type="dxa"/>
          </w:tcPr>
          <w:p w14:paraId="669D90B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923B55" w14:paraId="6CBEE1B1" w14:textId="77777777" w:rsidTr="000346FF">
        <w:trPr>
          <w:tblHeader/>
        </w:trPr>
        <w:tc>
          <w:tcPr>
            <w:tcW w:w="3510" w:type="dxa"/>
          </w:tcPr>
          <w:p w14:paraId="242361EA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923B55" w14:paraId="64F2B2D2" w14:textId="77777777" w:rsidTr="00634E8F">
        <w:tc>
          <w:tcPr>
            <w:tcW w:w="3510" w:type="dxa"/>
          </w:tcPr>
          <w:p w14:paraId="52069E82" w14:textId="014EE583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923B55" w14:paraId="23B939A4" w14:textId="77777777" w:rsidTr="00634E8F">
        <w:tc>
          <w:tcPr>
            <w:tcW w:w="3510" w:type="dxa"/>
          </w:tcPr>
          <w:p w14:paraId="4DC30352" w14:textId="610507A7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0C571A62" w:rsidR="00690D53" w:rsidRPr="00923B55" w:rsidRDefault="00F05978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210.59</w:t>
            </w:r>
          </w:p>
        </w:tc>
        <w:tc>
          <w:tcPr>
            <w:tcW w:w="270" w:type="dxa"/>
          </w:tcPr>
          <w:p w14:paraId="74179549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14F6B9DD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51.77</w:t>
            </w:r>
          </w:p>
        </w:tc>
        <w:tc>
          <w:tcPr>
            <w:tcW w:w="270" w:type="dxa"/>
          </w:tcPr>
          <w:p w14:paraId="38E63010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6EB4D6BC" w:rsidR="00690D53" w:rsidRPr="00923B55" w:rsidRDefault="00F0597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46.34</w:t>
            </w:r>
          </w:p>
        </w:tc>
        <w:tc>
          <w:tcPr>
            <w:tcW w:w="270" w:type="dxa"/>
          </w:tcPr>
          <w:p w14:paraId="21A5864C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5B404ADF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bidi="th-TH"/>
              </w:rPr>
              <w:t>11.31</w:t>
            </w:r>
          </w:p>
        </w:tc>
      </w:tr>
      <w:tr w:rsidR="00690D53" w:rsidRPr="00923B55" w14:paraId="08398F62" w14:textId="77777777" w:rsidTr="00634E8F">
        <w:tc>
          <w:tcPr>
            <w:tcW w:w="3510" w:type="dxa"/>
          </w:tcPr>
          <w:p w14:paraId="13E52052" w14:textId="3573928D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6D23CAA6" w:rsidR="00690D53" w:rsidRPr="00923B55" w:rsidRDefault="00F05978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5.64</w:t>
            </w:r>
          </w:p>
        </w:tc>
        <w:tc>
          <w:tcPr>
            <w:tcW w:w="270" w:type="dxa"/>
          </w:tcPr>
          <w:p w14:paraId="5446FCF2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5D9E0B80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197.67</w:t>
            </w:r>
          </w:p>
        </w:tc>
        <w:tc>
          <w:tcPr>
            <w:tcW w:w="270" w:type="dxa"/>
          </w:tcPr>
          <w:p w14:paraId="6086E6B8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0B01A543" w:rsidR="00690D53" w:rsidRPr="00923B55" w:rsidRDefault="00F0597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0.38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923B55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4BBA532C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bidi="th-TH"/>
              </w:rPr>
              <w:t>12.91</w:t>
            </w:r>
          </w:p>
        </w:tc>
      </w:tr>
      <w:tr w:rsidR="006E2213" w:rsidRPr="00923B55" w14:paraId="12AA5F92" w14:textId="77777777" w:rsidTr="00634E8F">
        <w:tc>
          <w:tcPr>
            <w:tcW w:w="3510" w:type="dxa"/>
          </w:tcPr>
          <w:p w14:paraId="3D26B6F4" w14:textId="1CE5B1F2" w:rsidR="006E2213" w:rsidRPr="00923B55" w:rsidRDefault="006E221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114577D9" w14:textId="1EBF8ADB" w:rsidR="006E2213" w:rsidRPr="00923B55" w:rsidRDefault="00F05978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1.14</w:t>
            </w:r>
          </w:p>
        </w:tc>
        <w:tc>
          <w:tcPr>
            <w:tcW w:w="270" w:type="dxa"/>
          </w:tcPr>
          <w:p w14:paraId="31138511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4B0B8" w14:textId="20375DFA" w:rsidR="006E221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26.01</w:t>
            </w:r>
          </w:p>
        </w:tc>
        <w:tc>
          <w:tcPr>
            <w:tcW w:w="270" w:type="dxa"/>
          </w:tcPr>
          <w:p w14:paraId="645C70FD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677433" w14:textId="071D105F" w:rsidR="006E2213" w:rsidRPr="00923B55" w:rsidRDefault="00F0597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19DA6" w14:textId="77777777" w:rsidR="006E2213" w:rsidRPr="00923B55" w:rsidRDefault="006E221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A69A9F9" w14:textId="0109CA1B" w:rsidR="006E221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0D53" w:rsidRPr="00923B55" w14:paraId="5646091E" w14:textId="77777777" w:rsidTr="00634E8F">
        <w:tc>
          <w:tcPr>
            <w:tcW w:w="3510" w:type="dxa"/>
          </w:tcPr>
          <w:p w14:paraId="10E73DA1" w14:textId="0B212E06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700EEC07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B55">
              <w:rPr>
                <w:rFonts w:ascii="Angsana New" w:hAnsi="Angsana New"/>
                <w:b/>
                <w:bCs/>
                <w:sz w:val="30"/>
                <w:szCs w:val="30"/>
              </w:rPr>
              <w:t>275.45</w:t>
            </w:r>
          </w:p>
        </w:tc>
        <w:tc>
          <w:tcPr>
            <w:tcW w:w="270" w:type="dxa"/>
          </w:tcPr>
          <w:p w14:paraId="623BEBD6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3313B8E5" w:rsidR="00690D53" w:rsidRPr="00923B55" w:rsidRDefault="00F05978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24.22</w:t>
            </w:r>
          </w:p>
        </w:tc>
      </w:tr>
      <w:tr w:rsidR="006E2213" w:rsidRPr="00923B55" w14:paraId="646B2863" w14:textId="77777777" w:rsidTr="006E2213">
        <w:tc>
          <w:tcPr>
            <w:tcW w:w="3510" w:type="dxa"/>
          </w:tcPr>
          <w:p w14:paraId="01F31B78" w14:textId="77777777" w:rsidR="006E2213" w:rsidRPr="00923B55" w:rsidRDefault="006E221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7179F2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603154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512A06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5FF1A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D83088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CAB211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1DF5CA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1267" w:rsidRPr="00923B55" w14:paraId="5C693940" w14:textId="77777777" w:rsidTr="00634E8F">
        <w:tc>
          <w:tcPr>
            <w:tcW w:w="3510" w:type="dxa"/>
          </w:tcPr>
          <w:p w14:paraId="04A39CC0" w14:textId="2A0E94B7" w:rsidR="00BE1267" w:rsidRPr="00923B55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923B55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05978" w:rsidRPr="00923B55" w14:paraId="79C1275D" w14:textId="77777777" w:rsidTr="00754470">
        <w:tc>
          <w:tcPr>
            <w:tcW w:w="3510" w:type="dxa"/>
          </w:tcPr>
          <w:p w14:paraId="782BC8E0" w14:textId="77777777" w:rsidR="00F05978" w:rsidRPr="00923B55" w:rsidRDefault="00F05978" w:rsidP="0075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2C64019" w14:textId="592E0648" w:rsidR="00F05978" w:rsidRPr="00923B55" w:rsidRDefault="00F05978" w:rsidP="007544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4A95C956" w14:textId="77777777" w:rsidR="00F05978" w:rsidRPr="00923B55" w:rsidRDefault="00F05978" w:rsidP="0075447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9C24E" w14:textId="4640101B" w:rsidR="00F05978" w:rsidRPr="00923B55" w:rsidRDefault="00F05978" w:rsidP="007544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618010E9" w14:textId="77777777" w:rsidR="00F05978" w:rsidRPr="00923B55" w:rsidRDefault="00F05978" w:rsidP="0075447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15AE1D" w14:textId="0BEA0408" w:rsidR="00F05978" w:rsidRPr="00923B55" w:rsidRDefault="00F05978" w:rsidP="007544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1FC53E7E" w14:textId="77777777" w:rsidR="00F05978" w:rsidRPr="00923B55" w:rsidRDefault="00F05978" w:rsidP="0075447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CFB24D6" w14:textId="3F7E3256" w:rsidR="00F05978" w:rsidRPr="00923B55" w:rsidRDefault="00F05978" w:rsidP="0075447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bidi="th-TH"/>
              </w:rPr>
              <w:t>0.01</w:t>
            </w:r>
          </w:p>
        </w:tc>
      </w:tr>
      <w:tr w:rsidR="001D5169" w:rsidRPr="00923B55" w14:paraId="4B927BC8" w14:textId="77777777" w:rsidTr="005D0FB1">
        <w:tc>
          <w:tcPr>
            <w:tcW w:w="3510" w:type="dxa"/>
          </w:tcPr>
          <w:p w14:paraId="6C520531" w14:textId="77777777" w:rsidR="001D5169" w:rsidRPr="00923B55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38C6FE88" w:rsidR="001D5169" w:rsidRPr="00923B55" w:rsidRDefault="00F05978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0.29</w:t>
            </w:r>
          </w:p>
        </w:tc>
        <w:tc>
          <w:tcPr>
            <w:tcW w:w="270" w:type="dxa"/>
          </w:tcPr>
          <w:p w14:paraId="49927463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3FACB0F2" w:rsidR="001D5169" w:rsidRPr="00923B55" w:rsidRDefault="00F05978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/>
                <w:sz w:val="30"/>
                <w:szCs w:val="30"/>
              </w:rPr>
              <w:t>9.98</w:t>
            </w:r>
          </w:p>
        </w:tc>
        <w:tc>
          <w:tcPr>
            <w:tcW w:w="270" w:type="dxa"/>
          </w:tcPr>
          <w:p w14:paraId="02BDD604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61E339CE" w:rsidR="001D5169" w:rsidRPr="00923B55" w:rsidRDefault="00F05978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val="en-US" w:bidi="th-TH"/>
              </w:rPr>
              <w:t>0.29</w:t>
            </w:r>
          </w:p>
        </w:tc>
        <w:tc>
          <w:tcPr>
            <w:tcW w:w="270" w:type="dxa"/>
          </w:tcPr>
          <w:p w14:paraId="614C7324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2E04F4A0" w:rsidR="001D5169" w:rsidRPr="00923B55" w:rsidRDefault="00F05978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sz w:val="30"/>
                <w:szCs w:val="30"/>
                <w:lang w:bidi="th-TH"/>
              </w:rPr>
              <w:t>9.98</w:t>
            </w:r>
          </w:p>
        </w:tc>
      </w:tr>
      <w:tr w:rsidR="001D5169" w:rsidRPr="00923B55" w14:paraId="688A6E27" w14:textId="77777777" w:rsidTr="00634E8F">
        <w:tc>
          <w:tcPr>
            <w:tcW w:w="3510" w:type="dxa"/>
          </w:tcPr>
          <w:p w14:paraId="54784368" w14:textId="5F1900AB" w:rsidR="001D5169" w:rsidRPr="00923B55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1D5169" w:rsidRPr="00923B55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17885D1F" w:rsidR="001D5169" w:rsidRPr="00923B55" w:rsidRDefault="00F05978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3B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9.99</w:t>
            </w:r>
          </w:p>
        </w:tc>
        <w:tc>
          <w:tcPr>
            <w:tcW w:w="270" w:type="dxa"/>
          </w:tcPr>
          <w:p w14:paraId="013F47CF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0BAD31E2" w:rsidR="001D5169" w:rsidRPr="00923B55" w:rsidRDefault="00F05978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9.99</w:t>
            </w:r>
          </w:p>
        </w:tc>
      </w:tr>
    </w:tbl>
    <w:p w14:paraId="5341D868" w14:textId="77777777" w:rsidR="000346FF" w:rsidRPr="00923B55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923B55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923B55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7DBADB75" w:rsidR="00070550" w:rsidRPr="00B43826" w:rsidRDefault="00070550" w:rsidP="00801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781C" w:rsidRPr="00923B55">
        <w:rPr>
          <w:rFonts w:asciiTheme="majorBidi" w:hAnsiTheme="majorBidi" w:cstheme="majorBidi"/>
          <w:sz w:val="28"/>
          <w:szCs w:val="28"/>
        </w:rPr>
        <w:t xml:space="preserve">30 </w:t>
      </w:r>
      <w:r w:rsidR="00177287" w:rsidRPr="00923B55">
        <w:rPr>
          <w:rFonts w:asciiTheme="majorBidi" w:hAnsiTheme="majorBidi" w:hint="cs"/>
          <w:sz w:val="28"/>
          <w:szCs w:val="28"/>
          <w:cs/>
        </w:rPr>
        <w:t>กันยา</w:t>
      </w:r>
      <w:r w:rsidR="0030781C" w:rsidRPr="00923B55">
        <w:rPr>
          <w:rFonts w:asciiTheme="majorBidi" w:hAnsiTheme="majorBidi" w:hint="cs"/>
          <w:sz w:val="28"/>
          <w:szCs w:val="28"/>
          <w:cs/>
        </w:rPr>
        <w:t>ยน</w:t>
      </w:r>
      <w:r w:rsidR="0030781C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634E8F" w:rsidRPr="00923B55">
        <w:rPr>
          <w:rFonts w:asciiTheme="majorBidi" w:hAnsiTheme="majorBidi" w:cstheme="majorBidi"/>
          <w:sz w:val="28"/>
          <w:szCs w:val="28"/>
        </w:rPr>
        <w:t>6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23B55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</w:t>
      </w:r>
      <w:r w:rsidR="00801C19" w:rsidRPr="00923B55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923B55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923B55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923B55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8F6919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296BEA" w:rsidRPr="00923B55">
        <w:rPr>
          <w:rFonts w:asciiTheme="majorBidi" w:hAnsiTheme="majorBidi" w:cstheme="majorBidi"/>
          <w:sz w:val="28"/>
          <w:szCs w:val="28"/>
        </w:rPr>
        <w:t>1,619</w:t>
      </w:r>
      <w:r w:rsidR="008A4631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923B55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923B55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296BEA" w:rsidRPr="00923B55">
        <w:rPr>
          <w:rFonts w:asciiTheme="majorBidi" w:hAnsiTheme="majorBidi"/>
          <w:sz w:val="28"/>
          <w:szCs w:val="28"/>
        </w:rPr>
        <w:t>5</w:t>
      </w:r>
      <w:r w:rsidR="008A4631" w:rsidRPr="00923B55">
        <w:rPr>
          <w:rFonts w:asciiTheme="majorBidi" w:hAnsiTheme="majorBidi"/>
          <w:sz w:val="28"/>
          <w:szCs w:val="28"/>
        </w:rPr>
        <w:t xml:space="preserve"> </w:t>
      </w:r>
      <w:r w:rsidR="00F46CC3" w:rsidRPr="00923B55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3EFCD37" w14:textId="61A095C3" w:rsidR="00CD2092" w:rsidRPr="00757227" w:rsidRDefault="00CD2092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555A1" w14:textId="6BD27A68" w:rsidR="00CD2092" w:rsidRPr="00F41BE3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CD2092" w:rsidRPr="00F41BE3" w:rsidSect="00654C01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7D3CD" w14:textId="77777777" w:rsidR="00EE6387" w:rsidRDefault="00EE6387" w:rsidP="004956B4">
      <w:r>
        <w:separator/>
      </w:r>
    </w:p>
  </w:endnote>
  <w:endnote w:type="continuationSeparator" w:id="0">
    <w:p w14:paraId="735D33E6" w14:textId="77777777" w:rsidR="00EE6387" w:rsidRDefault="00EE638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926BB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6177D" w14:textId="77777777" w:rsidR="00EE6387" w:rsidRDefault="00EE6387" w:rsidP="004956B4">
      <w:r>
        <w:separator/>
      </w:r>
    </w:p>
  </w:footnote>
  <w:footnote w:type="continuationSeparator" w:id="0">
    <w:p w14:paraId="479B95E0" w14:textId="77777777" w:rsidR="00EE6387" w:rsidRDefault="00EE638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13D0C" w14:textId="77777777" w:rsidR="00DE190F" w:rsidRPr="00DE190F" w:rsidRDefault="00DE190F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DE190F">
      <w:rPr>
        <w:rFonts w:ascii="Angsana New" w:hAnsi="Angsana New"/>
        <w:b w:val="0"/>
        <w:bCs/>
        <w:sz w:val="32"/>
        <w:szCs w:val="32"/>
      </w:rPr>
      <w:t xml:space="preserve"> </w:t>
    </w: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DFB414" w14:textId="77777777" w:rsidR="00DE190F" w:rsidRPr="00DE190F" w:rsidRDefault="00DE190F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DE190F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1E0C1804" w14:textId="77777777" w:rsidR="00DE190F" w:rsidRPr="00DE190F" w:rsidRDefault="00DE190F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DE190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DE190F">
      <w:rPr>
        <w:rFonts w:ascii="Angsana New" w:hAnsi="Angsana New"/>
        <w:sz w:val="32"/>
        <w:szCs w:val="32"/>
        <w:lang w:bidi="th-TH"/>
      </w:rPr>
      <w:t>30</w:t>
    </w: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DE190F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DE190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DE190F">
      <w:rPr>
        <w:rFonts w:ascii="Angsana New" w:hAnsi="Angsana New"/>
        <w:sz w:val="32"/>
        <w:szCs w:val="32"/>
        <w:lang w:val="en-US" w:bidi="th-TH"/>
      </w:rPr>
      <w:t>2566</w:t>
    </w:r>
    <w:r w:rsidRPr="00DE190F">
      <w:rPr>
        <w:rFonts w:ascii="Angsana New" w:hAnsi="Angsana New"/>
        <w:sz w:val="32"/>
        <w:szCs w:val="32"/>
        <w:lang w:bidi="th-TH"/>
      </w:rPr>
      <w:t xml:space="preserve"> </w:t>
    </w:r>
    <w:r w:rsidRPr="00DE190F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BA2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CD1"/>
    <w:rsid w:val="002F2177"/>
    <w:rsid w:val="002F269D"/>
    <w:rsid w:val="002F27B4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67A4"/>
    <w:rsid w:val="0037695F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BB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D55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6DE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9F2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387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96F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3245D-7E17-4F1B-B1D9-8F56BF76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12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3</cp:revision>
  <cp:lastPrinted>2023-10-29T10:11:00Z</cp:lastPrinted>
  <dcterms:created xsi:type="dcterms:W3CDTF">2023-11-06T07:20:00Z</dcterms:created>
  <dcterms:modified xsi:type="dcterms:W3CDTF">2023-11-06T09:32:00Z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