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EC05A9" w14:textId="5AB1D78C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716F9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20DB1C" w14:textId="3E9C9631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3B63FC">
        <w:rPr>
          <w:rFonts w:ascii="Angsana New" w:hAnsi="Angsana New" w:cs="Angsana New"/>
          <w:sz w:val="30"/>
          <w:szCs w:val="30"/>
          <w:lang w:val="en-US"/>
        </w:rPr>
        <w:t>6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3B63FC">
        <w:rPr>
          <w:rFonts w:ascii="Angsana New" w:hAnsi="Angsana New" w:cs="Angsana New"/>
          <w:sz w:val="30"/>
          <w:szCs w:val="30"/>
          <w:lang w:val="en-US"/>
        </w:rPr>
        <w:t>6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เก้าเดือนสิ้นสุดวันที่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3B63FC">
        <w:rPr>
          <w:rFonts w:ascii="Angsana New" w:hAnsi="Angsana New" w:cs="Angsana New"/>
          <w:sz w:val="30"/>
          <w:szCs w:val="30"/>
          <w:lang w:val="en-US"/>
        </w:rPr>
        <w:t>6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งบการเงินแบบย่อ (ข้อมูลทางการเงินระหว่างกาล)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กาลเหล่านี้ตามมาตรฐานการบัญชีฉบับที่ 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8268E2" w14:textId="77777777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E8005C" w14:textId="77777777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120535DC" w:rsidR="007E718B" w:rsidRPr="00633609" w:rsidRDefault="00A24DC9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</w:t>
      </w:r>
      <w:r w:rsidR="006811EA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0</w:t>
      </w:r>
      <w:r w:rsidR="001F5D88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BD5009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พฤศจิกายน</w:t>
      </w:r>
      <w:r w:rsidR="001F5D88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6</w:t>
      </w:r>
    </w:p>
    <w:sectPr w:rsidR="007E718B" w:rsidRPr="00633609" w:rsidSect="008C4B02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0E2AB" w14:textId="77777777" w:rsidR="00C0213A" w:rsidRDefault="00C0213A">
      <w:r>
        <w:separator/>
      </w:r>
    </w:p>
  </w:endnote>
  <w:endnote w:type="continuationSeparator" w:id="0">
    <w:p w14:paraId="01B34C03" w14:textId="77777777" w:rsidR="00C0213A" w:rsidRDefault="00C0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04702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63CF59DF" w14:textId="0D8B9331" w:rsidR="0028595F" w:rsidRPr="00DD5D05" w:rsidRDefault="0028595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D5D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D5D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D5D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774B33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DD5D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41857" w14:textId="77777777" w:rsidR="00C0213A" w:rsidRDefault="00C0213A">
      <w:r>
        <w:separator/>
      </w:r>
    </w:p>
  </w:footnote>
  <w:footnote w:type="continuationSeparator" w:id="0">
    <w:p w14:paraId="68B2EEA4" w14:textId="77777777" w:rsidR="00C0213A" w:rsidRDefault="00C0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CBA5D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7A241F" w:rsidRPr="00DF141B" w:rsidRDefault="007A241F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288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7A241F" w:rsidRPr="00EF12A9" w:rsidRDefault="007A241F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E28FC" w14:textId="5649C73A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676CD622" w14:textId="555FBCED" w:rsidR="008C4B02" w:rsidRDefault="008C4B0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54DFC37C" w14:textId="275B61C3" w:rsidR="008C4B02" w:rsidRDefault="008C4B0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77C23706" w14:textId="77777777" w:rsidR="008C4B02" w:rsidRDefault="008C4B0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41"/>
  </w:num>
  <w:num w:numId="5">
    <w:abstractNumId w:val="4"/>
  </w:num>
  <w:num w:numId="6">
    <w:abstractNumId w:val="10"/>
  </w:num>
  <w:num w:numId="7">
    <w:abstractNumId w:val="2"/>
  </w:num>
  <w:num w:numId="8">
    <w:abstractNumId w:val="35"/>
  </w:num>
  <w:num w:numId="9">
    <w:abstractNumId w:val="31"/>
  </w:num>
  <w:num w:numId="10">
    <w:abstractNumId w:val="6"/>
  </w:num>
  <w:num w:numId="11">
    <w:abstractNumId w:val="0"/>
  </w:num>
  <w:num w:numId="12">
    <w:abstractNumId w:val="17"/>
  </w:num>
  <w:num w:numId="13">
    <w:abstractNumId w:val="34"/>
  </w:num>
  <w:num w:numId="14">
    <w:abstractNumId w:val="28"/>
  </w:num>
  <w:num w:numId="15">
    <w:abstractNumId w:val="29"/>
  </w:num>
  <w:num w:numId="16">
    <w:abstractNumId w:val="36"/>
  </w:num>
  <w:num w:numId="17">
    <w:abstractNumId w:val="29"/>
  </w:num>
  <w:num w:numId="18">
    <w:abstractNumId w:val="9"/>
  </w:num>
  <w:num w:numId="19">
    <w:abstractNumId w:val="3"/>
  </w:num>
  <w:num w:numId="20">
    <w:abstractNumId w:val="37"/>
  </w:num>
  <w:num w:numId="21">
    <w:abstractNumId w:val="19"/>
  </w:num>
  <w:num w:numId="22">
    <w:abstractNumId w:val="8"/>
  </w:num>
  <w:num w:numId="23">
    <w:abstractNumId w:val="38"/>
  </w:num>
  <w:num w:numId="24">
    <w:abstractNumId w:val="24"/>
  </w:num>
  <w:num w:numId="25">
    <w:abstractNumId w:val="25"/>
  </w:num>
  <w:num w:numId="26">
    <w:abstractNumId w:val="18"/>
  </w:num>
  <w:num w:numId="27">
    <w:abstractNumId w:val="26"/>
  </w:num>
  <w:num w:numId="28">
    <w:abstractNumId w:val="15"/>
  </w:num>
  <w:num w:numId="29">
    <w:abstractNumId w:val="13"/>
  </w:num>
  <w:num w:numId="30">
    <w:abstractNumId w:val="21"/>
  </w:num>
  <w:num w:numId="31">
    <w:abstractNumId w:val="33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9"/>
  </w:num>
  <w:num w:numId="37">
    <w:abstractNumId w:val="22"/>
  </w:num>
  <w:num w:numId="38">
    <w:abstractNumId w:val="30"/>
  </w:num>
  <w:num w:numId="39">
    <w:abstractNumId w:val="20"/>
  </w:num>
  <w:num w:numId="40">
    <w:abstractNumId w:val="42"/>
  </w:num>
  <w:num w:numId="41">
    <w:abstractNumId w:val="1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178B2"/>
    <w:rsid w:val="00022E54"/>
    <w:rsid w:val="0002320E"/>
    <w:rsid w:val="000245AE"/>
    <w:rsid w:val="00024D4C"/>
    <w:rsid w:val="00025C19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1A5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B33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4B02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213A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5BE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343F"/>
    <w:rsid w:val="00DF37CC"/>
    <w:rsid w:val="00DF3CCF"/>
    <w:rsid w:val="00DF519E"/>
    <w:rsid w:val="00DF6397"/>
    <w:rsid w:val="00DF68D8"/>
    <w:rsid w:val="00DF6D89"/>
    <w:rsid w:val="00DF7C83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8D817-83B1-40FB-9F88-03D09716CD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2</cp:revision>
  <cp:lastPrinted>2022-05-03T10:16:00Z</cp:lastPrinted>
  <dcterms:created xsi:type="dcterms:W3CDTF">2023-11-10T09:39:00Z</dcterms:created>
  <dcterms:modified xsi:type="dcterms:W3CDTF">2023-11-10T09:39:00Z</dcterms:modified>
</cp:coreProperties>
</file>