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E6CEFA" w14:textId="77777777" w:rsidR="009425DF" w:rsidRPr="00B043FA" w:rsidRDefault="009425DF" w:rsidP="00046D0F">
      <w:pPr>
        <w:pStyle w:val="IndexHeading1"/>
        <w:spacing w:after="0" w:line="240" w:lineRule="atLeast"/>
        <w:ind w:left="1138" w:right="-7" w:hanging="1138"/>
        <w:outlineLvl w:val="0"/>
        <w:rPr>
          <w:rFonts w:cstheme="minorBidi"/>
          <w:cs/>
          <w:lang w:bidi="th-TH"/>
        </w:rPr>
      </w:pPr>
      <w:bookmarkStart w:id="0" w:name="_GoBack"/>
      <w:bookmarkEnd w:id="0"/>
      <w:r w:rsidRPr="0004479F">
        <w:t>Note</w:t>
      </w:r>
      <w:r w:rsidRPr="0004479F">
        <w:tab/>
        <w:t>Contents</w:t>
      </w:r>
    </w:p>
    <w:p w14:paraId="6D9F2F93" w14:textId="77777777" w:rsidR="00E47783" w:rsidRPr="0004479F" w:rsidRDefault="00E47783" w:rsidP="00046D0F">
      <w:pPr>
        <w:pStyle w:val="index"/>
        <w:tabs>
          <w:tab w:val="clear" w:pos="360"/>
          <w:tab w:val="clear" w:pos="1134"/>
          <w:tab w:val="num" w:pos="1170"/>
        </w:tabs>
        <w:spacing w:after="0" w:line="240" w:lineRule="atLeast"/>
        <w:ind w:left="360" w:right="-7" w:hanging="360"/>
        <w:outlineLvl w:val="0"/>
        <w:rPr>
          <w:lang w:val="en-US" w:bidi="th-TH"/>
        </w:rPr>
      </w:pPr>
    </w:p>
    <w:p w14:paraId="4F2CA55F" w14:textId="69B29147" w:rsidR="009425DF" w:rsidRPr="00FD569E" w:rsidRDefault="0086165C" w:rsidP="00576E88">
      <w:pPr>
        <w:pStyle w:val="index"/>
        <w:tabs>
          <w:tab w:val="clear" w:pos="360"/>
          <w:tab w:val="clear" w:pos="1134"/>
          <w:tab w:val="num" w:pos="1170"/>
        </w:tabs>
        <w:spacing w:after="0" w:line="240" w:lineRule="atLeast"/>
        <w:ind w:left="360" w:right="-7" w:hanging="360"/>
        <w:outlineLvl w:val="0"/>
      </w:pPr>
      <w:r w:rsidRPr="00FD569E">
        <w:rPr>
          <w:lang w:val="en-US" w:bidi="th-TH"/>
        </w:rPr>
        <w:t>1</w:t>
      </w:r>
      <w:r w:rsidRPr="00FD569E">
        <w:rPr>
          <w:cs/>
          <w:lang w:bidi="th-TH"/>
        </w:rPr>
        <w:tab/>
      </w:r>
      <w:r w:rsidRPr="00FD569E">
        <w:rPr>
          <w:lang w:bidi="th-TH"/>
        </w:rPr>
        <w:tab/>
      </w:r>
      <w:r w:rsidR="009425DF" w:rsidRPr="00FD569E">
        <w:t>Basis of preparation of th</w:t>
      </w:r>
      <w:r w:rsidR="000D64FA" w:rsidRPr="00FD569E">
        <w:t>e</w:t>
      </w:r>
      <w:r w:rsidR="007E1B7E" w:rsidRPr="00FD569E">
        <w:t xml:space="preserve"> </w:t>
      </w:r>
      <w:r w:rsidR="000334EB" w:rsidRPr="00FD569E">
        <w:t xml:space="preserve">interim </w:t>
      </w:r>
      <w:r w:rsidR="009425DF" w:rsidRPr="00FD569E">
        <w:t>financial statements</w:t>
      </w:r>
    </w:p>
    <w:p w14:paraId="7ED100AE" w14:textId="6D9C85FD" w:rsidR="009425DF" w:rsidRPr="00B043FA" w:rsidRDefault="00576E88" w:rsidP="00046D0F">
      <w:pPr>
        <w:pStyle w:val="index"/>
        <w:tabs>
          <w:tab w:val="clear" w:pos="360"/>
          <w:tab w:val="clear" w:pos="1134"/>
          <w:tab w:val="left" w:pos="1170"/>
        </w:tabs>
        <w:spacing w:after="0" w:line="240" w:lineRule="atLeast"/>
        <w:ind w:left="1170" w:right="-7" w:hanging="1170"/>
        <w:outlineLvl w:val="0"/>
        <w:rPr>
          <w:lang w:val="en-US"/>
        </w:rPr>
      </w:pPr>
      <w:r>
        <w:rPr>
          <w:lang w:bidi="th-TH"/>
        </w:rPr>
        <w:t>2</w:t>
      </w:r>
      <w:r w:rsidR="00890B5F" w:rsidRPr="00FD569E">
        <w:rPr>
          <w:lang w:bidi="th-TH"/>
        </w:rPr>
        <w:tab/>
      </w:r>
      <w:r w:rsidR="009425DF" w:rsidRPr="00FD569E">
        <w:t>Related part</w:t>
      </w:r>
      <w:r w:rsidR="00890B5F" w:rsidRPr="00FD569E">
        <w:t>ies</w:t>
      </w:r>
    </w:p>
    <w:p w14:paraId="220BF459" w14:textId="63D79F7D" w:rsidR="000334EB" w:rsidRPr="00FD569E" w:rsidRDefault="00576E88" w:rsidP="00046D0F">
      <w:pPr>
        <w:pStyle w:val="index"/>
        <w:tabs>
          <w:tab w:val="clear" w:pos="360"/>
          <w:tab w:val="clear" w:pos="1134"/>
          <w:tab w:val="left" w:pos="1170"/>
        </w:tabs>
        <w:spacing w:after="0" w:line="240" w:lineRule="atLeast"/>
        <w:ind w:left="1170" w:right="-7" w:hanging="1170"/>
        <w:outlineLvl w:val="0"/>
      </w:pPr>
      <w:r>
        <w:rPr>
          <w:rFonts w:cs="Cordia New"/>
          <w:lang w:val="en-US" w:bidi="th-TH"/>
        </w:rPr>
        <w:t>3</w:t>
      </w:r>
      <w:r w:rsidR="004E1111" w:rsidRPr="00FD569E">
        <w:rPr>
          <w:rFonts w:cs="Cordia New"/>
          <w:lang w:val="en-US" w:bidi="th-TH"/>
        </w:rPr>
        <w:tab/>
      </w:r>
      <w:r w:rsidR="000334EB" w:rsidRPr="00FD569E">
        <w:t>Property, plant and equipment</w:t>
      </w:r>
    </w:p>
    <w:p w14:paraId="6B8C0F39" w14:textId="5D3C6B53" w:rsidR="009425DF" w:rsidRPr="00FD569E" w:rsidRDefault="00576E88" w:rsidP="00046D0F">
      <w:pPr>
        <w:pStyle w:val="index"/>
        <w:tabs>
          <w:tab w:val="clear" w:pos="360"/>
          <w:tab w:val="clear" w:pos="1134"/>
          <w:tab w:val="left" w:pos="1170"/>
        </w:tabs>
        <w:spacing w:after="0" w:line="240" w:lineRule="atLeast"/>
        <w:ind w:left="1170" w:right="-7" w:hanging="1170"/>
        <w:outlineLvl w:val="0"/>
      </w:pPr>
      <w:r>
        <w:t>4</w:t>
      </w:r>
      <w:r w:rsidR="0086165C" w:rsidRPr="00FD569E">
        <w:rPr>
          <w:cs/>
          <w:lang w:bidi="th-TH"/>
        </w:rPr>
        <w:tab/>
      </w:r>
      <w:r w:rsidR="009425DF" w:rsidRPr="00FD569E">
        <w:t>Segment information</w:t>
      </w:r>
      <w:r w:rsidR="006049F5" w:rsidRPr="00FD569E">
        <w:t xml:space="preserve"> and </w:t>
      </w:r>
      <w:r w:rsidR="006D2369" w:rsidRPr="00FD569E">
        <w:t>disaggregation of revenue</w:t>
      </w:r>
    </w:p>
    <w:p w14:paraId="633469A6" w14:textId="32997BED" w:rsidR="00E13A27" w:rsidRDefault="00576E88" w:rsidP="00E13A27">
      <w:pPr>
        <w:pStyle w:val="index"/>
        <w:tabs>
          <w:tab w:val="clear" w:pos="360"/>
          <w:tab w:val="clear" w:pos="1134"/>
          <w:tab w:val="left" w:pos="1170"/>
        </w:tabs>
        <w:spacing w:after="0" w:line="240" w:lineRule="atLeast"/>
        <w:ind w:left="1170" w:right="-7" w:hanging="1170"/>
        <w:outlineLvl w:val="0"/>
      </w:pPr>
      <w:r>
        <w:t>5</w:t>
      </w:r>
      <w:r w:rsidR="000334EB" w:rsidRPr="00FD569E">
        <w:tab/>
      </w:r>
      <w:r w:rsidR="00E13A27">
        <w:t>Dividends</w:t>
      </w:r>
    </w:p>
    <w:p w14:paraId="7730E8DA" w14:textId="79116148" w:rsidR="000334EB" w:rsidRPr="00FD569E" w:rsidRDefault="00E13A27" w:rsidP="00046D0F">
      <w:pPr>
        <w:pStyle w:val="index"/>
        <w:tabs>
          <w:tab w:val="clear" w:pos="360"/>
          <w:tab w:val="clear" w:pos="1134"/>
          <w:tab w:val="left" w:pos="1170"/>
        </w:tabs>
        <w:spacing w:after="0" w:line="240" w:lineRule="atLeast"/>
        <w:ind w:left="1170" w:right="-7" w:hanging="1170"/>
        <w:outlineLvl w:val="0"/>
      </w:pPr>
      <w:r>
        <w:t>6</w:t>
      </w:r>
      <w:r>
        <w:tab/>
      </w:r>
      <w:r w:rsidR="00FC73C4" w:rsidRPr="00FC73C4">
        <w:t>Financial instruments</w:t>
      </w:r>
    </w:p>
    <w:p w14:paraId="2A61E9CF" w14:textId="3CC3A8C1" w:rsidR="008E6134" w:rsidRPr="00FD569E" w:rsidRDefault="00E13A27" w:rsidP="008E6134">
      <w:pPr>
        <w:pStyle w:val="index"/>
        <w:tabs>
          <w:tab w:val="clear" w:pos="360"/>
          <w:tab w:val="clear" w:pos="1134"/>
          <w:tab w:val="num" w:pos="810"/>
          <w:tab w:val="left" w:pos="1170"/>
        </w:tabs>
        <w:spacing w:after="0" w:line="240" w:lineRule="atLeast"/>
        <w:ind w:left="1170" w:right="-7" w:hanging="1170"/>
        <w:outlineLvl w:val="0"/>
      </w:pPr>
      <w:r>
        <w:t>7</w:t>
      </w:r>
      <w:r w:rsidR="008E6134" w:rsidRPr="00FD569E">
        <w:tab/>
      </w:r>
      <w:r w:rsidR="008E6134" w:rsidRPr="00FD569E">
        <w:tab/>
      </w:r>
      <w:r w:rsidR="00FC73C4" w:rsidRPr="00FD569E">
        <w:t>Commitments with non-related parties</w:t>
      </w:r>
      <w:r w:rsidR="008E6134" w:rsidRPr="00FD569E">
        <w:t xml:space="preserve"> </w:t>
      </w:r>
    </w:p>
    <w:p w14:paraId="6156E3D3" w14:textId="67D48799" w:rsidR="00DC3168" w:rsidRPr="00FD569E" w:rsidRDefault="00DC3168" w:rsidP="00046D0F">
      <w:pPr>
        <w:pStyle w:val="index"/>
        <w:tabs>
          <w:tab w:val="clear" w:pos="360"/>
          <w:tab w:val="clear" w:pos="1134"/>
          <w:tab w:val="left" w:pos="1170"/>
        </w:tabs>
        <w:spacing w:after="0" w:line="240" w:lineRule="atLeast"/>
        <w:ind w:left="1170" w:right="-7" w:hanging="1170"/>
        <w:outlineLvl w:val="0"/>
      </w:pPr>
    </w:p>
    <w:p w14:paraId="5D6EFC87" w14:textId="77777777" w:rsidR="00B57C24" w:rsidRDefault="00B57C24" w:rsidP="00046D0F">
      <w:pPr>
        <w:pStyle w:val="index"/>
        <w:tabs>
          <w:tab w:val="clear" w:pos="360"/>
          <w:tab w:val="clear" w:pos="1134"/>
          <w:tab w:val="left" w:pos="1170"/>
        </w:tabs>
        <w:spacing w:after="0" w:line="240" w:lineRule="atLeast"/>
        <w:ind w:left="1170" w:right="-7" w:hanging="1170"/>
        <w:outlineLvl w:val="0"/>
      </w:pPr>
    </w:p>
    <w:p w14:paraId="05DAAFF2" w14:textId="6BC39CD5" w:rsidR="000333EB" w:rsidRPr="0004479F" w:rsidRDefault="009425DF" w:rsidP="00046D0F">
      <w:pPr>
        <w:spacing w:line="240" w:lineRule="atLeast"/>
        <w:ind w:left="547" w:hanging="7"/>
        <w:jc w:val="both"/>
        <w:rPr>
          <w:rFonts w:cs="Times New Roman"/>
        </w:rPr>
      </w:pPr>
      <w:r w:rsidRPr="0004479F">
        <w:rPr>
          <w:rFonts w:cs="Times New Roman"/>
          <w:szCs w:val="20"/>
          <w:lang w:bidi="ar-SA"/>
        </w:rPr>
        <w:br w:type="page"/>
      </w:r>
      <w:r w:rsidR="000333EB" w:rsidRPr="0004479F">
        <w:rPr>
          <w:rFonts w:cs="Times New Roman"/>
        </w:rPr>
        <w:lastRenderedPageBreak/>
        <w:t>These</w:t>
      </w:r>
      <w:r w:rsidR="00F82756" w:rsidRPr="0004479F">
        <w:rPr>
          <w:spacing w:val="-3"/>
          <w:szCs w:val="45"/>
          <w:lang w:val="en-US"/>
        </w:rPr>
        <w:t xml:space="preserve"> </w:t>
      </w:r>
      <w:r w:rsidR="000333EB" w:rsidRPr="0004479F">
        <w:rPr>
          <w:rFonts w:cs="Times New Roman"/>
        </w:rPr>
        <w:t>notes form an integral part of the</w:t>
      </w:r>
      <w:r w:rsidR="00C062F6">
        <w:rPr>
          <w:rFonts w:cs="Times New Roman"/>
        </w:rPr>
        <w:t xml:space="preserve"> </w:t>
      </w:r>
      <w:r w:rsidR="009E7FB2" w:rsidRPr="0004479F">
        <w:rPr>
          <w:rFonts w:cs="Times New Roman"/>
          <w:lang w:val="en-US"/>
        </w:rPr>
        <w:t>interim</w:t>
      </w:r>
      <w:r w:rsidR="000333EB" w:rsidRPr="0004479F">
        <w:rPr>
          <w:rFonts w:cs="Times New Roman"/>
        </w:rPr>
        <w:t xml:space="preserve"> financial statements.</w:t>
      </w:r>
    </w:p>
    <w:p w14:paraId="319C95C8" w14:textId="77777777" w:rsidR="00DF27ED" w:rsidRPr="00187A1E" w:rsidRDefault="00DF27ED" w:rsidP="00046D0F">
      <w:pPr>
        <w:spacing w:line="240" w:lineRule="atLeast"/>
        <w:ind w:left="547" w:hanging="7"/>
        <w:jc w:val="both"/>
        <w:rPr>
          <w:rFonts w:cs="Times New Roman"/>
          <w:sz w:val="18"/>
          <w:szCs w:val="18"/>
        </w:rPr>
      </w:pPr>
    </w:p>
    <w:p w14:paraId="5F2ADC57" w14:textId="4E0564AE" w:rsidR="000333EB" w:rsidRPr="0004479F" w:rsidRDefault="004B1471" w:rsidP="00B91601">
      <w:pPr>
        <w:spacing w:line="240" w:lineRule="atLeast"/>
        <w:ind w:left="547" w:hanging="7"/>
        <w:jc w:val="thaiDistribute"/>
        <w:rPr>
          <w:rFonts w:cs="Times New Roman"/>
        </w:rPr>
      </w:pPr>
      <w:r w:rsidRPr="0008597C">
        <w:rPr>
          <w:rFonts w:cs="Times New Roman"/>
        </w:rPr>
        <w:t>The interim financial statements issued for Thai regulatory reporting purposes are prepared in the Thai language.</w:t>
      </w:r>
      <w:r w:rsidR="00B91601" w:rsidRPr="0008597C">
        <w:rPr>
          <w:rFonts w:cs="Times New Roman"/>
        </w:rPr>
        <w:t xml:space="preserve"> </w:t>
      </w:r>
      <w:r w:rsidRPr="0008597C">
        <w:rPr>
          <w:rFonts w:cs="Times New Roman"/>
        </w:rPr>
        <w:t xml:space="preserve">These English language </w:t>
      </w:r>
      <w:r w:rsidR="005C1B9C" w:rsidRPr="0008597C">
        <w:rPr>
          <w:rFonts w:cs="Times New Roman"/>
        </w:rPr>
        <w:t xml:space="preserve">interim </w:t>
      </w:r>
      <w:r w:rsidRPr="0008597C">
        <w:rPr>
          <w:rFonts w:cs="Times New Roman"/>
        </w:rPr>
        <w:t xml:space="preserve">financial statements have been prepared from the Thai language </w:t>
      </w:r>
      <w:r w:rsidR="00B57C24">
        <w:rPr>
          <w:rFonts w:cs="Times New Roman"/>
        </w:rPr>
        <w:t>statutory</w:t>
      </w:r>
      <w:r w:rsidR="005B3C40" w:rsidRPr="0008597C">
        <w:rPr>
          <w:rFonts w:cs="Times New Roman"/>
        </w:rPr>
        <w:t xml:space="preserve"> </w:t>
      </w:r>
      <w:r w:rsidRPr="0008597C">
        <w:rPr>
          <w:rFonts w:cs="Times New Roman"/>
        </w:rPr>
        <w:t xml:space="preserve">financial statements and were approved and authorised for issue by the Board of Directors </w:t>
      </w:r>
      <w:r w:rsidRPr="00FC73C4">
        <w:rPr>
          <w:rFonts w:cs="Times New Roman"/>
        </w:rPr>
        <w:t>on</w:t>
      </w:r>
      <w:r w:rsidR="008F0CE9" w:rsidRPr="00FC73C4">
        <w:rPr>
          <w:rFonts w:cs="Times New Roman"/>
        </w:rPr>
        <w:t xml:space="preserve"> </w:t>
      </w:r>
      <w:r w:rsidR="00D7501D">
        <w:rPr>
          <w:rFonts w:cs="Times New Roman"/>
        </w:rPr>
        <w:t>10</w:t>
      </w:r>
      <w:r w:rsidR="00141566">
        <w:rPr>
          <w:rFonts w:cs="Times New Roman"/>
        </w:rPr>
        <w:t xml:space="preserve"> </w:t>
      </w:r>
      <w:r w:rsidR="00AE677D">
        <w:rPr>
          <w:rFonts w:cs="Times New Roman"/>
        </w:rPr>
        <w:t>November</w:t>
      </w:r>
      <w:r w:rsidR="00141566">
        <w:rPr>
          <w:rFonts w:cs="Times New Roman"/>
        </w:rPr>
        <w:t xml:space="preserve"> </w:t>
      </w:r>
      <w:r w:rsidR="00A81197">
        <w:rPr>
          <w:rFonts w:cs="Times New Roman"/>
        </w:rPr>
        <w:t>2023</w:t>
      </w:r>
      <w:r w:rsidR="00B3472E">
        <w:rPr>
          <w:rFonts w:cs="Times New Roman"/>
        </w:rPr>
        <w:t>.</w:t>
      </w:r>
    </w:p>
    <w:p w14:paraId="0A53E8C6" w14:textId="77777777" w:rsidR="00DF27ED" w:rsidRPr="00187A1E" w:rsidRDefault="00DF27ED" w:rsidP="00046D0F">
      <w:pPr>
        <w:spacing w:line="240" w:lineRule="atLeast"/>
        <w:ind w:left="547" w:hanging="7"/>
        <w:jc w:val="both"/>
        <w:rPr>
          <w:rFonts w:cs="Times New Roman"/>
          <w:sz w:val="18"/>
          <w:szCs w:val="18"/>
        </w:rPr>
      </w:pPr>
    </w:p>
    <w:p w14:paraId="01D0CFAB" w14:textId="0F07BB3A" w:rsidR="008F2821" w:rsidRPr="0004479F" w:rsidRDefault="0050288D" w:rsidP="00576E88">
      <w:pPr>
        <w:pStyle w:val="Heading1"/>
        <w:numPr>
          <w:ilvl w:val="0"/>
          <w:numId w:val="15"/>
        </w:numPr>
        <w:spacing w:after="0" w:line="240" w:lineRule="atLeast"/>
        <w:ind w:left="540" w:hanging="540"/>
        <w:rPr>
          <w:rFonts w:cs="Times New Roman"/>
          <w:i w:val="0"/>
          <w:iCs w:val="0"/>
        </w:rPr>
      </w:pPr>
      <w:r w:rsidRPr="0004479F">
        <w:rPr>
          <w:rFonts w:cs="Times New Roman"/>
          <w:i w:val="0"/>
          <w:iCs w:val="0"/>
        </w:rPr>
        <w:t xml:space="preserve">Basis of preparation of </w:t>
      </w:r>
      <w:r w:rsidR="00B45774" w:rsidRPr="0004479F">
        <w:rPr>
          <w:rFonts w:cs="Times New Roman"/>
          <w:i w:val="0"/>
          <w:iCs w:val="0"/>
        </w:rPr>
        <w:t xml:space="preserve">the </w:t>
      </w:r>
      <w:r w:rsidR="00014D43" w:rsidRPr="0004479F">
        <w:rPr>
          <w:rFonts w:cs="Times New Roman"/>
          <w:i w:val="0"/>
          <w:iCs w:val="0"/>
        </w:rPr>
        <w:t xml:space="preserve">interim </w:t>
      </w:r>
      <w:r w:rsidRPr="0004479F">
        <w:rPr>
          <w:rFonts w:cs="Times New Roman"/>
          <w:i w:val="0"/>
          <w:iCs w:val="0"/>
        </w:rPr>
        <w:t>financial statements</w:t>
      </w:r>
    </w:p>
    <w:p w14:paraId="48539887" w14:textId="77777777" w:rsidR="009E1403" w:rsidRPr="0004479F" w:rsidRDefault="009E1403" w:rsidP="00046D0F">
      <w:pPr>
        <w:spacing w:line="240" w:lineRule="atLeast"/>
        <w:ind w:left="547"/>
        <w:jc w:val="both"/>
        <w:rPr>
          <w:rFonts w:cs="Times New Roman"/>
        </w:rPr>
      </w:pPr>
    </w:p>
    <w:p w14:paraId="4A0F4623" w14:textId="54D1D04E" w:rsidR="00EB6C04" w:rsidRPr="00576E88" w:rsidRDefault="00EB6C04" w:rsidP="00046D0F">
      <w:pPr>
        <w:pStyle w:val="BodyText"/>
        <w:spacing w:after="0" w:line="240" w:lineRule="atLeast"/>
        <w:ind w:left="547"/>
        <w:jc w:val="thaiDistribute"/>
      </w:pPr>
      <w:r w:rsidRPr="0004479F">
        <w:rPr>
          <w:rFonts w:cs="Times New Roman"/>
        </w:rPr>
        <w:t>The</w:t>
      </w:r>
      <w:r w:rsidR="0005019B">
        <w:rPr>
          <w:rFonts w:cs="Times New Roman"/>
        </w:rPr>
        <w:t xml:space="preserve"> </w:t>
      </w:r>
      <w:r w:rsidR="0043082A" w:rsidRPr="00A7456C">
        <w:rPr>
          <w:rFonts w:cs="Times New Roman"/>
        </w:rPr>
        <w:t xml:space="preserve">condensed </w:t>
      </w:r>
      <w:r w:rsidRPr="00A7456C">
        <w:rPr>
          <w:rFonts w:cs="Times New Roman"/>
        </w:rPr>
        <w:t xml:space="preserve">interim financial statements </w:t>
      </w:r>
      <w:r w:rsidR="00FD34F7" w:rsidRPr="00A7456C">
        <w:rPr>
          <w:rFonts w:cs="Times New Roman"/>
        </w:rPr>
        <w:t xml:space="preserve">are </w:t>
      </w:r>
      <w:r w:rsidR="00831236" w:rsidRPr="00A7456C">
        <w:t>presented in the same format as the annual financial statements</w:t>
      </w:r>
      <w:r w:rsidR="00B57C24" w:rsidRPr="00A7456C">
        <w:t xml:space="preserve"> together with </w:t>
      </w:r>
      <w:r w:rsidR="00831236" w:rsidRPr="00A7456C">
        <w:t xml:space="preserve">notes to the interim financial statements </w:t>
      </w:r>
      <w:r w:rsidRPr="00A7456C">
        <w:rPr>
          <w:rFonts w:cs="Times New Roman"/>
        </w:rPr>
        <w:t xml:space="preserve">on a condensed basis </w:t>
      </w:r>
      <w:r w:rsidR="000D64FA" w:rsidRPr="00A7456C">
        <w:rPr>
          <w:rFonts w:cs="Times New Roman"/>
        </w:rPr>
        <w:t xml:space="preserve">(“interim financial statements”) </w:t>
      </w:r>
      <w:r w:rsidRPr="00A7456C">
        <w:rPr>
          <w:rFonts w:cs="Times New Roman"/>
        </w:rPr>
        <w:t>in accordance with Thai Accounting Sta</w:t>
      </w:r>
      <w:r w:rsidR="00727DCF" w:rsidRPr="00A7456C">
        <w:rPr>
          <w:rFonts w:cs="Times New Roman"/>
        </w:rPr>
        <w:t>ndard (</w:t>
      </w:r>
      <w:r w:rsidR="001D679F">
        <w:rPr>
          <w:rFonts w:cs="Times New Roman"/>
        </w:rPr>
        <w:t>“</w:t>
      </w:r>
      <w:r w:rsidR="0017790A" w:rsidRPr="00A7456C">
        <w:rPr>
          <w:rFonts w:cs="Times New Roman"/>
        </w:rPr>
        <w:t>TAS</w:t>
      </w:r>
      <w:r w:rsidR="001D679F">
        <w:rPr>
          <w:rFonts w:cs="Times New Roman"/>
        </w:rPr>
        <w:t>”</w:t>
      </w:r>
      <w:r w:rsidR="0017790A" w:rsidRPr="00A7456C">
        <w:rPr>
          <w:rFonts w:cs="Times New Roman"/>
        </w:rPr>
        <w:t xml:space="preserve">) No. 34 </w:t>
      </w:r>
      <w:r w:rsidRPr="00A7456C">
        <w:rPr>
          <w:rFonts w:cs="Times New Roman"/>
          <w:i/>
          <w:iCs/>
        </w:rPr>
        <w:t>Interim Financial Reporting</w:t>
      </w:r>
      <w:r w:rsidR="009F55E5" w:rsidRPr="00A7456C">
        <w:rPr>
          <w:rFonts w:cs="Times New Roman"/>
          <w:i/>
          <w:iCs/>
        </w:rPr>
        <w:t>,</w:t>
      </w:r>
      <w:r w:rsidRPr="00A7456C">
        <w:rPr>
          <w:rFonts w:cs="Times New Roman"/>
          <w:i/>
          <w:iCs/>
        </w:rPr>
        <w:t xml:space="preserve"> </w:t>
      </w:r>
      <w:r w:rsidRPr="00A7456C">
        <w:rPr>
          <w:rFonts w:cs="Times New Roman"/>
        </w:rPr>
        <w:t xml:space="preserve">guidelines promulgated by the </w:t>
      </w:r>
      <w:r w:rsidRPr="00576E88">
        <w:t>Federation of Accounting Professions and applicable rules and regulations of the Thai Securities and Exchange Commission.</w:t>
      </w:r>
      <w:r w:rsidR="00576E88" w:rsidRPr="00576E88">
        <w:t xml:space="preserve">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for the year ended 31 December 202</w:t>
      </w:r>
      <w:r w:rsidR="00A81197">
        <w:t>2</w:t>
      </w:r>
      <w:r w:rsidR="00576E88">
        <w:t>.</w:t>
      </w:r>
    </w:p>
    <w:p w14:paraId="65686EDD" w14:textId="77777777" w:rsidR="00830244" w:rsidRPr="0004479F" w:rsidRDefault="00830244" w:rsidP="00046D0F">
      <w:pPr>
        <w:pStyle w:val="BodyText"/>
        <w:spacing w:after="0" w:line="240" w:lineRule="atLeast"/>
        <w:jc w:val="thaiDistribute"/>
        <w:rPr>
          <w:rFonts w:cs="Times New Roman"/>
        </w:rPr>
      </w:pPr>
    </w:p>
    <w:p w14:paraId="727204C0" w14:textId="48F688CD" w:rsidR="00831236" w:rsidRDefault="00831236" w:rsidP="00046D0F">
      <w:pPr>
        <w:pStyle w:val="BodyText"/>
        <w:tabs>
          <w:tab w:val="left" w:pos="4590"/>
        </w:tabs>
        <w:spacing w:after="0" w:line="240" w:lineRule="atLeast"/>
        <w:ind w:left="540"/>
        <w:jc w:val="both"/>
      </w:pPr>
      <w:r w:rsidRPr="0004479F">
        <w:t>In preparing these</w:t>
      </w:r>
      <w:r w:rsidR="0005019B" w:rsidRPr="0004479F">
        <w:t xml:space="preserve"> </w:t>
      </w:r>
      <w:r w:rsidRPr="0004479F">
        <w:t xml:space="preserve">interim financial statements, judgments and estimates are made by management in applying the </w:t>
      </w:r>
      <w:r w:rsidR="00046D0F">
        <w:t xml:space="preserve">Company’s </w:t>
      </w:r>
      <w:r w:rsidRPr="0004479F">
        <w:t xml:space="preserve">accounting policies. Actual results may differ from these estimates. The accounting policies, methods of computation and the key sources of estimation uncertainty were the same as those that </w:t>
      </w:r>
      <w:r w:rsidR="00DE67A2">
        <w:t>described in</w:t>
      </w:r>
      <w:r w:rsidRPr="0004479F">
        <w:t xml:space="preserve"> the financial statements for the year ended 31 December 20</w:t>
      </w:r>
      <w:r w:rsidR="00A7456C">
        <w:t>2</w:t>
      </w:r>
      <w:r w:rsidR="00A81197">
        <w:t>2</w:t>
      </w:r>
      <w:r w:rsidR="00DE67A2">
        <w:t>.</w:t>
      </w:r>
    </w:p>
    <w:p w14:paraId="16C7B2E8" w14:textId="06271FF6" w:rsidR="00576E88" w:rsidRPr="00187A1E" w:rsidRDefault="00576E88" w:rsidP="00046D0F">
      <w:pPr>
        <w:pStyle w:val="BodyText"/>
        <w:tabs>
          <w:tab w:val="left" w:pos="4590"/>
        </w:tabs>
        <w:spacing w:after="0" w:line="240" w:lineRule="atLeast"/>
        <w:ind w:left="540"/>
        <w:jc w:val="both"/>
        <w:rPr>
          <w:sz w:val="18"/>
          <w:szCs w:val="18"/>
        </w:rPr>
      </w:pPr>
    </w:p>
    <w:p w14:paraId="3CD67F76" w14:textId="3E69E0C9" w:rsidR="004F4E80" w:rsidRPr="00576E88" w:rsidRDefault="00A25260" w:rsidP="00576E88">
      <w:pPr>
        <w:pStyle w:val="Heading1"/>
        <w:numPr>
          <w:ilvl w:val="0"/>
          <w:numId w:val="15"/>
        </w:numPr>
        <w:spacing w:after="0" w:line="240" w:lineRule="atLeast"/>
        <w:ind w:left="540" w:hanging="540"/>
        <w:rPr>
          <w:rFonts w:cs="Times New Roman"/>
          <w:i w:val="0"/>
          <w:iCs w:val="0"/>
        </w:rPr>
      </w:pPr>
      <w:r w:rsidRPr="00576E88">
        <w:rPr>
          <w:rFonts w:cs="Times New Roman"/>
          <w:i w:val="0"/>
          <w:iCs w:val="0"/>
        </w:rPr>
        <w:t>Related parties</w:t>
      </w:r>
    </w:p>
    <w:p w14:paraId="0BE4A843" w14:textId="77777777" w:rsidR="00EF1327" w:rsidRPr="00187A1E" w:rsidRDefault="00EF1327" w:rsidP="00175C10">
      <w:pPr>
        <w:spacing w:line="240" w:lineRule="atLeast"/>
        <w:ind w:left="540" w:right="-7"/>
        <w:jc w:val="both"/>
        <w:rPr>
          <w:rFonts w:cs="Times New Roman"/>
          <w:sz w:val="18"/>
          <w:szCs w:val="18"/>
        </w:rPr>
      </w:pPr>
    </w:p>
    <w:p w14:paraId="75D99FFB" w14:textId="77777777" w:rsidR="0005511D" w:rsidRPr="000A4262" w:rsidRDefault="0005511D" w:rsidP="0005511D">
      <w:pPr>
        <w:tabs>
          <w:tab w:val="left" w:pos="9180"/>
        </w:tabs>
        <w:spacing w:line="240" w:lineRule="atLeast"/>
        <w:ind w:left="540" w:right="63"/>
        <w:jc w:val="thaiDistribute"/>
        <w:rPr>
          <w:rFonts w:cs="Times New Roman"/>
          <w:spacing w:val="-4"/>
        </w:rPr>
      </w:pPr>
      <w:r w:rsidRPr="000A4262">
        <w:rPr>
          <w:rFonts w:cs="Times New Roman"/>
          <w:spacing w:val="-4"/>
        </w:rPr>
        <w:t xml:space="preserve">Significant transactions for the </w:t>
      </w:r>
      <w:r>
        <w:rPr>
          <w:rFonts w:cs="Times New Roman"/>
          <w:spacing w:val="-4"/>
        </w:rPr>
        <w:t>nine</w:t>
      </w:r>
      <w:r w:rsidRPr="000A4262">
        <w:rPr>
          <w:rFonts w:cs="Times New Roman"/>
          <w:spacing w:val="-4"/>
        </w:rPr>
        <w:t xml:space="preserve">-month period ended </w:t>
      </w:r>
      <w:bookmarkStart w:id="1" w:name="_Hlk51856147"/>
      <w:r w:rsidRPr="000A4262">
        <w:rPr>
          <w:rFonts w:cs="Times New Roman"/>
          <w:spacing w:val="-4"/>
        </w:rPr>
        <w:t xml:space="preserve">30 </w:t>
      </w:r>
      <w:r>
        <w:rPr>
          <w:rFonts w:cs="Times New Roman"/>
          <w:spacing w:val="-4"/>
        </w:rPr>
        <w:t xml:space="preserve">September </w:t>
      </w:r>
      <w:bookmarkEnd w:id="1"/>
      <w:r w:rsidRPr="000A4262">
        <w:rPr>
          <w:rFonts w:cs="Times New Roman"/>
          <w:spacing w:val="-4"/>
        </w:rPr>
        <w:t>with related parties were as follows:</w:t>
      </w:r>
    </w:p>
    <w:p w14:paraId="38DB548C" w14:textId="77777777" w:rsidR="0005511D" w:rsidRPr="000A4262" w:rsidRDefault="0005511D" w:rsidP="0005511D">
      <w:pPr>
        <w:tabs>
          <w:tab w:val="left" w:pos="9180"/>
        </w:tabs>
        <w:spacing w:line="240" w:lineRule="atLeast"/>
        <w:ind w:left="540" w:right="63"/>
        <w:jc w:val="thaiDistribute"/>
        <w:rPr>
          <w:rFonts w:cs="Times New Roman"/>
        </w:rPr>
      </w:pPr>
    </w:p>
    <w:tbl>
      <w:tblPr>
        <w:tblW w:w="9230"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60"/>
        <w:gridCol w:w="1350"/>
        <w:gridCol w:w="270"/>
        <w:gridCol w:w="1350"/>
      </w:tblGrid>
      <w:tr w:rsidR="0005511D" w:rsidRPr="000A4262" w14:paraId="190A70D0" w14:textId="77777777" w:rsidTr="00D31B22">
        <w:trPr>
          <w:tblHeader/>
        </w:trPr>
        <w:tc>
          <w:tcPr>
            <w:tcW w:w="6260" w:type="dxa"/>
            <w:tcBorders>
              <w:top w:val="nil"/>
              <w:left w:val="nil"/>
              <w:bottom w:val="nil"/>
              <w:right w:val="nil"/>
            </w:tcBorders>
          </w:tcPr>
          <w:p w14:paraId="51475C25" w14:textId="77777777" w:rsidR="0005511D" w:rsidRPr="000A4262" w:rsidRDefault="0005511D" w:rsidP="00D31B22">
            <w:pPr>
              <w:spacing w:line="240" w:lineRule="atLeast"/>
              <w:ind w:right="-7"/>
              <w:rPr>
                <w:rFonts w:cs="Times New Roman"/>
                <w:b/>
                <w:bCs/>
                <w:i/>
                <w:iCs/>
                <w:lang w:val="en-US"/>
              </w:rPr>
            </w:pPr>
            <w:r>
              <w:rPr>
                <w:b/>
                <w:bCs/>
                <w:i/>
                <w:iCs/>
                <w:lang w:val="en-US"/>
              </w:rPr>
              <w:t>Nine</w:t>
            </w:r>
            <w:r w:rsidRPr="000A4262">
              <w:rPr>
                <w:rFonts w:cs="Times New Roman"/>
                <w:b/>
                <w:bCs/>
                <w:i/>
                <w:iCs/>
                <w:lang w:val="en-US"/>
              </w:rPr>
              <w:t xml:space="preserve">-month period ended 30 </w:t>
            </w:r>
            <w:r>
              <w:rPr>
                <w:rFonts w:cs="Times New Roman"/>
                <w:b/>
                <w:bCs/>
                <w:i/>
                <w:iCs/>
                <w:lang w:val="en-US"/>
              </w:rPr>
              <w:t>September</w:t>
            </w:r>
          </w:p>
        </w:tc>
        <w:tc>
          <w:tcPr>
            <w:tcW w:w="1350" w:type="dxa"/>
            <w:tcBorders>
              <w:top w:val="nil"/>
              <w:left w:val="nil"/>
              <w:bottom w:val="nil"/>
              <w:right w:val="nil"/>
            </w:tcBorders>
          </w:tcPr>
          <w:p w14:paraId="39A6D6C0" w14:textId="4E138578" w:rsidR="0005511D" w:rsidRPr="000A4262" w:rsidRDefault="0005511D" w:rsidP="00D31B22">
            <w:pPr>
              <w:spacing w:line="240" w:lineRule="atLeast"/>
              <w:ind w:left="-108" w:right="-108"/>
              <w:jc w:val="center"/>
              <w:rPr>
                <w:rFonts w:cs="Times New Roman"/>
                <w:lang w:val="en-US"/>
              </w:rPr>
            </w:pPr>
            <w:r w:rsidRPr="000A4262">
              <w:rPr>
                <w:rFonts w:cs="Times New Roman"/>
                <w:lang w:val="en-US"/>
              </w:rPr>
              <w:t>202</w:t>
            </w:r>
            <w:r>
              <w:rPr>
                <w:rFonts w:cs="Times New Roman"/>
                <w:lang w:val="en-US"/>
              </w:rPr>
              <w:t>3</w:t>
            </w:r>
          </w:p>
        </w:tc>
        <w:tc>
          <w:tcPr>
            <w:tcW w:w="270" w:type="dxa"/>
            <w:tcBorders>
              <w:top w:val="nil"/>
              <w:left w:val="nil"/>
              <w:bottom w:val="nil"/>
              <w:right w:val="nil"/>
            </w:tcBorders>
          </w:tcPr>
          <w:p w14:paraId="50895F63" w14:textId="77777777" w:rsidR="0005511D" w:rsidRPr="000A4262" w:rsidRDefault="0005511D" w:rsidP="00D31B22">
            <w:pPr>
              <w:spacing w:line="240" w:lineRule="atLeast"/>
              <w:ind w:left="-108" w:right="-108"/>
              <w:jc w:val="right"/>
              <w:rPr>
                <w:rFonts w:cs="Times New Roman"/>
                <w:lang w:val="en-US"/>
              </w:rPr>
            </w:pPr>
          </w:p>
        </w:tc>
        <w:tc>
          <w:tcPr>
            <w:tcW w:w="1350" w:type="dxa"/>
            <w:tcBorders>
              <w:top w:val="nil"/>
              <w:left w:val="nil"/>
              <w:bottom w:val="nil"/>
              <w:right w:val="nil"/>
            </w:tcBorders>
          </w:tcPr>
          <w:p w14:paraId="411D386C" w14:textId="789057B8" w:rsidR="0005511D" w:rsidRPr="000A4262" w:rsidRDefault="0005511D" w:rsidP="00D31B22">
            <w:pPr>
              <w:spacing w:line="240" w:lineRule="atLeast"/>
              <w:ind w:left="-108" w:right="-108"/>
              <w:jc w:val="center"/>
              <w:rPr>
                <w:rFonts w:cs="Times New Roman"/>
                <w:lang w:val="en-US"/>
              </w:rPr>
            </w:pPr>
            <w:r w:rsidRPr="000A4262">
              <w:rPr>
                <w:rFonts w:cs="Times New Roman"/>
                <w:lang w:val="en-US"/>
              </w:rPr>
              <w:t>202</w:t>
            </w:r>
            <w:r>
              <w:rPr>
                <w:rFonts w:cs="Times New Roman"/>
                <w:lang w:val="en-US"/>
              </w:rPr>
              <w:t>2</w:t>
            </w:r>
          </w:p>
        </w:tc>
      </w:tr>
      <w:tr w:rsidR="0005511D" w:rsidRPr="000A4262" w14:paraId="0A7AC38E" w14:textId="77777777" w:rsidTr="00D31B22">
        <w:trPr>
          <w:tblHeader/>
        </w:trPr>
        <w:tc>
          <w:tcPr>
            <w:tcW w:w="6260" w:type="dxa"/>
            <w:tcBorders>
              <w:top w:val="nil"/>
              <w:left w:val="nil"/>
              <w:bottom w:val="nil"/>
              <w:right w:val="nil"/>
            </w:tcBorders>
          </w:tcPr>
          <w:p w14:paraId="40968C6B" w14:textId="77777777" w:rsidR="0005511D" w:rsidRPr="000A4262" w:rsidRDefault="0005511D" w:rsidP="00D31B22">
            <w:pPr>
              <w:spacing w:line="240" w:lineRule="atLeast"/>
              <w:ind w:right="-7"/>
              <w:rPr>
                <w:rFonts w:cs="Times New Roman"/>
                <w:b/>
                <w:bCs/>
                <w:lang w:val="en-US"/>
              </w:rPr>
            </w:pPr>
          </w:p>
        </w:tc>
        <w:tc>
          <w:tcPr>
            <w:tcW w:w="2970" w:type="dxa"/>
            <w:gridSpan w:val="3"/>
            <w:tcBorders>
              <w:top w:val="nil"/>
              <w:left w:val="nil"/>
              <w:bottom w:val="nil"/>
              <w:right w:val="nil"/>
            </w:tcBorders>
          </w:tcPr>
          <w:p w14:paraId="6A95A8D4" w14:textId="77777777" w:rsidR="0005511D" w:rsidRPr="000A4262" w:rsidRDefault="0005511D" w:rsidP="00D31B22">
            <w:pPr>
              <w:spacing w:line="240" w:lineRule="atLeast"/>
              <w:ind w:left="-99" w:right="-108"/>
              <w:jc w:val="center"/>
              <w:rPr>
                <w:rFonts w:cs="Times New Roman"/>
                <w:i/>
                <w:iCs/>
                <w:lang w:val="en-US"/>
              </w:rPr>
            </w:pPr>
            <w:r w:rsidRPr="000A4262">
              <w:rPr>
                <w:rFonts w:cs="Times New Roman"/>
                <w:i/>
                <w:iCs/>
                <w:lang w:val="en-US"/>
              </w:rPr>
              <w:t>(in thousand Baht)</w:t>
            </w:r>
          </w:p>
        </w:tc>
      </w:tr>
      <w:tr w:rsidR="0005511D" w:rsidRPr="000A4262" w14:paraId="78495AEA" w14:textId="77777777" w:rsidTr="00D31B22">
        <w:tc>
          <w:tcPr>
            <w:tcW w:w="6260" w:type="dxa"/>
            <w:tcBorders>
              <w:top w:val="nil"/>
              <w:left w:val="nil"/>
              <w:bottom w:val="nil"/>
              <w:right w:val="nil"/>
            </w:tcBorders>
          </w:tcPr>
          <w:p w14:paraId="22ACDFB3" w14:textId="77777777" w:rsidR="0005511D" w:rsidRPr="000A4262" w:rsidRDefault="0005511D" w:rsidP="00D31B22">
            <w:pPr>
              <w:tabs>
                <w:tab w:val="left" w:pos="540"/>
              </w:tabs>
              <w:spacing w:line="240" w:lineRule="atLeast"/>
              <w:ind w:right="-7"/>
              <w:rPr>
                <w:rFonts w:cs="Times New Roman"/>
                <w:lang w:val="en-US"/>
              </w:rPr>
            </w:pPr>
            <w:r w:rsidRPr="000A4262">
              <w:rPr>
                <w:rFonts w:cs="Times New Roman"/>
                <w:b/>
                <w:bCs/>
                <w:lang w:val="en-US"/>
              </w:rPr>
              <w:t>Parent</w:t>
            </w:r>
          </w:p>
        </w:tc>
        <w:tc>
          <w:tcPr>
            <w:tcW w:w="1350" w:type="dxa"/>
            <w:tcBorders>
              <w:top w:val="nil"/>
              <w:left w:val="nil"/>
              <w:bottom w:val="nil"/>
              <w:right w:val="nil"/>
            </w:tcBorders>
          </w:tcPr>
          <w:p w14:paraId="5D0EA9F2" w14:textId="77777777" w:rsidR="0005511D" w:rsidRPr="000A4262" w:rsidRDefault="0005511D" w:rsidP="00D31B22">
            <w:pPr>
              <w:tabs>
                <w:tab w:val="decimal" w:pos="1109"/>
              </w:tabs>
              <w:spacing w:line="240" w:lineRule="atLeast"/>
              <w:ind w:right="-108"/>
              <w:rPr>
                <w:rFonts w:cs="Times New Roman"/>
                <w:lang w:val="en-US"/>
              </w:rPr>
            </w:pPr>
          </w:p>
        </w:tc>
        <w:tc>
          <w:tcPr>
            <w:tcW w:w="270" w:type="dxa"/>
            <w:tcBorders>
              <w:top w:val="nil"/>
              <w:left w:val="nil"/>
              <w:bottom w:val="nil"/>
              <w:right w:val="nil"/>
            </w:tcBorders>
          </w:tcPr>
          <w:p w14:paraId="169A938A" w14:textId="77777777" w:rsidR="0005511D" w:rsidRPr="000A4262" w:rsidRDefault="0005511D" w:rsidP="00D31B22">
            <w:pPr>
              <w:spacing w:line="240" w:lineRule="atLeast"/>
              <w:ind w:left="-108" w:right="-7"/>
              <w:jc w:val="right"/>
              <w:rPr>
                <w:rFonts w:cs="Times New Roman"/>
                <w:lang w:val="en-US"/>
              </w:rPr>
            </w:pPr>
          </w:p>
        </w:tc>
        <w:tc>
          <w:tcPr>
            <w:tcW w:w="1350" w:type="dxa"/>
            <w:tcBorders>
              <w:top w:val="nil"/>
              <w:left w:val="nil"/>
              <w:bottom w:val="nil"/>
              <w:right w:val="nil"/>
            </w:tcBorders>
          </w:tcPr>
          <w:p w14:paraId="431ADAD1" w14:textId="77777777" w:rsidR="0005511D" w:rsidRPr="000A4262" w:rsidRDefault="0005511D" w:rsidP="00D31B22">
            <w:pPr>
              <w:tabs>
                <w:tab w:val="decimal" w:pos="1109"/>
              </w:tabs>
              <w:spacing w:line="240" w:lineRule="atLeast"/>
              <w:ind w:right="-108"/>
              <w:rPr>
                <w:rFonts w:cs="Times New Roman"/>
                <w:lang w:val="en-US"/>
              </w:rPr>
            </w:pPr>
          </w:p>
        </w:tc>
      </w:tr>
      <w:tr w:rsidR="0005511D" w:rsidRPr="000A4262" w14:paraId="5A2DC516" w14:textId="77777777" w:rsidTr="00D31B22">
        <w:tc>
          <w:tcPr>
            <w:tcW w:w="6260" w:type="dxa"/>
            <w:tcBorders>
              <w:top w:val="nil"/>
              <w:left w:val="nil"/>
              <w:bottom w:val="nil"/>
              <w:right w:val="nil"/>
            </w:tcBorders>
          </w:tcPr>
          <w:p w14:paraId="3131BECA" w14:textId="77777777" w:rsidR="0005511D" w:rsidRPr="000A4262" w:rsidRDefault="0005511D" w:rsidP="0005511D">
            <w:pPr>
              <w:tabs>
                <w:tab w:val="left" w:pos="540"/>
              </w:tabs>
              <w:spacing w:line="240" w:lineRule="atLeast"/>
              <w:ind w:right="-7"/>
              <w:rPr>
                <w:rFonts w:cs="Times New Roman"/>
                <w:lang w:val="en-US"/>
              </w:rPr>
            </w:pPr>
            <w:r w:rsidRPr="000A4262">
              <w:rPr>
                <w:rFonts w:cs="Times New Roman"/>
                <w:lang w:val="en-US"/>
              </w:rPr>
              <w:t>Revenue from sales of goods</w:t>
            </w:r>
          </w:p>
        </w:tc>
        <w:tc>
          <w:tcPr>
            <w:tcW w:w="1350" w:type="dxa"/>
            <w:tcBorders>
              <w:top w:val="nil"/>
              <w:left w:val="nil"/>
              <w:bottom w:val="nil"/>
              <w:right w:val="nil"/>
            </w:tcBorders>
          </w:tcPr>
          <w:p w14:paraId="5C7127EB" w14:textId="767A1369" w:rsidR="0005511D" w:rsidRPr="000A4262" w:rsidRDefault="00C10EE4" w:rsidP="0005511D">
            <w:pPr>
              <w:tabs>
                <w:tab w:val="decimal" w:pos="1086"/>
              </w:tabs>
              <w:spacing w:line="240" w:lineRule="atLeast"/>
              <w:ind w:right="-108"/>
              <w:rPr>
                <w:rFonts w:cs="Times New Roman"/>
                <w:cs/>
                <w:lang w:val="en-US"/>
              </w:rPr>
            </w:pPr>
            <w:r>
              <w:rPr>
                <w:rFonts w:cs="Times New Roman"/>
                <w:lang w:val="en-US"/>
              </w:rPr>
              <w:t>1,045,000</w:t>
            </w:r>
          </w:p>
        </w:tc>
        <w:tc>
          <w:tcPr>
            <w:tcW w:w="270" w:type="dxa"/>
            <w:tcBorders>
              <w:top w:val="nil"/>
              <w:left w:val="nil"/>
              <w:bottom w:val="nil"/>
              <w:right w:val="nil"/>
            </w:tcBorders>
          </w:tcPr>
          <w:p w14:paraId="7C1548B8" w14:textId="77777777" w:rsidR="0005511D" w:rsidRPr="000A4262" w:rsidRDefault="0005511D" w:rsidP="0005511D">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5793BFB1" w14:textId="6540E66E" w:rsidR="0005511D" w:rsidRPr="000A4262" w:rsidRDefault="0005511D" w:rsidP="0005511D">
            <w:pPr>
              <w:tabs>
                <w:tab w:val="decimal" w:pos="1086"/>
              </w:tabs>
              <w:spacing w:line="240" w:lineRule="atLeast"/>
              <w:ind w:right="-108"/>
              <w:rPr>
                <w:rFonts w:cs="Times New Roman"/>
                <w:cs/>
                <w:lang w:val="en-US"/>
              </w:rPr>
            </w:pPr>
            <w:r w:rsidRPr="00B3472E">
              <w:rPr>
                <w:rFonts w:cs="Times New Roman"/>
                <w:lang w:val="en-US"/>
              </w:rPr>
              <w:t>1,058,414</w:t>
            </w:r>
          </w:p>
        </w:tc>
      </w:tr>
      <w:tr w:rsidR="0005511D" w:rsidRPr="000A4262" w14:paraId="15E898A5" w14:textId="77777777" w:rsidTr="00D31B22">
        <w:tc>
          <w:tcPr>
            <w:tcW w:w="6260" w:type="dxa"/>
            <w:tcBorders>
              <w:top w:val="nil"/>
              <w:left w:val="nil"/>
              <w:bottom w:val="nil"/>
              <w:right w:val="nil"/>
            </w:tcBorders>
          </w:tcPr>
          <w:p w14:paraId="28EECA64" w14:textId="77777777" w:rsidR="0005511D" w:rsidRPr="00251DD0" w:rsidRDefault="0005511D" w:rsidP="0005511D">
            <w:pPr>
              <w:tabs>
                <w:tab w:val="left" w:pos="540"/>
              </w:tabs>
              <w:spacing w:line="240" w:lineRule="atLeast"/>
              <w:ind w:right="-7"/>
              <w:rPr>
                <w:rFonts w:cs="Times New Roman"/>
                <w:lang w:val="en-US"/>
              </w:rPr>
            </w:pPr>
            <w:r w:rsidRPr="00251DD0">
              <w:rPr>
                <w:rFonts w:cs="Times New Roman"/>
                <w:lang w:val="en-US"/>
              </w:rPr>
              <w:t>Purchase of raw materials and spare parts</w:t>
            </w:r>
          </w:p>
        </w:tc>
        <w:tc>
          <w:tcPr>
            <w:tcW w:w="1350" w:type="dxa"/>
            <w:tcBorders>
              <w:top w:val="nil"/>
              <w:left w:val="nil"/>
              <w:bottom w:val="nil"/>
              <w:right w:val="nil"/>
            </w:tcBorders>
          </w:tcPr>
          <w:p w14:paraId="6BD7194B" w14:textId="0EA00FEE" w:rsidR="0005511D" w:rsidRPr="000A4262" w:rsidRDefault="00251DD0" w:rsidP="0005511D">
            <w:pPr>
              <w:tabs>
                <w:tab w:val="decimal" w:pos="1086"/>
              </w:tabs>
              <w:spacing w:line="240" w:lineRule="atLeast"/>
              <w:ind w:right="-108"/>
              <w:rPr>
                <w:rFonts w:cs="Times New Roman"/>
                <w:lang w:val="en-US"/>
              </w:rPr>
            </w:pPr>
            <w:r>
              <w:rPr>
                <w:rFonts w:cs="Times New Roman"/>
                <w:lang w:val="en-US"/>
              </w:rPr>
              <w:t>9,464</w:t>
            </w:r>
          </w:p>
        </w:tc>
        <w:tc>
          <w:tcPr>
            <w:tcW w:w="270" w:type="dxa"/>
            <w:tcBorders>
              <w:top w:val="nil"/>
              <w:left w:val="nil"/>
              <w:bottom w:val="nil"/>
              <w:right w:val="nil"/>
            </w:tcBorders>
          </w:tcPr>
          <w:p w14:paraId="35F25093" w14:textId="77777777" w:rsidR="0005511D" w:rsidRPr="000A4262" w:rsidRDefault="0005511D" w:rsidP="0005511D">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2C09FAD5" w14:textId="55D4A2E2" w:rsidR="0005511D" w:rsidRPr="000A4262" w:rsidRDefault="0005511D" w:rsidP="0005511D">
            <w:pPr>
              <w:tabs>
                <w:tab w:val="decimal" w:pos="1086"/>
              </w:tabs>
              <w:spacing w:line="240" w:lineRule="atLeast"/>
              <w:ind w:right="-108"/>
              <w:rPr>
                <w:rFonts w:cs="Times New Roman"/>
                <w:lang w:val="en-US"/>
              </w:rPr>
            </w:pPr>
            <w:r w:rsidRPr="00B3472E">
              <w:rPr>
                <w:rFonts w:cs="Times New Roman"/>
                <w:lang w:val="en-US"/>
              </w:rPr>
              <w:t>14,300</w:t>
            </w:r>
          </w:p>
        </w:tc>
      </w:tr>
      <w:tr w:rsidR="0005511D" w:rsidRPr="000A4262" w14:paraId="54640B38" w14:textId="77777777" w:rsidTr="00D31B22">
        <w:tc>
          <w:tcPr>
            <w:tcW w:w="6260" w:type="dxa"/>
            <w:tcBorders>
              <w:top w:val="nil"/>
              <w:left w:val="nil"/>
              <w:bottom w:val="nil"/>
              <w:right w:val="nil"/>
            </w:tcBorders>
          </w:tcPr>
          <w:p w14:paraId="1734AE90" w14:textId="77777777" w:rsidR="0005511D" w:rsidRPr="00251DD0" w:rsidRDefault="0005511D" w:rsidP="0005511D">
            <w:pPr>
              <w:tabs>
                <w:tab w:val="left" w:pos="540"/>
              </w:tabs>
              <w:spacing w:line="240" w:lineRule="atLeast"/>
              <w:ind w:right="-7"/>
              <w:rPr>
                <w:rFonts w:cs="Times New Roman"/>
                <w:lang w:val="en-US"/>
              </w:rPr>
            </w:pPr>
            <w:r w:rsidRPr="00251DD0">
              <w:rPr>
                <w:rFonts w:cs="Times New Roman"/>
                <w:lang w:val="en-US"/>
              </w:rPr>
              <w:t>License fee</w:t>
            </w:r>
          </w:p>
        </w:tc>
        <w:tc>
          <w:tcPr>
            <w:tcW w:w="1350" w:type="dxa"/>
            <w:tcBorders>
              <w:top w:val="nil"/>
              <w:left w:val="nil"/>
              <w:bottom w:val="nil"/>
              <w:right w:val="nil"/>
            </w:tcBorders>
          </w:tcPr>
          <w:p w14:paraId="5B197BC4" w14:textId="66111E55" w:rsidR="0005511D" w:rsidRPr="000A4262" w:rsidRDefault="00251DD0" w:rsidP="0005511D">
            <w:pPr>
              <w:tabs>
                <w:tab w:val="decimal" w:pos="1086"/>
              </w:tabs>
              <w:spacing w:line="240" w:lineRule="atLeast"/>
              <w:ind w:right="-108"/>
              <w:rPr>
                <w:rFonts w:cs="Times New Roman"/>
                <w:lang w:val="en-US"/>
              </w:rPr>
            </w:pPr>
            <w:r>
              <w:rPr>
                <w:rFonts w:cs="Times New Roman"/>
                <w:lang w:val="en-US"/>
              </w:rPr>
              <w:t>8,895</w:t>
            </w:r>
          </w:p>
        </w:tc>
        <w:tc>
          <w:tcPr>
            <w:tcW w:w="270" w:type="dxa"/>
            <w:tcBorders>
              <w:top w:val="nil"/>
              <w:left w:val="nil"/>
              <w:bottom w:val="nil"/>
              <w:right w:val="nil"/>
            </w:tcBorders>
          </w:tcPr>
          <w:p w14:paraId="7BADE38B" w14:textId="77777777" w:rsidR="0005511D" w:rsidRPr="000A4262" w:rsidRDefault="0005511D" w:rsidP="0005511D">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58FF476D" w14:textId="2706260E" w:rsidR="0005511D" w:rsidRPr="000A4262" w:rsidRDefault="0005511D" w:rsidP="0005511D">
            <w:pPr>
              <w:tabs>
                <w:tab w:val="decimal" w:pos="1086"/>
              </w:tabs>
              <w:spacing w:line="240" w:lineRule="atLeast"/>
              <w:ind w:right="-108"/>
              <w:rPr>
                <w:rFonts w:cs="Times New Roman"/>
                <w:lang w:val="en-US"/>
              </w:rPr>
            </w:pPr>
            <w:r w:rsidRPr="00B3472E">
              <w:rPr>
                <w:rFonts w:cs="Times New Roman"/>
                <w:lang w:val="en-US"/>
              </w:rPr>
              <w:t>10,508</w:t>
            </w:r>
          </w:p>
        </w:tc>
      </w:tr>
      <w:tr w:rsidR="0005511D" w:rsidRPr="000A4262" w14:paraId="6B6F99BC" w14:textId="77777777" w:rsidTr="00D31B22">
        <w:tc>
          <w:tcPr>
            <w:tcW w:w="6260" w:type="dxa"/>
            <w:tcBorders>
              <w:top w:val="nil"/>
              <w:left w:val="nil"/>
              <w:bottom w:val="nil"/>
              <w:right w:val="nil"/>
            </w:tcBorders>
          </w:tcPr>
          <w:p w14:paraId="1D0F4F65" w14:textId="77777777" w:rsidR="0005511D" w:rsidRPr="00251DD0" w:rsidRDefault="0005511D" w:rsidP="0005511D">
            <w:pPr>
              <w:tabs>
                <w:tab w:val="left" w:pos="540"/>
              </w:tabs>
              <w:spacing w:line="240" w:lineRule="atLeast"/>
              <w:ind w:right="-7"/>
              <w:rPr>
                <w:rFonts w:cs="Times New Roman"/>
                <w:lang w:val="en-US"/>
              </w:rPr>
            </w:pPr>
            <w:r w:rsidRPr="00251DD0">
              <w:rPr>
                <w:rFonts w:cs="Times New Roman"/>
                <w:lang w:val="en-US"/>
              </w:rPr>
              <w:t>Commission expenses</w:t>
            </w:r>
          </w:p>
        </w:tc>
        <w:tc>
          <w:tcPr>
            <w:tcW w:w="1350" w:type="dxa"/>
            <w:tcBorders>
              <w:top w:val="nil"/>
              <w:left w:val="nil"/>
              <w:bottom w:val="nil"/>
              <w:right w:val="nil"/>
            </w:tcBorders>
          </w:tcPr>
          <w:p w14:paraId="6F658651" w14:textId="6C8D1CF2" w:rsidR="0005511D" w:rsidRPr="000A4262" w:rsidRDefault="00251DD0" w:rsidP="0005511D">
            <w:pPr>
              <w:tabs>
                <w:tab w:val="decimal" w:pos="1086"/>
              </w:tabs>
              <w:spacing w:line="240" w:lineRule="atLeast"/>
              <w:ind w:right="-108"/>
              <w:rPr>
                <w:rFonts w:cs="Times New Roman"/>
                <w:lang w:val="en-US"/>
              </w:rPr>
            </w:pPr>
            <w:r>
              <w:rPr>
                <w:rFonts w:cs="Times New Roman"/>
                <w:lang w:val="en-US"/>
              </w:rPr>
              <w:t>1,160</w:t>
            </w:r>
          </w:p>
        </w:tc>
        <w:tc>
          <w:tcPr>
            <w:tcW w:w="270" w:type="dxa"/>
            <w:tcBorders>
              <w:top w:val="nil"/>
              <w:left w:val="nil"/>
              <w:bottom w:val="nil"/>
              <w:right w:val="nil"/>
            </w:tcBorders>
          </w:tcPr>
          <w:p w14:paraId="24DECD36" w14:textId="77777777" w:rsidR="0005511D" w:rsidRPr="000A4262" w:rsidRDefault="0005511D" w:rsidP="0005511D">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127346CB" w14:textId="2A8C8DE6" w:rsidR="0005511D" w:rsidRPr="000A4262" w:rsidRDefault="0005511D" w:rsidP="0005511D">
            <w:pPr>
              <w:tabs>
                <w:tab w:val="decimal" w:pos="1086"/>
              </w:tabs>
              <w:spacing w:line="240" w:lineRule="atLeast"/>
              <w:ind w:right="-108"/>
              <w:rPr>
                <w:rFonts w:cs="Times New Roman"/>
                <w:lang w:val="en-US"/>
              </w:rPr>
            </w:pPr>
            <w:r w:rsidRPr="00B3472E">
              <w:rPr>
                <w:rFonts w:cs="Times New Roman"/>
                <w:lang w:val="en-US"/>
              </w:rPr>
              <w:t>1,377</w:t>
            </w:r>
          </w:p>
        </w:tc>
      </w:tr>
      <w:tr w:rsidR="0005511D" w:rsidRPr="000A4262" w14:paraId="7317845A" w14:textId="77777777" w:rsidTr="00D31B22">
        <w:tc>
          <w:tcPr>
            <w:tcW w:w="6260" w:type="dxa"/>
            <w:tcBorders>
              <w:top w:val="nil"/>
              <w:left w:val="nil"/>
              <w:bottom w:val="nil"/>
              <w:right w:val="nil"/>
            </w:tcBorders>
          </w:tcPr>
          <w:p w14:paraId="33699FC8" w14:textId="77777777" w:rsidR="0005511D" w:rsidRPr="00251DD0" w:rsidRDefault="0005511D" w:rsidP="0005511D">
            <w:pPr>
              <w:tabs>
                <w:tab w:val="left" w:pos="540"/>
              </w:tabs>
              <w:spacing w:line="240" w:lineRule="atLeast"/>
              <w:ind w:right="-7"/>
              <w:rPr>
                <w:rFonts w:cs="Times New Roman"/>
                <w:lang w:val="en-US"/>
              </w:rPr>
            </w:pPr>
            <w:r w:rsidRPr="00251DD0">
              <w:rPr>
                <w:rFonts w:cs="Times New Roman"/>
                <w:lang w:val="en-US"/>
              </w:rPr>
              <w:t xml:space="preserve">Other expenses   </w:t>
            </w:r>
          </w:p>
        </w:tc>
        <w:tc>
          <w:tcPr>
            <w:tcW w:w="1350" w:type="dxa"/>
            <w:tcBorders>
              <w:top w:val="nil"/>
              <w:left w:val="nil"/>
              <w:bottom w:val="nil"/>
              <w:right w:val="nil"/>
            </w:tcBorders>
          </w:tcPr>
          <w:p w14:paraId="76239771" w14:textId="18A87F19" w:rsidR="0005511D" w:rsidRPr="000A4262" w:rsidRDefault="00251DD0" w:rsidP="0005511D">
            <w:pPr>
              <w:tabs>
                <w:tab w:val="decimal" w:pos="1086"/>
              </w:tabs>
              <w:spacing w:line="240" w:lineRule="atLeast"/>
              <w:ind w:right="-108"/>
              <w:rPr>
                <w:rFonts w:cs="Times New Roman"/>
                <w:lang w:val="en-US"/>
              </w:rPr>
            </w:pPr>
            <w:r>
              <w:rPr>
                <w:rFonts w:cs="Times New Roman"/>
                <w:lang w:val="en-US"/>
              </w:rPr>
              <w:t>59</w:t>
            </w:r>
          </w:p>
        </w:tc>
        <w:tc>
          <w:tcPr>
            <w:tcW w:w="270" w:type="dxa"/>
            <w:tcBorders>
              <w:top w:val="nil"/>
              <w:left w:val="nil"/>
              <w:bottom w:val="nil"/>
              <w:right w:val="nil"/>
            </w:tcBorders>
          </w:tcPr>
          <w:p w14:paraId="4E75B772" w14:textId="77777777" w:rsidR="0005511D" w:rsidRPr="000A4262" w:rsidRDefault="0005511D" w:rsidP="0005511D">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150B71C0" w14:textId="5E87303A" w:rsidR="0005511D" w:rsidRPr="000A4262" w:rsidRDefault="0005511D" w:rsidP="0005511D">
            <w:pPr>
              <w:tabs>
                <w:tab w:val="decimal" w:pos="1086"/>
              </w:tabs>
              <w:spacing w:line="240" w:lineRule="atLeast"/>
              <w:ind w:right="-108"/>
              <w:rPr>
                <w:rFonts w:cs="Times New Roman"/>
                <w:cs/>
                <w:lang w:val="en-US"/>
              </w:rPr>
            </w:pPr>
            <w:r w:rsidRPr="00B3472E">
              <w:rPr>
                <w:rFonts w:cs="Times New Roman"/>
                <w:lang w:val="en-US"/>
              </w:rPr>
              <w:t>126</w:t>
            </w:r>
          </w:p>
        </w:tc>
      </w:tr>
      <w:tr w:rsidR="0005511D" w:rsidRPr="000A4262" w14:paraId="17719852" w14:textId="77777777" w:rsidTr="00D31B22">
        <w:tc>
          <w:tcPr>
            <w:tcW w:w="6260" w:type="dxa"/>
            <w:tcBorders>
              <w:top w:val="nil"/>
              <w:left w:val="nil"/>
              <w:bottom w:val="nil"/>
              <w:right w:val="nil"/>
            </w:tcBorders>
          </w:tcPr>
          <w:p w14:paraId="683D53F9" w14:textId="77777777" w:rsidR="0005511D" w:rsidRPr="00251DD0" w:rsidRDefault="0005511D" w:rsidP="0005511D">
            <w:pPr>
              <w:spacing w:line="240" w:lineRule="atLeast"/>
              <w:ind w:right="-7"/>
              <w:rPr>
                <w:rFonts w:cs="Times New Roman"/>
                <w:b/>
                <w:bCs/>
                <w:lang w:val="en-US"/>
              </w:rPr>
            </w:pPr>
          </w:p>
        </w:tc>
        <w:tc>
          <w:tcPr>
            <w:tcW w:w="1350" w:type="dxa"/>
            <w:tcBorders>
              <w:top w:val="nil"/>
              <w:left w:val="nil"/>
              <w:bottom w:val="nil"/>
              <w:right w:val="nil"/>
            </w:tcBorders>
          </w:tcPr>
          <w:p w14:paraId="13CB6B39" w14:textId="77777777" w:rsidR="0005511D" w:rsidRPr="000A4262" w:rsidRDefault="0005511D" w:rsidP="0005511D">
            <w:pPr>
              <w:tabs>
                <w:tab w:val="decimal" w:pos="1218"/>
              </w:tabs>
              <w:spacing w:line="240" w:lineRule="atLeast"/>
              <w:ind w:right="-108"/>
              <w:rPr>
                <w:rFonts w:cs="Times New Roman"/>
                <w:lang w:val="en-US"/>
              </w:rPr>
            </w:pPr>
          </w:p>
        </w:tc>
        <w:tc>
          <w:tcPr>
            <w:tcW w:w="270" w:type="dxa"/>
            <w:tcBorders>
              <w:top w:val="nil"/>
              <w:left w:val="nil"/>
              <w:bottom w:val="nil"/>
              <w:right w:val="nil"/>
            </w:tcBorders>
          </w:tcPr>
          <w:p w14:paraId="7DDD3588" w14:textId="77777777" w:rsidR="0005511D" w:rsidRPr="000A4262" w:rsidRDefault="0005511D" w:rsidP="0005511D">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2A5B9BB8" w14:textId="77777777" w:rsidR="0005511D" w:rsidRPr="000A4262" w:rsidRDefault="0005511D" w:rsidP="0005511D">
            <w:pPr>
              <w:tabs>
                <w:tab w:val="decimal" w:pos="1150"/>
              </w:tabs>
              <w:spacing w:line="240" w:lineRule="atLeast"/>
              <w:ind w:right="-108"/>
              <w:rPr>
                <w:rFonts w:cs="Times New Roman"/>
                <w:lang w:val="en-US"/>
              </w:rPr>
            </w:pPr>
          </w:p>
        </w:tc>
      </w:tr>
      <w:tr w:rsidR="0005511D" w:rsidRPr="000A4262" w14:paraId="09284812" w14:textId="77777777" w:rsidTr="00D31B22">
        <w:tc>
          <w:tcPr>
            <w:tcW w:w="6260" w:type="dxa"/>
            <w:tcBorders>
              <w:top w:val="nil"/>
              <w:left w:val="nil"/>
              <w:bottom w:val="nil"/>
              <w:right w:val="nil"/>
            </w:tcBorders>
          </w:tcPr>
          <w:p w14:paraId="7BED3749" w14:textId="77777777" w:rsidR="0005511D" w:rsidRPr="000A4262" w:rsidRDefault="0005511D" w:rsidP="0005511D">
            <w:pPr>
              <w:spacing w:line="240" w:lineRule="atLeast"/>
              <w:ind w:right="-7"/>
              <w:rPr>
                <w:rFonts w:cs="Times New Roman"/>
                <w:b/>
                <w:bCs/>
                <w:lang w:val="en-US"/>
              </w:rPr>
            </w:pPr>
            <w:r w:rsidRPr="000A4262">
              <w:rPr>
                <w:rFonts w:cs="Times New Roman"/>
                <w:b/>
                <w:bCs/>
                <w:lang w:val="en-US"/>
              </w:rPr>
              <w:t>Key management personnel</w:t>
            </w:r>
          </w:p>
        </w:tc>
        <w:tc>
          <w:tcPr>
            <w:tcW w:w="1350" w:type="dxa"/>
            <w:tcBorders>
              <w:top w:val="nil"/>
              <w:left w:val="nil"/>
              <w:bottom w:val="nil"/>
              <w:right w:val="nil"/>
            </w:tcBorders>
          </w:tcPr>
          <w:p w14:paraId="566EDFE2" w14:textId="77777777" w:rsidR="0005511D" w:rsidRPr="000A4262" w:rsidRDefault="0005511D" w:rsidP="0005511D">
            <w:pPr>
              <w:tabs>
                <w:tab w:val="decimal" w:pos="1218"/>
              </w:tabs>
              <w:spacing w:line="240" w:lineRule="atLeast"/>
              <w:ind w:right="-108"/>
              <w:rPr>
                <w:rFonts w:cs="Times New Roman"/>
                <w:lang w:val="en-US"/>
              </w:rPr>
            </w:pPr>
          </w:p>
        </w:tc>
        <w:tc>
          <w:tcPr>
            <w:tcW w:w="270" w:type="dxa"/>
            <w:tcBorders>
              <w:top w:val="nil"/>
              <w:left w:val="nil"/>
              <w:bottom w:val="nil"/>
              <w:right w:val="nil"/>
            </w:tcBorders>
          </w:tcPr>
          <w:p w14:paraId="768FBE62" w14:textId="77777777" w:rsidR="0005511D" w:rsidRPr="000A4262" w:rsidRDefault="0005511D" w:rsidP="0005511D">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0387BB47" w14:textId="77777777" w:rsidR="0005511D" w:rsidRPr="000A4262" w:rsidRDefault="0005511D" w:rsidP="0005511D">
            <w:pPr>
              <w:tabs>
                <w:tab w:val="decimal" w:pos="1150"/>
              </w:tabs>
              <w:spacing w:line="240" w:lineRule="atLeast"/>
              <w:ind w:right="-108"/>
              <w:rPr>
                <w:rFonts w:cs="Times New Roman"/>
                <w:lang w:val="en-US"/>
              </w:rPr>
            </w:pPr>
          </w:p>
        </w:tc>
      </w:tr>
      <w:tr w:rsidR="0005511D" w:rsidRPr="000A4262" w14:paraId="7CBBF4B6" w14:textId="77777777" w:rsidTr="00D31B22">
        <w:tc>
          <w:tcPr>
            <w:tcW w:w="6260" w:type="dxa"/>
            <w:tcBorders>
              <w:top w:val="nil"/>
              <w:left w:val="nil"/>
              <w:bottom w:val="nil"/>
              <w:right w:val="nil"/>
            </w:tcBorders>
          </w:tcPr>
          <w:p w14:paraId="696193A2" w14:textId="77777777" w:rsidR="0005511D" w:rsidRPr="000A4262" w:rsidRDefault="0005511D" w:rsidP="0005511D">
            <w:pPr>
              <w:spacing w:line="240" w:lineRule="atLeast"/>
              <w:ind w:right="-7"/>
              <w:rPr>
                <w:rFonts w:cs="Times New Roman"/>
                <w:lang w:val="en-US"/>
              </w:rPr>
            </w:pPr>
            <w:r w:rsidRPr="000A4262">
              <w:rPr>
                <w:rFonts w:cs="Times New Roman"/>
                <w:lang w:val="en-US"/>
              </w:rPr>
              <w:t>Key management personnel compensation</w:t>
            </w:r>
          </w:p>
        </w:tc>
        <w:tc>
          <w:tcPr>
            <w:tcW w:w="1350" w:type="dxa"/>
            <w:tcBorders>
              <w:top w:val="nil"/>
              <w:left w:val="nil"/>
              <w:bottom w:val="nil"/>
              <w:right w:val="nil"/>
            </w:tcBorders>
          </w:tcPr>
          <w:p w14:paraId="5F69976D" w14:textId="77777777" w:rsidR="0005511D" w:rsidRPr="000A4262" w:rsidRDefault="0005511D" w:rsidP="0005511D">
            <w:pPr>
              <w:tabs>
                <w:tab w:val="decimal" w:pos="1218"/>
              </w:tabs>
              <w:spacing w:line="240" w:lineRule="atLeast"/>
              <w:ind w:right="-108"/>
              <w:rPr>
                <w:rFonts w:cs="Times New Roman"/>
                <w:lang w:val="en-US"/>
              </w:rPr>
            </w:pPr>
          </w:p>
        </w:tc>
        <w:tc>
          <w:tcPr>
            <w:tcW w:w="270" w:type="dxa"/>
            <w:tcBorders>
              <w:top w:val="nil"/>
              <w:left w:val="nil"/>
              <w:bottom w:val="nil"/>
              <w:right w:val="nil"/>
            </w:tcBorders>
          </w:tcPr>
          <w:p w14:paraId="70E307D0" w14:textId="77777777" w:rsidR="0005511D" w:rsidRPr="000A4262" w:rsidRDefault="0005511D" w:rsidP="0005511D">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50AFA0E3" w14:textId="77777777" w:rsidR="0005511D" w:rsidRPr="000A4262" w:rsidRDefault="0005511D" w:rsidP="0005511D">
            <w:pPr>
              <w:tabs>
                <w:tab w:val="decimal" w:pos="1150"/>
              </w:tabs>
              <w:spacing w:line="240" w:lineRule="atLeast"/>
              <w:ind w:right="-108"/>
              <w:rPr>
                <w:rFonts w:cs="Times New Roman"/>
                <w:lang w:val="en-US"/>
              </w:rPr>
            </w:pPr>
          </w:p>
        </w:tc>
      </w:tr>
      <w:tr w:rsidR="0005511D" w:rsidRPr="000A4262" w14:paraId="60A2D798" w14:textId="77777777" w:rsidTr="00D31B22">
        <w:tc>
          <w:tcPr>
            <w:tcW w:w="6260" w:type="dxa"/>
            <w:tcBorders>
              <w:top w:val="nil"/>
              <w:left w:val="nil"/>
              <w:bottom w:val="nil"/>
              <w:right w:val="nil"/>
            </w:tcBorders>
          </w:tcPr>
          <w:p w14:paraId="51A7D890" w14:textId="19469A88" w:rsidR="0005511D" w:rsidRPr="00251DD0" w:rsidRDefault="0005511D" w:rsidP="0005511D">
            <w:pPr>
              <w:spacing w:line="240" w:lineRule="atLeast"/>
              <w:ind w:right="-7" w:firstLine="162"/>
              <w:rPr>
                <w:rFonts w:cs="Times New Roman"/>
                <w:lang w:val="en-US"/>
              </w:rPr>
            </w:pPr>
            <w:r w:rsidRPr="00251DD0">
              <w:rPr>
                <w:rFonts w:cs="Times New Roman"/>
                <w:lang w:val="en-US"/>
              </w:rPr>
              <w:t>Short-term employee benefit</w:t>
            </w:r>
            <w:r w:rsidR="007D534C">
              <w:rPr>
                <w:rFonts w:cs="Times New Roman"/>
                <w:lang w:val="en-US"/>
              </w:rPr>
              <w:t xml:space="preserve"> </w:t>
            </w:r>
            <w:r w:rsidR="007D534C" w:rsidRPr="00251DD0">
              <w:rPr>
                <w:rFonts w:cs="Times New Roman"/>
                <w:i/>
                <w:iCs/>
                <w:lang w:val="en-US"/>
              </w:rPr>
              <w:t>(including director’s renumeration)</w:t>
            </w:r>
          </w:p>
        </w:tc>
        <w:tc>
          <w:tcPr>
            <w:tcW w:w="1350" w:type="dxa"/>
            <w:tcBorders>
              <w:top w:val="nil"/>
              <w:left w:val="nil"/>
              <w:bottom w:val="nil"/>
              <w:right w:val="nil"/>
            </w:tcBorders>
          </w:tcPr>
          <w:p w14:paraId="2F2BDC43" w14:textId="79179013" w:rsidR="0005511D" w:rsidRPr="000A4262" w:rsidRDefault="007D534C" w:rsidP="0005511D">
            <w:pPr>
              <w:tabs>
                <w:tab w:val="decimal" w:pos="1121"/>
              </w:tabs>
              <w:spacing w:line="240" w:lineRule="atLeast"/>
              <w:ind w:right="-108"/>
              <w:rPr>
                <w:rFonts w:cs="Times New Roman"/>
                <w:lang w:val="en-US"/>
              </w:rPr>
            </w:pPr>
            <w:r>
              <w:rPr>
                <w:rFonts w:cs="Times New Roman"/>
                <w:lang w:val="en-US"/>
              </w:rPr>
              <w:t>31,987</w:t>
            </w:r>
          </w:p>
        </w:tc>
        <w:tc>
          <w:tcPr>
            <w:tcW w:w="270" w:type="dxa"/>
            <w:tcBorders>
              <w:top w:val="nil"/>
              <w:left w:val="nil"/>
              <w:bottom w:val="nil"/>
              <w:right w:val="nil"/>
            </w:tcBorders>
          </w:tcPr>
          <w:p w14:paraId="40ADC8E9" w14:textId="77777777" w:rsidR="0005511D" w:rsidRPr="000A4262" w:rsidRDefault="0005511D" w:rsidP="0005511D">
            <w:pPr>
              <w:tabs>
                <w:tab w:val="decimal" w:pos="882"/>
                <w:tab w:val="decimal" w:pos="1121"/>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660172ED" w14:textId="6FC4638C" w:rsidR="0005511D" w:rsidRPr="000A4262" w:rsidRDefault="007D534C" w:rsidP="0005511D">
            <w:pPr>
              <w:tabs>
                <w:tab w:val="decimal" w:pos="1121"/>
              </w:tabs>
              <w:spacing w:line="240" w:lineRule="atLeast"/>
              <w:ind w:right="-108"/>
              <w:rPr>
                <w:rFonts w:cs="Times New Roman"/>
                <w:lang w:val="en-US"/>
              </w:rPr>
            </w:pPr>
            <w:r w:rsidRPr="007D4B3A">
              <w:rPr>
                <w:rFonts w:cs="Times New Roman"/>
                <w:lang w:val="en-US"/>
              </w:rPr>
              <w:t>31,919</w:t>
            </w:r>
          </w:p>
        </w:tc>
      </w:tr>
      <w:tr w:rsidR="007D534C" w:rsidRPr="000A4262" w14:paraId="4F7FEDA3" w14:textId="77777777" w:rsidTr="00FA7373">
        <w:tc>
          <w:tcPr>
            <w:tcW w:w="6260" w:type="dxa"/>
            <w:tcBorders>
              <w:top w:val="nil"/>
              <w:left w:val="nil"/>
              <w:bottom w:val="nil"/>
              <w:right w:val="nil"/>
            </w:tcBorders>
          </w:tcPr>
          <w:p w14:paraId="6235D8D4" w14:textId="37B5DB39" w:rsidR="007D534C" w:rsidRPr="00251DD0" w:rsidRDefault="00570A6E" w:rsidP="007D534C">
            <w:pPr>
              <w:spacing w:line="240" w:lineRule="atLeast"/>
              <w:ind w:right="-7"/>
              <w:rPr>
                <w:rFonts w:cs="Times New Roman"/>
                <w:lang w:val="en-US"/>
              </w:rPr>
            </w:pPr>
            <w:r>
              <w:rPr>
                <w:rFonts w:cs="Times New Roman"/>
                <w:lang w:val="en-US"/>
              </w:rPr>
              <w:t xml:space="preserve">   </w:t>
            </w:r>
            <w:r w:rsidR="007D534C" w:rsidRPr="00251DD0">
              <w:rPr>
                <w:rFonts w:cs="Times New Roman"/>
                <w:lang w:val="en-US"/>
              </w:rPr>
              <w:t>Post-employment benefits</w:t>
            </w:r>
          </w:p>
        </w:tc>
        <w:tc>
          <w:tcPr>
            <w:tcW w:w="1350" w:type="dxa"/>
            <w:tcBorders>
              <w:top w:val="nil"/>
              <w:left w:val="nil"/>
              <w:bottom w:val="single" w:sz="4" w:space="0" w:color="auto"/>
              <w:right w:val="nil"/>
            </w:tcBorders>
          </w:tcPr>
          <w:p w14:paraId="46CC2B76" w14:textId="633F9BDC" w:rsidR="007D534C" w:rsidRPr="000A4262" w:rsidRDefault="007D534C" w:rsidP="0005511D">
            <w:pPr>
              <w:tabs>
                <w:tab w:val="decimal" w:pos="1121"/>
              </w:tabs>
              <w:spacing w:line="240" w:lineRule="atLeast"/>
              <w:ind w:right="-108"/>
              <w:rPr>
                <w:rFonts w:cs="Times New Roman"/>
                <w:lang w:val="en-US"/>
              </w:rPr>
            </w:pPr>
            <w:r>
              <w:rPr>
                <w:rFonts w:cs="Times New Roman"/>
                <w:lang w:val="en-US"/>
              </w:rPr>
              <w:t>711</w:t>
            </w:r>
          </w:p>
        </w:tc>
        <w:tc>
          <w:tcPr>
            <w:tcW w:w="270" w:type="dxa"/>
            <w:tcBorders>
              <w:top w:val="nil"/>
              <w:left w:val="nil"/>
              <w:bottom w:val="nil"/>
              <w:right w:val="nil"/>
            </w:tcBorders>
          </w:tcPr>
          <w:p w14:paraId="21AC1DAB" w14:textId="77777777" w:rsidR="007D534C" w:rsidRPr="000A4262" w:rsidRDefault="007D534C" w:rsidP="0005511D">
            <w:pPr>
              <w:tabs>
                <w:tab w:val="decimal" w:pos="882"/>
                <w:tab w:val="decimal" w:pos="1121"/>
                <w:tab w:val="decimal" w:pos="1152"/>
              </w:tabs>
              <w:spacing w:line="240" w:lineRule="atLeast"/>
              <w:ind w:left="-108" w:right="-7"/>
              <w:rPr>
                <w:rFonts w:cs="Times New Roman"/>
                <w:lang w:val="en-US"/>
              </w:rPr>
            </w:pPr>
          </w:p>
        </w:tc>
        <w:tc>
          <w:tcPr>
            <w:tcW w:w="1350" w:type="dxa"/>
            <w:tcBorders>
              <w:top w:val="nil"/>
              <w:left w:val="nil"/>
              <w:bottom w:val="single" w:sz="4" w:space="0" w:color="auto"/>
              <w:right w:val="nil"/>
            </w:tcBorders>
          </w:tcPr>
          <w:p w14:paraId="62FAEDC1" w14:textId="1A4B385E" w:rsidR="007D534C" w:rsidRPr="000A4262" w:rsidRDefault="007D534C" w:rsidP="0005511D">
            <w:pPr>
              <w:tabs>
                <w:tab w:val="decimal" w:pos="1121"/>
              </w:tabs>
              <w:spacing w:line="240" w:lineRule="atLeast"/>
              <w:ind w:right="-108"/>
              <w:rPr>
                <w:lang w:val="en-US"/>
              </w:rPr>
            </w:pPr>
            <w:r w:rsidRPr="007D4B3A">
              <w:rPr>
                <w:rFonts w:cs="Times New Roman"/>
                <w:lang w:val="en-US"/>
              </w:rPr>
              <w:t>540</w:t>
            </w:r>
          </w:p>
        </w:tc>
      </w:tr>
      <w:tr w:rsidR="007D534C" w:rsidRPr="000A4262" w14:paraId="38E23073" w14:textId="77777777" w:rsidTr="00FA7373">
        <w:trPr>
          <w:trHeight w:val="56"/>
        </w:trPr>
        <w:tc>
          <w:tcPr>
            <w:tcW w:w="6260" w:type="dxa"/>
            <w:tcBorders>
              <w:top w:val="nil"/>
              <w:left w:val="nil"/>
              <w:bottom w:val="nil"/>
              <w:right w:val="nil"/>
            </w:tcBorders>
          </w:tcPr>
          <w:p w14:paraId="79CC6EF6" w14:textId="63228889" w:rsidR="007D534C" w:rsidRPr="00251DD0" w:rsidRDefault="007D534C" w:rsidP="00570A6E">
            <w:pPr>
              <w:spacing w:line="240" w:lineRule="atLeast"/>
              <w:ind w:right="-7"/>
              <w:rPr>
                <w:rFonts w:cs="Times New Roman"/>
                <w:lang w:val="en-US"/>
              </w:rPr>
            </w:pPr>
            <w:r w:rsidRPr="000A4262">
              <w:rPr>
                <w:rFonts w:cs="Times New Roman"/>
                <w:b/>
                <w:bCs/>
                <w:lang w:val="en-US"/>
              </w:rPr>
              <w:t>Total key management personnel compensation</w:t>
            </w:r>
          </w:p>
        </w:tc>
        <w:tc>
          <w:tcPr>
            <w:tcW w:w="1350" w:type="dxa"/>
            <w:tcBorders>
              <w:top w:val="single" w:sz="4" w:space="0" w:color="auto"/>
              <w:left w:val="nil"/>
              <w:bottom w:val="double" w:sz="4" w:space="0" w:color="auto"/>
              <w:right w:val="nil"/>
            </w:tcBorders>
          </w:tcPr>
          <w:p w14:paraId="32C9D106" w14:textId="3BA18422" w:rsidR="007D534C" w:rsidRPr="000A4262" w:rsidRDefault="007D534C" w:rsidP="0005511D">
            <w:pPr>
              <w:tabs>
                <w:tab w:val="decimal" w:pos="1121"/>
              </w:tabs>
              <w:spacing w:line="240" w:lineRule="atLeast"/>
              <w:ind w:right="-108"/>
              <w:rPr>
                <w:rFonts w:cs="Times New Roman"/>
                <w:lang w:val="en-US"/>
              </w:rPr>
            </w:pPr>
            <w:r>
              <w:rPr>
                <w:rFonts w:cs="Times New Roman"/>
                <w:b/>
                <w:bCs/>
                <w:lang w:val="en-US"/>
              </w:rPr>
              <w:t>32,698</w:t>
            </w:r>
          </w:p>
        </w:tc>
        <w:tc>
          <w:tcPr>
            <w:tcW w:w="270" w:type="dxa"/>
            <w:tcBorders>
              <w:top w:val="nil"/>
              <w:left w:val="nil"/>
              <w:bottom w:val="nil"/>
              <w:right w:val="nil"/>
            </w:tcBorders>
          </w:tcPr>
          <w:p w14:paraId="03649E30" w14:textId="77777777" w:rsidR="007D534C" w:rsidRPr="000A4262" w:rsidRDefault="007D534C" w:rsidP="0005511D">
            <w:pPr>
              <w:tabs>
                <w:tab w:val="decimal" w:pos="882"/>
                <w:tab w:val="decimal" w:pos="1121"/>
                <w:tab w:val="decimal" w:pos="1152"/>
              </w:tabs>
              <w:spacing w:line="240" w:lineRule="atLeast"/>
              <w:ind w:left="-108" w:right="-7"/>
              <w:rPr>
                <w:rFonts w:cs="Times New Roman"/>
                <w:lang w:val="en-US"/>
              </w:rPr>
            </w:pPr>
          </w:p>
        </w:tc>
        <w:tc>
          <w:tcPr>
            <w:tcW w:w="1350" w:type="dxa"/>
            <w:tcBorders>
              <w:top w:val="single" w:sz="4" w:space="0" w:color="auto"/>
              <w:left w:val="nil"/>
              <w:bottom w:val="double" w:sz="4" w:space="0" w:color="auto"/>
              <w:right w:val="nil"/>
            </w:tcBorders>
          </w:tcPr>
          <w:p w14:paraId="46154418" w14:textId="239F1BF2" w:rsidR="007D534C" w:rsidRPr="000A4262" w:rsidRDefault="007D534C" w:rsidP="0005511D">
            <w:pPr>
              <w:tabs>
                <w:tab w:val="decimal" w:pos="1121"/>
              </w:tabs>
              <w:spacing w:line="240" w:lineRule="atLeast"/>
              <w:ind w:right="-108"/>
              <w:rPr>
                <w:rFonts w:cs="Times New Roman"/>
                <w:lang w:val="en-US"/>
              </w:rPr>
            </w:pPr>
            <w:r w:rsidRPr="007D4B3A">
              <w:rPr>
                <w:rFonts w:cs="Times New Roman"/>
                <w:b/>
                <w:bCs/>
                <w:lang w:val="en-US"/>
              </w:rPr>
              <w:t>32,459</w:t>
            </w:r>
          </w:p>
        </w:tc>
      </w:tr>
    </w:tbl>
    <w:p w14:paraId="3B879B54" w14:textId="77777777" w:rsidR="00385951" w:rsidRDefault="00385951" w:rsidP="00187A1E">
      <w:pPr>
        <w:spacing w:line="240" w:lineRule="auto"/>
        <w:rPr>
          <w:rFonts w:cs="Times New Roman"/>
          <w:lang w:val="en-US"/>
        </w:rPr>
      </w:pPr>
    </w:p>
    <w:p w14:paraId="5DFACBCE" w14:textId="2C5D08C3" w:rsidR="000534EA" w:rsidRDefault="00426759" w:rsidP="00187A1E">
      <w:pPr>
        <w:spacing w:line="240" w:lineRule="auto"/>
        <w:ind w:firstLine="562"/>
        <w:rPr>
          <w:rFonts w:cs="Times New Roman"/>
          <w:lang w:val="en-US"/>
        </w:rPr>
      </w:pPr>
      <w:r w:rsidRPr="000A4262">
        <w:rPr>
          <w:rFonts w:cs="Times New Roman"/>
          <w:lang w:val="en-US"/>
        </w:rPr>
        <w:t xml:space="preserve">Balances </w:t>
      </w:r>
      <w:r w:rsidR="004E51C6" w:rsidRPr="000A4262">
        <w:rPr>
          <w:rFonts w:cs="Times New Roman"/>
          <w:lang w:val="en-US"/>
        </w:rPr>
        <w:t>as at</w:t>
      </w:r>
      <w:r w:rsidR="000B6061" w:rsidRPr="000A4262">
        <w:rPr>
          <w:rFonts w:cs="Times New Roman"/>
          <w:cs/>
          <w:lang w:val="en-US"/>
        </w:rPr>
        <w:t xml:space="preserve"> </w:t>
      </w:r>
      <w:r w:rsidR="00385951">
        <w:rPr>
          <w:rFonts w:cs="Times New Roman"/>
        </w:rPr>
        <w:t xml:space="preserve">30 </w:t>
      </w:r>
      <w:r w:rsidR="0005511D">
        <w:rPr>
          <w:rFonts w:cs="Times New Roman"/>
        </w:rPr>
        <w:t>September</w:t>
      </w:r>
      <w:r w:rsidR="002862A9" w:rsidRPr="000A4262">
        <w:rPr>
          <w:rFonts w:cs="Times New Roman"/>
        </w:rPr>
        <w:t xml:space="preserve"> </w:t>
      </w:r>
      <w:r w:rsidR="004036B7" w:rsidRPr="000A4262">
        <w:rPr>
          <w:rFonts w:cs="Times New Roman"/>
        </w:rPr>
        <w:t>202</w:t>
      </w:r>
      <w:r w:rsidR="00A81197">
        <w:rPr>
          <w:rFonts w:cs="Times New Roman"/>
        </w:rPr>
        <w:t>3</w:t>
      </w:r>
      <w:r w:rsidR="00FD7234" w:rsidRPr="000A4262">
        <w:rPr>
          <w:rFonts w:cs="Times New Roman"/>
          <w:lang w:val="en-US"/>
        </w:rPr>
        <w:t xml:space="preserve"> </w:t>
      </w:r>
      <w:r w:rsidR="00E912A2" w:rsidRPr="000A4262">
        <w:rPr>
          <w:rFonts w:cs="Times New Roman"/>
          <w:lang w:val="en-US"/>
        </w:rPr>
        <w:t>and 31 December 20</w:t>
      </w:r>
      <w:r w:rsidR="00D05539" w:rsidRPr="000A4262">
        <w:rPr>
          <w:rFonts w:cs="Times New Roman"/>
          <w:lang w:val="en-US"/>
        </w:rPr>
        <w:t>2</w:t>
      </w:r>
      <w:r w:rsidR="00A81197">
        <w:rPr>
          <w:rFonts w:cs="Times New Roman"/>
          <w:lang w:val="en-US"/>
        </w:rPr>
        <w:t>2</w:t>
      </w:r>
      <w:r w:rsidR="00FD7234" w:rsidRPr="000A4262">
        <w:rPr>
          <w:rFonts w:cs="Times New Roman"/>
          <w:lang w:val="en-US"/>
        </w:rPr>
        <w:t xml:space="preserve"> </w:t>
      </w:r>
      <w:r w:rsidRPr="000A4262">
        <w:rPr>
          <w:rFonts w:cs="Times New Roman"/>
          <w:lang w:val="en-US"/>
        </w:rPr>
        <w:t>with related parties were as follows:</w:t>
      </w:r>
    </w:p>
    <w:p w14:paraId="08FE342C" w14:textId="77777777" w:rsidR="00187A1E" w:rsidRPr="00187A1E" w:rsidRDefault="00187A1E" w:rsidP="00187A1E">
      <w:pPr>
        <w:spacing w:line="240" w:lineRule="auto"/>
        <w:ind w:firstLine="562"/>
        <w:rPr>
          <w:rFonts w:cs="Times New Roman"/>
          <w:lang w:val="en-US"/>
        </w:rPr>
      </w:pPr>
    </w:p>
    <w:tbl>
      <w:tblPr>
        <w:tblW w:w="9171" w:type="dxa"/>
        <w:tblInd w:w="450" w:type="dxa"/>
        <w:tblLayout w:type="fixed"/>
        <w:tblLook w:val="0000" w:firstRow="0" w:lastRow="0" w:firstColumn="0" w:lastColumn="0" w:noHBand="0" w:noVBand="0"/>
      </w:tblPr>
      <w:tblGrid>
        <w:gridCol w:w="6210"/>
        <w:gridCol w:w="1359"/>
        <w:gridCol w:w="9"/>
        <w:gridCol w:w="252"/>
        <w:gridCol w:w="1341"/>
      </w:tblGrid>
      <w:tr w:rsidR="00653A46" w:rsidRPr="000A4262" w14:paraId="1945AF49" w14:textId="77777777" w:rsidTr="00EC7B90">
        <w:trPr>
          <w:tblHeader/>
        </w:trPr>
        <w:tc>
          <w:tcPr>
            <w:tcW w:w="6210" w:type="dxa"/>
          </w:tcPr>
          <w:p w14:paraId="7969835C" w14:textId="77777777" w:rsidR="00653A46" w:rsidRPr="000A4262" w:rsidRDefault="00653A46" w:rsidP="00175C10">
            <w:pPr>
              <w:tabs>
                <w:tab w:val="left" w:pos="540"/>
              </w:tabs>
              <w:spacing w:line="240" w:lineRule="atLeast"/>
              <w:ind w:right="92"/>
              <w:rPr>
                <w:rFonts w:cs="Times New Roman"/>
                <w:lang w:val="en-US"/>
              </w:rPr>
            </w:pPr>
          </w:p>
        </w:tc>
        <w:tc>
          <w:tcPr>
            <w:tcW w:w="1368" w:type="dxa"/>
            <w:gridSpan w:val="2"/>
          </w:tcPr>
          <w:p w14:paraId="5FE16558" w14:textId="5C763DF4" w:rsidR="00653A46" w:rsidRPr="000A4262" w:rsidRDefault="00385951" w:rsidP="00175C10">
            <w:pPr>
              <w:spacing w:line="240" w:lineRule="atLeast"/>
              <w:ind w:left="-108" w:right="-108"/>
              <w:jc w:val="center"/>
              <w:rPr>
                <w:rFonts w:cstheme="minorBidi"/>
                <w:lang w:val="en-US"/>
              </w:rPr>
            </w:pPr>
            <w:r>
              <w:rPr>
                <w:rFonts w:cstheme="minorBidi"/>
                <w:lang w:val="en-US"/>
              </w:rPr>
              <w:t xml:space="preserve">30 </w:t>
            </w:r>
            <w:r w:rsidR="0005511D">
              <w:rPr>
                <w:rFonts w:cstheme="minorBidi"/>
                <w:lang w:val="en-US"/>
              </w:rPr>
              <w:t>September</w:t>
            </w:r>
          </w:p>
        </w:tc>
        <w:tc>
          <w:tcPr>
            <w:tcW w:w="252" w:type="dxa"/>
          </w:tcPr>
          <w:p w14:paraId="64F9C3CC" w14:textId="77777777" w:rsidR="00653A46" w:rsidRPr="000A4262" w:rsidRDefault="00653A46" w:rsidP="00175C10">
            <w:pPr>
              <w:spacing w:line="240" w:lineRule="atLeast"/>
              <w:ind w:left="-108" w:right="-108"/>
              <w:jc w:val="right"/>
              <w:rPr>
                <w:rFonts w:cs="Times New Roman"/>
                <w:lang w:val="en-US"/>
              </w:rPr>
            </w:pPr>
          </w:p>
        </w:tc>
        <w:tc>
          <w:tcPr>
            <w:tcW w:w="1341" w:type="dxa"/>
          </w:tcPr>
          <w:p w14:paraId="5CD9595A" w14:textId="77777777" w:rsidR="00653A46" w:rsidRPr="000A4262" w:rsidRDefault="00653A46" w:rsidP="00175C10">
            <w:pPr>
              <w:spacing w:line="240" w:lineRule="atLeast"/>
              <w:ind w:left="-108" w:right="-108"/>
              <w:jc w:val="center"/>
              <w:rPr>
                <w:rFonts w:cs="Times New Roman"/>
                <w:lang w:val="en-US"/>
              </w:rPr>
            </w:pPr>
            <w:r w:rsidRPr="000A4262">
              <w:rPr>
                <w:rFonts w:cs="Times New Roman"/>
                <w:lang w:val="en-US"/>
              </w:rPr>
              <w:t>31 December</w:t>
            </w:r>
          </w:p>
        </w:tc>
      </w:tr>
      <w:tr w:rsidR="00653A46" w:rsidRPr="000A4262" w14:paraId="70EB7028" w14:textId="77777777" w:rsidTr="00EC7B90">
        <w:trPr>
          <w:tblHeader/>
        </w:trPr>
        <w:tc>
          <w:tcPr>
            <w:tcW w:w="6210" w:type="dxa"/>
          </w:tcPr>
          <w:p w14:paraId="216231FA" w14:textId="77777777" w:rsidR="00653A46" w:rsidRPr="000A4262" w:rsidRDefault="00653A46" w:rsidP="00175C10">
            <w:pPr>
              <w:tabs>
                <w:tab w:val="left" w:pos="540"/>
              </w:tabs>
              <w:spacing w:line="240" w:lineRule="atLeast"/>
              <w:ind w:right="92"/>
              <w:rPr>
                <w:rFonts w:cs="Times New Roman"/>
                <w:lang w:val="en-US"/>
              </w:rPr>
            </w:pPr>
          </w:p>
        </w:tc>
        <w:tc>
          <w:tcPr>
            <w:tcW w:w="1368" w:type="dxa"/>
            <w:gridSpan w:val="2"/>
          </w:tcPr>
          <w:p w14:paraId="4F240EF9" w14:textId="3A75CB23" w:rsidR="00653A46" w:rsidRPr="000A4262" w:rsidRDefault="00653A46" w:rsidP="00175C10">
            <w:pPr>
              <w:spacing w:line="240" w:lineRule="atLeast"/>
              <w:ind w:left="-108" w:right="-108"/>
              <w:jc w:val="center"/>
              <w:rPr>
                <w:rFonts w:cs="Times New Roman"/>
                <w:lang w:val="en-US"/>
              </w:rPr>
            </w:pPr>
            <w:r w:rsidRPr="000A4262">
              <w:rPr>
                <w:rFonts w:cs="Times New Roman"/>
                <w:lang w:val="en-US"/>
              </w:rPr>
              <w:t>202</w:t>
            </w:r>
            <w:r w:rsidR="00A81197">
              <w:rPr>
                <w:rFonts w:cs="Times New Roman"/>
                <w:lang w:val="en-US"/>
              </w:rPr>
              <w:t>3</w:t>
            </w:r>
          </w:p>
        </w:tc>
        <w:tc>
          <w:tcPr>
            <w:tcW w:w="252" w:type="dxa"/>
          </w:tcPr>
          <w:p w14:paraId="355F476A" w14:textId="77777777" w:rsidR="00653A46" w:rsidRPr="000A4262" w:rsidRDefault="00653A46" w:rsidP="00175C10">
            <w:pPr>
              <w:spacing w:line="240" w:lineRule="atLeast"/>
              <w:ind w:left="-108" w:right="-108"/>
              <w:jc w:val="right"/>
              <w:rPr>
                <w:rFonts w:cs="Times New Roman"/>
                <w:lang w:val="en-US"/>
              </w:rPr>
            </w:pPr>
          </w:p>
        </w:tc>
        <w:tc>
          <w:tcPr>
            <w:tcW w:w="1341" w:type="dxa"/>
          </w:tcPr>
          <w:p w14:paraId="234388FF" w14:textId="7636C9DF" w:rsidR="00653A46" w:rsidRPr="000A4262" w:rsidRDefault="00A81197" w:rsidP="00175C10">
            <w:pPr>
              <w:spacing w:line="240" w:lineRule="atLeast"/>
              <w:ind w:left="-108" w:right="-108"/>
              <w:jc w:val="center"/>
              <w:rPr>
                <w:rFonts w:cs="Times New Roman"/>
                <w:lang w:val="en-US"/>
              </w:rPr>
            </w:pPr>
            <w:r>
              <w:rPr>
                <w:rFonts w:cs="Times New Roman"/>
                <w:lang w:val="en-US"/>
              </w:rPr>
              <w:t>2022</w:t>
            </w:r>
          </w:p>
        </w:tc>
      </w:tr>
      <w:tr w:rsidR="00653A46" w:rsidRPr="000A4262" w14:paraId="175FFF59" w14:textId="77777777" w:rsidTr="00FC73C4">
        <w:trPr>
          <w:cantSplit/>
        </w:trPr>
        <w:tc>
          <w:tcPr>
            <w:tcW w:w="6210" w:type="dxa"/>
          </w:tcPr>
          <w:p w14:paraId="133AA05A" w14:textId="77777777" w:rsidR="00653A46" w:rsidRPr="000A4262" w:rsidRDefault="00653A46" w:rsidP="00175C10">
            <w:pPr>
              <w:tabs>
                <w:tab w:val="left" w:pos="540"/>
              </w:tabs>
              <w:spacing w:line="240" w:lineRule="atLeast"/>
              <w:ind w:right="92"/>
              <w:rPr>
                <w:rFonts w:cs="Times New Roman"/>
                <w:lang w:val="en-US"/>
              </w:rPr>
            </w:pPr>
          </w:p>
        </w:tc>
        <w:tc>
          <w:tcPr>
            <w:tcW w:w="2961" w:type="dxa"/>
            <w:gridSpan w:val="4"/>
          </w:tcPr>
          <w:p w14:paraId="4B264CE0" w14:textId="77777777" w:rsidR="00653A46" w:rsidRPr="000A4262" w:rsidRDefault="00653A46" w:rsidP="00175C10">
            <w:pPr>
              <w:spacing w:line="240" w:lineRule="atLeast"/>
              <w:ind w:left="-218" w:right="-153"/>
              <w:jc w:val="center"/>
              <w:rPr>
                <w:rFonts w:cs="Times New Roman"/>
                <w:b/>
                <w:bCs/>
                <w:i/>
                <w:iCs/>
                <w:lang w:val="en-US"/>
              </w:rPr>
            </w:pPr>
            <w:r w:rsidRPr="000A4262">
              <w:rPr>
                <w:rFonts w:cs="Times New Roman"/>
                <w:i/>
                <w:iCs/>
                <w:lang w:val="en-US"/>
              </w:rPr>
              <w:t xml:space="preserve">(in </w:t>
            </w:r>
            <w:r w:rsidRPr="000A4262">
              <w:rPr>
                <w:rFonts w:cs="Times New Roman"/>
                <w:i/>
                <w:iCs/>
              </w:rPr>
              <w:t>thousand</w:t>
            </w:r>
            <w:r w:rsidRPr="000A4262">
              <w:rPr>
                <w:rFonts w:cs="Times New Roman"/>
                <w:i/>
                <w:iCs/>
                <w:lang w:val="en-US"/>
              </w:rPr>
              <w:t xml:space="preserve"> Baht)</w:t>
            </w:r>
          </w:p>
        </w:tc>
      </w:tr>
      <w:tr w:rsidR="00175C10" w:rsidRPr="000A4262" w14:paraId="3BBD6122" w14:textId="77777777" w:rsidTr="00FC73C4">
        <w:tc>
          <w:tcPr>
            <w:tcW w:w="6210" w:type="dxa"/>
          </w:tcPr>
          <w:p w14:paraId="3324F6B9" w14:textId="3CE9CCDC" w:rsidR="00175C10" w:rsidRPr="000A4262" w:rsidRDefault="00175C10" w:rsidP="00175C10">
            <w:pPr>
              <w:tabs>
                <w:tab w:val="left" w:pos="540"/>
              </w:tabs>
              <w:spacing w:line="240" w:lineRule="atLeast"/>
              <w:ind w:right="380"/>
              <w:rPr>
                <w:rFonts w:cs="Times New Roman"/>
                <w:b/>
                <w:bCs/>
                <w:lang w:val="en-US"/>
              </w:rPr>
            </w:pPr>
            <w:r w:rsidRPr="000A4262">
              <w:rPr>
                <w:rFonts w:cs="Times New Roman"/>
                <w:b/>
                <w:bCs/>
                <w:i/>
                <w:iCs/>
              </w:rPr>
              <w:t xml:space="preserve">Trade account receivable </w:t>
            </w:r>
          </w:p>
        </w:tc>
        <w:tc>
          <w:tcPr>
            <w:tcW w:w="1368" w:type="dxa"/>
            <w:gridSpan w:val="2"/>
          </w:tcPr>
          <w:p w14:paraId="2C19F70B" w14:textId="77777777" w:rsidR="00175C10" w:rsidRPr="000A4262" w:rsidRDefault="00175C10" w:rsidP="00175C10">
            <w:pPr>
              <w:tabs>
                <w:tab w:val="decimal" w:pos="1087"/>
              </w:tabs>
              <w:spacing w:line="240" w:lineRule="atLeast"/>
              <w:ind w:right="-100"/>
              <w:rPr>
                <w:rFonts w:cs="Times New Roman"/>
                <w:lang w:val="en-US"/>
              </w:rPr>
            </w:pPr>
          </w:p>
        </w:tc>
        <w:tc>
          <w:tcPr>
            <w:tcW w:w="252" w:type="dxa"/>
          </w:tcPr>
          <w:p w14:paraId="7B2720AF" w14:textId="77777777" w:rsidR="00175C10" w:rsidRPr="000A4262" w:rsidRDefault="00175C10" w:rsidP="00175C10">
            <w:pPr>
              <w:tabs>
                <w:tab w:val="decimal" w:pos="1087"/>
              </w:tabs>
              <w:spacing w:line="240" w:lineRule="atLeast"/>
              <w:ind w:right="-100"/>
              <w:rPr>
                <w:rFonts w:cs="Times New Roman"/>
                <w:lang w:val="en-US"/>
              </w:rPr>
            </w:pPr>
          </w:p>
        </w:tc>
        <w:tc>
          <w:tcPr>
            <w:tcW w:w="1341" w:type="dxa"/>
          </w:tcPr>
          <w:p w14:paraId="271DC28D" w14:textId="77777777" w:rsidR="00175C10" w:rsidRPr="000A4262" w:rsidRDefault="00175C10" w:rsidP="00175C10">
            <w:pPr>
              <w:tabs>
                <w:tab w:val="decimal" w:pos="1087"/>
              </w:tabs>
              <w:spacing w:line="240" w:lineRule="atLeast"/>
              <w:ind w:right="-100"/>
              <w:rPr>
                <w:rFonts w:cs="Times New Roman"/>
                <w:lang w:val="en-US"/>
              </w:rPr>
            </w:pPr>
          </w:p>
        </w:tc>
      </w:tr>
      <w:tr w:rsidR="00FC73C4" w:rsidRPr="000A4262" w14:paraId="4DF215FA" w14:textId="1EB39325" w:rsidTr="00FC73C4">
        <w:tc>
          <w:tcPr>
            <w:tcW w:w="6210" w:type="dxa"/>
          </w:tcPr>
          <w:p w14:paraId="5B2315A5" w14:textId="25606C4B" w:rsidR="00FC73C4" w:rsidRPr="000A4262" w:rsidRDefault="00FC73C4" w:rsidP="004036B7">
            <w:pPr>
              <w:spacing w:line="240" w:lineRule="atLeast"/>
              <w:rPr>
                <w:rFonts w:cs="Times New Roman"/>
              </w:rPr>
            </w:pPr>
            <w:r w:rsidRPr="000A4262">
              <w:rPr>
                <w:rFonts w:cs="Times New Roman"/>
                <w:lang w:val="en-US"/>
              </w:rPr>
              <w:t>Parent - Takeuchi Press Industries Company Limited</w:t>
            </w:r>
          </w:p>
        </w:tc>
        <w:tc>
          <w:tcPr>
            <w:tcW w:w="1368" w:type="dxa"/>
            <w:gridSpan w:val="2"/>
            <w:tcBorders>
              <w:bottom w:val="double" w:sz="4" w:space="0" w:color="auto"/>
            </w:tcBorders>
          </w:tcPr>
          <w:p w14:paraId="6C025359" w14:textId="7E287186" w:rsidR="00FC73C4" w:rsidRPr="000A4262" w:rsidRDefault="00415505" w:rsidP="004036B7">
            <w:pPr>
              <w:tabs>
                <w:tab w:val="decimal" w:pos="1087"/>
              </w:tabs>
              <w:spacing w:line="240" w:lineRule="atLeast"/>
              <w:ind w:right="-100"/>
              <w:rPr>
                <w:rFonts w:cs="Times New Roman"/>
                <w:lang w:val="en-US"/>
              </w:rPr>
            </w:pPr>
            <w:r>
              <w:rPr>
                <w:rFonts w:cs="Times New Roman"/>
                <w:lang w:val="en-US"/>
              </w:rPr>
              <w:t>81,816</w:t>
            </w:r>
          </w:p>
        </w:tc>
        <w:tc>
          <w:tcPr>
            <w:tcW w:w="252" w:type="dxa"/>
          </w:tcPr>
          <w:p w14:paraId="30447990" w14:textId="77777777" w:rsidR="00FC73C4" w:rsidRPr="000A4262" w:rsidRDefault="00FC73C4" w:rsidP="004036B7">
            <w:pPr>
              <w:tabs>
                <w:tab w:val="decimal" w:pos="1087"/>
              </w:tabs>
              <w:spacing w:line="240" w:lineRule="atLeast"/>
              <w:ind w:right="-100"/>
              <w:rPr>
                <w:rFonts w:cs="Times New Roman"/>
                <w:lang w:val="en-US"/>
              </w:rPr>
            </w:pPr>
          </w:p>
        </w:tc>
        <w:tc>
          <w:tcPr>
            <w:tcW w:w="1341" w:type="dxa"/>
            <w:tcBorders>
              <w:bottom w:val="double" w:sz="4" w:space="0" w:color="auto"/>
            </w:tcBorders>
          </w:tcPr>
          <w:p w14:paraId="4DF86972" w14:textId="670285E4" w:rsidR="00FC73C4" w:rsidRPr="000A4262" w:rsidRDefault="00EC7B90" w:rsidP="004036B7">
            <w:pPr>
              <w:tabs>
                <w:tab w:val="decimal" w:pos="1087"/>
              </w:tabs>
              <w:spacing w:line="240" w:lineRule="atLeast"/>
              <w:ind w:right="-100"/>
              <w:rPr>
                <w:rFonts w:cs="Times New Roman"/>
                <w:lang w:val="en-US"/>
              </w:rPr>
            </w:pPr>
            <w:r>
              <w:rPr>
                <w:rFonts w:cs="Times New Roman"/>
                <w:lang w:val="en-US"/>
              </w:rPr>
              <w:t>60,925</w:t>
            </w:r>
          </w:p>
        </w:tc>
      </w:tr>
      <w:tr w:rsidR="00FC73C4" w:rsidRPr="000A4262" w14:paraId="5AABC2FD" w14:textId="5A57F69B" w:rsidTr="00FC73C4">
        <w:tc>
          <w:tcPr>
            <w:tcW w:w="6210" w:type="dxa"/>
          </w:tcPr>
          <w:p w14:paraId="773BFF26" w14:textId="77777777" w:rsidR="00FC73C4" w:rsidRPr="000A4262" w:rsidRDefault="00FC73C4" w:rsidP="004036B7">
            <w:pPr>
              <w:tabs>
                <w:tab w:val="left" w:pos="540"/>
              </w:tabs>
              <w:spacing w:line="240" w:lineRule="atLeast"/>
              <w:ind w:right="380"/>
              <w:rPr>
                <w:rFonts w:cs="Times New Roman"/>
                <w:b/>
                <w:bCs/>
                <w:lang w:val="en-US"/>
              </w:rPr>
            </w:pPr>
          </w:p>
        </w:tc>
        <w:tc>
          <w:tcPr>
            <w:tcW w:w="1368" w:type="dxa"/>
            <w:gridSpan w:val="2"/>
          </w:tcPr>
          <w:p w14:paraId="53B856A8" w14:textId="77777777" w:rsidR="00FC73C4" w:rsidRPr="000A4262" w:rsidRDefault="00FC73C4" w:rsidP="004036B7">
            <w:pPr>
              <w:tabs>
                <w:tab w:val="decimal" w:pos="1087"/>
              </w:tabs>
              <w:spacing w:line="240" w:lineRule="atLeast"/>
              <w:ind w:right="-100"/>
              <w:rPr>
                <w:rFonts w:cs="Times New Roman"/>
                <w:lang w:val="en-US"/>
              </w:rPr>
            </w:pPr>
          </w:p>
        </w:tc>
        <w:tc>
          <w:tcPr>
            <w:tcW w:w="252" w:type="dxa"/>
          </w:tcPr>
          <w:p w14:paraId="61E13CA0" w14:textId="77777777" w:rsidR="00FC73C4" w:rsidRPr="000A4262" w:rsidRDefault="00FC73C4" w:rsidP="004036B7">
            <w:pPr>
              <w:tabs>
                <w:tab w:val="decimal" w:pos="1087"/>
              </w:tabs>
              <w:spacing w:line="240" w:lineRule="atLeast"/>
              <w:ind w:right="-100"/>
              <w:rPr>
                <w:rFonts w:cs="Times New Roman"/>
                <w:lang w:val="en-US"/>
              </w:rPr>
            </w:pPr>
          </w:p>
        </w:tc>
        <w:tc>
          <w:tcPr>
            <w:tcW w:w="1341" w:type="dxa"/>
          </w:tcPr>
          <w:p w14:paraId="18DFBEEA" w14:textId="77777777" w:rsidR="00FC73C4" w:rsidRPr="000A4262" w:rsidRDefault="00FC73C4" w:rsidP="004036B7">
            <w:pPr>
              <w:tabs>
                <w:tab w:val="decimal" w:pos="1087"/>
              </w:tabs>
              <w:spacing w:line="240" w:lineRule="atLeast"/>
              <w:ind w:right="-100"/>
              <w:rPr>
                <w:rFonts w:cs="Times New Roman"/>
                <w:lang w:val="en-US"/>
              </w:rPr>
            </w:pPr>
          </w:p>
        </w:tc>
      </w:tr>
      <w:tr w:rsidR="00FC73C4" w:rsidRPr="000A4262" w14:paraId="152B1FDE" w14:textId="3D91906F" w:rsidTr="00FC73C4">
        <w:tc>
          <w:tcPr>
            <w:tcW w:w="6210" w:type="dxa"/>
          </w:tcPr>
          <w:p w14:paraId="17D154E8" w14:textId="70CBDB44" w:rsidR="00FC73C4" w:rsidRPr="000A4262" w:rsidRDefault="00FC73C4" w:rsidP="004036B7">
            <w:pPr>
              <w:tabs>
                <w:tab w:val="left" w:pos="540"/>
              </w:tabs>
              <w:spacing w:line="240" w:lineRule="atLeast"/>
              <w:ind w:right="380"/>
              <w:rPr>
                <w:rFonts w:cs="Times New Roman"/>
                <w:b/>
                <w:bCs/>
                <w:lang w:val="en-US"/>
              </w:rPr>
            </w:pPr>
            <w:r w:rsidRPr="000A4262">
              <w:rPr>
                <w:rFonts w:cs="Times New Roman"/>
                <w:b/>
                <w:bCs/>
                <w:i/>
                <w:iCs/>
              </w:rPr>
              <w:t xml:space="preserve">Trade account payable </w:t>
            </w:r>
          </w:p>
        </w:tc>
        <w:tc>
          <w:tcPr>
            <w:tcW w:w="1368" w:type="dxa"/>
            <w:gridSpan w:val="2"/>
          </w:tcPr>
          <w:p w14:paraId="54B316E1" w14:textId="77777777" w:rsidR="00FC73C4" w:rsidRPr="000A4262" w:rsidRDefault="00FC73C4" w:rsidP="004036B7">
            <w:pPr>
              <w:tabs>
                <w:tab w:val="decimal" w:pos="1087"/>
              </w:tabs>
              <w:spacing w:line="240" w:lineRule="atLeast"/>
              <w:ind w:right="-100"/>
              <w:rPr>
                <w:rFonts w:cs="Times New Roman"/>
                <w:lang w:val="en-US"/>
              </w:rPr>
            </w:pPr>
          </w:p>
        </w:tc>
        <w:tc>
          <w:tcPr>
            <w:tcW w:w="252" w:type="dxa"/>
          </w:tcPr>
          <w:p w14:paraId="7581A454" w14:textId="77777777" w:rsidR="00FC73C4" w:rsidRPr="000A4262" w:rsidRDefault="00FC73C4" w:rsidP="004036B7">
            <w:pPr>
              <w:tabs>
                <w:tab w:val="decimal" w:pos="1087"/>
              </w:tabs>
              <w:spacing w:line="240" w:lineRule="atLeast"/>
              <w:ind w:right="-100"/>
              <w:rPr>
                <w:rFonts w:cs="Times New Roman"/>
                <w:lang w:val="en-US"/>
              </w:rPr>
            </w:pPr>
          </w:p>
        </w:tc>
        <w:tc>
          <w:tcPr>
            <w:tcW w:w="1341" w:type="dxa"/>
          </w:tcPr>
          <w:p w14:paraId="098A2E9E" w14:textId="77777777" w:rsidR="00FC73C4" w:rsidRPr="000A4262" w:rsidRDefault="00FC73C4" w:rsidP="004036B7">
            <w:pPr>
              <w:tabs>
                <w:tab w:val="decimal" w:pos="1087"/>
              </w:tabs>
              <w:spacing w:line="240" w:lineRule="atLeast"/>
              <w:ind w:right="-100"/>
              <w:rPr>
                <w:rFonts w:cs="Times New Roman"/>
                <w:lang w:val="en-US"/>
              </w:rPr>
            </w:pPr>
          </w:p>
        </w:tc>
      </w:tr>
      <w:tr w:rsidR="004036B7" w:rsidRPr="000A4262" w14:paraId="1E6AA037" w14:textId="77777777" w:rsidTr="00FC73C4">
        <w:tc>
          <w:tcPr>
            <w:tcW w:w="6210" w:type="dxa"/>
          </w:tcPr>
          <w:p w14:paraId="51C476F3" w14:textId="0E051839" w:rsidR="004036B7" w:rsidRPr="000A4262" w:rsidRDefault="00FC73C4" w:rsidP="004036B7">
            <w:pPr>
              <w:spacing w:line="240" w:lineRule="atLeast"/>
              <w:rPr>
                <w:rFonts w:cs="Times New Roman"/>
              </w:rPr>
            </w:pPr>
            <w:r w:rsidRPr="000A4262">
              <w:rPr>
                <w:rFonts w:cs="Times New Roman"/>
                <w:lang w:val="en-US"/>
              </w:rPr>
              <w:t xml:space="preserve">Parent - </w:t>
            </w:r>
            <w:r w:rsidR="004036B7" w:rsidRPr="000A4262">
              <w:rPr>
                <w:rFonts w:cs="Times New Roman"/>
                <w:lang w:val="en-US"/>
              </w:rPr>
              <w:t>Takeuchi Press Industries Company Limited</w:t>
            </w:r>
          </w:p>
        </w:tc>
        <w:tc>
          <w:tcPr>
            <w:tcW w:w="1368" w:type="dxa"/>
            <w:gridSpan w:val="2"/>
            <w:tcBorders>
              <w:bottom w:val="double" w:sz="4" w:space="0" w:color="auto"/>
            </w:tcBorders>
          </w:tcPr>
          <w:p w14:paraId="79142BC7" w14:textId="16A68BCC" w:rsidR="004036B7" w:rsidRPr="000A4262" w:rsidRDefault="00415505" w:rsidP="004036B7">
            <w:pPr>
              <w:tabs>
                <w:tab w:val="decimal" w:pos="1087"/>
              </w:tabs>
              <w:spacing w:line="240" w:lineRule="atLeast"/>
              <w:ind w:right="-100"/>
              <w:rPr>
                <w:rFonts w:cs="Times New Roman"/>
                <w:lang w:val="en-US"/>
              </w:rPr>
            </w:pPr>
            <w:r>
              <w:rPr>
                <w:rFonts w:cs="Times New Roman"/>
                <w:lang w:val="en-US"/>
              </w:rPr>
              <w:t>52</w:t>
            </w:r>
          </w:p>
        </w:tc>
        <w:tc>
          <w:tcPr>
            <w:tcW w:w="252" w:type="dxa"/>
          </w:tcPr>
          <w:p w14:paraId="15E079E4" w14:textId="77777777" w:rsidR="004036B7" w:rsidRPr="000A4262" w:rsidRDefault="004036B7" w:rsidP="004036B7">
            <w:pPr>
              <w:tabs>
                <w:tab w:val="decimal" w:pos="1087"/>
              </w:tabs>
              <w:spacing w:line="240" w:lineRule="atLeast"/>
              <w:ind w:right="-100"/>
              <w:rPr>
                <w:rFonts w:cs="Times New Roman"/>
                <w:lang w:val="en-US"/>
              </w:rPr>
            </w:pPr>
          </w:p>
        </w:tc>
        <w:tc>
          <w:tcPr>
            <w:tcW w:w="1341" w:type="dxa"/>
            <w:tcBorders>
              <w:bottom w:val="double" w:sz="4" w:space="0" w:color="auto"/>
            </w:tcBorders>
          </w:tcPr>
          <w:p w14:paraId="5FB0D866" w14:textId="6993C112" w:rsidR="004036B7" w:rsidRPr="000A4262" w:rsidRDefault="00EC7B90" w:rsidP="004036B7">
            <w:pPr>
              <w:tabs>
                <w:tab w:val="decimal" w:pos="1087"/>
              </w:tabs>
              <w:spacing w:line="240" w:lineRule="atLeast"/>
              <w:ind w:right="-100"/>
              <w:rPr>
                <w:rFonts w:cs="Times New Roman"/>
                <w:lang w:val="en-US"/>
              </w:rPr>
            </w:pPr>
            <w:r>
              <w:rPr>
                <w:rFonts w:cs="Times New Roman"/>
                <w:lang w:val="en-US"/>
              </w:rPr>
              <w:t>200</w:t>
            </w:r>
          </w:p>
        </w:tc>
      </w:tr>
      <w:tr w:rsidR="00FC73C4" w:rsidRPr="000A4262" w14:paraId="425068FA" w14:textId="77777777" w:rsidTr="00FC73C4">
        <w:tc>
          <w:tcPr>
            <w:tcW w:w="6210" w:type="dxa"/>
          </w:tcPr>
          <w:p w14:paraId="20B47E03" w14:textId="77777777" w:rsidR="00FC73C4" w:rsidRPr="000A4262" w:rsidRDefault="00FC73C4" w:rsidP="00FC73C4">
            <w:pPr>
              <w:spacing w:line="240" w:lineRule="atLeast"/>
              <w:ind w:right="-7"/>
              <w:rPr>
                <w:rFonts w:cs="Times New Roman"/>
                <w:b/>
                <w:bCs/>
                <w:i/>
                <w:iCs/>
              </w:rPr>
            </w:pPr>
          </w:p>
        </w:tc>
        <w:tc>
          <w:tcPr>
            <w:tcW w:w="1359" w:type="dxa"/>
          </w:tcPr>
          <w:p w14:paraId="475300B9" w14:textId="1519F463" w:rsidR="00FC73C4" w:rsidRPr="000A4262" w:rsidRDefault="00FC73C4" w:rsidP="00FC73C4">
            <w:pPr>
              <w:spacing w:line="240" w:lineRule="atLeast"/>
              <w:ind w:left="-108" w:right="-108"/>
              <w:jc w:val="center"/>
              <w:rPr>
                <w:rFonts w:cs="Times New Roman"/>
              </w:rPr>
            </w:pPr>
          </w:p>
        </w:tc>
        <w:tc>
          <w:tcPr>
            <w:tcW w:w="261" w:type="dxa"/>
            <w:gridSpan w:val="2"/>
          </w:tcPr>
          <w:p w14:paraId="564F858F" w14:textId="77777777" w:rsidR="00FC73C4" w:rsidRPr="000A4262" w:rsidRDefault="00FC73C4" w:rsidP="00FC73C4">
            <w:pPr>
              <w:tabs>
                <w:tab w:val="decimal" w:pos="1087"/>
              </w:tabs>
              <w:spacing w:line="240" w:lineRule="atLeast"/>
              <w:ind w:right="-100"/>
              <w:rPr>
                <w:rFonts w:cs="Times New Roman"/>
                <w:lang w:val="en-US"/>
              </w:rPr>
            </w:pPr>
          </w:p>
        </w:tc>
        <w:tc>
          <w:tcPr>
            <w:tcW w:w="1341" w:type="dxa"/>
          </w:tcPr>
          <w:p w14:paraId="43C39C4F" w14:textId="6B64CD04" w:rsidR="00FC73C4" w:rsidRPr="000A4262" w:rsidRDefault="00FC73C4" w:rsidP="00FC73C4">
            <w:pPr>
              <w:spacing w:line="240" w:lineRule="atLeast"/>
              <w:ind w:left="-108" w:right="-108"/>
              <w:jc w:val="center"/>
              <w:rPr>
                <w:rFonts w:cs="Times New Roman"/>
              </w:rPr>
            </w:pPr>
          </w:p>
        </w:tc>
      </w:tr>
      <w:tr w:rsidR="00FC73C4" w:rsidRPr="000A4262" w14:paraId="6CBDF615" w14:textId="77777777" w:rsidTr="00FC73C4">
        <w:tc>
          <w:tcPr>
            <w:tcW w:w="6210" w:type="dxa"/>
          </w:tcPr>
          <w:p w14:paraId="4D6E4955" w14:textId="77777777" w:rsidR="00FC73C4" w:rsidRPr="000A4262" w:rsidRDefault="00FC73C4" w:rsidP="004036B7">
            <w:pPr>
              <w:spacing w:line="240" w:lineRule="atLeast"/>
              <w:ind w:right="-7"/>
              <w:rPr>
                <w:rFonts w:cs="Times New Roman"/>
                <w:b/>
                <w:bCs/>
                <w:i/>
                <w:iCs/>
              </w:rPr>
            </w:pPr>
          </w:p>
        </w:tc>
        <w:tc>
          <w:tcPr>
            <w:tcW w:w="2961" w:type="dxa"/>
            <w:gridSpan w:val="4"/>
          </w:tcPr>
          <w:p w14:paraId="7D1D6BD0" w14:textId="443EEC60" w:rsidR="00FC73C4" w:rsidRPr="000A4262" w:rsidRDefault="00FC73C4" w:rsidP="00FC73C4">
            <w:pPr>
              <w:tabs>
                <w:tab w:val="decimal" w:pos="1087"/>
              </w:tabs>
              <w:spacing w:line="240" w:lineRule="atLeast"/>
              <w:ind w:right="-100"/>
              <w:jc w:val="center"/>
              <w:rPr>
                <w:rFonts w:cs="Times New Roman"/>
                <w:lang w:val="en-US"/>
              </w:rPr>
            </w:pPr>
            <w:r w:rsidRPr="000A4262">
              <w:rPr>
                <w:rFonts w:cs="Times New Roman"/>
                <w:i/>
                <w:iCs/>
                <w:lang w:val="en-US"/>
              </w:rPr>
              <w:t xml:space="preserve">(in </w:t>
            </w:r>
            <w:r w:rsidRPr="000A4262">
              <w:rPr>
                <w:rFonts w:cs="Times New Roman"/>
                <w:i/>
                <w:iCs/>
              </w:rPr>
              <w:t>thousand</w:t>
            </w:r>
            <w:r w:rsidRPr="000A4262">
              <w:rPr>
                <w:rFonts w:cs="Times New Roman"/>
                <w:i/>
                <w:iCs/>
                <w:lang w:val="en-US"/>
              </w:rPr>
              <w:t xml:space="preserve"> Baht)</w:t>
            </w:r>
          </w:p>
        </w:tc>
      </w:tr>
      <w:tr w:rsidR="004036B7" w:rsidRPr="000A4262" w14:paraId="785F9DDB" w14:textId="77777777" w:rsidTr="00FC73C4">
        <w:tc>
          <w:tcPr>
            <w:tcW w:w="6210" w:type="dxa"/>
          </w:tcPr>
          <w:p w14:paraId="30081981" w14:textId="63AE4D2F" w:rsidR="004036B7" w:rsidRPr="000A4262" w:rsidRDefault="004036B7" w:rsidP="004036B7">
            <w:pPr>
              <w:spacing w:line="240" w:lineRule="atLeast"/>
              <w:ind w:right="-7"/>
              <w:rPr>
                <w:rFonts w:cs="Times New Roman"/>
                <w:b/>
                <w:bCs/>
                <w:i/>
                <w:iCs/>
                <w:lang w:val="en-US"/>
              </w:rPr>
            </w:pPr>
            <w:r w:rsidRPr="000A4262">
              <w:rPr>
                <w:rFonts w:cs="Times New Roman"/>
                <w:b/>
                <w:bCs/>
                <w:i/>
                <w:iCs/>
              </w:rPr>
              <w:t>Other payable</w:t>
            </w:r>
            <w:r w:rsidR="00787523" w:rsidRPr="000A4262">
              <w:rPr>
                <w:b/>
                <w:bCs/>
                <w:i/>
                <w:iCs/>
                <w:lang w:val="en-US"/>
              </w:rPr>
              <w:t>s</w:t>
            </w:r>
            <w:r w:rsidRPr="000A4262">
              <w:rPr>
                <w:rFonts w:cs="Times New Roman"/>
                <w:b/>
                <w:bCs/>
                <w:i/>
                <w:iCs/>
              </w:rPr>
              <w:t xml:space="preserve"> </w:t>
            </w:r>
          </w:p>
        </w:tc>
        <w:tc>
          <w:tcPr>
            <w:tcW w:w="1359" w:type="dxa"/>
          </w:tcPr>
          <w:p w14:paraId="41C731DF" w14:textId="77777777" w:rsidR="004036B7" w:rsidRPr="000A4262" w:rsidRDefault="004036B7" w:rsidP="004036B7">
            <w:pPr>
              <w:tabs>
                <w:tab w:val="decimal" w:pos="1087"/>
              </w:tabs>
              <w:spacing w:line="240" w:lineRule="atLeast"/>
              <w:ind w:right="-100"/>
              <w:rPr>
                <w:rFonts w:cs="Times New Roman"/>
                <w:lang w:val="en-US"/>
              </w:rPr>
            </w:pPr>
          </w:p>
        </w:tc>
        <w:tc>
          <w:tcPr>
            <w:tcW w:w="261" w:type="dxa"/>
            <w:gridSpan w:val="2"/>
          </w:tcPr>
          <w:p w14:paraId="11D100D8" w14:textId="77777777" w:rsidR="004036B7" w:rsidRPr="000A4262" w:rsidRDefault="004036B7" w:rsidP="004036B7">
            <w:pPr>
              <w:tabs>
                <w:tab w:val="decimal" w:pos="1087"/>
              </w:tabs>
              <w:spacing w:line="240" w:lineRule="atLeast"/>
              <w:ind w:right="-100"/>
              <w:rPr>
                <w:rFonts w:cs="Times New Roman"/>
                <w:lang w:val="en-US"/>
              </w:rPr>
            </w:pPr>
          </w:p>
        </w:tc>
        <w:tc>
          <w:tcPr>
            <w:tcW w:w="1341" w:type="dxa"/>
          </w:tcPr>
          <w:p w14:paraId="1A1A273A" w14:textId="77777777" w:rsidR="004036B7" w:rsidRPr="000A4262" w:rsidRDefault="004036B7" w:rsidP="004036B7">
            <w:pPr>
              <w:tabs>
                <w:tab w:val="decimal" w:pos="1087"/>
              </w:tabs>
              <w:spacing w:line="240" w:lineRule="atLeast"/>
              <w:ind w:right="-100"/>
              <w:rPr>
                <w:rFonts w:cs="Times New Roman"/>
                <w:lang w:val="en-US"/>
              </w:rPr>
            </w:pPr>
          </w:p>
        </w:tc>
      </w:tr>
      <w:tr w:rsidR="004036B7" w:rsidRPr="004C6631" w14:paraId="183AB892" w14:textId="77777777" w:rsidTr="00FC73C4">
        <w:tc>
          <w:tcPr>
            <w:tcW w:w="6210" w:type="dxa"/>
          </w:tcPr>
          <w:p w14:paraId="776AA1DA" w14:textId="77777777" w:rsidR="004036B7" w:rsidRPr="004C6631" w:rsidRDefault="004036B7" w:rsidP="004036B7">
            <w:pPr>
              <w:tabs>
                <w:tab w:val="left" w:pos="540"/>
              </w:tabs>
              <w:spacing w:line="240" w:lineRule="atLeast"/>
              <w:ind w:right="-216"/>
              <w:rPr>
                <w:rFonts w:cs="Times New Roman"/>
                <w:b/>
                <w:bCs/>
                <w:i/>
                <w:iCs/>
                <w:lang w:val="en-US"/>
              </w:rPr>
            </w:pPr>
            <w:r w:rsidRPr="004C6631">
              <w:rPr>
                <w:rFonts w:cs="Times New Roman"/>
                <w:b/>
                <w:bCs/>
                <w:i/>
                <w:iCs/>
                <w:lang w:val="en-US"/>
              </w:rPr>
              <w:t>Accrued license fee</w:t>
            </w:r>
          </w:p>
        </w:tc>
        <w:tc>
          <w:tcPr>
            <w:tcW w:w="1359" w:type="dxa"/>
          </w:tcPr>
          <w:p w14:paraId="2F57629A" w14:textId="77777777" w:rsidR="004036B7" w:rsidRPr="004C6631" w:rsidRDefault="004036B7" w:rsidP="004036B7">
            <w:pPr>
              <w:tabs>
                <w:tab w:val="decimal" w:pos="1087"/>
              </w:tabs>
              <w:spacing w:line="240" w:lineRule="atLeast"/>
              <w:ind w:right="-100"/>
              <w:rPr>
                <w:rFonts w:cs="Times New Roman"/>
                <w:lang w:val="en-US"/>
              </w:rPr>
            </w:pPr>
          </w:p>
        </w:tc>
        <w:tc>
          <w:tcPr>
            <w:tcW w:w="261" w:type="dxa"/>
            <w:gridSpan w:val="2"/>
          </w:tcPr>
          <w:p w14:paraId="466E8BFB" w14:textId="77777777" w:rsidR="004036B7" w:rsidRPr="004C6631" w:rsidRDefault="004036B7" w:rsidP="004036B7">
            <w:pPr>
              <w:tabs>
                <w:tab w:val="decimal" w:pos="1087"/>
              </w:tabs>
              <w:spacing w:line="240" w:lineRule="atLeast"/>
              <w:ind w:right="-100"/>
              <w:rPr>
                <w:rFonts w:cs="Times New Roman"/>
                <w:lang w:val="en-US"/>
              </w:rPr>
            </w:pPr>
          </w:p>
        </w:tc>
        <w:tc>
          <w:tcPr>
            <w:tcW w:w="1341" w:type="dxa"/>
          </w:tcPr>
          <w:p w14:paraId="19FCF474" w14:textId="77777777" w:rsidR="004036B7" w:rsidRPr="004C6631" w:rsidRDefault="004036B7" w:rsidP="004036B7">
            <w:pPr>
              <w:tabs>
                <w:tab w:val="decimal" w:pos="1087"/>
              </w:tabs>
              <w:spacing w:line="240" w:lineRule="atLeast"/>
              <w:ind w:right="-100"/>
              <w:rPr>
                <w:rFonts w:cs="Times New Roman"/>
                <w:lang w:val="en-US"/>
              </w:rPr>
            </w:pPr>
          </w:p>
        </w:tc>
      </w:tr>
      <w:tr w:rsidR="00FC73C4" w:rsidRPr="004C6631" w14:paraId="045E9409" w14:textId="68B7F92B" w:rsidTr="00FC73C4">
        <w:tc>
          <w:tcPr>
            <w:tcW w:w="6210" w:type="dxa"/>
          </w:tcPr>
          <w:p w14:paraId="0C703FA0" w14:textId="6B6597AD" w:rsidR="00FC73C4" w:rsidRPr="00251DD0" w:rsidRDefault="00FC73C4" w:rsidP="004036B7">
            <w:pPr>
              <w:spacing w:line="240" w:lineRule="atLeast"/>
              <w:ind w:right="-216"/>
              <w:rPr>
                <w:rFonts w:cs="Times New Roman"/>
                <w:spacing w:val="-4"/>
                <w:lang w:val="en-US"/>
              </w:rPr>
            </w:pPr>
            <w:r w:rsidRPr="00251DD0">
              <w:rPr>
                <w:rFonts w:cs="Times New Roman"/>
                <w:lang w:val="en-US"/>
              </w:rPr>
              <w:t>Parent - Takeuchi Press Industries Company Limited</w:t>
            </w:r>
          </w:p>
        </w:tc>
        <w:tc>
          <w:tcPr>
            <w:tcW w:w="1359" w:type="dxa"/>
          </w:tcPr>
          <w:p w14:paraId="0E28F8A4" w14:textId="43EA2A81" w:rsidR="00FC73C4" w:rsidRPr="004C6631" w:rsidRDefault="00251DD0" w:rsidP="004036B7">
            <w:pPr>
              <w:tabs>
                <w:tab w:val="decimal" w:pos="1087"/>
              </w:tabs>
              <w:spacing w:line="240" w:lineRule="atLeast"/>
              <w:ind w:right="-100"/>
              <w:rPr>
                <w:rFonts w:cstheme="minorBidi"/>
                <w:lang w:val="en-US"/>
              </w:rPr>
            </w:pPr>
            <w:r>
              <w:rPr>
                <w:rFonts w:cstheme="minorBidi"/>
                <w:lang w:val="en-US"/>
              </w:rPr>
              <w:t>2,738</w:t>
            </w:r>
          </w:p>
        </w:tc>
        <w:tc>
          <w:tcPr>
            <w:tcW w:w="261" w:type="dxa"/>
            <w:gridSpan w:val="2"/>
          </w:tcPr>
          <w:p w14:paraId="54D7534A" w14:textId="77777777" w:rsidR="00FC73C4" w:rsidRPr="004C6631" w:rsidRDefault="00FC73C4" w:rsidP="004036B7">
            <w:pPr>
              <w:tabs>
                <w:tab w:val="decimal" w:pos="1087"/>
              </w:tabs>
              <w:spacing w:line="240" w:lineRule="atLeast"/>
              <w:ind w:right="-100"/>
              <w:rPr>
                <w:rFonts w:cs="Times New Roman"/>
                <w:lang w:val="en-US"/>
              </w:rPr>
            </w:pPr>
          </w:p>
        </w:tc>
        <w:tc>
          <w:tcPr>
            <w:tcW w:w="1341" w:type="dxa"/>
          </w:tcPr>
          <w:p w14:paraId="63A3220F" w14:textId="52B79BE3" w:rsidR="00FC73C4" w:rsidRPr="004C6631" w:rsidRDefault="00EC7B90" w:rsidP="004036B7">
            <w:pPr>
              <w:tabs>
                <w:tab w:val="decimal" w:pos="1087"/>
              </w:tabs>
              <w:spacing w:line="240" w:lineRule="atLeast"/>
              <w:ind w:right="-100"/>
              <w:rPr>
                <w:rFonts w:cs="Times New Roman"/>
                <w:lang w:val="en-US"/>
              </w:rPr>
            </w:pPr>
            <w:r w:rsidRPr="004C6631">
              <w:rPr>
                <w:rFonts w:cs="Times New Roman"/>
                <w:lang w:val="en-US"/>
              </w:rPr>
              <w:t>4,023</w:t>
            </w:r>
          </w:p>
        </w:tc>
      </w:tr>
      <w:tr w:rsidR="00FC73C4" w:rsidRPr="004C6631" w14:paraId="7C05B35E" w14:textId="77777777" w:rsidTr="00FC73C4">
        <w:tc>
          <w:tcPr>
            <w:tcW w:w="6210" w:type="dxa"/>
          </w:tcPr>
          <w:p w14:paraId="3B61D70A" w14:textId="77777777" w:rsidR="00FC73C4" w:rsidRPr="00251DD0" w:rsidRDefault="00FC73C4" w:rsidP="004036B7">
            <w:pPr>
              <w:tabs>
                <w:tab w:val="left" w:pos="540"/>
              </w:tabs>
              <w:spacing w:line="240" w:lineRule="atLeast"/>
              <w:ind w:right="-216"/>
              <w:rPr>
                <w:rFonts w:cs="Times New Roman"/>
                <w:b/>
                <w:bCs/>
                <w:i/>
                <w:iCs/>
                <w:lang w:val="en-US"/>
              </w:rPr>
            </w:pPr>
          </w:p>
        </w:tc>
        <w:tc>
          <w:tcPr>
            <w:tcW w:w="1359" w:type="dxa"/>
          </w:tcPr>
          <w:p w14:paraId="00A2D85E" w14:textId="77777777" w:rsidR="00FC73C4" w:rsidRPr="004C6631" w:rsidRDefault="00FC73C4" w:rsidP="004036B7">
            <w:pPr>
              <w:tabs>
                <w:tab w:val="decimal" w:pos="1087"/>
              </w:tabs>
              <w:spacing w:line="240" w:lineRule="atLeast"/>
              <w:ind w:right="-100"/>
              <w:rPr>
                <w:rFonts w:cs="Times New Roman"/>
                <w:lang w:val="en-US"/>
              </w:rPr>
            </w:pPr>
          </w:p>
        </w:tc>
        <w:tc>
          <w:tcPr>
            <w:tcW w:w="261" w:type="dxa"/>
            <w:gridSpan w:val="2"/>
          </w:tcPr>
          <w:p w14:paraId="02533EA2" w14:textId="77777777" w:rsidR="00FC73C4" w:rsidRPr="004C6631" w:rsidRDefault="00FC73C4" w:rsidP="004036B7">
            <w:pPr>
              <w:tabs>
                <w:tab w:val="decimal" w:pos="1087"/>
              </w:tabs>
              <w:spacing w:line="240" w:lineRule="atLeast"/>
              <w:ind w:right="-100"/>
              <w:rPr>
                <w:rFonts w:cs="Times New Roman"/>
                <w:lang w:val="en-US"/>
              </w:rPr>
            </w:pPr>
          </w:p>
        </w:tc>
        <w:tc>
          <w:tcPr>
            <w:tcW w:w="1341" w:type="dxa"/>
          </w:tcPr>
          <w:p w14:paraId="4E966DF8" w14:textId="77777777" w:rsidR="00FC73C4" w:rsidRPr="004C6631" w:rsidRDefault="00FC73C4" w:rsidP="004036B7">
            <w:pPr>
              <w:tabs>
                <w:tab w:val="decimal" w:pos="1087"/>
              </w:tabs>
              <w:spacing w:line="240" w:lineRule="atLeast"/>
              <w:ind w:right="-100"/>
              <w:rPr>
                <w:rFonts w:cs="Times New Roman"/>
                <w:lang w:val="en-US"/>
              </w:rPr>
            </w:pPr>
          </w:p>
        </w:tc>
      </w:tr>
      <w:tr w:rsidR="00FC73C4" w:rsidRPr="004C6631" w14:paraId="71BCFE4B" w14:textId="77777777" w:rsidTr="00FC73C4">
        <w:tc>
          <w:tcPr>
            <w:tcW w:w="6210" w:type="dxa"/>
          </w:tcPr>
          <w:p w14:paraId="01BF20CD" w14:textId="77777777" w:rsidR="00FC73C4" w:rsidRPr="00251DD0" w:rsidRDefault="00FC73C4" w:rsidP="004036B7">
            <w:pPr>
              <w:tabs>
                <w:tab w:val="left" w:pos="540"/>
              </w:tabs>
              <w:spacing w:line="240" w:lineRule="atLeast"/>
              <w:ind w:right="-216"/>
              <w:rPr>
                <w:rFonts w:cs="Times New Roman"/>
                <w:b/>
                <w:bCs/>
                <w:i/>
                <w:iCs/>
                <w:lang w:val="en-US"/>
              </w:rPr>
            </w:pPr>
            <w:r w:rsidRPr="00251DD0">
              <w:rPr>
                <w:rFonts w:cs="Times New Roman"/>
                <w:b/>
                <w:bCs/>
                <w:i/>
                <w:iCs/>
                <w:lang w:val="en-US"/>
              </w:rPr>
              <w:t>Accrued commission payable</w:t>
            </w:r>
          </w:p>
        </w:tc>
        <w:tc>
          <w:tcPr>
            <w:tcW w:w="1359" w:type="dxa"/>
          </w:tcPr>
          <w:p w14:paraId="1D020895" w14:textId="77777777" w:rsidR="00FC73C4" w:rsidRPr="004C6631" w:rsidRDefault="00FC73C4" w:rsidP="004036B7">
            <w:pPr>
              <w:tabs>
                <w:tab w:val="decimal" w:pos="1087"/>
              </w:tabs>
              <w:spacing w:line="240" w:lineRule="atLeast"/>
              <w:ind w:right="-100"/>
              <w:rPr>
                <w:rFonts w:cs="Times New Roman"/>
                <w:lang w:val="en-US"/>
              </w:rPr>
            </w:pPr>
          </w:p>
        </w:tc>
        <w:tc>
          <w:tcPr>
            <w:tcW w:w="261" w:type="dxa"/>
            <w:gridSpan w:val="2"/>
          </w:tcPr>
          <w:p w14:paraId="720FF6A5" w14:textId="77777777" w:rsidR="00FC73C4" w:rsidRPr="004C6631" w:rsidRDefault="00FC73C4" w:rsidP="004036B7">
            <w:pPr>
              <w:tabs>
                <w:tab w:val="decimal" w:pos="1087"/>
              </w:tabs>
              <w:spacing w:line="240" w:lineRule="atLeast"/>
              <w:ind w:right="-100"/>
              <w:rPr>
                <w:rFonts w:cs="Times New Roman"/>
                <w:lang w:val="en-US"/>
              </w:rPr>
            </w:pPr>
          </w:p>
        </w:tc>
        <w:tc>
          <w:tcPr>
            <w:tcW w:w="1341" w:type="dxa"/>
          </w:tcPr>
          <w:p w14:paraId="697612D2" w14:textId="77777777" w:rsidR="00FC73C4" w:rsidRPr="004C6631" w:rsidRDefault="00FC73C4" w:rsidP="004036B7">
            <w:pPr>
              <w:tabs>
                <w:tab w:val="decimal" w:pos="1087"/>
              </w:tabs>
              <w:spacing w:line="240" w:lineRule="atLeast"/>
              <w:ind w:right="-100"/>
              <w:rPr>
                <w:rFonts w:cs="Times New Roman"/>
                <w:lang w:val="en-US"/>
              </w:rPr>
            </w:pPr>
          </w:p>
        </w:tc>
      </w:tr>
      <w:tr w:rsidR="00FC73C4" w:rsidRPr="000A4262" w14:paraId="53549853" w14:textId="51F612BD" w:rsidTr="00FC73C4">
        <w:tc>
          <w:tcPr>
            <w:tcW w:w="6210" w:type="dxa"/>
          </w:tcPr>
          <w:p w14:paraId="00A7C49D" w14:textId="0AAB5F73" w:rsidR="00FC73C4" w:rsidRPr="00251DD0" w:rsidRDefault="00FC73C4" w:rsidP="004036B7">
            <w:pPr>
              <w:spacing w:line="240" w:lineRule="atLeast"/>
              <w:ind w:right="-216"/>
              <w:rPr>
                <w:rFonts w:cs="Times New Roman"/>
                <w:spacing w:val="-4"/>
                <w:lang w:val="en-US"/>
              </w:rPr>
            </w:pPr>
            <w:r w:rsidRPr="00251DD0">
              <w:rPr>
                <w:rFonts w:cs="Times New Roman"/>
                <w:lang w:val="en-US"/>
              </w:rPr>
              <w:t>Parent - Takeuchi Press Industries Company Limited</w:t>
            </w:r>
          </w:p>
        </w:tc>
        <w:tc>
          <w:tcPr>
            <w:tcW w:w="1359" w:type="dxa"/>
          </w:tcPr>
          <w:p w14:paraId="1C35EA52" w14:textId="74474C7E" w:rsidR="00FC73C4" w:rsidRPr="004C6631" w:rsidRDefault="00251DD0" w:rsidP="004036B7">
            <w:pPr>
              <w:tabs>
                <w:tab w:val="decimal" w:pos="1087"/>
              </w:tabs>
              <w:spacing w:line="240" w:lineRule="atLeast"/>
              <w:ind w:right="-100"/>
              <w:rPr>
                <w:rFonts w:cs="Times New Roman"/>
                <w:lang w:val="en-US"/>
              </w:rPr>
            </w:pPr>
            <w:r>
              <w:rPr>
                <w:rFonts w:cs="Times New Roman"/>
                <w:lang w:val="en-US"/>
              </w:rPr>
              <w:t>346</w:t>
            </w:r>
          </w:p>
        </w:tc>
        <w:tc>
          <w:tcPr>
            <w:tcW w:w="261" w:type="dxa"/>
            <w:gridSpan w:val="2"/>
          </w:tcPr>
          <w:p w14:paraId="5B6AFD2A" w14:textId="77777777" w:rsidR="00FC73C4" w:rsidRPr="004C6631" w:rsidRDefault="00FC73C4" w:rsidP="004036B7">
            <w:pPr>
              <w:tabs>
                <w:tab w:val="decimal" w:pos="1087"/>
              </w:tabs>
              <w:spacing w:line="240" w:lineRule="atLeast"/>
              <w:ind w:right="-100"/>
              <w:rPr>
                <w:rFonts w:cs="Times New Roman"/>
                <w:lang w:val="en-US"/>
              </w:rPr>
            </w:pPr>
          </w:p>
        </w:tc>
        <w:tc>
          <w:tcPr>
            <w:tcW w:w="1341" w:type="dxa"/>
          </w:tcPr>
          <w:p w14:paraId="327F28FF" w14:textId="715F47C0" w:rsidR="00FC73C4" w:rsidRPr="000A4262" w:rsidRDefault="00EC7B90" w:rsidP="004036B7">
            <w:pPr>
              <w:tabs>
                <w:tab w:val="decimal" w:pos="1087"/>
              </w:tabs>
              <w:spacing w:line="240" w:lineRule="atLeast"/>
              <w:ind w:right="-100"/>
              <w:rPr>
                <w:rFonts w:cs="Times New Roman"/>
                <w:lang w:val="en-US"/>
              </w:rPr>
            </w:pPr>
            <w:r w:rsidRPr="004C6631">
              <w:rPr>
                <w:rFonts w:cs="Times New Roman"/>
                <w:lang w:val="en-US"/>
              </w:rPr>
              <w:t>501</w:t>
            </w:r>
          </w:p>
        </w:tc>
      </w:tr>
      <w:tr w:rsidR="00FC73C4" w:rsidRPr="000A4262" w14:paraId="373F3DF2" w14:textId="77777777" w:rsidTr="00FC73C4">
        <w:tc>
          <w:tcPr>
            <w:tcW w:w="6210" w:type="dxa"/>
          </w:tcPr>
          <w:p w14:paraId="6F649240" w14:textId="09508CC9" w:rsidR="00FC73C4" w:rsidRPr="00251DD0" w:rsidRDefault="00063965" w:rsidP="004036B7">
            <w:pPr>
              <w:tabs>
                <w:tab w:val="left" w:pos="540"/>
              </w:tabs>
              <w:spacing w:line="240" w:lineRule="atLeast"/>
              <w:ind w:right="-216"/>
              <w:rPr>
                <w:rFonts w:cs="Times New Roman"/>
                <w:b/>
                <w:bCs/>
                <w:i/>
                <w:iCs/>
                <w:lang w:val="en-US"/>
              </w:rPr>
            </w:pPr>
            <w:r w:rsidRPr="00251DD0">
              <w:rPr>
                <w:rFonts w:cs="Times New Roman"/>
                <w:b/>
                <w:bCs/>
                <w:i/>
                <w:iCs/>
                <w:lang w:val="en-US"/>
              </w:rPr>
              <w:tab/>
            </w:r>
          </w:p>
        </w:tc>
        <w:tc>
          <w:tcPr>
            <w:tcW w:w="1359" w:type="dxa"/>
          </w:tcPr>
          <w:p w14:paraId="60BF116F" w14:textId="77777777" w:rsidR="00FC73C4" w:rsidRPr="000A4262" w:rsidRDefault="00FC73C4" w:rsidP="004036B7">
            <w:pPr>
              <w:tabs>
                <w:tab w:val="decimal" w:pos="1087"/>
              </w:tabs>
              <w:spacing w:line="240" w:lineRule="atLeast"/>
              <w:ind w:right="-100"/>
              <w:rPr>
                <w:rFonts w:cs="Times New Roman"/>
                <w:lang w:val="en-US"/>
              </w:rPr>
            </w:pPr>
          </w:p>
        </w:tc>
        <w:tc>
          <w:tcPr>
            <w:tcW w:w="261" w:type="dxa"/>
            <w:gridSpan w:val="2"/>
          </w:tcPr>
          <w:p w14:paraId="1D0CA86B" w14:textId="77777777" w:rsidR="00FC73C4" w:rsidRPr="000A4262" w:rsidRDefault="00FC73C4" w:rsidP="004036B7">
            <w:pPr>
              <w:tabs>
                <w:tab w:val="decimal" w:pos="1087"/>
              </w:tabs>
              <w:spacing w:line="240" w:lineRule="atLeast"/>
              <w:ind w:right="-100"/>
              <w:rPr>
                <w:rFonts w:cs="Times New Roman"/>
                <w:lang w:val="en-US"/>
              </w:rPr>
            </w:pPr>
          </w:p>
        </w:tc>
        <w:tc>
          <w:tcPr>
            <w:tcW w:w="1341" w:type="dxa"/>
          </w:tcPr>
          <w:p w14:paraId="09A5C33A" w14:textId="77777777" w:rsidR="00FC73C4" w:rsidRPr="000A4262" w:rsidRDefault="00FC73C4" w:rsidP="004036B7">
            <w:pPr>
              <w:tabs>
                <w:tab w:val="decimal" w:pos="1087"/>
              </w:tabs>
              <w:spacing w:line="240" w:lineRule="atLeast"/>
              <w:ind w:right="-100"/>
              <w:rPr>
                <w:rFonts w:cs="Times New Roman"/>
                <w:lang w:val="en-US"/>
              </w:rPr>
            </w:pPr>
          </w:p>
        </w:tc>
      </w:tr>
      <w:tr w:rsidR="00FC73C4" w:rsidRPr="000A4262" w14:paraId="7975E16D" w14:textId="77777777" w:rsidTr="00FC73C4">
        <w:tc>
          <w:tcPr>
            <w:tcW w:w="6210" w:type="dxa"/>
          </w:tcPr>
          <w:p w14:paraId="10383765" w14:textId="77777777" w:rsidR="00FC73C4" w:rsidRPr="00251DD0" w:rsidRDefault="00FC73C4" w:rsidP="004036B7">
            <w:pPr>
              <w:spacing w:line="240" w:lineRule="atLeast"/>
              <w:ind w:right="-216"/>
              <w:rPr>
                <w:rFonts w:cs="Times New Roman"/>
                <w:lang w:val="en-US"/>
              </w:rPr>
            </w:pPr>
            <w:r w:rsidRPr="00251DD0">
              <w:rPr>
                <w:rFonts w:cs="Times New Roman"/>
                <w:b/>
                <w:bCs/>
                <w:i/>
                <w:iCs/>
                <w:lang w:val="en-US"/>
              </w:rPr>
              <w:t>Accrued management’s remuneration and other benefits</w:t>
            </w:r>
          </w:p>
        </w:tc>
        <w:tc>
          <w:tcPr>
            <w:tcW w:w="1359" w:type="dxa"/>
          </w:tcPr>
          <w:p w14:paraId="57842BCD" w14:textId="77777777" w:rsidR="00FC73C4" w:rsidRPr="000A4262" w:rsidRDefault="00FC73C4" w:rsidP="004036B7">
            <w:pPr>
              <w:tabs>
                <w:tab w:val="decimal" w:pos="1087"/>
              </w:tabs>
              <w:spacing w:line="240" w:lineRule="atLeast"/>
              <w:ind w:right="-100"/>
              <w:rPr>
                <w:rFonts w:cs="Times New Roman"/>
                <w:lang w:val="en-US"/>
              </w:rPr>
            </w:pPr>
          </w:p>
        </w:tc>
        <w:tc>
          <w:tcPr>
            <w:tcW w:w="261" w:type="dxa"/>
            <w:gridSpan w:val="2"/>
          </w:tcPr>
          <w:p w14:paraId="049142A0" w14:textId="77777777" w:rsidR="00FC73C4" w:rsidRPr="000A4262" w:rsidRDefault="00FC73C4" w:rsidP="004036B7">
            <w:pPr>
              <w:tabs>
                <w:tab w:val="decimal" w:pos="1087"/>
              </w:tabs>
              <w:spacing w:line="240" w:lineRule="atLeast"/>
              <w:ind w:right="-100"/>
              <w:rPr>
                <w:rFonts w:cs="Times New Roman"/>
                <w:lang w:val="en-US"/>
              </w:rPr>
            </w:pPr>
          </w:p>
        </w:tc>
        <w:tc>
          <w:tcPr>
            <w:tcW w:w="1341" w:type="dxa"/>
          </w:tcPr>
          <w:p w14:paraId="53B59DDC" w14:textId="77777777" w:rsidR="00FC73C4" w:rsidRPr="000A4262" w:rsidRDefault="00FC73C4" w:rsidP="004036B7">
            <w:pPr>
              <w:tabs>
                <w:tab w:val="decimal" w:pos="1087"/>
              </w:tabs>
              <w:spacing w:line="240" w:lineRule="atLeast"/>
              <w:ind w:right="-100"/>
              <w:rPr>
                <w:rFonts w:cs="Times New Roman"/>
                <w:lang w:val="en-US"/>
              </w:rPr>
            </w:pPr>
          </w:p>
        </w:tc>
      </w:tr>
      <w:tr w:rsidR="00FC73C4" w:rsidRPr="000A4262" w14:paraId="2C76AD77" w14:textId="51D0DA4E" w:rsidTr="00FC73C4">
        <w:tc>
          <w:tcPr>
            <w:tcW w:w="6210" w:type="dxa"/>
          </w:tcPr>
          <w:p w14:paraId="3A561101" w14:textId="77777777" w:rsidR="00FC73C4" w:rsidRPr="00251DD0" w:rsidRDefault="00FC73C4" w:rsidP="004036B7">
            <w:pPr>
              <w:spacing w:line="240" w:lineRule="atLeast"/>
              <w:ind w:right="-216"/>
              <w:rPr>
                <w:rFonts w:cs="Times New Roman"/>
                <w:lang w:val="en-US"/>
              </w:rPr>
            </w:pPr>
            <w:r w:rsidRPr="00251DD0">
              <w:rPr>
                <w:rFonts w:cs="Times New Roman"/>
                <w:color w:val="000000"/>
              </w:rPr>
              <w:t>Key management personnel</w:t>
            </w:r>
          </w:p>
        </w:tc>
        <w:tc>
          <w:tcPr>
            <w:tcW w:w="1359" w:type="dxa"/>
            <w:tcBorders>
              <w:bottom w:val="single" w:sz="4" w:space="0" w:color="auto"/>
            </w:tcBorders>
          </w:tcPr>
          <w:p w14:paraId="72A1A6A0" w14:textId="55250CB9" w:rsidR="00FC73C4" w:rsidRPr="000A4262" w:rsidRDefault="00251DD0" w:rsidP="004036B7">
            <w:pPr>
              <w:tabs>
                <w:tab w:val="decimal" w:pos="1087"/>
              </w:tabs>
              <w:spacing w:line="240" w:lineRule="atLeast"/>
              <w:ind w:right="-100"/>
              <w:rPr>
                <w:rFonts w:cs="Times New Roman"/>
                <w:lang w:val="en-US"/>
              </w:rPr>
            </w:pPr>
            <w:r>
              <w:rPr>
                <w:rFonts w:cs="Times New Roman"/>
                <w:lang w:val="en-US"/>
              </w:rPr>
              <w:t>3,668</w:t>
            </w:r>
          </w:p>
        </w:tc>
        <w:tc>
          <w:tcPr>
            <w:tcW w:w="261" w:type="dxa"/>
            <w:gridSpan w:val="2"/>
          </w:tcPr>
          <w:p w14:paraId="3E824269" w14:textId="77777777" w:rsidR="00FC73C4" w:rsidRPr="000A4262" w:rsidRDefault="00FC73C4" w:rsidP="004036B7">
            <w:pPr>
              <w:tabs>
                <w:tab w:val="decimal" w:pos="1087"/>
              </w:tabs>
              <w:spacing w:line="240" w:lineRule="atLeast"/>
              <w:ind w:right="-100"/>
              <w:rPr>
                <w:rFonts w:cs="Times New Roman"/>
                <w:lang w:val="en-US"/>
              </w:rPr>
            </w:pPr>
          </w:p>
        </w:tc>
        <w:tc>
          <w:tcPr>
            <w:tcW w:w="1341" w:type="dxa"/>
            <w:tcBorders>
              <w:bottom w:val="single" w:sz="4" w:space="0" w:color="auto"/>
            </w:tcBorders>
          </w:tcPr>
          <w:p w14:paraId="263A7A68" w14:textId="58AAC70C" w:rsidR="00FC73C4" w:rsidRPr="000A4262" w:rsidRDefault="00EC7B90" w:rsidP="004036B7">
            <w:pPr>
              <w:tabs>
                <w:tab w:val="decimal" w:pos="1087"/>
              </w:tabs>
              <w:spacing w:line="240" w:lineRule="atLeast"/>
              <w:ind w:right="-100"/>
              <w:rPr>
                <w:rFonts w:cs="Times New Roman"/>
                <w:lang w:val="en-US"/>
              </w:rPr>
            </w:pPr>
            <w:r>
              <w:rPr>
                <w:rFonts w:cs="Times New Roman"/>
                <w:lang w:val="en-US"/>
              </w:rPr>
              <w:t>5,095</w:t>
            </w:r>
          </w:p>
        </w:tc>
      </w:tr>
      <w:tr w:rsidR="004036B7" w:rsidRPr="000A4262" w14:paraId="0C756C23" w14:textId="77777777" w:rsidTr="00FC73C4">
        <w:tc>
          <w:tcPr>
            <w:tcW w:w="6210" w:type="dxa"/>
          </w:tcPr>
          <w:p w14:paraId="5FE98538" w14:textId="03BC0C9E" w:rsidR="004036B7" w:rsidRPr="00251DD0" w:rsidRDefault="00FC73C4" w:rsidP="00FC73C4">
            <w:pPr>
              <w:tabs>
                <w:tab w:val="left" w:pos="540"/>
              </w:tabs>
              <w:spacing w:line="240" w:lineRule="atLeast"/>
              <w:ind w:right="-216"/>
              <w:rPr>
                <w:b/>
                <w:bCs/>
                <w:lang w:val="en-US"/>
              </w:rPr>
            </w:pPr>
            <w:r w:rsidRPr="00251DD0">
              <w:rPr>
                <w:rFonts w:cs="Times New Roman"/>
                <w:b/>
                <w:bCs/>
                <w:lang w:val="en-US"/>
              </w:rPr>
              <w:t xml:space="preserve">Total </w:t>
            </w:r>
            <w:r w:rsidR="00882AA2" w:rsidRPr="00251DD0">
              <w:rPr>
                <w:b/>
                <w:bCs/>
                <w:lang w:val="en-US"/>
              </w:rPr>
              <w:t>other payables to related part</w:t>
            </w:r>
            <w:r w:rsidR="00FC1520" w:rsidRPr="00251DD0">
              <w:rPr>
                <w:b/>
                <w:bCs/>
                <w:lang w:val="en-US"/>
              </w:rPr>
              <w:t>ies</w:t>
            </w:r>
          </w:p>
        </w:tc>
        <w:tc>
          <w:tcPr>
            <w:tcW w:w="1359" w:type="dxa"/>
            <w:tcBorders>
              <w:top w:val="single" w:sz="4" w:space="0" w:color="auto"/>
              <w:bottom w:val="double" w:sz="4" w:space="0" w:color="auto"/>
            </w:tcBorders>
          </w:tcPr>
          <w:p w14:paraId="298D0C40" w14:textId="3EC6F202" w:rsidR="004036B7" w:rsidRPr="000A4262" w:rsidRDefault="00251DD0" w:rsidP="004036B7">
            <w:pPr>
              <w:tabs>
                <w:tab w:val="decimal" w:pos="1087"/>
              </w:tabs>
              <w:spacing w:line="240" w:lineRule="atLeast"/>
              <w:ind w:right="-100"/>
              <w:rPr>
                <w:rFonts w:cs="Times New Roman"/>
                <w:b/>
                <w:bCs/>
                <w:lang w:val="en-US"/>
              </w:rPr>
            </w:pPr>
            <w:r>
              <w:rPr>
                <w:rFonts w:cs="Times New Roman"/>
                <w:b/>
                <w:bCs/>
                <w:lang w:val="en-US"/>
              </w:rPr>
              <w:t>6,752</w:t>
            </w:r>
          </w:p>
        </w:tc>
        <w:tc>
          <w:tcPr>
            <w:tcW w:w="261" w:type="dxa"/>
            <w:gridSpan w:val="2"/>
          </w:tcPr>
          <w:p w14:paraId="231BAB60" w14:textId="77777777" w:rsidR="004036B7" w:rsidRPr="000A4262" w:rsidRDefault="004036B7" w:rsidP="004036B7">
            <w:pPr>
              <w:tabs>
                <w:tab w:val="decimal" w:pos="1087"/>
              </w:tabs>
              <w:spacing w:line="240" w:lineRule="atLeast"/>
              <w:ind w:right="-100"/>
              <w:rPr>
                <w:rFonts w:cs="Times New Roman"/>
                <w:b/>
                <w:bCs/>
                <w:lang w:val="en-US"/>
              </w:rPr>
            </w:pPr>
          </w:p>
        </w:tc>
        <w:tc>
          <w:tcPr>
            <w:tcW w:w="1341" w:type="dxa"/>
            <w:tcBorders>
              <w:top w:val="single" w:sz="4" w:space="0" w:color="auto"/>
              <w:bottom w:val="double" w:sz="4" w:space="0" w:color="auto"/>
            </w:tcBorders>
          </w:tcPr>
          <w:p w14:paraId="778A3739" w14:textId="52926596" w:rsidR="004036B7" w:rsidRPr="000A4262" w:rsidRDefault="00EC7B90" w:rsidP="004036B7">
            <w:pPr>
              <w:tabs>
                <w:tab w:val="decimal" w:pos="1087"/>
              </w:tabs>
              <w:spacing w:line="240" w:lineRule="atLeast"/>
              <w:ind w:right="-100"/>
              <w:rPr>
                <w:rFonts w:cs="Times New Roman"/>
                <w:b/>
                <w:bCs/>
                <w:lang w:val="en-US"/>
              </w:rPr>
            </w:pPr>
            <w:r>
              <w:rPr>
                <w:rFonts w:cs="Times New Roman"/>
                <w:b/>
                <w:bCs/>
                <w:lang w:val="en-US"/>
              </w:rPr>
              <w:t>9,619</w:t>
            </w:r>
          </w:p>
        </w:tc>
      </w:tr>
    </w:tbl>
    <w:p w14:paraId="0FC239E2" w14:textId="270A5CC1" w:rsidR="008000D9" w:rsidRPr="000A4262" w:rsidRDefault="008000D9" w:rsidP="0060583F">
      <w:pPr>
        <w:spacing w:line="240" w:lineRule="atLeast"/>
        <w:ind w:left="547"/>
        <w:jc w:val="both"/>
        <w:rPr>
          <w:rFonts w:cs="Times New Roman"/>
          <w:b/>
          <w:bCs/>
          <w:i/>
          <w:iCs/>
          <w:lang w:val="en-US"/>
        </w:rPr>
      </w:pPr>
    </w:p>
    <w:p w14:paraId="04C848B3" w14:textId="6D8CA19A" w:rsidR="004B41FD" w:rsidRPr="000A4262" w:rsidRDefault="004B41FD" w:rsidP="00726151">
      <w:pPr>
        <w:spacing w:line="240" w:lineRule="auto"/>
        <w:ind w:left="547"/>
        <w:jc w:val="both"/>
        <w:rPr>
          <w:rFonts w:cs="Times New Roman"/>
        </w:rPr>
      </w:pPr>
      <w:r w:rsidRPr="000A4262">
        <w:rPr>
          <w:rFonts w:cs="Times New Roman"/>
          <w:b/>
          <w:bCs/>
          <w:i/>
          <w:iCs/>
          <w:lang w:val="en-US"/>
        </w:rPr>
        <w:t>Commitments for purchase of raw materials and spare parts</w:t>
      </w:r>
    </w:p>
    <w:p w14:paraId="1299B10E" w14:textId="77777777" w:rsidR="000B6061" w:rsidRPr="000A4262" w:rsidRDefault="000B6061" w:rsidP="000B6061">
      <w:pPr>
        <w:spacing w:line="240" w:lineRule="atLeast"/>
        <w:ind w:left="540" w:right="-7"/>
        <w:jc w:val="thaiDistribute"/>
        <w:rPr>
          <w:rFonts w:cs="Times New Roman"/>
          <w:lang w:val="en-US"/>
        </w:rPr>
      </w:pPr>
    </w:p>
    <w:tbl>
      <w:tblPr>
        <w:tblW w:w="9180" w:type="dxa"/>
        <w:tblInd w:w="450" w:type="dxa"/>
        <w:tblLayout w:type="fixed"/>
        <w:tblLook w:val="0000" w:firstRow="0" w:lastRow="0" w:firstColumn="0" w:lastColumn="0" w:noHBand="0" w:noVBand="0"/>
      </w:tblPr>
      <w:tblGrid>
        <w:gridCol w:w="6208"/>
        <w:gridCol w:w="1367"/>
        <w:gridCol w:w="270"/>
        <w:gridCol w:w="1335"/>
      </w:tblGrid>
      <w:tr w:rsidR="00EC7B90" w:rsidRPr="000A4262" w14:paraId="6C0C213F" w14:textId="77777777" w:rsidTr="00D04F1E">
        <w:trPr>
          <w:cantSplit/>
        </w:trPr>
        <w:tc>
          <w:tcPr>
            <w:tcW w:w="6208" w:type="dxa"/>
          </w:tcPr>
          <w:p w14:paraId="2D2A1824" w14:textId="77777777" w:rsidR="00EC7B90" w:rsidRPr="000A4262" w:rsidRDefault="00EC7B90" w:rsidP="00EC7B90">
            <w:pPr>
              <w:pStyle w:val="BodyText"/>
              <w:tabs>
                <w:tab w:val="left" w:pos="550"/>
              </w:tabs>
              <w:spacing w:after="0" w:line="240" w:lineRule="atLeast"/>
              <w:ind w:right="-7"/>
              <w:jc w:val="thaiDistribute"/>
              <w:rPr>
                <w:rFonts w:cs="Times New Roman"/>
                <w:lang w:val="en-US"/>
              </w:rPr>
            </w:pPr>
          </w:p>
        </w:tc>
        <w:tc>
          <w:tcPr>
            <w:tcW w:w="1367" w:type="dxa"/>
          </w:tcPr>
          <w:p w14:paraId="42ECDD71" w14:textId="027BEB5C" w:rsidR="00EC7B90" w:rsidRPr="000A4262" w:rsidRDefault="00385951" w:rsidP="00EC7B90">
            <w:pPr>
              <w:spacing w:line="240" w:lineRule="atLeast"/>
              <w:ind w:left="-108" w:right="-108"/>
              <w:jc w:val="center"/>
              <w:rPr>
                <w:rFonts w:cs="Times New Roman"/>
                <w:lang w:val="en-US"/>
              </w:rPr>
            </w:pPr>
            <w:r>
              <w:rPr>
                <w:rFonts w:cstheme="minorBidi"/>
                <w:lang w:val="en-US"/>
              </w:rPr>
              <w:t xml:space="preserve">30 </w:t>
            </w:r>
            <w:r w:rsidR="0005511D">
              <w:rPr>
                <w:rFonts w:cstheme="minorBidi"/>
                <w:lang w:val="en-US"/>
              </w:rPr>
              <w:t>September</w:t>
            </w:r>
          </w:p>
        </w:tc>
        <w:tc>
          <w:tcPr>
            <w:tcW w:w="270" w:type="dxa"/>
          </w:tcPr>
          <w:p w14:paraId="13F81304" w14:textId="77777777" w:rsidR="00EC7B90" w:rsidRPr="000A4262" w:rsidRDefault="00EC7B90" w:rsidP="00EC7B90">
            <w:pPr>
              <w:spacing w:line="240" w:lineRule="atLeast"/>
              <w:ind w:left="-108" w:right="-108"/>
              <w:jc w:val="right"/>
              <w:rPr>
                <w:rFonts w:cs="Times New Roman"/>
                <w:lang w:val="en-US"/>
              </w:rPr>
            </w:pPr>
          </w:p>
        </w:tc>
        <w:tc>
          <w:tcPr>
            <w:tcW w:w="1335" w:type="dxa"/>
          </w:tcPr>
          <w:p w14:paraId="2EFE4790" w14:textId="23E09B13" w:rsidR="00EC7B90" w:rsidRPr="000A4262" w:rsidRDefault="00EC7B90" w:rsidP="00EC7B90">
            <w:pPr>
              <w:spacing w:line="240" w:lineRule="atLeast"/>
              <w:ind w:left="-108" w:right="-108"/>
              <w:jc w:val="center"/>
              <w:rPr>
                <w:rFonts w:cs="Times New Roman"/>
                <w:lang w:val="en-US"/>
              </w:rPr>
            </w:pPr>
            <w:r w:rsidRPr="000A4262">
              <w:rPr>
                <w:rFonts w:cs="Times New Roman"/>
                <w:lang w:val="en-US"/>
              </w:rPr>
              <w:t>31 December</w:t>
            </w:r>
          </w:p>
        </w:tc>
      </w:tr>
      <w:tr w:rsidR="00EC7B90" w:rsidRPr="000A4262" w14:paraId="6A067328" w14:textId="77777777" w:rsidTr="00D04F1E">
        <w:trPr>
          <w:cantSplit/>
        </w:trPr>
        <w:tc>
          <w:tcPr>
            <w:tcW w:w="6208" w:type="dxa"/>
          </w:tcPr>
          <w:p w14:paraId="28646819" w14:textId="77777777" w:rsidR="00EC7B90" w:rsidRPr="000A4262" w:rsidRDefault="00EC7B90" w:rsidP="00EC7B90">
            <w:pPr>
              <w:pStyle w:val="BodyText"/>
              <w:tabs>
                <w:tab w:val="left" w:pos="550"/>
              </w:tabs>
              <w:spacing w:after="0" w:line="240" w:lineRule="atLeast"/>
              <w:ind w:right="-7"/>
              <w:jc w:val="thaiDistribute"/>
              <w:rPr>
                <w:rFonts w:cs="Times New Roman"/>
                <w:lang w:val="en-US"/>
              </w:rPr>
            </w:pPr>
          </w:p>
        </w:tc>
        <w:tc>
          <w:tcPr>
            <w:tcW w:w="1367" w:type="dxa"/>
          </w:tcPr>
          <w:p w14:paraId="2EFA4473" w14:textId="6462A69A" w:rsidR="00EC7B90" w:rsidRPr="000A4262" w:rsidRDefault="00EC7B90" w:rsidP="00EC7B90">
            <w:pPr>
              <w:spacing w:line="240" w:lineRule="atLeast"/>
              <w:ind w:left="-108" w:right="-108"/>
              <w:jc w:val="center"/>
              <w:rPr>
                <w:rFonts w:cs="Times New Roman"/>
                <w:lang w:val="en-US"/>
              </w:rPr>
            </w:pPr>
            <w:r w:rsidRPr="000A4262">
              <w:rPr>
                <w:rFonts w:cs="Times New Roman"/>
                <w:lang w:val="en-US"/>
              </w:rPr>
              <w:t>202</w:t>
            </w:r>
            <w:r>
              <w:rPr>
                <w:rFonts w:cs="Times New Roman"/>
                <w:lang w:val="en-US"/>
              </w:rPr>
              <w:t>3</w:t>
            </w:r>
          </w:p>
        </w:tc>
        <w:tc>
          <w:tcPr>
            <w:tcW w:w="270" w:type="dxa"/>
          </w:tcPr>
          <w:p w14:paraId="5220C08D" w14:textId="77777777" w:rsidR="00EC7B90" w:rsidRPr="000A4262" w:rsidRDefault="00EC7B90" w:rsidP="00EC7B90">
            <w:pPr>
              <w:spacing w:line="240" w:lineRule="atLeast"/>
              <w:ind w:left="-108" w:right="-108"/>
              <w:jc w:val="right"/>
              <w:rPr>
                <w:rFonts w:cs="Times New Roman"/>
                <w:lang w:val="en-US"/>
              </w:rPr>
            </w:pPr>
          </w:p>
        </w:tc>
        <w:tc>
          <w:tcPr>
            <w:tcW w:w="1335" w:type="dxa"/>
          </w:tcPr>
          <w:p w14:paraId="4D87B3B8" w14:textId="5039B3B8" w:rsidR="00EC7B90" w:rsidRPr="000A4262" w:rsidRDefault="00EC7B90" w:rsidP="00EC7B90">
            <w:pPr>
              <w:spacing w:line="240" w:lineRule="atLeast"/>
              <w:ind w:left="-108" w:right="-108"/>
              <w:jc w:val="center"/>
              <w:rPr>
                <w:rFonts w:cs="Times New Roman"/>
                <w:lang w:val="en-US"/>
              </w:rPr>
            </w:pPr>
            <w:r>
              <w:rPr>
                <w:rFonts w:cs="Times New Roman"/>
                <w:lang w:val="en-US"/>
              </w:rPr>
              <w:t>2022</w:t>
            </w:r>
          </w:p>
        </w:tc>
      </w:tr>
      <w:tr w:rsidR="000B6061" w:rsidRPr="000A4262" w14:paraId="68D50499" w14:textId="77777777" w:rsidTr="00D04F1E">
        <w:tc>
          <w:tcPr>
            <w:tcW w:w="6208" w:type="dxa"/>
          </w:tcPr>
          <w:p w14:paraId="147CB328" w14:textId="77777777" w:rsidR="000B6061" w:rsidRPr="000A4262" w:rsidRDefault="000B6061" w:rsidP="000B6061">
            <w:pPr>
              <w:pStyle w:val="BodyText"/>
              <w:tabs>
                <w:tab w:val="left" w:pos="550"/>
              </w:tabs>
              <w:spacing w:after="0" w:line="240" w:lineRule="atLeast"/>
              <w:ind w:right="-7"/>
              <w:jc w:val="thaiDistribute"/>
              <w:rPr>
                <w:rFonts w:cs="Times New Roman"/>
                <w:lang w:val="en-US"/>
              </w:rPr>
            </w:pPr>
          </w:p>
        </w:tc>
        <w:tc>
          <w:tcPr>
            <w:tcW w:w="2972" w:type="dxa"/>
            <w:gridSpan w:val="3"/>
          </w:tcPr>
          <w:p w14:paraId="0EF1AF0B" w14:textId="77777777" w:rsidR="000B6061" w:rsidRPr="000A4262" w:rsidRDefault="000B6061" w:rsidP="000B6061">
            <w:pPr>
              <w:spacing w:line="240" w:lineRule="atLeast"/>
              <w:ind w:left="-218" w:right="-7"/>
              <w:jc w:val="center"/>
              <w:rPr>
                <w:rFonts w:cs="Times New Roman"/>
                <w:i/>
                <w:iCs/>
                <w:lang w:val="en-US"/>
              </w:rPr>
            </w:pPr>
            <w:r w:rsidRPr="000A4262">
              <w:rPr>
                <w:rFonts w:cs="Times New Roman"/>
                <w:i/>
                <w:iCs/>
                <w:lang w:val="en-US"/>
              </w:rPr>
              <w:t xml:space="preserve">(in </w:t>
            </w:r>
            <w:r w:rsidRPr="000A4262">
              <w:rPr>
                <w:rFonts w:cs="Times New Roman"/>
                <w:i/>
                <w:iCs/>
              </w:rPr>
              <w:t>thousand</w:t>
            </w:r>
            <w:r w:rsidRPr="000A4262">
              <w:rPr>
                <w:rFonts w:cs="Times New Roman"/>
                <w:i/>
                <w:iCs/>
                <w:lang w:val="en-US"/>
              </w:rPr>
              <w:t xml:space="preserve"> Baht)</w:t>
            </w:r>
          </w:p>
        </w:tc>
      </w:tr>
      <w:tr w:rsidR="00D04F1E" w:rsidRPr="000A4262" w14:paraId="6489C43D" w14:textId="40805358" w:rsidTr="00D04F1E">
        <w:tc>
          <w:tcPr>
            <w:tcW w:w="6208" w:type="dxa"/>
          </w:tcPr>
          <w:p w14:paraId="7FBA01AA" w14:textId="3F07ABEE" w:rsidR="00D04F1E" w:rsidRPr="000A4262" w:rsidRDefault="00D04F1E" w:rsidP="008B3F3D">
            <w:pPr>
              <w:pStyle w:val="BodyText"/>
              <w:tabs>
                <w:tab w:val="left" w:pos="0"/>
              </w:tabs>
              <w:spacing w:after="0" w:line="240" w:lineRule="atLeast"/>
              <w:ind w:right="-7"/>
              <w:jc w:val="thaiDistribute"/>
              <w:rPr>
                <w:rFonts w:cs="Times New Roman"/>
                <w:lang w:val="en-US"/>
              </w:rPr>
            </w:pPr>
            <w:r w:rsidRPr="000A4262">
              <w:rPr>
                <w:rFonts w:cs="Times New Roman"/>
                <w:lang w:val="en-US"/>
              </w:rPr>
              <w:t>Parent - Takeuchi Press Industries Company Limited</w:t>
            </w:r>
          </w:p>
        </w:tc>
        <w:tc>
          <w:tcPr>
            <w:tcW w:w="1367" w:type="dxa"/>
            <w:tcBorders>
              <w:bottom w:val="double" w:sz="4" w:space="0" w:color="auto"/>
            </w:tcBorders>
          </w:tcPr>
          <w:p w14:paraId="1DDED577" w14:textId="02DC8164" w:rsidR="00D04F1E" w:rsidRPr="00196483" w:rsidRDefault="00415505" w:rsidP="00196483">
            <w:pPr>
              <w:tabs>
                <w:tab w:val="decimal" w:pos="1062"/>
              </w:tabs>
              <w:spacing w:line="240" w:lineRule="atLeast"/>
              <w:ind w:right="-108"/>
              <w:rPr>
                <w:cs/>
                <w:lang w:val="en-US"/>
              </w:rPr>
            </w:pPr>
            <w:r>
              <w:rPr>
                <w:lang w:val="en-US"/>
              </w:rPr>
              <w:t>2,214</w:t>
            </w:r>
          </w:p>
        </w:tc>
        <w:tc>
          <w:tcPr>
            <w:tcW w:w="270" w:type="dxa"/>
          </w:tcPr>
          <w:p w14:paraId="08AFEFB4" w14:textId="77777777" w:rsidR="00D04F1E" w:rsidRPr="000A4262" w:rsidRDefault="00D04F1E" w:rsidP="008B3F3D">
            <w:pPr>
              <w:pStyle w:val="BodyText"/>
              <w:tabs>
                <w:tab w:val="decimal" w:pos="1134"/>
              </w:tabs>
              <w:spacing w:after="0" w:line="240" w:lineRule="atLeast"/>
              <w:ind w:left="-108" w:right="-108"/>
              <w:rPr>
                <w:rFonts w:cs="Times New Roman"/>
                <w:lang w:val="en-US"/>
              </w:rPr>
            </w:pPr>
          </w:p>
        </w:tc>
        <w:tc>
          <w:tcPr>
            <w:tcW w:w="1335" w:type="dxa"/>
            <w:tcBorders>
              <w:bottom w:val="double" w:sz="4" w:space="0" w:color="auto"/>
            </w:tcBorders>
          </w:tcPr>
          <w:p w14:paraId="608B8C14" w14:textId="5DD66363" w:rsidR="00D04F1E" w:rsidRPr="000A4262" w:rsidRDefault="00EC7B90" w:rsidP="00D04F1E">
            <w:pPr>
              <w:tabs>
                <w:tab w:val="decimal" w:pos="1044"/>
              </w:tabs>
              <w:spacing w:line="240" w:lineRule="atLeast"/>
              <w:ind w:right="-108"/>
              <w:rPr>
                <w:rFonts w:cs="Times New Roman"/>
                <w:lang w:val="en-US"/>
              </w:rPr>
            </w:pPr>
            <w:r>
              <w:rPr>
                <w:rFonts w:cs="Times New Roman"/>
                <w:lang w:val="en-US"/>
              </w:rPr>
              <w:t>361</w:t>
            </w:r>
          </w:p>
        </w:tc>
      </w:tr>
    </w:tbl>
    <w:p w14:paraId="143A445C" w14:textId="77777777" w:rsidR="0087243C" w:rsidRPr="000A4262" w:rsidRDefault="0087243C" w:rsidP="00046D0F">
      <w:pPr>
        <w:spacing w:line="240" w:lineRule="atLeast"/>
        <w:ind w:left="547"/>
        <w:jc w:val="both"/>
        <w:rPr>
          <w:rFonts w:cs="Times New Roman"/>
          <w:b/>
          <w:bCs/>
          <w:i/>
          <w:iCs/>
        </w:rPr>
      </w:pPr>
    </w:p>
    <w:p w14:paraId="1A5D3BFD" w14:textId="77777777" w:rsidR="004B41FD" w:rsidRPr="000A4262" w:rsidRDefault="004B41FD" w:rsidP="00046D0F">
      <w:pPr>
        <w:spacing w:line="240" w:lineRule="atLeast"/>
        <w:ind w:left="547"/>
        <w:jc w:val="both"/>
        <w:rPr>
          <w:rFonts w:cs="Times New Roman"/>
          <w:b/>
          <w:bCs/>
          <w:i/>
          <w:iCs/>
        </w:rPr>
      </w:pPr>
      <w:r w:rsidRPr="000A4262">
        <w:rPr>
          <w:rFonts w:cs="Times New Roman"/>
          <w:b/>
          <w:bCs/>
          <w:i/>
          <w:iCs/>
        </w:rPr>
        <w:t>Significant memorandum of understanding</w:t>
      </w:r>
    </w:p>
    <w:p w14:paraId="05D32617" w14:textId="77777777" w:rsidR="004B41FD" w:rsidRPr="000A4262" w:rsidRDefault="004B41FD" w:rsidP="00046D0F">
      <w:pPr>
        <w:spacing w:line="240" w:lineRule="atLeast"/>
        <w:ind w:left="547"/>
        <w:jc w:val="both"/>
        <w:rPr>
          <w:rFonts w:cs="Times New Roman"/>
          <w:lang w:val="en-US"/>
        </w:rPr>
      </w:pPr>
    </w:p>
    <w:p w14:paraId="1068F748" w14:textId="4938EFCD" w:rsidR="000D22B6" w:rsidRDefault="000D22B6" w:rsidP="000D22B6">
      <w:pPr>
        <w:spacing w:line="240" w:lineRule="atLeast"/>
        <w:ind w:left="540" w:right="-7"/>
        <w:jc w:val="thaiDistribute"/>
        <w:rPr>
          <w:rFonts w:cs="Times New Roman"/>
        </w:rPr>
      </w:pPr>
      <w:r w:rsidRPr="00D04E3B">
        <w:rPr>
          <w:rFonts w:cs="Times New Roman"/>
        </w:rPr>
        <w:t xml:space="preserve">On </w:t>
      </w:r>
      <w:r w:rsidR="00D04E3B" w:rsidRPr="00D04E3B">
        <w:rPr>
          <w:rFonts w:cs="Times New Roman"/>
        </w:rPr>
        <w:t>2</w:t>
      </w:r>
      <w:r w:rsidRPr="00D04E3B">
        <w:rPr>
          <w:rFonts w:cs="Times New Roman"/>
        </w:rPr>
        <w:t xml:space="preserve"> February 202</w:t>
      </w:r>
      <w:r w:rsidR="00D04E3B" w:rsidRPr="00D04E3B">
        <w:rPr>
          <w:rFonts w:cs="Times New Roman"/>
        </w:rPr>
        <w:t>3</w:t>
      </w:r>
      <w:r w:rsidRPr="00D04E3B">
        <w:rPr>
          <w:rFonts w:cs="Times New Roman"/>
        </w:rPr>
        <w:t xml:space="preserve">, the Company entered into a memorandum of understanding with </w:t>
      </w:r>
      <w:r w:rsidRPr="00D04E3B">
        <w:rPr>
          <w:rFonts w:cs="Times New Roman"/>
          <w:lang w:val="en-US"/>
        </w:rPr>
        <w:t>Takeuchi Press Industries Company Limited</w:t>
      </w:r>
      <w:r w:rsidRPr="00D04E3B">
        <w:rPr>
          <w:rFonts w:cs="Times New Roman"/>
        </w:rPr>
        <w:t xml:space="preserve"> to supply aluminium slugs in quantity of about </w:t>
      </w:r>
      <w:r w:rsidR="002149A9" w:rsidRPr="00D04E3B">
        <w:rPr>
          <w:rFonts w:cs="Times New Roman"/>
        </w:rPr>
        <w:t>7,0</w:t>
      </w:r>
      <w:r w:rsidRPr="00D04E3B">
        <w:rPr>
          <w:rFonts w:cs="Times New Roman"/>
        </w:rPr>
        <w:t>00 MT for the production of aluminium monobloc aerosol cans and collapsible tubes for a period from April 202</w:t>
      </w:r>
      <w:r w:rsidR="00D04E3B" w:rsidRPr="00D04E3B">
        <w:rPr>
          <w:rFonts w:cs="Times New Roman"/>
        </w:rPr>
        <w:t>3</w:t>
      </w:r>
      <w:r w:rsidRPr="00D04E3B">
        <w:rPr>
          <w:rFonts w:cs="Times New Roman"/>
        </w:rPr>
        <w:t xml:space="preserve"> to March 202</w:t>
      </w:r>
      <w:r w:rsidR="00D04E3B" w:rsidRPr="00D04E3B">
        <w:rPr>
          <w:rFonts w:cs="Times New Roman"/>
        </w:rPr>
        <w:t>4</w:t>
      </w:r>
      <w:r w:rsidRPr="00D04E3B">
        <w:rPr>
          <w:rFonts w:cs="Times New Roman"/>
        </w:rPr>
        <w:t>.</w:t>
      </w:r>
    </w:p>
    <w:p w14:paraId="57F57C57" w14:textId="77777777" w:rsidR="006D4D93" w:rsidRPr="000A4262" w:rsidRDefault="006D4D93" w:rsidP="000D22B6">
      <w:pPr>
        <w:spacing w:line="240" w:lineRule="atLeast"/>
        <w:ind w:left="540" w:right="-7"/>
        <w:jc w:val="thaiDistribute"/>
        <w:rPr>
          <w:rFonts w:cs="Times New Roman"/>
        </w:rPr>
      </w:pPr>
    </w:p>
    <w:p w14:paraId="2E0959CA" w14:textId="77777777" w:rsidR="006D4D93" w:rsidRPr="00104B2D" w:rsidRDefault="006D4D93" w:rsidP="006D4D93">
      <w:pPr>
        <w:pStyle w:val="Heading1"/>
        <w:numPr>
          <w:ilvl w:val="0"/>
          <w:numId w:val="15"/>
        </w:numPr>
        <w:spacing w:after="0" w:line="240" w:lineRule="atLeast"/>
        <w:ind w:left="540" w:hanging="540"/>
        <w:rPr>
          <w:rFonts w:cs="Times New Roman"/>
          <w:i w:val="0"/>
          <w:iCs w:val="0"/>
        </w:rPr>
      </w:pPr>
      <w:r w:rsidRPr="00104B2D">
        <w:rPr>
          <w:rFonts w:cs="Times New Roman"/>
          <w:i w:val="0"/>
          <w:iCs w:val="0"/>
        </w:rPr>
        <w:t>Property, plant and equipment</w:t>
      </w:r>
    </w:p>
    <w:p w14:paraId="37C67127" w14:textId="77777777" w:rsidR="006D4D93" w:rsidRDefault="006D4D93" w:rsidP="006D4D93">
      <w:pPr>
        <w:spacing w:line="240" w:lineRule="atLeast"/>
        <w:ind w:left="547"/>
        <w:jc w:val="both"/>
      </w:pPr>
    </w:p>
    <w:p w14:paraId="7EC1BD5E" w14:textId="77777777" w:rsidR="0005511D" w:rsidRDefault="0005511D" w:rsidP="0005511D">
      <w:pPr>
        <w:spacing w:line="240" w:lineRule="atLeast"/>
        <w:ind w:left="547"/>
        <w:jc w:val="both"/>
      </w:pPr>
      <w:r w:rsidRPr="0004479F">
        <w:t xml:space="preserve">Acquisitions, disposals and transfers of property, plant and equipment during the </w:t>
      </w:r>
      <w:r>
        <w:t>nine</w:t>
      </w:r>
      <w:r w:rsidRPr="0004479F">
        <w:t xml:space="preserve">-month period ended </w:t>
      </w:r>
      <w:r w:rsidRPr="003E3A9D">
        <w:rPr>
          <w:rFonts w:cs="Times New Roman"/>
        </w:rPr>
        <w:t>3</w:t>
      </w:r>
      <w:r>
        <w:rPr>
          <w:rFonts w:cs="Times New Roman"/>
        </w:rPr>
        <w:t xml:space="preserve">0 September </w:t>
      </w:r>
      <w:r>
        <w:t>a</w:t>
      </w:r>
      <w:r w:rsidRPr="0004479F">
        <w:t>re as follows:</w:t>
      </w:r>
    </w:p>
    <w:p w14:paraId="698ABCF3" w14:textId="77777777" w:rsidR="0005511D" w:rsidRDefault="0005511D" w:rsidP="0005511D">
      <w:pPr>
        <w:spacing w:line="240" w:lineRule="atLeast"/>
        <w:ind w:left="547"/>
        <w:jc w:val="both"/>
      </w:pPr>
    </w:p>
    <w:tbl>
      <w:tblPr>
        <w:tblW w:w="9378" w:type="dxa"/>
        <w:tblInd w:w="450" w:type="dxa"/>
        <w:tblLayout w:type="fixed"/>
        <w:tblLook w:val="0000" w:firstRow="0" w:lastRow="0" w:firstColumn="0" w:lastColumn="0" w:noHBand="0" w:noVBand="0"/>
      </w:tblPr>
      <w:tblGrid>
        <w:gridCol w:w="3870"/>
        <w:gridCol w:w="1260"/>
        <w:gridCol w:w="270"/>
        <w:gridCol w:w="1188"/>
        <w:gridCol w:w="270"/>
        <w:gridCol w:w="1170"/>
        <w:gridCol w:w="236"/>
        <w:gridCol w:w="1114"/>
      </w:tblGrid>
      <w:tr w:rsidR="0005511D" w:rsidRPr="00ED2471" w14:paraId="5A59ADB0" w14:textId="77777777" w:rsidTr="00D31B22">
        <w:tc>
          <w:tcPr>
            <w:tcW w:w="3870" w:type="dxa"/>
          </w:tcPr>
          <w:p w14:paraId="0A7FB596" w14:textId="77777777" w:rsidR="0005511D" w:rsidRPr="00ED2471" w:rsidRDefault="0005511D" w:rsidP="00D31B22">
            <w:pPr>
              <w:spacing w:line="240" w:lineRule="atLeast"/>
              <w:ind w:right="-108"/>
              <w:rPr>
                <w:rFonts w:cs="Times New Roman"/>
                <w:b/>
                <w:bCs/>
                <w:i/>
                <w:iCs/>
                <w:lang w:val="en-US"/>
              </w:rPr>
            </w:pPr>
            <w:r>
              <w:rPr>
                <w:rFonts w:cs="Times New Roman"/>
                <w:b/>
                <w:bCs/>
                <w:i/>
                <w:iCs/>
                <w:lang w:val="en-US"/>
              </w:rPr>
              <w:t>Nine</w:t>
            </w:r>
            <w:r w:rsidRPr="00ED2471">
              <w:rPr>
                <w:rFonts w:cs="Times New Roman"/>
                <w:b/>
                <w:bCs/>
                <w:i/>
                <w:iCs/>
                <w:lang w:val="en-US"/>
              </w:rPr>
              <w:t xml:space="preserve">-month period ended </w:t>
            </w:r>
            <w:r>
              <w:rPr>
                <w:rFonts w:cs="Times New Roman"/>
                <w:b/>
                <w:bCs/>
                <w:i/>
                <w:iCs/>
                <w:lang w:val="en-US"/>
              </w:rPr>
              <w:t>30 September</w:t>
            </w:r>
          </w:p>
        </w:tc>
        <w:tc>
          <w:tcPr>
            <w:tcW w:w="2718" w:type="dxa"/>
            <w:gridSpan w:val="3"/>
          </w:tcPr>
          <w:p w14:paraId="6065DFE8" w14:textId="20218E0C" w:rsidR="0005511D" w:rsidRPr="004325DF" w:rsidRDefault="0005511D" w:rsidP="00D31B22">
            <w:pPr>
              <w:spacing w:line="240" w:lineRule="atLeast"/>
              <w:ind w:left="-108" w:right="-108"/>
              <w:jc w:val="center"/>
              <w:rPr>
                <w:rFonts w:cs="Times New Roman"/>
                <w:lang w:val="en-US"/>
              </w:rPr>
            </w:pPr>
            <w:r w:rsidRPr="004325DF">
              <w:rPr>
                <w:rFonts w:cs="Times New Roman"/>
                <w:lang w:val="en-US"/>
              </w:rPr>
              <w:t>202</w:t>
            </w:r>
            <w:r>
              <w:rPr>
                <w:rFonts w:cs="Times New Roman"/>
                <w:lang w:val="en-US"/>
              </w:rPr>
              <w:t>3</w:t>
            </w:r>
          </w:p>
        </w:tc>
        <w:tc>
          <w:tcPr>
            <w:tcW w:w="270" w:type="dxa"/>
          </w:tcPr>
          <w:p w14:paraId="3F4BABC3" w14:textId="77777777" w:rsidR="0005511D" w:rsidRPr="004325DF" w:rsidRDefault="0005511D" w:rsidP="00D31B22">
            <w:pPr>
              <w:spacing w:line="240" w:lineRule="atLeast"/>
              <w:ind w:left="-108" w:right="-108"/>
              <w:jc w:val="right"/>
              <w:rPr>
                <w:rFonts w:cs="Times New Roman"/>
                <w:lang w:val="en-US"/>
              </w:rPr>
            </w:pPr>
          </w:p>
        </w:tc>
        <w:tc>
          <w:tcPr>
            <w:tcW w:w="2520" w:type="dxa"/>
            <w:gridSpan w:val="3"/>
          </w:tcPr>
          <w:p w14:paraId="55092191" w14:textId="09065E15" w:rsidR="0005511D" w:rsidRPr="004325DF" w:rsidRDefault="0005511D" w:rsidP="00D31B22">
            <w:pPr>
              <w:spacing w:line="240" w:lineRule="atLeast"/>
              <w:ind w:left="-108" w:right="-108"/>
              <w:jc w:val="center"/>
              <w:rPr>
                <w:rFonts w:cs="Times New Roman"/>
                <w:lang w:val="en-US"/>
              </w:rPr>
            </w:pPr>
            <w:r w:rsidRPr="004325DF">
              <w:rPr>
                <w:rFonts w:cs="Times New Roman"/>
                <w:lang w:val="en-US"/>
              </w:rPr>
              <w:t>202</w:t>
            </w:r>
            <w:r>
              <w:rPr>
                <w:rFonts w:cs="Times New Roman"/>
                <w:lang w:val="en-US"/>
              </w:rPr>
              <w:t>2</w:t>
            </w:r>
          </w:p>
        </w:tc>
      </w:tr>
      <w:tr w:rsidR="0005511D" w:rsidRPr="00ED2471" w14:paraId="7359B549" w14:textId="77777777" w:rsidTr="00D31B22">
        <w:tc>
          <w:tcPr>
            <w:tcW w:w="3870" w:type="dxa"/>
          </w:tcPr>
          <w:p w14:paraId="3D691600" w14:textId="77777777" w:rsidR="0005511D" w:rsidRPr="00ED2471" w:rsidRDefault="0005511D" w:rsidP="00D31B22">
            <w:pPr>
              <w:spacing w:line="240" w:lineRule="atLeast"/>
              <w:rPr>
                <w:rFonts w:cs="Times New Roman"/>
              </w:rPr>
            </w:pPr>
          </w:p>
        </w:tc>
        <w:tc>
          <w:tcPr>
            <w:tcW w:w="1260" w:type="dxa"/>
          </w:tcPr>
          <w:p w14:paraId="037DC868" w14:textId="77777777" w:rsidR="0005511D" w:rsidRPr="004325DF" w:rsidRDefault="0005511D" w:rsidP="00D31B22">
            <w:pPr>
              <w:spacing w:line="240" w:lineRule="atLeast"/>
              <w:ind w:left="-108" w:right="-108"/>
              <w:jc w:val="center"/>
              <w:rPr>
                <w:rFonts w:cs="Times New Roman"/>
                <w:lang w:val="en-US"/>
              </w:rPr>
            </w:pPr>
            <w:r w:rsidRPr="004325DF">
              <w:rPr>
                <w:rFonts w:cs="Times New Roman"/>
                <w:lang w:val="en-US"/>
              </w:rPr>
              <w:t>Acquisitions</w:t>
            </w:r>
          </w:p>
        </w:tc>
        <w:tc>
          <w:tcPr>
            <w:tcW w:w="270" w:type="dxa"/>
          </w:tcPr>
          <w:p w14:paraId="0B7DFF6C" w14:textId="77777777" w:rsidR="0005511D" w:rsidRPr="004325DF" w:rsidRDefault="0005511D" w:rsidP="00D31B22">
            <w:pPr>
              <w:spacing w:line="240" w:lineRule="atLeast"/>
              <w:ind w:left="-218" w:right="-153"/>
              <w:jc w:val="center"/>
              <w:rPr>
                <w:rFonts w:cs="Times New Roman"/>
                <w:lang w:val="en-US"/>
              </w:rPr>
            </w:pPr>
          </w:p>
        </w:tc>
        <w:tc>
          <w:tcPr>
            <w:tcW w:w="1188" w:type="dxa"/>
          </w:tcPr>
          <w:p w14:paraId="7BBC8A34" w14:textId="77777777" w:rsidR="0005511D" w:rsidRPr="004325DF" w:rsidRDefault="0005511D" w:rsidP="00D31B22">
            <w:pPr>
              <w:spacing w:line="240" w:lineRule="atLeast"/>
              <w:ind w:left="-108" w:right="-108"/>
              <w:jc w:val="center"/>
              <w:rPr>
                <w:rFonts w:cs="Times New Roman"/>
                <w:lang w:val="en-US"/>
              </w:rPr>
            </w:pPr>
            <w:r w:rsidRPr="004325DF">
              <w:rPr>
                <w:rFonts w:cs="Times New Roman"/>
                <w:lang w:val="en-US"/>
              </w:rPr>
              <w:t>Disposals</w:t>
            </w:r>
          </w:p>
        </w:tc>
        <w:tc>
          <w:tcPr>
            <w:tcW w:w="270" w:type="dxa"/>
          </w:tcPr>
          <w:p w14:paraId="0B0EE108" w14:textId="77777777" w:rsidR="0005511D" w:rsidRPr="004325DF" w:rsidRDefault="0005511D" w:rsidP="00D31B22">
            <w:pPr>
              <w:spacing w:line="240" w:lineRule="atLeast"/>
              <w:ind w:left="-218" w:right="-153"/>
              <w:jc w:val="center"/>
              <w:rPr>
                <w:rFonts w:cs="Times New Roman"/>
                <w:lang w:val="en-US"/>
              </w:rPr>
            </w:pPr>
          </w:p>
        </w:tc>
        <w:tc>
          <w:tcPr>
            <w:tcW w:w="1170" w:type="dxa"/>
          </w:tcPr>
          <w:p w14:paraId="54DBB85C" w14:textId="77777777" w:rsidR="0005511D" w:rsidRPr="004325DF" w:rsidRDefault="0005511D" w:rsidP="00D31B22">
            <w:pPr>
              <w:spacing w:line="240" w:lineRule="atLeast"/>
              <w:ind w:left="-108" w:right="-90"/>
              <w:jc w:val="center"/>
              <w:rPr>
                <w:rFonts w:cs="Times New Roman"/>
                <w:lang w:val="en-US"/>
              </w:rPr>
            </w:pPr>
            <w:r w:rsidRPr="004325DF">
              <w:rPr>
                <w:rFonts w:cs="Times New Roman"/>
                <w:lang w:val="en-US"/>
              </w:rPr>
              <w:t>Acquisitions</w:t>
            </w:r>
          </w:p>
        </w:tc>
        <w:tc>
          <w:tcPr>
            <w:tcW w:w="236" w:type="dxa"/>
          </w:tcPr>
          <w:p w14:paraId="0C3C9411" w14:textId="77777777" w:rsidR="0005511D" w:rsidRPr="004325DF" w:rsidRDefault="0005511D" w:rsidP="00D31B22">
            <w:pPr>
              <w:spacing w:line="240" w:lineRule="atLeast"/>
              <w:ind w:left="-218" w:right="-153"/>
              <w:jc w:val="center"/>
              <w:rPr>
                <w:rFonts w:cs="Times New Roman"/>
                <w:b/>
                <w:bCs/>
                <w:lang w:val="en-US"/>
              </w:rPr>
            </w:pPr>
          </w:p>
        </w:tc>
        <w:tc>
          <w:tcPr>
            <w:tcW w:w="1114" w:type="dxa"/>
          </w:tcPr>
          <w:p w14:paraId="0B090035" w14:textId="77777777" w:rsidR="0005511D" w:rsidRPr="004325DF" w:rsidRDefault="0005511D" w:rsidP="00D31B22">
            <w:pPr>
              <w:spacing w:line="240" w:lineRule="atLeast"/>
              <w:ind w:left="-126" w:right="-108"/>
              <w:jc w:val="center"/>
              <w:rPr>
                <w:rFonts w:cs="Times New Roman"/>
                <w:lang w:val="en-US"/>
              </w:rPr>
            </w:pPr>
            <w:r w:rsidRPr="004325DF">
              <w:rPr>
                <w:rFonts w:cs="Times New Roman"/>
                <w:lang w:val="en-US"/>
              </w:rPr>
              <w:t>Disposals</w:t>
            </w:r>
          </w:p>
        </w:tc>
      </w:tr>
      <w:tr w:rsidR="0005511D" w:rsidRPr="00ED2471" w14:paraId="11FA0724" w14:textId="77777777" w:rsidTr="00D31B22">
        <w:tc>
          <w:tcPr>
            <w:tcW w:w="3870" w:type="dxa"/>
          </w:tcPr>
          <w:p w14:paraId="538CAF06" w14:textId="77777777" w:rsidR="0005511D" w:rsidRPr="00ED2471" w:rsidRDefault="0005511D" w:rsidP="00D31B22">
            <w:pPr>
              <w:spacing w:line="240" w:lineRule="atLeast"/>
              <w:rPr>
                <w:rFonts w:cs="Times New Roman"/>
              </w:rPr>
            </w:pPr>
          </w:p>
        </w:tc>
        <w:tc>
          <w:tcPr>
            <w:tcW w:w="1260" w:type="dxa"/>
          </w:tcPr>
          <w:p w14:paraId="57235C9C" w14:textId="77777777" w:rsidR="0005511D" w:rsidRPr="004325DF" w:rsidRDefault="0005511D" w:rsidP="00D31B22">
            <w:pPr>
              <w:spacing w:line="240" w:lineRule="atLeast"/>
              <w:ind w:left="-108" w:right="-108"/>
              <w:jc w:val="center"/>
              <w:rPr>
                <w:rFonts w:cs="Times New Roman"/>
                <w:lang w:val="en-US"/>
              </w:rPr>
            </w:pPr>
            <w:r w:rsidRPr="004325DF">
              <w:rPr>
                <w:rFonts w:cs="Times New Roman"/>
                <w:lang w:val="en-US"/>
              </w:rPr>
              <w:t>and transfers</w:t>
            </w:r>
          </w:p>
        </w:tc>
        <w:tc>
          <w:tcPr>
            <w:tcW w:w="270" w:type="dxa"/>
          </w:tcPr>
          <w:p w14:paraId="02A4A7F0" w14:textId="77777777" w:rsidR="0005511D" w:rsidRPr="004325DF" w:rsidRDefault="0005511D" w:rsidP="00D31B22">
            <w:pPr>
              <w:spacing w:line="240" w:lineRule="atLeast"/>
              <w:ind w:left="-218" w:right="-153"/>
              <w:jc w:val="center"/>
              <w:rPr>
                <w:rFonts w:cs="Times New Roman"/>
                <w:lang w:val="en-US"/>
              </w:rPr>
            </w:pPr>
          </w:p>
        </w:tc>
        <w:tc>
          <w:tcPr>
            <w:tcW w:w="1188" w:type="dxa"/>
          </w:tcPr>
          <w:p w14:paraId="01CB5ECF" w14:textId="77777777" w:rsidR="0005511D" w:rsidRPr="004325DF" w:rsidRDefault="0005511D" w:rsidP="00D31B22">
            <w:pPr>
              <w:spacing w:line="240" w:lineRule="atLeast"/>
              <w:ind w:left="-108" w:right="-108"/>
              <w:jc w:val="center"/>
              <w:rPr>
                <w:rFonts w:cs="Times New Roman"/>
                <w:lang w:val="en-US"/>
              </w:rPr>
            </w:pPr>
            <w:r w:rsidRPr="004325DF">
              <w:rPr>
                <w:rFonts w:cs="Times New Roman"/>
                <w:lang w:val="en-US"/>
              </w:rPr>
              <w:t>- net book</w:t>
            </w:r>
          </w:p>
        </w:tc>
        <w:tc>
          <w:tcPr>
            <w:tcW w:w="270" w:type="dxa"/>
          </w:tcPr>
          <w:p w14:paraId="7200DCA7" w14:textId="77777777" w:rsidR="0005511D" w:rsidRPr="004325DF" w:rsidRDefault="0005511D" w:rsidP="00D31B22">
            <w:pPr>
              <w:spacing w:line="240" w:lineRule="atLeast"/>
              <w:ind w:left="-218" w:right="-153"/>
              <w:jc w:val="center"/>
              <w:rPr>
                <w:rFonts w:cs="Times New Roman"/>
                <w:lang w:val="en-US"/>
              </w:rPr>
            </w:pPr>
          </w:p>
        </w:tc>
        <w:tc>
          <w:tcPr>
            <w:tcW w:w="1170" w:type="dxa"/>
          </w:tcPr>
          <w:p w14:paraId="261DDF03" w14:textId="77777777" w:rsidR="0005511D" w:rsidRPr="004325DF" w:rsidRDefault="0005511D" w:rsidP="00D31B22">
            <w:pPr>
              <w:spacing w:line="240" w:lineRule="atLeast"/>
              <w:ind w:left="-108" w:right="-90"/>
              <w:jc w:val="center"/>
              <w:rPr>
                <w:rFonts w:cs="Times New Roman"/>
                <w:lang w:val="en-US"/>
              </w:rPr>
            </w:pPr>
            <w:r w:rsidRPr="004325DF">
              <w:rPr>
                <w:rFonts w:cs="Times New Roman"/>
                <w:lang w:val="en-US"/>
              </w:rPr>
              <w:t>and transfers</w:t>
            </w:r>
          </w:p>
        </w:tc>
        <w:tc>
          <w:tcPr>
            <w:tcW w:w="236" w:type="dxa"/>
          </w:tcPr>
          <w:p w14:paraId="63013B19" w14:textId="77777777" w:rsidR="0005511D" w:rsidRPr="004325DF" w:rsidRDefault="0005511D" w:rsidP="00D31B22">
            <w:pPr>
              <w:spacing w:line="240" w:lineRule="atLeast"/>
              <w:ind w:left="-218" w:right="-153"/>
              <w:jc w:val="center"/>
              <w:rPr>
                <w:rFonts w:cs="Times New Roman"/>
                <w:lang w:val="en-US"/>
              </w:rPr>
            </w:pPr>
          </w:p>
        </w:tc>
        <w:tc>
          <w:tcPr>
            <w:tcW w:w="1114" w:type="dxa"/>
          </w:tcPr>
          <w:p w14:paraId="41451316" w14:textId="77777777" w:rsidR="0005511D" w:rsidRPr="004325DF" w:rsidRDefault="0005511D" w:rsidP="00D31B22">
            <w:pPr>
              <w:spacing w:line="240" w:lineRule="atLeast"/>
              <w:ind w:left="-126" w:right="-108"/>
              <w:jc w:val="center"/>
              <w:rPr>
                <w:rFonts w:cs="Times New Roman"/>
                <w:lang w:val="en-US"/>
              </w:rPr>
            </w:pPr>
            <w:r w:rsidRPr="004325DF">
              <w:rPr>
                <w:rFonts w:cs="Times New Roman"/>
                <w:lang w:val="en-US"/>
              </w:rPr>
              <w:t>- net book</w:t>
            </w:r>
          </w:p>
        </w:tc>
      </w:tr>
      <w:tr w:rsidR="0005511D" w:rsidRPr="00ED2471" w14:paraId="565D46B7" w14:textId="77777777" w:rsidTr="00D31B22">
        <w:tc>
          <w:tcPr>
            <w:tcW w:w="3870" w:type="dxa"/>
          </w:tcPr>
          <w:p w14:paraId="3FF0A2E1" w14:textId="77777777" w:rsidR="0005511D" w:rsidRPr="00ED2471" w:rsidRDefault="0005511D" w:rsidP="00D31B22">
            <w:pPr>
              <w:spacing w:line="240" w:lineRule="atLeast"/>
              <w:rPr>
                <w:rFonts w:cs="Times New Roman"/>
              </w:rPr>
            </w:pPr>
          </w:p>
        </w:tc>
        <w:tc>
          <w:tcPr>
            <w:tcW w:w="1260" w:type="dxa"/>
          </w:tcPr>
          <w:p w14:paraId="0DA5716D" w14:textId="77777777" w:rsidR="0005511D" w:rsidRPr="004325DF" w:rsidRDefault="0005511D" w:rsidP="00D31B22">
            <w:pPr>
              <w:spacing w:line="240" w:lineRule="atLeast"/>
              <w:ind w:left="-108" w:right="-108"/>
              <w:jc w:val="center"/>
              <w:rPr>
                <w:rFonts w:cs="Times New Roman"/>
                <w:lang w:val="en-US"/>
              </w:rPr>
            </w:pPr>
            <w:r w:rsidRPr="004325DF">
              <w:rPr>
                <w:rFonts w:cs="Times New Roman"/>
                <w:lang w:val="en-US"/>
              </w:rPr>
              <w:t>- at cost</w:t>
            </w:r>
          </w:p>
        </w:tc>
        <w:tc>
          <w:tcPr>
            <w:tcW w:w="270" w:type="dxa"/>
          </w:tcPr>
          <w:p w14:paraId="1EFD145A" w14:textId="77777777" w:rsidR="0005511D" w:rsidRPr="004325DF" w:rsidRDefault="0005511D" w:rsidP="00D31B22">
            <w:pPr>
              <w:spacing w:line="240" w:lineRule="atLeast"/>
              <w:ind w:left="-218" w:right="-153"/>
              <w:jc w:val="center"/>
              <w:rPr>
                <w:rFonts w:cs="Times New Roman"/>
                <w:lang w:val="en-US"/>
              </w:rPr>
            </w:pPr>
          </w:p>
        </w:tc>
        <w:tc>
          <w:tcPr>
            <w:tcW w:w="1188" w:type="dxa"/>
          </w:tcPr>
          <w:p w14:paraId="6E028B8C" w14:textId="77777777" w:rsidR="0005511D" w:rsidRPr="004325DF" w:rsidRDefault="0005511D" w:rsidP="00D31B22">
            <w:pPr>
              <w:spacing w:line="240" w:lineRule="atLeast"/>
              <w:ind w:left="-108" w:right="-108"/>
              <w:jc w:val="center"/>
              <w:rPr>
                <w:rFonts w:cs="Times New Roman"/>
                <w:lang w:val="en-US"/>
              </w:rPr>
            </w:pPr>
            <w:r w:rsidRPr="004325DF">
              <w:rPr>
                <w:rFonts w:cs="Times New Roman"/>
                <w:lang w:val="en-US"/>
              </w:rPr>
              <w:t>value</w:t>
            </w:r>
          </w:p>
        </w:tc>
        <w:tc>
          <w:tcPr>
            <w:tcW w:w="270" w:type="dxa"/>
          </w:tcPr>
          <w:p w14:paraId="72B0654E" w14:textId="77777777" w:rsidR="0005511D" w:rsidRPr="004325DF" w:rsidRDefault="0005511D" w:rsidP="00D31B22">
            <w:pPr>
              <w:spacing w:line="240" w:lineRule="atLeast"/>
              <w:ind w:left="-218" w:right="-153"/>
              <w:jc w:val="center"/>
              <w:rPr>
                <w:rFonts w:cs="Times New Roman"/>
                <w:lang w:val="en-US"/>
              </w:rPr>
            </w:pPr>
          </w:p>
        </w:tc>
        <w:tc>
          <w:tcPr>
            <w:tcW w:w="1170" w:type="dxa"/>
          </w:tcPr>
          <w:p w14:paraId="742B4D74" w14:textId="77777777" w:rsidR="0005511D" w:rsidRPr="004325DF" w:rsidRDefault="0005511D" w:rsidP="00D31B22">
            <w:pPr>
              <w:spacing w:line="240" w:lineRule="atLeast"/>
              <w:ind w:left="-108" w:right="-90"/>
              <w:jc w:val="center"/>
              <w:rPr>
                <w:rFonts w:cs="Times New Roman"/>
                <w:lang w:val="en-US"/>
              </w:rPr>
            </w:pPr>
            <w:r w:rsidRPr="004325DF">
              <w:rPr>
                <w:rFonts w:cs="Times New Roman"/>
                <w:lang w:val="en-US"/>
              </w:rPr>
              <w:t>- at cost</w:t>
            </w:r>
          </w:p>
        </w:tc>
        <w:tc>
          <w:tcPr>
            <w:tcW w:w="236" w:type="dxa"/>
          </w:tcPr>
          <w:p w14:paraId="3C475F8A" w14:textId="77777777" w:rsidR="0005511D" w:rsidRPr="004325DF" w:rsidRDefault="0005511D" w:rsidP="00D31B22">
            <w:pPr>
              <w:spacing w:line="240" w:lineRule="atLeast"/>
              <w:ind w:left="-218" w:right="-153"/>
              <w:jc w:val="center"/>
              <w:rPr>
                <w:rFonts w:cs="Times New Roman"/>
                <w:b/>
                <w:bCs/>
                <w:lang w:val="en-US"/>
              </w:rPr>
            </w:pPr>
          </w:p>
        </w:tc>
        <w:tc>
          <w:tcPr>
            <w:tcW w:w="1114" w:type="dxa"/>
          </w:tcPr>
          <w:p w14:paraId="1929097A" w14:textId="77777777" w:rsidR="0005511D" w:rsidRPr="004325DF" w:rsidRDefault="0005511D" w:rsidP="00D31B22">
            <w:pPr>
              <w:spacing w:line="240" w:lineRule="atLeast"/>
              <w:ind w:left="-126" w:right="-108"/>
              <w:jc w:val="center"/>
              <w:rPr>
                <w:rFonts w:cs="Times New Roman"/>
                <w:lang w:val="en-US"/>
              </w:rPr>
            </w:pPr>
            <w:r w:rsidRPr="004325DF">
              <w:rPr>
                <w:rFonts w:cs="Times New Roman"/>
                <w:lang w:val="en-US"/>
              </w:rPr>
              <w:t>value</w:t>
            </w:r>
          </w:p>
        </w:tc>
      </w:tr>
      <w:tr w:rsidR="0005511D" w:rsidRPr="00ED2471" w14:paraId="5D4F9F9A" w14:textId="77777777" w:rsidTr="00D31B22">
        <w:tc>
          <w:tcPr>
            <w:tcW w:w="3870" w:type="dxa"/>
          </w:tcPr>
          <w:p w14:paraId="536EB990" w14:textId="77777777" w:rsidR="0005511D" w:rsidRPr="00ED2471" w:rsidRDefault="0005511D" w:rsidP="00D31B22">
            <w:pPr>
              <w:spacing w:line="240" w:lineRule="atLeast"/>
              <w:rPr>
                <w:rFonts w:cs="Times New Roman"/>
              </w:rPr>
            </w:pPr>
          </w:p>
        </w:tc>
        <w:tc>
          <w:tcPr>
            <w:tcW w:w="5508" w:type="dxa"/>
            <w:gridSpan w:val="7"/>
          </w:tcPr>
          <w:p w14:paraId="59D1B668" w14:textId="77777777" w:rsidR="0005511D" w:rsidRPr="004325DF" w:rsidRDefault="0005511D" w:rsidP="00D31B22">
            <w:pPr>
              <w:spacing w:line="240" w:lineRule="atLeast"/>
              <w:ind w:left="-218" w:right="-153"/>
              <w:jc w:val="center"/>
              <w:rPr>
                <w:rFonts w:cs="Times New Roman"/>
                <w:i/>
                <w:iCs/>
                <w:lang w:val="en-US"/>
              </w:rPr>
            </w:pPr>
            <w:r w:rsidRPr="004325DF">
              <w:rPr>
                <w:rFonts w:cs="Times New Roman"/>
                <w:i/>
                <w:iCs/>
                <w:lang w:val="en-US"/>
              </w:rPr>
              <w:t>(in thousand Baht)</w:t>
            </w:r>
          </w:p>
        </w:tc>
      </w:tr>
      <w:tr w:rsidR="0005511D" w:rsidRPr="00525311" w14:paraId="52CA35D1" w14:textId="77777777" w:rsidTr="00D31B22">
        <w:tc>
          <w:tcPr>
            <w:tcW w:w="3870" w:type="dxa"/>
          </w:tcPr>
          <w:p w14:paraId="52AABF65" w14:textId="77777777" w:rsidR="0005511D" w:rsidRPr="00ED2471" w:rsidRDefault="0005511D" w:rsidP="0005511D">
            <w:pPr>
              <w:spacing w:line="240" w:lineRule="atLeast"/>
              <w:rPr>
                <w:rFonts w:cs="Times New Roman"/>
              </w:rPr>
            </w:pPr>
            <w:r w:rsidRPr="00ED2471">
              <w:rPr>
                <w:rFonts w:cs="Times New Roman"/>
              </w:rPr>
              <w:t>Building and building improvement</w:t>
            </w:r>
          </w:p>
        </w:tc>
        <w:tc>
          <w:tcPr>
            <w:tcW w:w="1260" w:type="dxa"/>
          </w:tcPr>
          <w:p w14:paraId="7B7D6778" w14:textId="26233171" w:rsidR="0005511D" w:rsidRPr="004325DF" w:rsidRDefault="00631E15" w:rsidP="0005511D">
            <w:pPr>
              <w:tabs>
                <w:tab w:val="decimal" w:pos="888"/>
              </w:tabs>
              <w:spacing w:line="240" w:lineRule="atLeast"/>
              <w:rPr>
                <w:rFonts w:cs="Times New Roman"/>
                <w:lang w:val="en-US"/>
              </w:rPr>
            </w:pPr>
            <w:r>
              <w:rPr>
                <w:rFonts w:cs="Times New Roman"/>
                <w:lang w:val="en-US"/>
              </w:rPr>
              <w:t>2,979</w:t>
            </w:r>
          </w:p>
        </w:tc>
        <w:tc>
          <w:tcPr>
            <w:tcW w:w="270" w:type="dxa"/>
          </w:tcPr>
          <w:p w14:paraId="14F7685F" w14:textId="77777777" w:rsidR="0005511D" w:rsidRPr="004325DF" w:rsidRDefault="0005511D" w:rsidP="0005511D">
            <w:pPr>
              <w:tabs>
                <w:tab w:val="decimal" w:pos="888"/>
              </w:tabs>
              <w:spacing w:line="240" w:lineRule="atLeast"/>
              <w:ind w:right="92"/>
              <w:rPr>
                <w:rFonts w:cs="Times New Roman"/>
                <w:lang w:val="en-US"/>
              </w:rPr>
            </w:pPr>
          </w:p>
        </w:tc>
        <w:tc>
          <w:tcPr>
            <w:tcW w:w="1188" w:type="dxa"/>
          </w:tcPr>
          <w:p w14:paraId="726BCF10" w14:textId="18014D38" w:rsidR="0005511D" w:rsidRPr="007B1224" w:rsidRDefault="00631E15" w:rsidP="0005511D">
            <w:pPr>
              <w:tabs>
                <w:tab w:val="decimal" w:pos="966"/>
              </w:tabs>
              <w:spacing w:line="240" w:lineRule="atLeast"/>
              <w:rPr>
                <w:rFonts w:cs="Times New Roman"/>
                <w:lang w:val="en-US"/>
              </w:rPr>
            </w:pPr>
            <w:r w:rsidRPr="007B1224">
              <w:rPr>
                <w:rFonts w:cs="Times New Roman"/>
                <w:lang w:val="en-US"/>
              </w:rPr>
              <w:t>-</w:t>
            </w:r>
          </w:p>
        </w:tc>
        <w:tc>
          <w:tcPr>
            <w:tcW w:w="270" w:type="dxa"/>
          </w:tcPr>
          <w:p w14:paraId="2CF38EC0" w14:textId="77777777" w:rsidR="0005511D" w:rsidRPr="004325DF" w:rsidRDefault="0005511D" w:rsidP="0005511D">
            <w:pPr>
              <w:tabs>
                <w:tab w:val="decimal" w:pos="888"/>
              </w:tabs>
              <w:spacing w:line="240" w:lineRule="atLeast"/>
              <w:ind w:right="92"/>
              <w:rPr>
                <w:rFonts w:cs="Times New Roman"/>
                <w:lang w:val="en-US"/>
              </w:rPr>
            </w:pPr>
          </w:p>
        </w:tc>
        <w:tc>
          <w:tcPr>
            <w:tcW w:w="1170" w:type="dxa"/>
          </w:tcPr>
          <w:p w14:paraId="16B831FF" w14:textId="5B958C35" w:rsidR="0005511D" w:rsidRPr="004325DF" w:rsidRDefault="0005511D" w:rsidP="0005511D">
            <w:pPr>
              <w:tabs>
                <w:tab w:val="decimal" w:pos="867"/>
              </w:tabs>
              <w:spacing w:line="240" w:lineRule="atLeast"/>
              <w:rPr>
                <w:rFonts w:cs="Times New Roman"/>
                <w:lang w:val="en-US"/>
              </w:rPr>
            </w:pPr>
            <w:r w:rsidRPr="00D30A5D">
              <w:rPr>
                <w:rFonts w:cs="Times New Roman"/>
                <w:lang w:val="en-US"/>
              </w:rPr>
              <w:t>350</w:t>
            </w:r>
          </w:p>
        </w:tc>
        <w:tc>
          <w:tcPr>
            <w:tcW w:w="236" w:type="dxa"/>
          </w:tcPr>
          <w:p w14:paraId="3362B9BC" w14:textId="77777777" w:rsidR="0005511D" w:rsidRPr="004325DF" w:rsidRDefault="0005511D" w:rsidP="0005511D">
            <w:pPr>
              <w:tabs>
                <w:tab w:val="decimal" w:pos="867"/>
              </w:tabs>
              <w:spacing w:line="240" w:lineRule="atLeast"/>
              <w:rPr>
                <w:rFonts w:cs="Times New Roman"/>
                <w:lang w:val="en-US"/>
              </w:rPr>
            </w:pPr>
          </w:p>
        </w:tc>
        <w:tc>
          <w:tcPr>
            <w:tcW w:w="1114" w:type="dxa"/>
          </w:tcPr>
          <w:p w14:paraId="6D7C40AE" w14:textId="4F7553A3" w:rsidR="0005511D" w:rsidRPr="007B1224" w:rsidRDefault="0005511D" w:rsidP="0005511D">
            <w:pPr>
              <w:tabs>
                <w:tab w:val="decimal" w:pos="867"/>
              </w:tabs>
              <w:spacing w:line="240" w:lineRule="atLeast"/>
              <w:rPr>
                <w:rFonts w:cs="Times New Roman"/>
                <w:lang w:val="en-US"/>
              </w:rPr>
            </w:pPr>
            <w:r w:rsidRPr="007B1224">
              <w:rPr>
                <w:rFonts w:cs="Times New Roman"/>
                <w:lang w:val="en-US"/>
              </w:rPr>
              <w:t>-</w:t>
            </w:r>
          </w:p>
        </w:tc>
      </w:tr>
      <w:tr w:rsidR="0005511D" w:rsidRPr="00CE6EAD" w14:paraId="18EC39E4" w14:textId="77777777" w:rsidTr="00D31B22">
        <w:tc>
          <w:tcPr>
            <w:tcW w:w="3870" w:type="dxa"/>
          </w:tcPr>
          <w:p w14:paraId="327F6E44" w14:textId="77777777" w:rsidR="0005511D" w:rsidRPr="00ED2471" w:rsidRDefault="0005511D" w:rsidP="0005511D">
            <w:pPr>
              <w:spacing w:line="240" w:lineRule="atLeast"/>
              <w:rPr>
                <w:rFonts w:cs="Times New Roman"/>
                <w:lang w:val="en-US"/>
              </w:rPr>
            </w:pPr>
            <w:r w:rsidRPr="00ED2471">
              <w:rPr>
                <w:rFonts w:cs="Times New Roman"/>
                <w:lang w:val="en-US"/>
              </w:rPr>
              <w:t>Machinery and equipment</w:t>
            </w:r>
          </w:p>
        </w:tc>
        <w:tc>
          <w:tcPr>
            <w:tcW w:w="1260" w:type="dxa"/>
          </w:tcPr>
          <w:p w14:paraId="5DB5EA49" w14:textId="056193C3" w:rsidR="0005511D" w:rsidRPr="00BC1B36" w:rsidRDefault="00631E15" w:rsidP="0005511D">
            <w:pPr>
              <w:tabs>
                <w:tab w:val="decimal" w:pos="888"/>
              </w:tabs>
              <w:spacing w:line="240" w:lineRule="atLeast"/>
              <w:rPr>
                <w:szCs w:val="28"/>
                <w:lang w:val="en-US"/>
              </w:rPr>
            </w:pPr>
            <w:r>
              <w:rPr>
                <w:rFonts w:cs="Times New Roman"/>
                <w:lang w:val="en-US"/>
              </w:rPr>
              <w:t>42,2</w:t>
            </w:r>
            <w:r w:rsidR="00BC1B36">
              <w:rPr>
                <w:szCs w:val="28"/>
                <w:lang w:val="en-US"/>
              </w:rPr>
              <w:t>60</w:t>
            </w:r>
          </w:p>
        </w:tc>
        <w:tc>
          <w:tcPr>
            <w:tcW w:w="270" w:type="dxa"/>
          </w:tcPr>
          <w:p w14:paraId="26E9EC94" w14:textId="77777777" w:rsidR="0005511D" w:rsidRPr="004325DF" w:rsidRDefault="0005511D" w:rsidP="0005511D">
            <w:pPr>
              <w:tabs>
                <w:tab w:val="decimal" w:pos="888"/>
              </w:tabs>
              <w:spacing w:line="240" w:lineRule="atLeast"/>
              <w:ind w:right="92"/>
              <w:rPr>
                <w:rFonts w:cs="Times New Roman"/>
                <w:lang w:val="en-US"/>
              </w:rPr>
            </w:pPr>
          </w:p>
        </w:tc>
        <w:tc>
          <w:tcPr>
            <w:tcW w:w="1188" w:type="dxa"/>
          </w:tcPr>
          <w:p w14:paraId="7725BF7B" w14:textId="6B56B93C" w:rsidR="0005511D" w:rsidRPr="004325DF" w:rsidRDefault="007B1224" w:rsidP="0005511D">
            <w:pPr>
              <w:tabs>
                <w:tab w:val="decimal" w:pos="966"/>
              </w:tabs>
              <w:spacing w:line="240" w:lineRule="atLeast"/>
              <w:rPr>
                <w:rFonts w:cs="Times New Roman"/>
                <w:lang w:val="en-US"/>
              </w:rPr>
            </w:pPr>
            <w:r>
              <w:rPr>
                <w:rFonts w:cs="Times New Roman"/>
                <w:lang w:val="en-US"/>
              </w:rPr>
              <w:t xml:space="preserve">   </w:t>
            </w:r>
            <w:r w:rsidR="00DB7AAA">
              <w:rPr>
                <w:rFonts w:cs="Times New Roman"/>
                <w:lang w:val="en-US"/>
              </w:rPr>
              <w:t xml:space="preserve">  </w:t>
            </w:r>
            <w:r>
              <w:rPr>
                <w:rFonts w:cs="Times New Roman"/>
                <w:lang w:val="en-US"/>
              </w:rPr>
              <w:t xml:space="preserve"> </w:t>
            </w:r>
            <w:r w:rsidR="00631E15">
              <w:rPr>
                <w:rFonts w:cs="Times New Roman"/>
                <w:lang w:val="en-US"/>
              </w:rPr>
              <w:t>(4)</w:t>
            </w:r>
          </w:p>
        </w:tc>
        <w:tc>
          <w:tcPr>
            <w:tcW w:w="270" w:type="dxa"/>
          </w:tcPr>
          <w:p w14:paraId="7E2FCA17" w14:textId="77777777" w:rsidR="0005511D" w:rsidRPr="004325DF" w:rsidRDefault="0005511D" w:rsidP="0005511D">
            <w:pPr>
              <w:tabs>
                <w:tab w:val="decimal" w:pos="888"/>
              </w:tabs>
              <w:spacing w:line="240" w:lineRule="atLeast"/>
              <w:ind w:right="92"/>
              <w:rPr>
                <w:rFonts w:cs="Times New Roman"/>
                <w:lang w:val="en-US"/>
              </w:rPr>
            </w:pPr>
          </w:p>
        </w:tc>
        <w:tc>
          <w:tcPr>
            <w:tcW w:w="1170" w:type="dxa"/>
          </w:tcPr>
          <w:p w14:paraId="0A68D0AA" w14:textId="6E4103FD" w:rsidR="0005511D" w:rsidRPr="004325DF" w:rsidRDefault="0005511D" w:rsidP="0005511D">
            <w:pPr>
              <w:tabs>
                <w:tab w:val="decimal" w:pos="867"/>
              </w:tabs>
              <w:spacing w:line="240" w:lineRule="atLeast"/>
              <w:rPr>
                <w:rFonts w:cs="Times New Roman"/>
                <w:lang w:val="en-US"/>
              </w:rPr>
            </w:pPr>
            <w:r w:rsidRPr="00D30A5D">
              <w:rPr>
                <w:rFonts w:cs="Times New Roman"/>
                <w:lang w:val="en-US"/>
              </w:rPr>
              <w:t>58,34</w:t>
            </w:r>
            <w:r>
              <w:rPr>
                <w:rFonts w:cs="Times New Roman"/>
                <w:lang w:val="en-US"/>
              </w:rPr>
              <w:t>4</w:t>
            </w:r>
          </w:p>
        </w:tc>
        <w:tc>
          <w:tcPr>
            <w:tcW w:w="236" w:type="dxa"/>
          </w:tcPr>
          <w:p w14:paraId="7219CA6B" w14:textId="77777777" w:rsidR="0005511D" w:rsidRPr="004325DF" w:rsidRDefault="0005511D" w:rsidP="0005511D">
            <w:pPr>
              <w:tabs>
                <w:tab w:val="decimal" w:pos="867"/>
              </w:tabs>
              <w:spacing w:line="240" w:lineRule="atLeast"/>
              <w:rPr>
                <w:rFonts w:cs="Times New Roman"/>
                <w:lang w:val="en-US"/>
              </w:rPr>
            </w:pPr>
          </w:p>
        </w:tc>
        <w:tc>
          <w:tcPr>
            <w:tcW w:w="1114" w:type="dxa"/>
          </w:tcPr>
          <w:p w14:paraId="627761B5" w14:textId="56AE7CCE" w:rsidR="0005511D" w:rsidRPr="00D30A5D" w:rsidRDefault="0005511D" w:rsidP="0005511D">
            <w:pPr>
              <w:tabs>
                <w:tab w:val="decimal" w:pos="867"/>
              </w:tabs>
              <w:spacing w:line="240" w:lineRule="atLeast"/>
              <w:rPr>
                <w:rFonts w:cs="Times New Roman"/>
                <w:b/>
                <w:bCs/>
                <w:lang w:val="en-US"/>
              </w:rPr>
            </w:pPr>
            <w:r>
              <w:rPr>
                <w:rFonts w:cs="Times New Roman"/>
                <w:lang w:val="en-US"/>
              </w:rPr>
              <w:t xml:space="preserve"> </w:t>
            </w:r>
            <w:r w:rsidRPr="00D30A5D">
              <w:rPr>
                <w:rFonts w:cs="Times New Roman"/>
                <w:lang w:val="en-US"/>
              </w:rPr>
              <w:t>(392)</w:t>
            </w:r>
          </w:p>
        </w:tc>
      </w:tr>
      <w:tr w:rsidR="0005511D" w:rsidRPr="00525311" w14:paraId="662E61D0" w14:textId="77777777" w:rsidTr="00D31B22">
        <w:tc>
          <w:tcPr>
            <w:tcW w:w="3870" w:type="dxa"/>
          </w:tcPr>
          <w:p w14:paraId="3975B133" w14:textId="77777777" w:rsidR="0005511D" w:rsidRPr="00ED2471" w:rsidRDefault="0005511D" w:rsidP="0005511D">
            <w:pPr>
              <w:spacing w:line="240" w:lineRule="atLeast"/>
              <w:rPr>
                <w:rFonts w:cs="Times New Roman"/>
              </w:rPr>
            </w:pPr>
            <w:r w:rsidRPr="00ED2471">
              <w:rPr>
                <w:rFonts w:cs="Times New Roman"/>
                <w:lang w:val="en-US"/>
              </w:rPr>
              <w:t>Office equipment</w:t>
            </w:r>
          </w:p>
        </w:tc>
        <w:tc>
          <w:tcPr>
            <w:tcW w:w="1260" w:type="dxa"/>
          </w:tcPr>
          <w:p w14:paraId="731BD567" w14:textId="5AE3A02D" w:rsidR="0005511D" w:rsidRPr="004325DF" w:rsidRDefault="00631E15" w:rsidP="0005511D">
            <w:pPr>
              <w:tabs>
                <w:tab w:val="decimal" w:pos="888"/>
              </w:tabs>
              <w:spacing w:line="240" w:lineRule="atLeast"/>
              <w:rPr>
                <w:rFonts w:cs="Times New Roman"/>
                <w:lang w:val="en-US"/>
              </w:rPr>
            </w:pPr>
            <w:r>
              <w:rPr>
                <w:rFonts w:cs="Times New Roman"/>
                <w:lang w:val="en-US"/>
              </w:rPr>
              <w:t>60</w:t>
            </w:r>
          </w:p>
        </w:tc>
        <w:tc>
          <w:tcPr>
            <w:tcW w:w="270" w:type="dxa"/>
          </w:tcPr>
          <w:p w14:paraId="0DD6D57E" w14:textId="77777777" w:rsidR="0005511D" w:rsidRPr="004325DF" w:rsidRDefault="0005511D" w:rsidP="0005511D">
            <w:pPr>
              <w:tabs>
                <w:tab w:val="decimal" w:pos="888"/>
              </w:tabs>
              <w:spacing w:line="240" w:lineRule="atLeast"/>
              <w:ind w:right="92"/>
              <w:rPr>
                <w:rFonts w:cs="Times New Roman"/>
                <w:lang w:val="en-US"/>
              </w:rPr>
            </w:pPr>
          </w:p>
        </w:tc>
        <w:tc>
          <w:tcPr>
            <w:tcW w:w="1188" w:type="dxa"/>
          </w:tcPr>
          <w:p w14:paraId="05C90D08" w14:textId="04FC0E20" w:rsidR="0005511D" w:rsidRPr="007B1224" w:rsidRDefault="00631E15" w:rsidP="0005511D">
            <w:pPr>
              <w:tabs>
                <w:tab w:val="decimal" w:pos="973"/>
              </w:tabs>
              <w:spacing w:line="240" w:lineRule="atLeast"/>
              <w:rPr>
                <w:rFonts w:cs="Times New Roman"/>
                <w:lang w:val="en-US"/>
              </w:rPr>
            </w:pPr>
            <w:r w:rsidRPr="007B1224">
              <w:rPr>
                <w:rFonts w:cs="Times New Roman"/>
                <w:lang w:val="en-US"/>
              </w:rPr>
              <w:t>-</w:t>
            </w:r>
          </w:p>
        </w:tc>
        <w:tc>
          <w:tcPr>
            <w:tcW w:w="270" w:type="dxa"/>
          </w:tcPr>
          <w:p w14:paraId="0D059F9C" w14:textId="77777777" w:rsidR="0005511D" w:rsidRPr="004325DF" w:rsidRDefault="0005511D" w:rsidP="0005511D">
            <w:pPr>
              <w:tabs>
                <w:tab w:val="decimal" w:pos="888"/>
              </w:tabs>
              <w:spacing w:line="240" w:lineRule="atLeast"/>
              <w:ind w:right="92"/>
              <w:rPr>
                <w:rFonts w:cs="Times New Roman"/>
                <w:lang w:val="en-US"/>
              </w:rPr>
            </w:pPr>
          </w:p>
        </w:tc>
        <w:tc>
          <w:tcPr>
            <w:tcW w:w="1170" w:type="dxa"/>
          </w:tcPr>
          <w:p w14:paraId="2BC8E3E3" w14:textId="5B79974E" w:rsidR="0005511D" w:rsidRPr="004325DF" w:rsidRDefault="0005511D" w:rsidP="0005511D">
            <w:pPr>
              <w:tabs>
                <w:tab w:val="decimal" w:pos="867"/>
              </w:tabs>
              <w:spacing w:line="240" w:lineRule="atLeast"/>
              <w:rPr>
                <w:rFonts w:cs="Times New Roman"/>
                <w:lang w:val="en-US"/>
              </w:rPr>
            </w:pPr>
            <w:r w:rsidRPr="00960A9D">
              <w:rPr>
                <w:rFonts w:cs="Times New Roman"/>
                <w:lang w:val="en-US"/>
              </w:rPr>
              <w:t>1,140</w:t>
            </w:r>
          </w:p>
        </w:tc>
        <w:tc>
          <w:tcPr>
            <w:tcW w:w="236" w:type="dxa"/>
          </w:tcPr>
          <w:p w14:paraId="54DB487D" w14:textId="77777777" w:rsidR="0005511D" w:rsidRPr="004325DF" w:rsidRDefault="0005511D" w:rsidP="0005511D">
            <w:pPr>
              <w:tabs>
                <w:tab w:val="decimal" w:pos="867"/>
              </w:tabs>
              <w:spacing w:line="240" w:lineRule="atLeast"/>
              <w:rPr>
                <w:rFonts w:cs="Times New Roman"/>
                <w:lang w:val="en-US"/>
              </w:rPr>
            </w:pPr>
          </w:p>
        </w:tc>
        <w:tc>
          <w:tcPr>
            <w:tcW w:w="1114" w:type="dxa"/>
          </w:tcPr>
          <w:p w14:paraId="7B78D91F" w14:textId="57388359" w:rsidR="0005511D" w:rsidRPr="007B1224" w:rsidRDefault="0005511D" w:rsidP="0005511D">
            <w:pPr>
              <w:tabs>
                <w:tab w:val="decimal" w:pos="867"/>
              </w:tabs>
              <w:spacing w:line="240" w:lineRule="atLeast"/>
              <w:rPr>
                <w:rFonts w:cs="Times New Roman"/>
                <w:lang w:val="en-US"/>
              </w:rPr>
            </w:pPr>
            <w:r w:rsidRPr="007B1224">
              <w:rPr>
                <w:rFonts w:cs="Times New Roman"/>
                <w:lang w:val="en-US"/>
              </w:rPr>
              <w:t>-</w:t>
            </w:r>
          </w:p>
        </w:tc>
      </w:tr>
      <w:tr w:rsidR="0005511D" w:rsidRPr="00525311" w14:paraId="65701C2B" w14:textId="77777777" w:rsidTr="00D31B22">
        <w:tc>
          <w:tcPr>
            <w:tcW w:w="3870" w:type="dxa"/>
          </w:tcPr>
          <w:p w14:paraId="1C6B439A" w14:textId="77777777" w:rsidR="0005511D" w:rsidRPr="00ED2471" w:rsidRDefault="0005511D" w:rsidP="0005511D">
            <w:pPr>
              <w:spacing w:line="240" w:lineRule="atLeast"/>
              <w:rPr>
                <w:rFonts w:cs="Times New Roman"/>
                <w:lang w:val="en-US"/>
              </w:rPr>
            </w:pPr>
            <w:r w:rsidRPr="00ED2471">
              <w:rPr>
                <w:rFonts w:cs="Times New Roman"/>
                <w:lang w:val="en-US"/>
              </w:rPr>
              <w:t>Spare parts</w:t>
            </w:r>
          </w:p>
        </w:tc>
        <w:tc>
          <w:tcPr>
            <w:tcW w:w="1260" w:type="dxa"/>
          </w:tcPr>
          <w:p w14:paraId="5A0D3905" w14:textId="4FAD3378" w:rsidR="0005511D" w:rsidRPr="004325DF" w:rsidRDefault="00631E15" w:rsidP="0005511D">
            <w:pPr>
              <w:tabs>
                <w:tab w:val="decimal" w:pos="888"/>
              </w:tabs>
              <w:spacing w:line="240" w:lineRule="atLeast"/>
              <w:rPr>
                <w:rFonts w:cs="Times New Roman"/>
                <w:lang w:val="en-US"/>
              </w:rPr>
            </w:pPr>
            <w:r>
              <w:rPr>
                <w:rFonts w:cs="Times New Roman"/>
                <w:lang w:val="en-US"/>
              </w:rPr>
              <w:t>4,509</w:t>
            </w:r>
          </w:p>
        </w:tc>
        <w:tc>
          <w:tcPr>
            <w:tcW w:w="270" w:type="dxa"/>
          </w:tcPr>
          <w:p w14:paraId="485158FF" w14:textId="77777777" w:rsidR="0005511D" w:rsidRPr="004325DF" w:rsidRDefault="0005511D" w:rsidP="0005511D">
            <w:pPr>
              <w:tabs>
                <w:tab w:val="decimal" w:pos="888"/>
              </w:tabs>
              <w:spacing w:line="240" w:lineRule="atLeast"/>
              <w:ind w:right="92"/>
              <w:rPr>
                <w:rFonts w:cs="Times New Roman"/>
                <w:lang w:val="en-US"/>
              </w:rPr>
            </w:pPr>
          </w:p>
        </w:tc>
        <w:tc>
          <w:tcPr>
            <w:tcW w:w="1188" w:type="dxa"/>
          </w:tcPr>
          <w:p w14:paraId="73D002DA" w14:textId="54B69E9E" w:rsidR="0005511D" w:rsidRPr="007B1224" w:rsidRDefault="00631E15" w:rsidP="0005511D">
            <w:pPr>
              <w:tabs>
                <w:tab w:val="decimal" w:pos="973"/>
              </w:tabs>
              <w:spacing w:line="240" w:lineRule="atLeast"/>
              <w:rPr>
                <w:rFonts w:cs="Times New Roman"/>
                <w:lang w:val="en-US"/>
              </w:rPr>
            </w:pPr>
            <w:r w:rsidRPr="007B1224">
              <w:rPr>
                <w:rFonts w:cs="Times New Roman"/>
                <w:lang w:val="en-US"/>
              </w:rPr>
              <w:t>-</w:t>
            </w:r>
          </w:p>
        </w:tc>
        <w:tc>
          <w:tcPr>
            <w:tcW w:w="270" w:type="dxa"/>
          </w:tcPr>
          <w:p w14:paraId="0E0A6BB2" w14:textId="77777777" w:rsidR="0005511D" w:rsidRPr="004325DF" w:rsidRDefault="0005511D" w:rsidP="0005511D">
            <w:pPr>
              <w:tabs>
                <w:tab w:val="decimal" w:pos="888"/>
              </w:tabs>
              <w:spacing w:line="240" w:lineRule="atLeast"/>
              <w:ind w:right="92"/>
              <w:rPr>
                <w:rFonts w:cs="Times New Roman"/>
                <w:lang w:val="en-US"/>
              </w:rPr>
            </w:pPr>
          </w:p>
        </w:tc>
        <w:tc>
          <w:tcPr>
            <w:tcW w:w="1170" w:type="dxa"/>
          </w:tcPr>
          <w:p w14:paraId="40D240F0" w14:textId="4759B9D4" w:rsidR="0005511D" w:rsidRPr="004325DF" w:rsidRDefault="0005511D" w:rsidP="0005511D">
            <w:pPr>
              <w:tabs>
                <w:tab w:val="decimal" w:pos="867"/>
              </w:tabs>
              <w:spacing w:line="240" w:lineRule="atLeast"/>
              <w:rPr>
                <w:rFonts w:cs="Times New Roman"/>
                <w:lang w:val="en-US"/>
              </w:rPr>
            </w:pPr>
            <w:r w:rsidRPr="00960A9D">
              <w:rPr>
                <w:rFonts w:cs="Times New Roman"/>
                <w:lang w:val="en-US"/>
              </w:rPr>
              <w:t>(1,450)</w:t>
            </w:r>
          </w:p>
        </w:tc>
        <w:tc>
          <w:tcPr>
            <w:tcW w:w="236" w:type="dxa"/>
          </w:tcPr>
          <w:p w14:paraId="5D1216A5" w14:textId="77777777" w:rsidR="0005511D" w:rsidRPr="004325DF" w:rsidRDefault="0005511D" w:rsidP="0005511D">
            <w:pPr>
              <w:tabs>
                <w:tab w:val="decimal" w:pos="867"/>
              </w:tabs>
              <w:spacing w:line="240" w:lineRule="atLeast"/>
              <w:rPr>
                <w:rFonts w:cs="Times New Roman"/>
                <w:lang w:val="en-US"/>
              </w:rPr>
            </w:pPr>
          </w:p>
        </w:tc>
        <w:tc>
          <w:tcPr>
            <w:tcW w:w="1114" w:type="dxa"/>
          </w:tcPr>
          <w:p w14:paraId="19FBA185" w14:textId="6581F759" w:rsidR="0005511D" w:rsidRPr="007B1224" w:rsidRDefault="0005511D" w:rsidP="0005511D">
            <w:pPr>
              <w:tabs>
                <w:tab w:val="decimal" w:pos="867"/>
              </w:tabs>
              <w:spacing w:line="240" w:lineRule="atLeast"/>
              <w:rPr>
                <w:rFonts w:cs="Times New Roman"/>
                <w:lang w:val="en-US"/>
              </w:rPr>
            </w:pPr>
            <w:r w:rsidRPr="007B1224">
              <w:rPr>
                <w:rFonts w:cs="Times New Roman"/>
                <w:lang w:val="en-US"/>
              </w:rPr>
              <w:t>-</w:t>
            </w:r>
          </w:p>
        </w:tc>
      </w:tr>
      <w:tr w:rsidR="0005511D" w:rsidRPr="00525311" w14:paraId="025E4170" w14:textId="77777777" w:rsidTr="00D31B22">
        <w:tc>
          <w:tcPr>
            <w:tcW w:w="3870" w:type="dxa"/>
          </w:tcPr>
          <w:p w14:paraId="18F587F2" w14:textId="77777777" w:rsidR="0005511D" w:rsidRPr="00ED2471" w:rsidRDefault="0005511D" w:rsidP="0005511D">
            <w:pPr>
              <w:spacing w:line="240" w:lineRule="atLeast"/>
              <w:rPr>
                <w:rFonts w:cs="Times New Roman"/>
              </w:rPr>
            </w:pPr>
            <w:r w:rsidRPr="00ED2471">
              <w:rPr>
                <w:rFonts w:cs="Times New Roman"/>
                <w:lang w:val="en-US"/>
              </w:rPr>
              <w:t>Construction in progress</w:t>
            </w:r>
          </w:p>
        </w:tc>
        <w:tc>
          <w:tcPr>
            <w:tcW w:w="1260" w:type="dxa"/>
            <w:tcBorders>
              <w:bottom w:val="single" w:sz="4" w:space="0" w:color="auto"/>
            </w:tcBorders>
          </w:tcPr>
          <w:p w14:paraId="1E6D1F17" w14:textId="0051D9B8" w:rsidR="0005511D" w:rsidRPr="004325DF" w:rsidRDefault="00631E15" w:rsidP="0005511D">
            <w:pPr>
              <w:tabs>
                <w:tab w:val="decimal" w:pos="888"/>
              </w:tabs>
              <w:spacing w:line="240" w:lineRule="atLeast"/>
              <w:rPr>
                <w:rFonts w:cs="Times New Roman"/>
                <w:cs/>
                <w:lang w:val="en-US"/>
              </w:rPr>
            </w:pPr>
            <w:r>
              <w:rPr>
                <w:rFonts w:cs="Times New Roman"/>
                <w:lang w:val="en-US"/>
              </w:rPr>
              <w:t>38,971</w:t>
            </w:r>
          </w:p>
        </w:tc>
        <w:tc>
          <w:tcPr>
            <w:tcW w:w="270" w:type="dxa"/>
          </w:tcPr>
          <w:p w14:paraId="5B4E7678" w14:textId="77777777" w:rsidR="0005511D" w:rsidRPr="004325DF" w:rsidRDefault="0005511D" w:rsidP="0005511D">
            <w:pPr>
              <w:tabs>
                <w:tab w:val="decimal" w:pos="888"/>
              </w:tabs>
              <w:spacing w:line="240" w:lineRule="atLeast"/>
              <w:ind w:right="92"/>
              <w:rPr>
                <w:rFonts w:cs="Times New Roman"/>
                <w:lang w:val="en-US"/>
              </w:rPr>
            </w:pPr>
          </w:p>
        </w:tc>
        <w:tc>
          <w:tcPr>
            <w:tcW w:w="1188" w:type="dxa"/>
            <w:tcBorders>
              <w:bottom w:val="single" w:sz="4" w:space="0" w:color="auto"/>
            </w:tcBorders>
          </w:tcPr>
          <w:p w14:paraId="6C23AD83" w14:textId="7CEFE7B0" w:rsidR="0005511D" w:rsidRPr="007B1224" w:rsidRDefault="00631E15" w:rsidP="0005511D">
            <w:pPr>
              <w:tabs>
                <w:tab w:val="decimal" w:pos="973"/>
              </w:tabs>
              <w:spacing w:line="240" w:lineRule="atLeast"/>
              <w:rPr>
                <w:rFonts w:cs="Times New Roman"/>
                <w:lang w:val="en-US"/>
              </w:rPr>
            </w:pPr>
            <w:r w:rsidRPr="007B1224">
              <w:rPr>
                <w:rFonts w:cs="Times New Roman"/>
                <w:lang w:val="en-US"/>
              </w:rPr>
              <w:t>-</w:t>
            </w:r>
          </w:p>
        </w:tc>
        <w:tc>
          <w:tcPr>
            <w:tcW w:w="270" w:type="dxa"/>
          </w:tcPr>
          <w:p w14:paraId="2FC46537" w14:textId="77777777" w:rsidR="0005511D" w:rsidRPr="004325DF" w:rsidRDefault="0005511D" w:rsidP="0005511D">
            <w:pPr>
              <w:tabs>
                <w:tab w:val="decimal" w:pos="888"/>
              </w:tabs>
              <w:spacing w:line="240" w:lineRule="atLeast"/>
              <w:ind w:right="92"/>
              <w:rPr>
                <w:rFonts w:cs="Times New Roman"/>
                <w:lang w:val="en-US"/>
              </w:rPr>
            </w:pPr>
          </w:p>
        </w:tc>
        <w:tc>
          <w:tcPr>
            <w:tcW w:w="1170" w:type="dxa"/>
            <w:tcBorders>
              <w:bottom w:val="single" w:sz="4" w:space="0" w:color="auto"/>
            </w:tcBorders>
          </w:tcPr>
          <w:p w14:paraId="1C6BB4BE" w14:textId="47DD347B" w:rsidR="0005511D" w:rsidRPr="004325DF" w:rsidRDefault="0005511D" w:rsidP="0005511D">
            <w:pPr>
              <w:tabs>
                <w:tab w:val="decimal" w:pos="867"/>
              </w:tabs>
              <w:spacing w:line="240" w:lineRule="atLeast"/>
              <w:rPr>
                <w:rFonts w:cs="Times New Roman"/>
                <w:lang w:val="en-US"/>
              </w:rPr>
            </w:pPr>
            <w:r w:rsidRPr="00960A9D">
              <w:rPr>
                <w:rFonts w:cs="Times New Roman"/>
                <w:lang w:val="en-US"/>
              </w:rPr>
              <w:t>3,14</w:t>
            </w:r>
            <w:r>
              <w:rPr>
                <w:rFonts w:cs="Times New Roman"/>
                <w:lang w:val="en-US"/>
              </w:rPr>
              <w:t>5</w:t>
            </w:r>
          </w:p>
        </w:tc>
        <w:tc>
          <w:tcPr>
            <w:tcW w:w="236" w:type="dxa"/>
          </w:tcPr>
          <w:p w14:paraId="6B01949E" w14:textId="77777777" w:rsidR="0005511D" w:rsidRPr="004325DF" w:rsidRDefault="0005511D" w:rsidP="0005511D">
            <w:pPr>
              <w:tabs>
                <w:tab w:val="decimal" w:pos="867"/>
              </w:tabs>
              <w:spacing w:line="240" w:lineRule="atLeast"/>
              <w:rPr>
                <w:rFonts w:cs="Times New Roman"/>
                <w:lang w:val="en-US"/>
              </w:rPr>
            </w:pPr>
          </w:p>
        </w:tc>
        <w:tc>
          <w:tcPr>
            <w:tcW w:w="1114" w:type="dxa"/>
            <w:tcBorders>
              <w:bottom w:val="single" w:sz="4" w:space="0" w:color="auto"/>
            </w:tcBorders>
          </w:tcPr>
          <w:p w14:paraId="36AF690F" w14:textId="23931318" w:rsidR="0005511D" w:rsidRPr="007B1224" w:rsidRDefault="0005511D" w:rsidP="0005511D">
            <w:pPr>
              <w:tabs>
                <w:tab w:val="decimal" w:pos="867"/>
              </w:tabs>
              <w:spacing w:line="240" w:lineRule="atLeast"/>
              <w:rPr>
                <w:rFonts w:cs="Times New Roman"/>
                <w:lang w:val="en-US"/>
              </w:rPr>
            </w:pPr>
            <w:r w:rsidRPr="007B1224">
              <w:rPr>
                <w:rFonts w:cs="Times New Roman"/>
                <w:lang w:val="en-US"/>
              </w:rPr>
              <w:t>-</w:t>
            </w:r>
          </w:p>
        </w:tc>
      </w:tr>
      <w:tr w:rsidR="0005511D" w:rsidRPr="0004479F" w14:paraId="2910BA24" w14:textId="77777777" w:rsidTr="00D31B22">
        <w:tc>
          <w:tcPr>
            <w:tcW w:w="3870" w:type="dxa"/>
          </w:tcPr>
          <w:p w14:paraId="7501291F" w14:textId="77777777" w:rsidR="0005511D" w:rsidRPr="00ED2471" w:rsidRDefault="0005511D" w:rsidP="0005511D">
            <w:pPr>
              <w:spacing w:line="240" w:lineRule="atLeast"/>
              <w:rPr>
                <w:rFonts w:cs="Times New Roman"/>
                <w:b/>
                <w:bCs/>
                <w:lang w:val="en-US"/>
              </w:rPr>
            </w:pPr>
            <w:r w:rsidRPr="00ED2471">
              <w:rPr>
                <w:rFonts w:cs="Times New Roman"/>
                <w:b/>
                <w:bCs/>
              </w:rPr>
              <w:t>Total</w:t>
            </w:r>
          </w:p>
        </w:tc>
        <w:tc>
          <w:tcPr>
            <w:tcW w:w="1260" w:type="dxa"/>
            <w:tcBorders>
              <w:top w:val="single" w:sz="4" w:space="0" w:color="auto"/>
              <w:bottom w:val="double" w:sz="4" w:space="0" w:color="auto"/>
            </w:tcBorders>
          </w:tcPr>
          <w:p w14:paraId="48937663" w14:textId="2284DBD7" w:rsidR="0005511D" w:rsidRPr="004325DF" w:rsidRDefault="00631E15" w:rsidP="0005511D">
            <w:pPr>
              <w:tabs>
                <w:tab w:val="decimal" w:pos="888"/>
              </w:tabs>
              <w:spacing w:line="240" w:lineRule="atLeast"/>
              <w:rPr>
                <w:rFonts w:cs="Times New Roman"/>
                <w:b/>
                <w:bCs/>
                <w:lang w:val="en-US"/>
              </w:rPr>
            </w:pPr>
            <w:r>
              <w:rPr>
                <w:rFonts w:cs="Times New Roman"/>
                <w:b/>
                <w:bCs/>
                <w:lang w:val="en-US"/>
              </w:rPr>
              <w:t>88,77</w:t>
            </w:r>
            <w:r w:rsidR="00BC1B36">
              <w:rPr>
                <w:rFonts w:cs="Times New Roman"/>
                <w:b/>
                <w:bCs/>
                <w:lang w:val="en-US"/>
              </w:rPr>
              <w:t>9</w:t>
            </w:r>
          </w:p>
        </w:tc>
        <w:tc>
          <w:tcPr>
            <w:tcW w:w="270" w:type="dxa"/>
          </w:tcPr>
          <w:p w14:paraId="5C318290" w14:textId="77777777" w:rsidR="0005511D" w:rsidRPr="004325DF" w:rsidRDefault="0005511D" w:rsidP="0005511D">
            <w:pPr>
              <w:tabs>
                <w:tab w:val="decimal" w:pos="888"/>
              </w:tabs>
              <w:spacing w:line="240" w:lineRule="atLeast"/>
              <w:ind w:right="92"/>
              <w:rPr>
                <w:rFonts w:cs="Times New Roman"/>
                <w:lang w:val="en-US"/>
              </w:rPr>
            </w:pPr>
          </w:p>
        </w:tc>
        <w:tc>
          <w:tcPr>
            <w:tcW w:w="1188" w:type="dxa"/>
            <w:tcBorders>
              <w:top w:val="single" w:sz="4" w:space="0" w:color="auto"/>
              <w:bottom w:val="double" w:sz="4" w:space="0" w:color="auto"/>
            </w:tcBorders>
          </w:tcPr>
          <w:p w14:paraId="726ABCE7" w14:textId="6C9B74A7" w:rsidR="0005511D" w:rsidRPr="004325DF" w:rsidRDefault="00631E15" w:rsidP="0005511D">
            <w:pPr>
              <w:tabs>
                <w:tab w:val="decimal" w:pos="969"/>
              </w:tabs>
              <w:spacing w:line="240" w:lineRule="atLeast"/>
              <w:rPr>
                <w:rFonts w:cs="Times New Roman"/>
                <w:b/>
                <w:bCs/>
                <w:lang w:val="en-US"/>
              </w:rPr>
            </w:pPr>
            <w:r>
              <w:rPr>
                <w:rFonts w:cs="Times New Roman"/>
                <w:b/>
                <w:bCs/>
                <w:lang w:val="en-US"/>
              </w:rPr>
              <w:t>(4)</w:t>
            </w:r>
          </w:p>
        </w:tc>
        <w:tc>
          <w:tcPr>
            <w:tcW w:w="270" w:type="dxa"/>
          </w:tcPr>
          <w:p w14:paraId="03DDEE05" w14:textId="77777777" w:rsidR="0005511D" w:rsidRPr="004325DF" w:rsidRDefault="0005511D" w:rsidP="0005511D">
            <w:pPr>
              <w:tabs>
                <w:tab w:val="decimal" w:pos="888"/>
              </w:tabs>
              <w:spacing w:line="240" w:lineRule="atLeast"/>
              <w:ind w:right="92"/>
              <w:rPr>
                <w:rFonts w:cs="Times New Roman"/>
                <w:lang w:val="en-US"/>
              </w:rPr>
            </w:pPr>
          </w:p>
        </w:tc>
        <w:tc>
          <w:tcPr>
            <w:tcW w:w="1170" w:type="dxa"/>
            <w:tcBorders>
              <w:top w:val="single" w:sz="4" w:space="0" w:color="auto"/>
              <w:bottom w:val="double" w:sz="4" w:space="0" w:color="auto"/>
            </w:tcBorders>
          </w:tcPr>
          <w:p w14:paraId="7400F248" w14:textId="0D94C226" w:rsidR="0005511D" w:rsidRPr="004325DF" w:rsidRDefault="0005511D" w:rsidP="0005511D">
            <w:pPr>
              <w:tabs>
                <w:tab w:val="decimal" w:pos="867"/>
              </w:tabs>
              <w:spacing w:line="240" w:lineRule="atLeast"/>
              <w:rPr>
                <w:rFonts w:cs="Times New Roman"/>
                <w:b/>
                <w:bCs/>
                <w:lang w:val="en-US"/>
              </w:rPr>
            </w:pPr>
            <w:r w:rsidRPr="00960A9D">
              <w:rPr>
                <w:rFonts w:cs="Times New Roman"/>
                <w:b/>
                <w:bCs/>
                <w:lang w:val="en-US"/>
              </w:rPr>
              <w:t>61,52</w:t>
            </w:r>
            <w:r>
              <w:rPr>
                <w:rFonts w:cs="Times New Roman"/>
                <w:b/>
                <w:bCs/>
                <w:lang w:val="en-US"/>
              </w:rPr>
              <w:t>9</w:t>
            </w:r>
          </w:p>
        </w:tc>
        <w:tc>
          <w:tcPr>
            <w:tcW w:w="236" w:type="dxa"/>
          </w:tcPr>
          <w:p w14:paraId="635BA466" w14:textId="77777777" w:rsidR="0005511D" w:rsidRPr="004325DF" w:rsidRDefault="0005511D" w:rsidP="0005511D">
            <w:pPr>
              <w:tabs>
                <w:tab w:val="decimal" w:pos="867"/>
              </w:tabs>
              <w:spacing w:line="240" w:lineRule="atLeast"/>
              <w:rPr>
                <w:rFonts w:cs="Times New Roman"/>
                <w:lang w:val="en-US"/>
              </w:rPr>
            </w:pPr>
          </w:p>
        </w:tc>
        <w:tc>
          <w:tcPr>
            <w:tcW w:w="1114" w:type="dxa"/>
            <w:tcBorders>
              <w:top w:val="single" w:sz="4" w:space="0" w:color="auto"/>
              <w:bottom w:val="double" w:sz="4" w:space="0" w:color="auto"/>
            </w:tcBorders>
          </w:tcPr>
          <w:p w14:paraId="4DBEBACA" w14:textId="65A56C04" w:rsidR="0005511D" w:rsidRPr="004325DF" w:rsidRDefault="0005511D" w:rsidP="0005511D">
            <w:pPr>
              <w:tabs>
                <w:tab w:val="decimal" w:pos="867"/>
              </w:tabs>
              <w:spacing w:line="240" w:lineRule="atLeast"/>
              <w:rPr>
                <w:rFonts w:cs="Times New Roman"/>
                <w:b/>
                <w:bCs/>
                <w:lang w:val="en-US"/>
              </w:rPr>
            </w:pPr>
            <w:r w:rsidRPr="00960A9D">
              <w:rPr>
                <w:rFonts w:cs="Times New Roman"/>
                <w:b/>
                <w:bCs/>
                <w:lang w:val="en-US"/>
              </w:rPr>
              <w:t>(392)</w:t>
            </w:r>
          </w:p>
        </w:tc>
      </w:tr>
    </w:tbl>
    <w:p w14:paraId="79A26203" w14:textId="73F6C4CE" w:rsidR="004325DF" w:rsidRDefault="004325DF" w:rsidP="006D4D93">
      <w:pPr>
        <w:spacing w:line="240" w:lineRule="auto"/>
        <w:rPr>
          <w:rFonts w:cs="Times New Roman"/>
          <w:i/>
          <w:iCs/>
        </w:rPr>
      </w:pPr>
    </w:p>
    <w:p w14:paraId="5CE90F5E" w14:textId="73FF5ECA" w:rsidR="003A3182" w:rsidRPr="002D6D9E" w:rsidRDefault="003A3182" w:rsidP="006D4D93">
      <w:pPr>
        <w:spacing w:line="240" w:lineRule="auto"/>
        <w:rPr>
          <w:rFonts w:cstheme="minorBidi"/>
          <w:i/>
          <w:iCs/>
          <w:cs/>
        </w:rPr>
      </w:pPr>
    </w:p>
    <w:p w14:paraId="26E45CD3" w14:textId="21C9E4CB" w:rsidR="003A3182" w:rsidRDefault="003A3182" w:rsidP="006D4D93">
      <w:pPr>
        <w:spacing w:line="240" w:lineRule="auto"/>
        <w:rPr>
          <w:rFonts w:cs="Times New Roman"/>
          <w:i/>
          <w:iCs/>
        </w:rPr>
      </w:pPr>
    </w:p>
    <w:p w14:paraId="595B06ED" w14:textId="1425A15F" w:rsidR="003A3182" w:rsidRDefault="003A3182" w:rsidP="006D4D93">
      <w:pPr>
        <w:spacing w:line="240" w:lineRule="auto"/>
        <w:rPr>
          <w:rFonts w:cs="Times New Roman"/>
          <w:i/>
          <w:iCs/>
        </w:rPr>
      </w:pPr>
    </w:p>
    <w:p w14:paraId="02AC62E0" w14:textId="2A59E90B" w:rsidR="003A3182" w:rsidRPr="00BC1B36" w:rsidRDefault="003A3182" w:rsidP="006D4D93">
      <w:pPr>
        <w:spacing w:line="240" w:lineRule="auto"/>
        <w:rPr>
          <w:rFonts w:cstheme="minorBidi"/>
          <w:i/>
          <w:iCs/>
          <w:cs/>
        </w:rPr>
      </w:pPr>
    </w:p>
    <w:p w14:paraId="564E1148" w14:textId="0BF9D02D" w:rsidR="003A3182" w:rsidRDefault="003A3182" w:rsidP="006D4D93">
      <w:pPr>
        <w:spacing w:line="240" w:lineRule="auto"/>
        <w:rPr>
          <w:rFonts w:cs="Times New Roman"/>
          <w:i/>
          <w:iCs/>
        </w:rPr>
      </w:pPr>
    </w:p>
    <w:p w14:paraId="09B3F9BC" w14:textId="58805B4A" w:rsidR="003A3182" w:rsidRDefault="003A3182" w:rsidP="006D4D93">
      <w:pPr>
        <w:spacing w:line="240" w:lineRule="auto"/>
        <w:rPr>
          <w:rFonts w:cs="Times New Roman"/>
          <w:i/>
          <w:iCs/>
        </w:rPr>
      </w:pPr>
    </w:p>
    <w:p w14:paraId="4F3B1659" w14:textId="28D546D3" w:rsidR="003A3182" w:rsidRDefault="003A3182" w:rsidP="006D4D93">
      <w:pPr>
        <w:spacing w:line="240" w:lineRule="auto"/>
        <w:rPr>
          <w:rFonts w:cs="Times New Roman"/>
          <w:i/>
          <w:iCs/>
        </w:rPr>
      </w:pPr>
    </w:p>
    <w:p w14:paraId="190AD51C" w14:textId="77777777" w:rsidR="003A3182" w:rsidRDefault="003A3182" w:rsidP="006D4D93">
      <w:pPr>
        <w:spacing w:line="240" w:lineRule="auto"/>
        <w:rPr>
          <w:rFonts w:cs="Times New Roman"/>
          <w:i/>
          <w:iCs/>
        </w:rPr>
      </w:pPr>
    </w:p>
    <w:p w14:paraId="37CAA0CE" w14:textId="2876FA7A" w:rsidR="00CE3412" w:rsidRPr="008D35C2" w:rsidRDefault="00CE3412" w:rsidP="008D35C2">
      <w:pPr>
        <w:pStyle w:val="Heading1"/>
        <w:numPr>
          <w:ilvl w:val="0"/>
          <w:numId w:val="15"/>
        </w:numPr>
        <w:spacing w:after="0" w:line="240" w:lineRule="atLeast"/>
        <w:ind w:left="540" w:hanging="540"/>
        <w:rPr>
          <w:rFonts w:cs="Times New Roman"/>
          <w:i w:val="0"/>
          <w:iCs w:val="0"/>
        </w:rPr>
      </w:pPr>
      <w:r w:rsidRPr="008D35C2">
        <w:rPr>
          <w:rFonts w:cs="Times New Roman"/>
          <w:i w:val="0"/>
          <w:iCs w:val="0"/>
        </w:rPr>
        <w:lastRenderedPageBreak/>
        <w:t>Segment information</w:t>
      </w:r>
      <w:r w:rsidR="003401DD" w:rsidRPr="008D35C2">
        <w:rPr>
          <w:rFonts w:cs="Times New Roman"/>
          <w:i w:val="0"/>
          <w:iCs w:val="0"/>
        </w:rPr>
        <w:t xml:space="preserve"> and disaggregation of revenue</w:t>
      </w:r>
      <w:r w:rsidR="00D555EC" w:rsidRPr="008D35C2">
        <w:rPr>
          <w:rFonts w:cs="Times New Roman"/>
          <w:i w:val="0"/>
          <w:iCs w:val="0"/>
        </w:rPr>
        <w:t xml:space="preserve"> </w:t>
      </w:r>
    </w:p>
    <w:p w14:paraId="7387C018" w14:textId="77777777" w:rsidR="00A53735" w:rsidRPr="009825A5" w:rsidRDefault="00A53735" w:rsidP="00046D0F">
      <w:pPr>
        <w:spacing w:line="240" w:lineRule="atLeast"/>
        <w:ind w:left="547"/>
        <w:jc w:val="both"/>
        <w:rPr>
          <w:rFonts w:cs="Times New Roman"/>
        </w:rPr>
      </w:pPr>
    </w:p>
    <w:p w14:paraId="39E160F0" w14:textId="77777777" w:rsidR="00441C3A" w:rsidRPr="009825A5" w:rsidRDefault="00554D27" w:rsidP="00046D0F">
      <w:pPr>
        <w:spacing w:line="240" w:lineRule="atLeast"/>
        <w:ind w:left="547"/>
        <w:jc w:val="both"/>
        <w:rPr>
          <w:rFonts w:cs="Times New Roman"/>
        </w:rPr>
      </w:pPr>
      <w:r w:rsidRPr="009825A5">
        <w:rPr>
          <w:rFonts w:cs="Times New Roman"/>
        </w:rPr>
        <w:t xml:space="preserve">The Company has two reportable segments. The following summary describes the operations in each </w:t>
      </w:r>
      <w:r w:rsidR="004063D1" w:rsidRPr="009825A5">
        <w:rPr>
          <w:rFonts w:cs="Times New Roman"/>
        </w:rPr>
        <w:t xml:space="preserve">  </w:t>
      </w:r>
      <w:r w:rsidRPr="009825A5">
        <w:rPr>
          <w:rFonts w:cs="Times New Roman"/>
        </w:rPr>
        <w:t>of the Company’s reportable segments.</w:t>
      </w:r>
    </w:p>
    <w:p w14:paraId="1650B9B9" w14:textId="77777777" w:rsidR="00111379" w:rsidRPr="009825A5" w:rsidRDefault="00111379" w:rsidP="00046D0F">
      <w:pPr>
        <w:spacing w:line="240" w:lineRule="atLeast"/>
        <w:ind w:left="547"/>
        <w:jc w:val="both"/>
        <w:rPr>
          <w:rFonts w:cs="Times New Roman"/>
        </w:rPr>
      </w:pPr>
    </w:p>
    <w:p w14:paraId="31F19C37" w14:textId="77777777" w:rsidR="00554D27" w:rsidRPr="009825A5" w:rsidRDefault="00554D27" w:rsidP="00046D0F">
      <w:pPr>
        <w:tabs>
          <w:tab w:val="left" w:pos="9360"/>
        </w:tabs>
        <w:spacing w:line="240" w:lineRule="atLeast"/>
        <w:ind w:left="547"/>
        <w:jc w:val="both"/>
        <w:rPr>
          <w:rFonts w:cs="Times New Roman"/>
        </w:rPr>
      </w:pPr>
      <w:r w:rsidRPr="009825A5">
        <w:rPr>
          <w:rFonts w:cs="Times New Roman"/>
          <w:i/>
          <w:iCs/>
        </w:rPr>
        <w:t xml:space="preserve">Segment 1      </w:t>
      </w:r>
      <w:r w:rsidRPr="009825A5">
        <w:rPr>
          <w:rFonts w:cs="Times New Roman"/>
        </w:rPr>
        <w:t>Can and tube</w:t>
      </w:r>
    </w:p>
    <w:p w14:paraId="1D02B1B0" w14:textId="77777777" w:rsidR="00554D27" w:rsidRPr="009825A5" w:rsidRDefault="00554D27" w:rsidP="00046D0F">
      <w:pPr>
        <w:tabs>
          <w:tab w:val="left" w:pos="9360"/>
        </w:tabs>
        <w:spacing w:line="240" w:lineRule="atLeast"/>
        <w:ind w:left="547"/>
        <w:jc w:val="both"/>
        <w:rPr>
          <w:rFonts w:cs="Times New Roman"/>
        </w:rPr>
      </w:pPr>
      <w:r w:rsidRPr="009825A5">
        <w:rPr>
          <w:rFonts w:cs="Times New Roman"/>
          <w:i/>
          <w:iCs/>
        </w:rPr>
        <w:t xml:space="preserve">Segment 2      </w:t>
      </w:r>
      <w:r w:rsidRPr="009825A5">
        <w:rPr>
          <w:rFonts w:cs="Times New Roman"/>
        </w:rPr>
        <w:t>Slug</w:t>
      </w:r>
    </w:p>
    <w:p w14:paraId="0B678043" w14:textId="77777777" w:rsidR="004C311D" w:rsidRPr="009825A5" w:rsidRDefault="004C311D" w:rsidP="00046D0F">
      <w:pPr>
        <w:tabs>
          <w:tab w:val="left" w:pos="9360"/>
        </w:tabs>
        <w:spacing w:line="240" w:lineRule="atLeast"/>
        <w:ind w:left="547"/>
        <w:jc w:val="both"/>
        <w:rPr>
          <w:rFonts w:cs="Times New Roman"/>
        </w:rPr>
      </w:pPr>
    </w:p>
    <w:p w14:paraId="1CB03D38" w14:textId="5E9FD269" w:rsidR="004C311D" w:rsidRDefault="004C311D" w:rsidP="00046D0F">
      <w:pPr>
        <w:spacing w:line="240" w:lineRule="atLeast"/>
        <w:ind w:left="547"/>
        <w:jc w:val="both"/>
        <w:rPr>
          <w:rFonts w:cstheme="minorBidi"/>
        </w:rPr>
      </w:pPr>
      <w:r w:rsidRPr="009825A5">
        <w:rPr>
          <w:rFonts w:cs="Times New Roman"/>
        </w:rPr>
        <w:t xml:space="preserve">The Company’s operations and main revenue streams are described in the last annual financial statements. The Company’s main revenue is derived from contracts with customers and recognised at </w:t>
      </w:r>
      <w:r w:rsidR="00994B5E" w:rsidRPr="009825A5">
        <w:rPr>
          <w:rFonts w:cs="Times New Roman"/>
        </w:rPr>
        <w:t xml:space="preserve">  </w:t>
      </w:r>
      <w:r w:rsidRPr="009825A5">
        <w:rPr>
          <w:rFonts w:cs="Times New Roman"/>
        </w:rPr>
        <w:t>a point in time.</w:t>
      </w:r>
    </w:p>
    <w:p w14:paraId="3457DF89" w14:textId="2A276476" w:rsidR="008D35C2" w:rsidRDefault="008D35C2" w:rsidP="00046D0F">
      <w:pPr>
        <w:spacing w:line="240" w:lineRule="atLeast"/>
        <w:ind w:left="547"/>
        <w:jc w:val="both"/>
        <w:rPr>
          <w:rFonts w:cstheme="minorBidi"/>
        </w:rPr>
      </w:pPr>
    </w:p>
    <w:p w14:paraId="3B9413D9" w14:textId="5C495D9B" w:rsidR="006C1569" w:rsidRPr="00FD569E" w:rsidRDefault="006C1569" w:rsidP="006C1569">
      <w:pPr>
        <w:tabs>
          <w:tab w:val="left" w:pos="540"/>
          <w:tab w:val="left" w:pos="1980"/>
          <w:tab w:val="decimal" w:pos="8100"/>
        </w:tabs>
        <w:spacing w:line="240" w:lineRule="atLeast"/>
        <w:ind w:left="540" w:right="-7"/>
        <w:rPr>
          <w:rFonts w:cs="Times New Roman"/>
          <w:b/>
          <w:bCs/>
          <w:i/>
          <w:iCs/>
        </w:rPr>
      </w:pPr>
      <w:r w:rsidRPr="00FD569E">
        <w:rPr>
          <w:rFonts w:cs="Times New Roman"/>
          <w:b/>
          <w:bCs/>
          <w:i/>
          <w:iCs/>
        </w:rPr>
        <w:t>Information about reportable segments</w:t>
      </w:r>
    </w:p>
    <w:p w14:paraId="21FB4582" w14:textId="77777777" w:rsidR="0005511D" w:rsidRDefault="0005511D" w:rsidP="0005511D">
      <w:pPr>
        <w:tabs>
          <w:tab w:val="left" w:pos="540"/>
          <w:tab w:val="left" w:pos="1980"/>
          <w:tab w:val="decimal" w:pos="8100"/>
        </w:tabs>
        <w:spacing w:line="240" w:lineRule="atLeast"/>
        <w:ind w:left="540" w:right="-7"/>
        <w:rPr>
          <w:b/>
          <w:bCs/>
          <w:i/>
          <w:iCs/>
        </w:rPr>
      </w:pPr>
    </w:p>
    <w:tbl>
      <w:tblPr>
        <w:tblW w:w="9446" w:type="dxa"/>
        <w:tblInd w:w="450" w:type="dxa"/>
        <w:tblLayout w:type="fixed"/>
        <w:tblLook w:val="0000" w:firstRow="0" w:lastRow="0" w:firstColumn="0" w:lastColumn="0" w:noHBand="0" w:noVBand="0"/>
      </w:tblPr>
      <w:tblGrid>
        <w:gridCol w:w="2571"/>
        <w:gridCol w:w="951"/>
        <w:gridCol w:w="251"/>
        <w:gridCol w:w="968"/>
        <w:gridCol w:w="268"/>
        <w:gridCol w:w="865"/>
        <w:gridCol w:w="268"/>
        <w:gridCol w:w="934"/>
        <w:gridCol w:w="268"/>
        <w:gridCol w:w="934"/>
        <w:gridCol w:w="236"/>
        <w:gridCol w:w="932"/>
      </w:tblGrid>
      <w:tr w:rsidR="0005511D" w:rsidRPr="00B46EF1" w14:paraId="672B51BB" w14:textId="77777777" w:rsidTr="0005511D">
        <w:tc>
          <w:tcPr>
            <w:tcW w:w="2571" w:type="dxa"/>
          </w:tcPr>
          <w:p w14:paraId="3FA647DF" w14:textId="77777777" w:rsidR="0005511D" w:rsidRPr="00B46EF1" w:rsidRDefault="0005511D" w:rsidP="00D31B22">
            <w:pPr>
              <w:spacing w:line="240" w:lineRule="atLeast"/>
              <w:ind w:right="-108"/>
              <w:rPr>
                <w:sz w:val="20"/>
                <w:szCs w:val="20"/>
                <w:lang w:val="en-US"/>
              </w:rPr>
            </w:pPr>
            <w:r w:rsidRPr="00B46EF1">
              <w:rPr>
                <w:b/>
                <w:bCs/>
                <w:i/>
                <w:iCs/>
                <w:sz w:val="20"/>
                <w:szCs w:val="20"/>
                <w:lang w:val="en-US"/>
              </w:rPr>
              <w:t>Nine-month period</w:t>
            </w:r>
          </w:p>
        </w:tc>
        <w:tc>
          <w:tcPr>
            <w:tcW w:w="2170" w:type="dxa"/>
            <w:gridSpan w:val="3"/>
          </w:tcPr>
          <w:p w14:paraId="691FFFF7" w14:textId="77777777" w:rsidR="0005511D" w:rsidRPr="00B46EF1" w:rsidRDefault="0005511D" w:rsidP="00D31B22">
            <w:pPr>
              <w:spacing w:line="240" w:lineRule="atLeast"/>
              <w:ind w:left="-99" w:right="-90"/>
              <w:jc w:val="center"/>
              <w:rPr>
                <w:b/>
                <w:bCs/>
                <w:sz w:val="20"/>
                <w:szCs w:val="20"/>
                <w:lang w:val="en-US"/>
              </w:rPr>
            </w:pPr>
            <w:r w:rsidRPr="00B46EF1">
              <w:rPr>
                <w:b/>
                <w:bCs/>
                <w:sz w:val="20"/>
                <w:szCs w:val="20"/>
                <w:lang w:val="en-US"/>
              </w:rPr>
              <w:t>Segment 1</w:t>
            </w:r>
          </w:p>
        </w:tc>
        <w:tc>
          <w:tcPr>
            <w:tcW w:w="268" w:type="dxa"/>
          </w:tcPr>
          <w:p w14:paraId="0BAB8B4A" w14:textId="77777777" w:rsidR="0005511D" w:rsidRPr="00B46EF1" w:rsidRDefault="0005511D" w:rsidP="00D31B22">
            <w:pPr>
              <w:spacing w:line="240" w:lineRule="atLeast"/>
              <w:ind w:left="-99" w:right="-90"/>
              <w:jc w:val="center"/>
              <w:rPr>
                <w:b/>
                <w:bCs/>
                <w:sz w:val="20"/>
                <w:szCs w:val="20"/>
                <w:lang w:val="en-US"/>
              </w:rPr>
            </w:pPr>
          </w:p>
        </w:tc>
        <w:tc>
          <w:tcPr>
            <w:tcW w:w="2067" w:type="dxa"/>
            <w:gridSpan w:val="3"/>
          </w:tcPr>
          <w:p w14:paraId="4F0B4037" w14:textId="77777777" w:rsidR="0005511D" w:rsidRPr="00B46EF1" w:rsidRDefault="0005511D" w:rsidP="00D31B22">
            <w:pPr>
              <w:spacing w:line="240" w:lineRule="atLeast"/>
              <w:ind w:left="-99" w:right="-90"/>
              <w:jc w:val="center"/>
              <w:rPr>
                <w:b/>
                <w:bCs/>
                <w:sz w:val="20"/>
                <w:szCs w:val="20"/>
                <w:lang w:val="en-US"/>
              </w:rPr>
            </w:pPr>
            <w:r w:rsidRPr="00B46EF1">
              <w:rPr>
                <w:b/>
                <w:bCs/>
                <w:sz w:val="20"/>
                <w:szCs w:val="20"/>
                <w:lang w:val="en-US"/>
              </w:rPr>
              <w:t>Segment 2</w:t>
            </w:r>
          </w:p>
        </w:tc>
        <w:tc>
          <w:tcPr>
            <w:tcW w:w="268" w:type="dxa"/>
          </w:tcPr>
          <w:p w14:paraId="7DAB6FDE" w14:textId="77777777" w:rsidR="0005511D" w:rsidRPr="00B46EF1" w:rsidRDefault="0005511D" w:rsidP="00D31B22">
            <w:pPr>
              <w:spacing w:line="240" w:lineRule="atLeast"/>
              <w:ind w:left="-99" w:right="-90"/>
              <w:jc w:val="center"/>
              <w:rPr>
                <w:b/>
                <w:bCs/>
                <w:sz w:val="20"/>
                <w:szCs w:val="20"/>
                <w:lang w:val="en-US"/>
              </w:rPr>
            </w:pPr>
          </w:p>
        </w:tc>
        <w:tc>
          <w:tcPr>
            <w:tcW w:w="2102" w:type="dxa"/>
            <w:gridSpan w:val="3"/>
          </w:tcPr>
          <w:p w14:paraId="34EF9B73" w14:textId="77777777" w:rsidR="0005511D" w:rsidRPr="00B46EF1" w:rsidRDefault="0005511D" w:rsidP="00D31B22">
            <w:pPr>
              <w:spacing w:line="240" w:lineRule="atLeast"/>
              <w:ind w:left="-99" w:right="-90"/>
              <w:jc w:val="center"/>
              <w:rPr>
                <w:b/>
                <w:bCs/>
                <w:sz w:val="20"/>
                <w:szCs w:val="20"/>
                <w:lang w:val="en-US"/>
              </w:rPr>
            </w:pPr>
            <w:r w:rsidRPr="00B46EF1">
              <w:rPr>
                <w:b/>
                <w:bCs/>
                <w:sz w:val="20"/>
                <w:szCs w:val="20"/>
                <w:lang w:val="en-US"/>
              </w:rPr>
              <w:t>Total</w:t>
            </w:r>
          </w:p>
        </w:tc>
      </w:tr>
      <w:tr w:rsidR="0005511D" w:rsidRPr="00B46EF1" w14:paraId="2BF25E60" w14:textId="77777777" w:rsidTr="0005511D">
        <w:tc>
          <w:tcPr>
            <w:tcW w:w="2571" w:type="dxa"/>
          </w:tcPr>
          <w:p w14:paraId="03EB73AA" w14:textId="77777777" w:rsidR="0005511D" w:rsidRPr="00B46EF1" w:rsidRDefault="0005511D" w:rsidP="0005511D">
            <w:pPr>
              <w:spacing w:line="240" w:lineRule="atLeast"/>
              <w:ind w:right="-108"/>
              <w:rPr>
                <w:b/>
                <w:bCs/>
                <w:i/>
                <w:iCs/>
                <w:sz w:val="20"/>
                <w:szCs w:val="20"/>
                <w:lang w:val="en-US"/>
              </w:rPr>
            </w:pPr>
            <w:r w:rsidRPr="00B46EF1">
              <w:rPr>
                <w:b/>
                <w:bCs/>
                <w:i/>
                <w:iCs/>
                <w:sz w:val="20"/>
                <w:szCs w:val="20"/>
                <w:lang w:val="en-US"/>
              </w:rPr>
              <w:t xml:space="preserve">   ended 30 September</w:t>
            </w:r>
          </w:p>
        </w:tc>
        <w:tc>
          <w:tcPr>
            <w:tcW w:w="951" w:type="dxa"/>
          </w:tcPr>
          <w:p w14:paraId="7AC0F67A" w14:textId="52682D15" w:rsidR="0005511D" w:rsidRPr="00B46EF1" w:rsidRDefault="0005511D" w:rsidP="0005511D">
            <w:pPr>
              <w:spacing w:line="240" w:lineRule="atLeast"/>
              <w:ind w:left="-99" w:right="-90"/>
              <w:jc w:val="center"/>
              <w:rPr>
                <w:sz w:val="20"/>
                <w:szCs w:val="20"/>
                <w:lang w:val="en-US"/>
              </w:rPr>
            </w:pPr>
            <w:r w:rsidRPr="00B46EF1">
              <w:rPr>
                <w:sz w:val="20"/>
                <w:szCs w:val="20"/>
                <w:lang w:val="en-US"/>
              </w:rPr>
              <w:t>202</w:t>
            </w:r>
            <w:r>
              <w:rPr>
                <w:sz w:val="20"/>
                <w:szCs w:val="20"/>
                <w:lang w:val="en-US"/>
              </w:rPr>
              <w:t>3</w:t>
            </w:r>
          </w:p>
        </w:tc>
        <w:tc>
          <w:tcPr>
            <w:tcW w:w="251" w:type="dxa"/>
          </w:tcPr>
          <w:p w14:paraId="57BCAF96" w14:textId="77777777" w:rsidR="0005511D" w:rsidRPr="00B46EF1" w:rsidRDefault="0005511D" w:rsidP="0005511D">
            <w:pPr>
              <w:spacing w:line="240" w:lineRule="atLeast"/>
              <w:ind w:left="-99" w:right="-90"/>
              <w:jc w:val="center"/>
              <w:rPr>
                <w:sz w:val="20"/>
                <w:szCs w:val="20"/>
                <w:lang w:val="en-US"/>
              </w:rPr>
            </w:pPr>
          </w:p>
        </w:tc>
        <w:tc>
          <w:tcPr>
            <w:tcW w:w="968" w:type="dxa"/>
          </w:tcPr>
          <w:p w14:paraId="7CA904B3" w14:textId="001781E8" w:rsidR="0005511D" w:rsidRPr="00B46EF1" w:rsidRDefault="0005511D" w:rsidP="0005511D">
            <w:pPr>
              <w:spacing w:line="240" w:lineRule="atLeast"/>
              <w:ind w:left="-99" w:right="-90"/>
              <w:jc w:val="center"/>
              <w:rPr>
                <w:sz w:val="20"/>
                <w:szCs w:val="20"/>
                <w:lang w:val="en-US"/>
              </w:rPr>
            </w:pPr>
            <w:r w:rsidRPr="00B46EF1">
              <w:rPr>
                <w:sz w:val="20"/>
                <w:szCs w:val="20"/>
                <w:lang w:val="en-US"/>
              </w:rPr>
              <w:t>202</w:t>
            </w:r>
            <w:r>
              <w:rPr>
                <w:sz w:val="20"/>
                <w:szCs w:val="20"/>
                <w:lang w:val="en-US"/>
              </w:rPr>
              <w:t>2</w:t>
            </w:r>
          </w:p>
        </w:tc>
        <w:tc>
          <w:tcPr>
            <w:tcW w:w="268" w:type="dxa"/>
          </w:tcPr>
          <w:p w14:paraId="7B2646DA" w14:textId="77777777" w:rsidR="0005511D" w:rsidRPr="00B46EF1" w:rsidRDefault="0005511D" w:rsidP="0005511D">
            <w:pPr>
              <w:spacing w:line="240" w:lineRule="atLeast"/>
              <w:ind w:left="-99" w:right="-90"/>
              <w:jc w:val="center"/>
              <w:rPr>
                <w:sz w:val="20"/>
                <w:szCs w:val="20"/>
                <w:lang w:val="en-US"/>
              </w:rPr>
            </w:pPr>
          </w:p>
        </w:tc>
        <w:tc>
          <w:tcPr>
            <w:tcW w:w="865" w:type="dxa"/>
          </w:tcPr>
          <w:p w14:paraId="067914E8" w14:textId="168CA9A8" w:rsidR="0005511D" w:rsidRPr="00B46EF1" w:rsidRDefault="0005511D" w:rsidP="0005511D">
            <w:pPr>
              <w:spacing w:line="240" w:lineRule="atLeast"/>
              <w:ind w:left="-99" w:right="-90"/>
              <w:jc w:val="center"/>
              <w:rPr>
                <w:sz w:val="20"/>
                <w:szCs w:val="20"/>
                <w:lang w:val="en-US"/>
              </w:rPr>
            </w:pPr>
            <w:r w:rsidRPr="00B46EF1">
              <w:rPr>
                <w:sz w:val="20"/>
                <w:szCs w:val="20"/>
                <w:lang w:val="en-US"/>
              </w:rPr>
              <w:t>202</w:t>
            </w:r>
            <w:r>
              <w:rPr>
                <w:sz w:val="20"/>
                <w:szCs w:val="20"/>
                <w:lang w:val="en-US"/>
              </w:rPr>
              <w:t>3</w:t>
            </w:r>
          </w:p>
        </w:tc>
        <w:tc>
          <w:tcPr>
            <w:tcW w:w="268" w:type="dxa"/>
          </w:tcPr>
          <w:p w14:paraId="6E23B78F" w14:textId="77777777" w:rsidR="0005511D" w:rsidRPr="00B46EF1" w:rsidRDefault="0005511D" w:rsidP="0005511D">
            <w:pPr>
              <w:spacing w:line="240" w:lineRule="atLeast"/>
              <w:ind w:left="-99" w:right="-90"/>
              <w:jc w:val="center"/>
              <w:rPr>
                <w:sz w:val="20"/>
                <w:szCs w:val="20"/>
                <w:lang w:val="en-US"/>
              </w:rPr>
            </w:pPr>
          </w:p>
        </w:tc>
        <w:tc>
          <w:tcPr>
            <w:tcW w:w="934" w:type="dxa"/>
          </w:tcPr>
          <w:p w14:paraId="6B45DA63" w14:textId="3CD6ACB3" w:rsidR="0005511D" w:rsidRPr="00B46EF1" w:rsidRDefault="0005511D" w:rsidP="0005511D">
            <w:pPr>
              <w:spacing w:line="240" w:lineRule="atLeast"/>
              <w:ind w:left="-99" w:right="-90"/>
              <w:jc w:val="center"/>
              <w:rPr>
                <w:sz w:val="20"/>
                <w:szCs w:val="20"/>
                <w:lang w:val="en-US"/>
              </w:rPr>
            </w:pPr>
            <w:r w:rsidRPr="00B46EF1">
              <w:rPr>
                <w:sz w:val="20"/>
                <w:szCs w:val="20"/>
                <w:lang w:val="en-US"/>
              </w:rPr>
              <w:t>202</w:t>
            </w:r>
            <w:r>
              <w:rPr>
                <w:sz w:val="20"/>
                <w:szCs w:val="20"/>
                <w:lang w:val="en-US"/>
              </w:rPr>
              <w:t>2</w:t>
            </w:r>
          </w:p>
        </w:tc>
        <w:tc>
          <w:tcPr>
            <w:tcW w:w="268" w:type="dxa"/>
          </w:tcPr>
          <w:p w14:paraId="71D80877" w14:textId="77777777" w:rsidR="0005511D" w:rsidRPr="00B46EF1" w:rsidRDefault="0005511D" w:rsidP="0005511D">
            <w:pPr>
              <w:spacing w:line="240" w:lineRule="atLeast"/>
              <w:ind w:left="-99" w:right="-90"/>
              <w:jc w:val="center"/>
              <w:rPr>
                <w:sz w:val="20"/>
                <w:szCs w:val="20"/>
                <w:lang w:val="en-US"/>
              </w:rPr>
            </w:pPr>
          </w:p>
        </w:tc>
        <w:tc>
          <w:tcPr>
            <w:tcW w:w="934" w:type="dxa"/>
          </w:tcPr>
          <w:p w14:paraId="07C9AADB" w14:textId="7486D5D7" w:rsidR="0005511D" w:rsidRPr="00B46EF1" w:rsidRDefault="0005511D" w:rsidP="0005511D">
            <w:pPr>
              <w:spacing w:line="240" w:lineRule="atLeast"/>
              <w:ind w:left="-99" w:right="-90"/>
              <w:jc w:val="center"/>
              <w:rPr>
                <w:sz w:val="20"/>
                <w:szCs w:val="20"/>
                <w:lang w:val="en-US"/>
              </w:rPr>
            </w:pPr>
            <w:r w:rsidRPr="00B46EF1">
              <w:rPr>
                <w:sz w:val="20"/>
                <w:szCs w:val="20"/>
                <w:lang w:val="en-US"/>
              </w:rPr>
              <w:t>202</w:t>
            </w:r>
            <w:r>
              <w:rPr>
                <w:sz w:val="20"/>
                <w:szCs w:val="20"/>
                <w:lang w:val="en-US"/>
              </w:rPr>
              <w:t>3</w:t>
            </w:r>
          </w:p>
        </w:tc>
        <w:tc>
          <w:tcPr>
            <w:tcW w:w="236" w:type="dxa"/>
          </w:tcPr>
          <w:p w14:paraId="5EAC3D24" w14:textId="77777777" w:rsidR="0005511D" w:rsidRPr="00B46EF1" w:rsidRDefault="0005511D" w:rsidP="0005511D">
            <w:pPr>
              <w:spacing w:line="240" w:lineRule="atLeast"/>
              <w:ind w:left="-99" w:right="-90"/>
              <w:jc w:val="center"/>
              <w:rPr>
                <w:sz w:val="20"/>
                <w:szCs w:val="20"/>
                <w:lang w:val="en-US"/>
              </w:rPr>
            </w:pPr>
          </w:p>
        </w:tc>
        <w:tc>
          <w:tcPr>
            <w:tcW w:w="932" w:type="dxa"/>
          </w:tcPr>
          <w:p w14:paraId="10B28704" w14:textId="234DB062" w:rsidR="0005511D" w:rsidRPr="00B46EF1" w:rsidRDefault="0005511D" w:rsidP="0005511D">
            <w:pPr>
              <w:spacing w:line="240" w:lineRule="atLeast"/>
              <w:ind w:left="-99" w:right="-90"/>
              <w:jc w:val="center"/>
              <w:rPr>
                <w:sz w:val="20"/>
                <w:szCs w:val="20"/>
                <w:lang w:val="en-US"/>
              </w:rPr>
            </w:pPr>
            <w:r w:rsidRPr="00B46EF1">
              <w:rPr>
                <w:sz w:val="20"/>
                <w:szCs w:val="20"/>
                <w:lang w:val="en-US"/>
              </w:rPr>
              <w:t>202</w:t>
            </w:r>
            <w:r>
              <w:rPr>
                <w:sz w:val="20"/>
                <w:szCs w:val="20"/>
                <w:lang w:val="en-US"/>
              </w:rPr>
              <w:t>2</w:t>
            </w:r>
          </w:p>
        </w:tc>
      </w:tr>
      <w:tr w:rsidR="0005511D" w:rsidRPr="00B46EF1" w14:paraId="4367D4B0" w14:textId="77777777" w:rsidTr="0005511D">
        <w:tc>
          <w:tcPr>
            <w:tcW w:w="2571" w:type="dxa"/>
          </w:tcPr>
          <w:p w14:paraId="0C1B4C04" w14:textId="77777777" w:rsidR="0005511D" w:rsidRPr="00B46EF1" w:rsidRDefault="0005511D" w:rsidP="0005511D">
            <w:pPr>
              <w:spacing w:line="240" w:lineRule="atLeast"/>
              <w:ind w:right="-108"/>
              <w:rPr>
                <w:sz w:val="20"/>
                <w:szCs w:val="20"/>
                <w:lang w:val="en-US"/>
              </w:rPr>
            </w:pPr>
          </w:p>
        </w:tc>
        <w:tc>
          <w:tcPr>
            <w:tcW w:w="6875" w:type="dxa"/>
            <w:gridSpan w:val="11"/>
          </w:tcPr>
          <w:p w14:paraId="0E3FDF57" w14:textId="77777777" w:rsidR="0005511D" w:rsidRPr="00B46EF1" w:rsidRDefault="0005511D" w:rsidP="0005511D">
            <w:pPr>
              <w:spacing w:line="240" w:lineRule="atLeast"/>
              <w:ind w:right="-7"/>
              <w:jc w:val="center"/>
              <w:rPr>
                <w:i/>
                <w:iCs/>
                <w:sz w:val="20"/>
                <w:szCs w:val="20"/>
                <w:lang w:val="en-US"/>
              </w:rPr>
            </w:pPr>
            <w:r w:rsidRPr="00B46EF1">
              <w:rPr>
                <w:i/>
                <w:iCs/>
                <w:sz w:val="20"/>
                <w:szCs w:val="20"/>
                <w:lang w:val="en-US"/>
              </w:rPr>
              <w:t>(in thousand Baht)</w:t>
            </w:r>
          </w:p>
        </w:tc>
      </w:tr>
      <w:tr w:rsidR="0005511D" w:rsidRPr="00B46EF1" w14:paraId="2045DC7F" w14:textId="77777777" w:rsidTr="0005511D">
        <w:tc>
          <w:tcPr>
            <w:tcW w:w="2571" w:type="dxa"/>
          </w:tcPr>
          <w:p w14:paraId="015733BE" w14:textId="77777777" w:rsidR="0005511D" w:rsidRPr="00B46EF1" w:rsidRDefault="0005511D" w:rsidP="0005511D">
            <w:pPr>
              <w:tabs>
                <w:tab w:val="left" w:pos="2682"/>
              </w:tabs>
              <w:spacing w:line="240" w:lineRule="atLeast"/>
              <w:ind w:right="-108"/>
              <w:rPr>
                <w:sz w:val="20"/>
                <w:szCs w:val="20"/>
                <w:lang w:val="en-US"/>
              </w:rPr>
            </w:pPr>
          </w:p>
        </w:tc>
        <w:tc>
          <w:tcPr>
            <w:tcW w:w="951" w:type="dxa"/>
          </w:tcPr>
          <w:p w14:paraId="09689E4C" w14:textId="77777777" w:rsidR="0005511D" w:rsidRPr="00B46EF1" w:rsidRDefault="0005511D" w:rsidP="0005511D">
            <w:pPr>
              <w:tabs>
                <w:tab w:val="decimal" w:pos="792"/>
              </w:tabs>
              <w:spacing w:line="240" w:lineRule="atLeast"/>
              <w:ind w:left="-108" w:right="-147"/>
              <w:rPr>
                <w:sz w:val="20"/>
                <w:szCs w:val="20"/>
                <w:lang w:val="en-US"/>
              </w:rPr>
            </w:pPr>
          </w:p>
        </w:tc>
        <w:tc>
          <w:tcPr>
            <w:tcW w:w="251" w:type="dxa"/>
          </w:tcPr>
          <w:p w14:paraId="0D8D8BC7" w14:textId="77777777" w:rsidR="0005511D" w:rsidRPr="00B46EF1" w:rsidRDefault="0005511D" w:rsidP="0005511D">
            <w:pPr>
              <w:tabs>
                <w:tab w:val="decimal" w:pos="702"/>
              </w:tabs>
              <w:spacing w:line="240" w:lineRule="atLeast"/>
              <w:ind w:left="-108" w:right="-147"/>
              <w:rPr>
                <w:sz w:val="20"/>
                <w:szCs w:val="20"/>
                <w:lang w:val="en-US"/>
              </w:rPr>
            </w:pPr>
          </w:p>
        </w:tc>
        <w:tc>
          <w:tcPr>
            <w:tcW w:w="968" w:type="dxa"/>
          </w:tcPr>
          <w:p w14:paraId="0A37F8D2" w14:textId="77777777" w:rsidR="0005511D" w:rsidRPr="00B46EF1" w:rsidRDefault="0005511D" w:rsidP="0005511D">
            <w:pPr>
              <w:tabs>
                <w:tab w:val="decimal" w:pos="792"/>
              </w:tabs>
              <w:spacing w:line="240" w:lineRule="atLeast"/>
              <w:ind w:left="-108" w:right="-147"/>
              <w:rPr>
                <w:sz w:val="20"/>
                <w:szCs w:val="20"/>
                <w:lang w:val="en-US"/>
              </w:rPr>
            </w:pPr>
          </w:p>
        </w:tc>
        <w:tc>
          <w:tcPr>
            <w:tcW w:w="268" w:type="dxa"/>
          </w:tcPr>
          <w:p w14:paraId="20514FDE" w14:textId="77777777" w:rsidR="0005511D" w:rsidRPr="00B46EF1" w:rsidRDefault="0005511D" w:rsidP="0005511D">
            <w:pPr>
              <w:tabs>
                <w:tab w:val="decimal" w:pos="702"/>
              </w:tabs>
              <w:spacing w:line="240" w:lineRule="atLeast"/>
              <w:ind w:left="-108" w:right="-147"/>
              <w:rPr>
                <w:sz w:val="20"/>
                <w:szCs w:val="20"/>
                <w:lang w:val="en-US"/>
              </w:rPr>
            </w:pPr>
          </w:p>
        </w:tc>
        <w:tc>
          <w:tcPr>
            <w:tcW w:w="865" w:type="dxa"/>
          </w:tcPr>
          <w:p w14:paraId="6A71C2FD" w14:textId="77777777" w:rsidR="0005511D" w:rsidRPr="00B46EF1" w:rsidRDefault="0005511D" w:rsidP="0005511D">
            <w:pPr>
              <w:tabs>
                <w:tab w:val="decimal" w:pos="702"/>
              </w:tabs>
              <w:spacing w:line="240" w:lineRule="atLeast"/>
              <w:ind w:left="-108" w:right="-147"/>
              <w:rPr>
                <w:sz w:val="20"/>
                <w:szCs w:val="20"/>
                <w:lang w:val="en-US"/>
              </w:rPr>
            </w:pPr>
          </w:p>
        </w:tc>
        <w:tc>
          <w:tcPr>
            <w:tcW w:w="268" w:type="dxa"/>
          </w:tcPr>
          <w:p w14:paraId="2952431C" w14:textId="77777777" w:rsidR="0005511D" w:rsidRPr="00B46EF1" w:rsidRDefault="0005511D" w:rsidP="0005511D">
            <w:pPr>
              <w:tabs>
                <w:tab w:val="decimal" w:pos="702"/>
              </w:tabs>
              <w:spacing w:line="240" w:lineRule="atLeast"/>
              <w:ind w:left="-108" w:right="-147"/>
              <w:rPr>
                <w:sz w:val="20"/>
                <w:szCs w:val="20"/>
                <w:lang w:val="en-US"/>
              </w:rPr>
            </w:pPr>
          </w:p>
        </w:tc>
        <w:tc>
          <w:tcPr>
            <w:tcW w:w="934" w:type="dxa"/>
          </w:tcPr>
          <w:p w14:paraId="53E54736" w14:textId="77777777" w:rsidR="0005511D" w:rsidRPr="00B46EF1" w:rsidRDefault="0005511D" w:rsidP="0005511D">
            <w:pPr>
              <w:tabs>
                <w:tab w:val="decimal" w:pos="698"/>
              </w:tabs>
              <w:spacing w:line="240" w:lineRule="atLeast"/>
              <w:ind w:left="-108" w:right="-147"/>
              <w:rPr>
                <w:sz w:val="20"/>
                <w:szCs w:val="20"/>
                <w:lang w:val="en-US"/>
              </w:rPr>
            </w:pPr>
          </w:p>
        </w:tc>
        <w:tc>
          <w:tcPr>
            <w:tcW w:w="268" w:type="dxa"/>
          </w:tcPr>
          <w:p w14:paraId="1DE9CBBE" w14:textId="77777777" w:rsidR="0005511D" w:rsidRPr="00B46EF1" w:rsidRDefault="0005511D" w:rsidP="0005511D">
            <w:pPr>
              <w:tabs>
                <w:tab w:val="decimal" w:pos="702"/>
              </w:tabs>
              <w:spacing w:line="240" w:lineRule="atLeast"/>
              <w:ind w:left="-108" w:right="-147"/>
              <w:rPr>
                <w:sz w:val="20"/>
                <w:szCs w:val="20"/>
                <w:lang w:val="en-US"/>
              </w:rPr>
            </w:pPr>
          </w:p>
        </w:tc>
        <w:tc>
          <w:tcPr>
            <w:tcW w:w="934" w:type="dxa"/>
          </w:tcPr>
          <w:p w14:paraId="2D3A0BCB" w14:textId="77777777" w:rsidR="0005511D" w:rsidRPr="00B46EF1" w:rsidRDefault="0005511D" w:rsidP="0005511D">
            <w:pPr>
              <w:tabs>
                <w:tab w:val="decimal" w:pos="761"/>
              </w:tabs>
              <w:spacing w:line="240" w:lineRule="atLeast"/>
              <w:ind w:left="-108" w:right="-147"/>
              <w:rPr>
                <w:sz w:val="20"/>
                <w:szCs w:val="20"/>
                <w:lang w:val="en-US"/>
              </w:rPr>
            </w:pPr>
          </w:p>
        </w:tc>
        <w:tc>
          <w:tcPr>
            <w:tcW w:w="236" w:type="dxa"/>
          </w:tcPr>
          <w:p w14:paraId="26E3476F" w14:textId="77777777" w:rsidR="0005511D" w:rsidRPr="00B46EF1" w:rsidRDefault="0005511D" w:rsidP="0005511D">
            <w:pPr>
              <w:tabs>
                <w:tab w:val="decimal" w:pos="761"/>
              </w:tabs>
              <w:spacing w:line="240" w:lineRule="atLeast"/>
              <w:ind w:left="-108" w:right="-147"/>
              <w:rPr>
                <w:sz w:val="20"/>
                <w:szCs w:val="20"/>
                <w:lang w:val="en-US"/>
              </w:rPr>
            </w:pPr>
          </w:p>
        </w:tc>
        <w:tc>
          <w:tcPr>
            <w:tcW w:w="932" w:type="dxa"/>
          </w:tcPr>
          <w:p w14:paraId="78383B3F" w14:textId="77777777" w:rsidR="0005511D" w:rsidRPr="00B46EF1" w:rsidRDefault="0005511D" w:rsidP="0005511D">
            <w:pPr>
              <w:tabs>
                <w:tab w:val="decimal" w:pos="761"/>
              </w:tabs>
              <w:spacing w:line="240" w:lineRule="atLeast"/>
              <w:ind w:left="-108" w:right="-147"/>
              <w:rPr>
                <w:sz w:val="20"/>
                <w:szCs w:val="20"/>
                <w:lang w:val="en-US"/>
              </w:rPr>
            </w:pPr>
          </w:p>
        </w:tc>
      </w:tr>
      <w:tr w:rsidR="0005511D" w:rsidRPr="00B46EF1" w14:paraId="6922CB47" w14:textId="77777777" w:rsidTr="0005511D">
        <w:tc>
          <w:tcPr>
            <w:tcW w:w="2571" w:type="dxa"/>
          </w:tcPr>
          <w:p w14:paraId="3328AA50" w14:textId="77777777" w:rsidR="0005511D" w:rsidRPr="00B46EF1" w:rsidRDefault="0005511D" w:rsidP="0005511D">
            <w:pPr>
              <w:tabs>
                <w:tab w:val="left" w:pos="2682"/>
              </w:tabs>
              <w:spacing w:line="240" w:lineRule="atLeast"/>
              <w:ind w:right="-108"/>
              <w:rPr>
                <w:sz w:val="20"/>
                <w:szCs w:val="20"/>
                <w:lang w:val="en-US"/>
              </w:rPr>
            </w:pPr>
            <w:r w:rsidRPr="00B46EF1">
              <w:rPr>
                <w:sz w:val="20"/>
                <w:szCs w:val="20"/>
                <w:lang w:val="en-US"/>
              </w:rPr>
              <w:t xml:space="preserve">Revenue from sales    </w:t>
            </w:r>
          </w:p>
        </w:tc>
        <w:tc>
          <w:tcPr>
            <w:tcW w:w="951" w:type="dxa"/>
            <w:tcBorders>
              <w:bottom w:val="single" w:sz="4" w:space="0" w:color="auto"/>
            </w:tcBorders>
          </w:tcPr>
          <w:p w14:paraId="3A1A7F0D" w14:textId="4757AE59" w:rsidR="0005511D" w:rsidRPr="00B46EF1" w:rsidRDefault="00C629B6" w:rsidP="0005511D">
            <w:pPr>
              <w:tabs>
                <w:tab w:val="decimal" w:pos="792"/>
              </w:tabs>
              <w:spacing w:line="240" w:lineRule="atLeast"/>
              <w:ind w:left="-108" w:right="-147"/>
              <w:rPr>
                <w:sz w:val="20"/>
                <w:szCs w:val="20"/>
                <w:lang w:val="en-US"/>
              </w:rPr>
            </w:pPr>
            <w:r>
              <w:rPr>
                <w:sz w:val="20"/>
                <w:szCs w:val="20"/>
                <w:lang w:val="en-US"/>
              </w:rPr>
              <w:t>2,331,710</w:t>
            </w:r>
          </w:p>
        </w:tc>
        <w:tc>
          <w:tcPr>
            <w:tcW w:w="251" w:type="dxa"/>
          </w:tcPr>
          <w:p w14:paraId="2588F436" w14:textId="77777777" w:rsidR="0005511D" w:rsidRPr="00B46EF1" w:rsidRDefault="0005511D" w:rsidP="0005511D">
            <w:pPr>
              <w:tabs>
                <w:tab w:val="decimal" w:pos="702"/>
              </w:tabs>
              <w:spacing w:line="240" w:lineRule="atLeast"/>
              <w:ind w:left="-108" w:right="-147"/>
              <w:rPr>
                <w:sz w:val="20"/>
                <w:szCs w:val="20"/>
                <w:lang w:val="en-US"/>
              </w:rPr>
            </w:pPr>
          </w:p>
        </w:tc>
        <w:tc>
          <w:tcPr>
            <w:tcW w:w="968" w:type="dxa"/>
            <w:tcBorders>
              <w:bottom w:val="single" w:sz="4" w:space="0" w:color="auto"/>
            </w:tcBorders>
          </w:tcPr>
          <w:p w14:paraId="120D70F8" w14:textId="1E068C75" w:rsidR="0005511D" w:rsidRPr="00B46EF1" w:rsidRDefault="0005511D" w:rsidP="0005511D">
            <w:pPr>
              <w:tabs>
                <w:tab w:val="decimal" w:pos="792"/>
              </w:tabs>
              <w:spacing w:line="240" w:lineRule="atLeast"/>
              <w:ind w:left="-108" w:right="-147"/>
              <w:rPr>
                <w:sz w:val="20"/>
                <w:szCs w:val="20"/>
                <w:lang w:val="en-US"/>
              </w:rPr>
            </w:pPr>
            <w:r w:rsidRPr="00B46EF1">
              <w:rPr>
                <w:sz w:val="20"/>
                <w:szCs w:val="20"/>
                <w:lang w:val="en-US"/>
              </w:rPr>
              <w:t>2,688,159</w:t>
            </w:r>
          </w:p>
        </w:tc>
        <w:tc>
          <w:tcPr>
            <w:tcW w:w="268" w:type="dxa"/>
          </w:tcPr>
          <w:p w14:paraId="28B39A29" w14:textId="77777777" w:rsidR="0005511D" w:rsidRPr="00B46EF1" w:rsidRDefault="0005511D" w:rsidP="0005511D">
            <w:pPr>
              <w:tabs>
                <w:tab w:val="decimal" w:pos="702"/>
              </w:tabs>
              <w:spacing w:line="240" w:lineRule="atLeast"/>
              <w:ind w:left="-108" w:right="-147"/>
              <w:rPr>
                <w:sz w:val="20"/>
                <w:szCs w:val="20"/>
                <w:lang w:val="en-US"/>
              </w:rPr>
            </w:pPr>
          </w:p>
        </w:tc>
        <w:tc>
          <w:tcPr>
            <w:tcW w:w="865" w:type="dxa"/>
            <w:tcBorders>
              <w:bottom w:val="single" w:sz="4" w:space="0" w:color="auto"/>
            </w:tcBorders>
          </w:tcPr>
          <w:p w14:paraId="0D2DD5FD" w14:textId="27304D99" w:rsidR="0005511D" w:rsidRPr="00B46EF1" w:rsidRDefault="00C629B6" w:rsidP="0005511D">
            <w:pPr>
              <w:tabs>
                <w:tab w:val="decimal" w:pos="702"/>
              </w:tabs>
              <w:spacing w:line="240" w:lineRule="atLeast"/>
              <w:ind w:left="-108" w:right="-147"/>
              <w:rPr>
                <w:sz w:val="20"/>
                <w:szCs w:val="20"/>
                <w:lang w:val="en-US"/>
              </w:rPr>
            </w:pPr>
            <w:r>
              <w:rPr>
                <w:sz w:val="20"/>
                <w:szCs w:val="20"/>
                <w:lang w:val="en-US"/>
              </w:rPr>
              <w:t>2,278,295</w:t>
            </w:r>
          </w:p>
        </w:tc>
        <w:tc>
          <w:tcPr>
            <w:tcW w:w="268" w:type="dxa"/>
          </w:tcPr>
          <w:p w14:paraId="3276FC24" w14:textId="77777777" w:rsidR="0005511D" w:rsidRPr="00B46EF1" w:rsidRDefault="0005511D" w:rsidP="0005511D">
            <w:pPr>
              <w:tabs>
                <w:tab w:val="decimal" w:pos="702"/>
              </w:tabs>
              <w:spacing w:line="240" w:lineRule="atLeast"/>
              <w:ind w:left="-108" w:right="-147"/>
              <w:rPr>
                <w:sz w:val="20"/>
                <w:szCs w:val="20"/>
                <w:lang w:val="en-US"/>
              </w:rPr>
            </w:pPr>
          </w:p>
        </w:tc>
        <w:tc>
          <w:tcPr>
            <w:tcW w:w="934" w:type="dxa"/>
            <w:tcBorders>
              <w:bottom w:val="single" w:sz="4" w:space="0" w:color="auto"/>
            </w:tcBorders>
          </w:tcPr>
          <w:p w14:paraId="19B3B185" w14:textId="636C37E8" w:rsidR="0005511D" w:rsidRPr="00B46EF1" w:rsidRDefault="0005511D" w:rsidP="0005511D">
            <w:pPr>
              <w:tabs>
                <w:tab w:val="decimal" w:pos="745"/>
              </w:tabs>
              <w:spacing w:line="240" w:lineRule="atLeast"/>
              <w:ind w:left="-108" w:right="-147"/>
              <w:rPr>
                <w:sz w:val="20"/>
                <w:szCs w:val="20"/>
                <w:lang w:val="en-US"/>
              </w:rPr>
            </w:pPr>
            <w:r w:rsidRPr="00B46EF1">
              <w:rPr>
                <w:sz w:val="20"/>
                <w:szCs w:val="20"/>
                <w:lang w:val="en-US"/>
              </w:rPr>
              <w:t>2,608,869</w:t>
            </w:r>
          </w:p>
        </w:tc>
        <w:tc>
          <w:tcPr>
            <w:tcW w:w="268" w:type="dxa"/>
          </w:tcPr>
          <w:p w14:paraId="1DADF6E3" w14:textId="77777777" w:rsidR="0005511D" w:rsidRPr="00B46EF1" w:rsidRDefault="0005511D" w:rsidP="0005511D">
            <w:pPr>
              <w:tabs>
                <w:tab w:val="decimal" w:pos="702"/>
              </w:tabs>
              <w:spacing w:line="240" w:lineRule="atLeast"/>
              <w:ind w:left="-108" w:right="-147"/>
              <w:rPr>
                <w:sz w:val="20"/>
                <w:szCs w:val="20"/>
                <w:lang w:val="en-US"/>
              </w:rPr>
            </w:pPr>
          </w:p>
        </w:tc>
        <w:tc>
          <w:tcPr>
            <w:tcW w:w="934" w:type="dxa"/>
            <w:tcBorders>
              <w:bottom w:val="single" w:sz="4" w:space="0" w:color="auto"/>
            </w:tcBorders>
          </w:tcPr>
          <w:p w14:paraId="35E52574" w14:textId="1D241B87" w:rsidR="0005511D" w:rsidRPr="00B46EF1" w:rsidRDefault="00C629B6" w:rsidP="00C629B6">
            <w:pPr>
              <w:tabs>
                <w:tab w:val="decimal" w:pos="832"/>
              </w:tabs>
              <w:spacing w:line="240" w:lineRule="atLeast"/>
              <w:ind w:left="-108" w:right="-147"/>
              <w:rPr>
                <w:sz w:val="20"/>
                <w:szCs w:val="20"/>
                <w:lang w:val="en-US"/>
              </w:rPr>
            </w:pPr>
            <w:r>
              <w:rPr>
                <w:sz w:val="20"/>
                <w:szCs w:val="20"/>
                <w:lang w:val="en-US"/>
              </w:rPr>
              <w:t>4,610,005</w:t>
            </w:r>
          </w:p>
        </w:tc>
        <w:tc>
          <w:tcPr>
            <w:tcW w:w="236" w:type="dxa"/>
          </w:tcPr>
          <w:p w14:paraId="32DA9574" w14:textId="77777777" w:rsidR="0005511D" w:rsidRPr="00B46EF1" w:rsidRDefault="0005511D" w:rsidP="0005511D">
            <w:pPr>
              <w:tabs>
                <w:tab w:val="decimal" w:pos="761"/>
              </w:tabs>
              <w:spacing w:line="240" w:lineRule="atLeast"/>
              <w:ind w:left="-108" w:right="-147"/>
              <w:rPr>
                <w:sz w:val="20"/>
                <w:szCs w:val="20"/>
                <w:lang w:val="en-US"/>
              </w:rPr>
            </w:pPr>
          </w:p>
        </w:tc>
        <w:tc>
          <w:tcPr>
            <w:tcW w:w="932" w:type="dxa"/>
            <w:tcBorders>
              <w:bottom w:val="single" w:sz="4" w:space="0" w:color="auto"/>
            </w:tcBorders>
          </w:tcPr>
          <w:p w14:paraId="06A45378" w14:textId="788B1EAF" w:rsidR="0005511D" w:rsidRPr="00B46EF1" w:rsidRDefault="0005511D" w:rsidP="0005511D">
            <w:pPr>
              <w:tabs>
                <w:tab w:val="decimal" w:pos="761"/>
              </w:tabs>
              <w:spacing w:line="240" w:lineRule="atLeast"/>
              <w:ind w:left="-108" w:right="-147"/>
              <w:rPr>
                <w:sz w:val="20"/>
                <w:szCs w:val="20"/>
                <w:lang w:val="en-US"/>
              </w:rPr>
            </w:pPr>
            <w:r w:rsidRPr="00B46EF1">
              <w:rPr>
                <w:sz w:val="20"/>
                <w:szCs w:val="20"/>
                <w:lang w:val="en-US"/>
              </w:rPr>
              <w:t>5,297,028</w:t>
            </w:r>
          </w:p>
        </w:tc>
      </w:tr>
      <w:tr w:rsidR="0005511D" w:rsidRPr="00B46EF1" w14:paraId="1CC73DB2" w14:textId="77777777" w:rsidTr="0005511D">
        <w:tc>
          <w:tcPr>
            <w:tcW w:w="2571" w:type="dxa"/>
          </w:tcPr>
          <w:p w14:paraId="76DD54D5" w14:textId="77777777" w:rsidR="0005511D" w:rsidRPr="00B46EF1" w:rsidRDefault="0005511D" w:rsidP="0005511D">
            <w:pPr>
              <w:pStyle w:val="Heading7"/>
              <w:spacing w:line="240" w:lineRule="atLeast"/>
              <w:ind w:right="-108"/>
              <w:rPr>
                <w:b/>
                <w:bCs/>
                <w:sz w:val="20"/>
                <w:szCs w:val="20"/>
                <w:lang w:val="en-US"/>
              </w:rPr>
            </w:pPr>
            <w:r w:rsidRPr="00B46EF1">
              <w:rPr>
                <w:b/>
                <w:bCs/>
                <w:sz w:val="20"/>
                <w:szCs w:val="20"/>
                <w:lang w:val="en-US"/>
              </w:rPr>
              <w:t>Gross Profit</w:t>
            </w:r>
          </w:p>
        </w:tc>
        <w:tc>
          <w:tcPr>
            <w:tcW w:w="951" w:type="dxa"/>
            <w:tcBorders>
              <w:top w:val="single" w:sz="4" w:space="0" w:color="auto"/>
              <w:bottom w:val="single" w:sz="4" w:space="0" w:color="auto"/>
            </w:tcBorders>
          </w:tcPr>
          <w:p w14:paraId="240C5AC1" w14:textId="33E10925" w:rsidR="0005511D" w:rsidRPr="00B46EF1" w:rsidRDefault="00C629B6" w:rsidP="0005511D">
            <w:pPr>
              <w:tabs>
                <w:tab w:val="decimal" w:pos="792"/>
              </w:tabs>
              <w:spacing w:line="240" w:lineRule="atLeast"/>
              <w:ind w:left="-108" w:right="-147"/>
              <w:rPr>
                <w:b/>
                <w:bCs/>
                <w:sz w:val="20"/>
                <w:szCs w:val="20"/>
                <w:lang w:val="en-US"/>
              </w:rPr>
            </w:pPr>
            <w:r>
              <w:rPr>
                <w:b/>
                <w:bCs/>
                <w:sz w:val="20"/>
                <w:szCs w:val="20"/>
                <w:lang w:val="en-US"/>
              </w:rPr>
              <w:t>379,348</w:t>
            </w:r>
          </w:p>
        </w:tc>
        <w:tc>
          <w:tcPr>
            <w:tcW w:w="251" w:type="dxa"/>
          </w:tcPr>
          <w:p w14:paraId="09025CD5" w14:textId="77777777" w:rsidR="0005511D" w:rsidRPr="00B46EF1" w:rsidRDefault="0005511D" w:rsidP="0005511D">
            <w:pPr>
              <w:tabs>
                <w:tab w:val="decimal" w:pos="702"/>
              </w:tabs>
              <w:spacing w:line="240" w:lineRule="atLeast"/>
              <w:ind w:left="-108" w:right="-147"/>
              <w:rPr>
                <w:b/>
                <w:bCs/>
                <w:sz w:val="20"/>
                <w:szCs w:val="20"/>
                <w:lang w:val="en-US"/>
              </w:rPr>
            </w:pPr>
            <w:r w:rsidRPr="00B46EF1">
              <w:rPr>
                <w:b/>
                <w:bCs/>
                <w:sz w:val="20"/>
                <w:szCs w:val="20"/>
                <w:lang w:val="en-US"/>
              </w:rPr>
              <w:t xml:space="preserve"> </w:t>
            </w:r>
          </w:p>
        </w:tc>
        <w:tc>
          <w:tcPr>
            <w:tcW w:w="968" w:type="dxa"/>
            <w:tcBorders>
              <w:top w:val="single" w:sz="4" w:space="0" w:color="auto"/>
              <w:bottom w:val="single" w:sz="4" w:space="0" w:color="auto"/>
            </w:tcBorders>
          </w:tcPr>
          <w:p w14:paraId="3AB00C21" w14:textId="4F3620EE" w:rsidR="0005511D" w:rsidRPr="00B46EF1" w:rsidRDefault="0005511D" w:rsidP="0005511D">
            <w:pPr>
              <w:tabs>
                <w:tab w:val="decimal" w:pos="792"/>
              </w:tabs>
              <w:spacing w:line="240" w:lineRule="atLeast"/>
              <w:ind w:left="-108" w:right="-147"/>
              <w:rPr>
                <w:b/>
                <w:bCs/>
                <w:sz w:val="20"/>
                <w:szCs w:val="20"/>
                <w:lang w:val="en-US"/>
              </w:rPr>
            </w:pPr>
            <w:r w:rsidRPr="00B46EF1">
              <w:rPr>
                <w:b/>
                <w:bCs/>
                <w:sz w:val="20"/>
                <w:szCs w:val="20"/>
                <w:lang w:val="en-US"/>
              </w:rPr>
              <w:t>476,193</w:t>
            </w:r>
          </w:p>
        </w:tc>
        <w:tc>
          <w:tcPr>
            <w:tcW w:w="268" w:type="dxa"/>
          </w:tcPr>
          <w:p w14:paraId="0ECE2309" w14:textId="77777777" w:rsidR="0005511D" w:rsidRPr="00B46EF1" w:rsidRDefault="0005511D" w:rsidP="0005511D">
            <w:pPr>
              <w:tabs>
                <w:tab w:val="decimal" w:pos="702"/>
              </w:tabs>
              <w:spacing w:line="240" w:lineRule="atLeast"/>
              <w:ind w:left="-108" w:right="-147"/>
              <w:rPr>
                <w:b/>
                <w:bCs/>
                <w:sz w:val="20"/>
                <w:szCs w:val="20"/>
                <w:lang w:val="en-US"/>
              </w:rPr>
            </w:pPr>
          </w:p>
        </w:tc>
        <w:tc>
          <w:tcPr>
            <w:tcW w:w="865" w:type="dxa"/>
            <w:tcBorders>
              <w:top w:val="single" w:sz="4" w:space="0" w:color="auto"/>
              <w:bottom w:val="single" w:sz="4" w:space="0" w:color="auto"/>
            </w:tcBorders>
          </w:tcPr>
          <w:p w14:paraId="1522C9F8" w14:textId="6D8E9D3E" w:rsidR="0005511D" w:rsidRPr="00B46EF1" w:rsidRDefault="00C629B6" w:rsidP="0005511D">
            <w:pPr>
              <w:tabs>
                <w:tab w:val="decimal" w:pos="702"/>
              </w:tabs>
              <w:spacing w:line="240" w:lineRule="atLeast"/>
              <w:ind w:left="-108" w:right="-147"/>
              <w:rPr>
                <w:b/>
                <w:bCs/>
                <w:sz w:val="20"/>
                <w:szCs w:val="20"/>
                <w:lang w:val="en-US"/>
              </w:rPr>
            </w:pPr>
            <w:r>
              <w:rPr>
                <w:b/>
                <w:bCs/>
                <w:sz w:val="20"/>
                <w:szCs w:val="20"/>
                <w:lang w:val="en-US"/>
              </w:rPr>
              <w:t>96,111</w:t>
            </w:r>
          </w:p>
        </w:tc>
        <w:tc>
          <w:tcPr>
            <w:tcW w:w="268" w:type="dxa"/>
          </w:tcPr>
          <w:p w14:paraId="72AADD52" w14:textId="77777777" w:rsidR="0005511D" w:rsidRPr="00B46EF1" w:rsidRDefault="0005511D" w:rsidP="0005511D">
            <w:pPr>
              <w:tabs>
                <w:tab w:val="decimal" w:pos="702"/>
              </w:tabs>
              <w:spacing w:line="240" w:lineRule="atLeast"/>
              <w:ind w:left="-108" w:right="-147"/>
              <w:rPr>
                <w:b/>
                <w:bCs/>
                <w:sz w:val="20"/>
                <w:szCs w:val="20"/>
                <w:lang w:val="en-US"/>
              </w:rPr>
            </w:pPr>
          </w:p>
        </w:tc>
        <w:tc>
          <w:tcPr>
            <w:tcW w:w="934" w:type="dxa"/>
            <w:tcBorders>
              <w:top w:val="single" w:sz="4" w:space="0" w:color="auto"/>
              <w:bottom w:val="single" w:sz="4" w:space="0" w:color="auto"/>
            </w:tcBorders>
          </w:tcPr>
          <w:p w14:paraId="1FF995C4" w14:textId="0D272C1F" w:rsidR="0005511D" w:rsidRPr="00B46EF1" w:rsidRDefault="0005511D" w:rsidP="0005511D">
            <w:pPr>
              <w:tabs>
                <w:tab w:val="decimal" w:pos="745"/>
              </w:tabs>
              <w:spacing w:line="240" w:lineRule="atLeast"/>
              <w:ind w:left="-108" w:right="-147"/>
              <w:rPr>
                <w:b/>
                <w:bCs/>
                <w:sz w:val="20"/>
                <w:szCs w:val="20"/>
                <w:lang w:val="en-US"/>
              </w:rPr>
            </w:pPr>
            <w:r w:rsidRPr="00B46EF1">
              <w:rPr>
                <w:b/>
                <w:bCs/>
                <w:sz w:val="20"/>
                <w:szCs w:val="20"/>
                <w:lang w:val="en-US"/>
              </w:rPr>
              <w:t xml:space="preserve">  221,430</w:t>
            </w:r>
          </w:p>
        </w:tc>
        <w:tc>
          <w:tcPr>
            <w:tcW w:w="268" w:type="dxa"/>
          </w:tcPr>
          <w:p w14:paraId="44F34729" w14:textId="77777777" w:rsidR="0005511D" w:rsidRPr="00B46EF1" w:rsidRDefault="0005511D" w:rsidP="0005511D">
            <w:pPr>
              <w:tabs>
                <w:tab w:val="decimal" w:pos="702"/>
              </w:tabs>
              <w:spacing w:line="240" w:lineRule="atLeast"/>
              <w:ind w:left="-108" w:right="-147"/>
              <w:rPr>
                <w:b/>
                <w:bCs/>
                <w:sz w:val="20"/>
                <w:szCs w:val="20"/>
                <w:lang w:val="en-US"/>
              </w:rPr>
            </w:pPr>
          </w:p>
        </w:tc>
        <w:tc>
          <w:tcPr>
            <w:tcW w:w="934" w:type="dxa"/>
            <w:tcBorders>
              <w:top w:val="single" w:sz="4" w:space="0" w:color="auto"/>
              <w:bottom w:val="single" w:sz="4" w:space="0" w:color="auto"/>
            </w:tcBorders>
          </w:tcPr>
          <w:p w14:paraId="43FDCA42" w14:textId="27AB40D7" w:rsidR="0005511D" w:rsidRPr="00B46EF1" w:rsidRDefault="00C629B6" w:rsidP="0005511D">
            <w:pPr>
              <w:tabs>
                <w:tab w:val="decimal" w:pos="761"/>
              </w:tabs>
              <w:spacing w:line="240" w:lineRule="atLeast"/>
              <w:ind w:left="-108" w:right="-147"/>
              <w:rPr>
                <w:b/>
                <w:sz w:val="20"/>
                <w:szCs w:val="20"/>
                <w:lang w:val="en-US"/>
              </w:rPr>
            </w:pPr>
            <w:r>
              <w:rPr>
                <w:b/>
                <w:sz w:val="20"/>
                <w:szCs w:val="20"/>
                <w:lang w:val="en-US"/>
              </w:rPr>
              <w:t>475,459</w:t>
            </w:r>
          </w:p>
        </w:tc>
        <w:tc>
          <w:tcPr>
            <w:tcW w:w="236" w:type="dxa"/>
          </w:tcPr>
          <w:p w14:paraId="7A45220F" w14:textId="77777777" w:rsidR="0005511D" w:rsidRPr="00B46EF1" w:rsidRDefault="0005511D" w:rsidP="0005511D">
            <w:pPr>
              <w:tabs>
                <w:tab w:val="decimal" w:pos="761"/>
              </w:tabs>
              <w:spacing w:line="240" w:lineRule="atLeast"/>
              <w:ind w:left="-108" w:right="-147"/>
              <w:rPr>
                <w:b/>
                <w:bCs/>
                <w:sz w:val="20"/>
                <w:szCs w:val="20"/>
                <w:lang w:val="en-US"/>
              </w:rPr>
            </w:pPr>
          </w:p>
        </w:tc>
        <w:tc>
          <w:tcPr>
            <w:tcW w:w="932" w:type="dxa"/>
            <w:tcBorders>
              <w:top w:val="single" w:sz="4" w:space="0" w:color="auto"/>
              <w:bottom w:val="single" w:sz="4" w:space="0" w:color="auto"/>
            </w:tcBorders>
          </w:tcPr>
          <w:p w14:paraId="4938A2B8" w14:textId="08CD9532" w:rsidR="0005511D" w:rsidRPr="00B46EF1" w:rsidRDefault="0005511D" w:rsidP="0005511D">
            <w:pPr>
              <w:tabs>
                <w:tab w:val="decimal" w:pos="761"/>
              </w:tabs>
              <w:spacing w:line="240" w:lineRule="atLeast"/>
              <w:ind w:left="-108" w:right="-147"/>
              <w:rPr>
                <w:b/>
                <w:sz w:val="20"/>
                <w:szCs w:val="20"/>
                <w:lang w:val="en-US"/>
              </w:rPr>
            </w:pPr>
            <w:r w:rsidRPr="00B46EF1">
              <w:rPr>
                <w:b/>
                <w:sz w:val="20"/>
                <w:szCs w:val="20"/>
                <w:lang w:val="en-US"/>
              </w:rPr>
              <w:t>697,623</w:t>
            </w:r>
          </w:p>
        </w:tc>
      </w:tr>
      <w:tr w:rsidR="0005511D" w:rsidRPr="00B46EF1" w14:paraId="281BEF12" w14:textId="77777777" w:rsidTr="0005511D">
        <w:tc>
          <w:tcPr>
            <w:tcW w:w="2571" w:type="dxa"/>
          </w:tcPr>
          <w:p w14:paraId="229688C4" w14:textId="77777777" w:rsidR="0005511D" w:rsidRPr="00B46EF1" w:rsidRDefault="0005511D" w:rsidP="0005511D">
            <w:pPr>
              <w:spacing w:line="240" w:lineRule="atLeast"/>
              <w:ind w:right="-108"/>
              <w:rPr>
                <w:b/>
                <w:bCs/>
                <w:sz w:val="20"/>
                <w:szCs w:val="20"/>
                <w:lang w:val="en-US"/>
              </w:rPr>
            </w:pPr>
            <w:r w:rsidRPr="00B46EF1">
              <w:rPr>
                <w:b/>
                <w:bCs/>
                <w:sz w:val="20"/>
                <w:szCs w:val="20"/>
                <w:lang w:val="en-US"/>
              </w:rPr>
              <w:t>Profit before income tax</w:t>
            </w:r>
          </w:p>
        </w:tc>
        <w:tc>
          <w:tcPr>
            <w:tcW w:w="951" w:type="dxa"/>
            <w:tcBorders>
              <w:top w:val="single" w:sz="4" w:space="0" w:color="auto"/>
              <w:bottom w:val="double" w:sz="4" w:space="0" w:color="auto"/>
            </w:tcBorders>
          </w:tcPr>
          <w:p w14:paraId="04099C67" w14:textId="642FAD80" w:rsidR="0005511D" w:rsidRPr="00B46EF1" w:rsidRDefault="00C629B6" w:rsidP="0005511D">
            <w:pPr>
              <w:tabs>
                <w:tab w:val="decimal" w:pos="792"/>
              </w:tabs>
              <w:spacing w:line="240" w:lineRule="atLeast"/>
              <w:ind w:right="-147"/>
              <w:rPr>
                <w:b/>
                <w:bCs/>
                <w:sz w:val="20"/>
                <w:szCs w:val="20"/>
                <w:lang w:val="en-US"/>
              </w:rPr>
            </w:pPr>
            <w:r>
              <w:rPr>
                <w:b/>
                <w:bCs/>
                <w:sz w:val="20"/>
                <w:szCs w:val="20"/>
                <w:lang w:val="en-US"/>
              </w:rPr>
              <w:t>408,341</w:t>
            </w:r>
          </w:p>
        </w:tc>
        <w:tc>
          <w:tcPr>
            <w:tcW w:w="251" w:type="dxa"/>
          </w:tcPr>
          <w:p w14:paraId="7FC1BCAF" w14:textId="77777777" w:rsidR="0005511D" w:rsidRPr="00B46EF1" w:rsidRDefault="0005511D" w:rsidP="0005511D">
            <w:pPr>
              <w:tabs>
                <w:tab w:val="decimal" w:pos="702"/>
              </w:tabs>
              <w:spacing w:line="240" w:lineRule="atLeast"/>
              <w:ind w:left="-108" w:right="-147"/>
              <w:rPr>
                <w:sz w:val="20"/>
                <w:szCs w:val="20"/>
                <w:lang w:val="en-US"/>
              </w:rPr>
            </w:pPr>
          </w:p>
        </w:tc>
        <w:tc>
          <w:tcPr>
            <w:tcW w:w="968" w:type="dxa"/>
            <w:tcBorders>
              <w:top w:val="single" w:sz="4" w:space="0" w:color="auto"/>
              <w:bottom w:val="double" w:sz="4" w:space="0" w:color="auto"/>
            </w:tcBorders>
          </w:tcPr>
          <w:p w14:paraId="4670784A" w14:textId="39C2495D" w:rsidR="0005511D" w:rsidRPr="00B46EF1" w:rsidRDefault="0005511D" w:rsidP="0005511D">
            <w:pPr>
              <w:tabs>
                <w:tab w:val="decimal" w:pos="792"/>
              </w:tabs>
              <w:spacing w:line="240" w:lineRule="atLeast"/>
              <w:ind w:right="-147"/>
              <w:rPr>
                <w:b/>
                <w:bCs/>
                <w:sz w:val="20"/>
                <w:szCs w:val="20"/>
                <w:lang w:val="en-US"/>
              </w:rPr>
            </w:pPr>
            <w:r w:rsidRPr="00B46EF1">
              <w:rPr>
                <w:b/>
                <w:bCs/>
                <w:sz w:val="20"/>
                <w:szCs w:val="20"/>
                <w:lang w:val="en-US"/>
              </w:rPr>
              <w:t>455,767</w:t>
            </w:r>
          </w:p>
        </w:tc>
        <w:tc>
          <w:tcPr>
            <w:tcW w:w="268" w:type="dxa"/>
          </w:tcPr>
          <w:p w14:paraId="63C38C51" w14:textId="77777777" w:rsidR="0005511D" w:rsidRPr="00B46EF1" w:rsidRDefault="0005511D" w:rsidP="0005511D">
            <w:pPr>
              <w:tabs>
                <w:tab w:val="decimal" w:pos="702"/>
              </w:tabs>
              <w:spacing w:line="240" w:lineRule="atLeast"/>
              <w:ind w:left="-108" w:right="-147"/>
              <w:rPr>
                <w:sz w:val="20"/>
                <w:szCs w:val="20"/>
                <w:lang w:val="en-US"/>
              </w:rPr>
            </w:pPr>
          </w:p>
        </w:tc>
        <w:tc>
          <w:tcPr>
            <w:tcW w:w="865" w:type="dxa"/>
            <w:tcBorders>
              <w:top w:val="single" w:sz="4" w:space="0" w:color="auto"/>
              <w:bottom w:val="double" w:sz="4" w:space="0" w:color="auto"/>
            </w:tcBorders>
          </w:tcPr>
          <w:p w14:paraId="5FEAECAB" w14:textId="6FF24DFE" w:rsidR="0005511D" w:rsidRPr="00B46EF1" w:rsidRDefault="00C629B6" w:rsidP="0005511D">
            <w:pPr>
              <w:tabs>
                <w:tab w:val="decimal" w:pos="680"/>
              </w:tabs>
              <w:spacing w:line="240" w:lineRule="atLeast"/>
              <w:ind w:left="-108" w:right="-147"/>
              <w:rPr>
                <w:b/>
                <w:bCs/>
                <w:sz w:val="20"/>
                <w:szCs w:val="20"/>
                <w:lang w:val="en-US"/>
              </w:rPr>
            </w:pPr>
            <w:r>
              <w:rPr>
                <w:b/>
                <w:bCs/>
                <w:sz w:val="20"/>
                <w:szCs w:val="20"/>
                <w:lang w:val="en-US"/>
              </w:rPr>
              <w:t>96,218</w:t>
            </w:r>
          </w:p>
        </w:tc>
        <w:tc>
          <w:tcPr>
            <w:tcW w:w="268" w:type="dxa"/>
          </w:tcPr>
          <w:p w14:paraId="528655E1" w14:textId="77777777" w:rsidR="0005511D" w:rsidRPr="00B46EF1" w:rsidRDefault="0005511D" w:rsidP="0005511D">
            <w:pPr>
              <w:tabs>
                <w:tab w:val="decimal" w:pos="702"/>
              </w:tabs>
              <w:spacing w:line="240" w:lineRule="atLeast"/>
              <w:ind w:left="-108" w:right="-147"/>
              <w:rPr>
                <w:sz w:val="20"/>
                <w:szCs w:val="20"/>
                <w:lang w:val="en-US"/>
              </w:rPr>
            </w:pPr>
          </w:p>
        </w:tc>
        <w:tc>
          <w:tcPr>
            <w:tcW w:w="934" w:type="dxa"/>
            <w:tcBorders>
              <w:top w:val="single" w:sz="4" w:space="0" w:color="auto"/>
              <w:bottom w:val="double" w:sz="4" w:space="0" w:color="auto"/>
            </w:tcBorders>
          </w:tcPr>
          <w:p w14:paraId="069978F3" w14:textId="19FF8317" w:rsidR="0005511D" w:rsidRPr="00B46EF1" w:rsidRDefault="0005511D" w:rsidP="0005511D">
            <w:pPr>
              <w:tabs>
                <w:tab w:val="decimal" w:pos="745"/>
              </w:tabs>
              <w:spacing w:line="240" w:lineRule="atLeast"/>
              <w:ind w:left="-108" w:right="-147"/>
              <w:rPr>
                <w:b/>
                <w:bCs/>
                <w:sz w:val="20"/>
                <w:szCs w:val="20"/>
                <w:lang w:val="en-US"/>
              </w:rPr>
            </w:pPr>
            <w:r w:rsidRPr="00B46EF1">
              <w:rPr>
                <w:b/>
                <w:bCs/>
                <w:sz w:val="20"/>
                <w:szCs w:val="20"/>
                <w:lang w:val="en-US"/>
              </w:rPr>
              <w:t>224,629</w:t>
            </w:r>
          </w:p>
        </w:tc>
        <w:tc>
          <w:tcPr>
            <w:tcW w:w="268" w:type="dxa"/>
          </w:tcPr>
          <w:p w14:paraId="48C1BE72" w14:textId="77777777" w:rsidR="0005511D" w:rsidRPr="00B46EF1" w:rsidRDefault="0005511D" w:rsidP="0005511D">
            <w:pPr>
              <w:tabs>
                <w:tab w:val="decimal" w:pos="702"/>
              </w:tabs>
              <w:spacing w:line="240" w:lineRule="atLeast"/>
              <w:ind w:left="-108" w:right="-147"/>
              <w:rPr>
                <w:sz w:val="20"/>
                <w:szCs w:val="20"/>
                <w:lang w:val="en-US"/>
              </w:rPr>
            </w:pPr>
          </w:p>
        </w:tc>
        <w:tc>
          <w:tcPr>
            <w:tcW w:w="934" w:type="dxa"/>
            <w:tcBorders>
              <w:top w:val="single" w:sz="4" w:space="0" w:color="auto"/>
              <w:bottom w:val="double" w:sz="4" w:space="0" w:color="auto"/>
            </w:tcBorders>
          </w:tcPr>
          <w:p w14:paraId="4BB3EFC8" w14:textId="4D012C28" w:rsidR="0005511D" w:rsidRPr="00B46EF1" w:rsidRDefault="00C629B6" w:rsidP="0005511D">
            <w:pPr>
              <w:tabs>
                <w:tab w:val="decimal" w:pos="761"/>
              </w:tabs>
              <w:spacing w:line="240" w:lineRule="atLeast"/>
              <w:ind w:left="-108" w:right="-147"/>
              <w:rPr>
                <w:b/>
                <w:bCs/>
                <w:sz w:val="20"/>
                <w:szCs w:val="20"/>
                <w:lang w:val="en-US"/>
              </w:rPr>
            </w:pPr>
            <w:r>
              <w:rPr>
                <w:b/>
                <w:bCs/>
                <w:sz w:val="20"/>
                <w:szCs w:val="20"/>
                <w:lang w:val="en-US"/>
              </w:rPr>
              <w:t>504,559</w:t>
            </w:r>
          </w:p>
        </w:tc>
        <w:tc>
          <w:tcPr>
            <w:tcW w:w="236" w:type="dxa"/>
          </w:tcPr>
          <w:p w14:paraId="5102B9BA" w14:textId="77777777" w:rsidR="0005511D" w:rsidRPr="00B46EF1" w:rsidRDefault="0005511D" w:rsidP="0005511D">
            <w:pPr>
              <w:tabs>
                <w:tab w:val="decimal" w:pos="761"/>
              </w:tabs>
              <w:spacing w:line="240" w:lineRule="atLeast"/>
              <w:ind w:left="-108" w:right="-147"/>
              <w:rPr>
                <w:b/>
                <w:bCs/>
                <w:sz w:val="20"/>
                <w:szCs w:val="20"/>
                <w:lang w:val="en-US"/>
              </w:rPr>
            </w:pPr>
          </w:p>
        </w:tc>
        <w:tc>
          <w:tcPr>
            <w:tcW w:w="932" w:type="dxa"/>
            <w:tcBorders>
              <w:top w:val="single" w:sz="4" w:space="0" w:color="auto"/>
              <w:bottom w:val="double" w:sz="4" w:space="0" w:color="auto"/>
            </w:tcBorders>
          </w:tcPr>
          <w:p w14:paraId="709BE7E3" w14:textId="4E28F85C" w:rsidR="0005511D" w:rsidRPr="00B46EF1" w:rsidRDefault="0005511D" w:rsidP="0005511D">
            <w:pPr>
              <w:tabs>
                <w:tab w:val="decimal" w:pos="761"/>
              </w:tabs>
              <w:spacing w:line="240" w:lineRule="atLeast"/>
              <w:ind w:left="-108" w:right="-147"/>
              <w:rPr>
                <w:b/>
                <w:bCs/>
                <w:sz w:val="20"/>
                <w:szCs w:val="20"/>
                <w:lang w:val="en-US"/>
              </w:rPr>
            </w:pPr>
            <w:r w:rsidRPr="00B46EF1">
              <w:rPr>
                <w:b/>
                <w:bCs/>
                <w:sz w:val="20"/>
                <w:szCs w:val="20"/>
                <w:lang w:val="en-US"/>
              </w:rPr>
              <w:t>680,396</w:t>
            </w:r>
          </w:p>
        </w:tc>
      </w:tr>
      <w:tr w:rsidR="0005511D" w:rsidRPr="00B46EF1" w14:paraId="2849802D" w14:textId="77777777" w:rsidTr="0005511D">
        <w:tc>
          <w:tcPr>
            <w:tcW w:w="2571" w:type="dxa"/>
          </w:tcPr>
          <w:p w14:paraId="52AF45E7" w14:textId="77777777" w:rsidR="0005511D" w:rsidRPr="00B46EF1" w:rsidRDefault="0005511D" w:rsidP="0005511D">
            <w:pPr>
              <w:spacing w:line="240" w:lineRule="atLeast"/>
              <w:ind w:right="-108"/>
              <w:rPr>
                <w:b/>
                <w:bCs/>
                <w:sz w:val="20"/>
                <w:szCs w:val="20"/>
                <w:lang w:val="en-US"/>
              </w:rPr>
            </w:pPr>
          </w:p>
        </w:tc>
        <w:tc>
          <w:tcPr>
            <w:tcW w:w="951" w:type="dxa"/>
            <w:tcBorders>
              <w:top w:val="double" w:sz="4" w:space="0" w:color="auto"/>
            </w:tcBorders>
          </w:tcPr>
          <w:p w14:paraId="291989E2" w14:textId="77777777" w:rsidR="0005511D" w:rsidRPr="00B46EF1" w:rsidRDefault="0005511D" w:rsidP="0005511D">
            <w:pPr>
              <w:tabs>
                <w:tab w:val="decimal" w:pos="792"/>
              </w:tabs>
              <w:spacing w:line="240" w:lineRule="atLeast"/>
              <w:ind w:right="-147"/>
              <w:rPr>
                <w:b/>
                <w:bCs/>
                <w:sz w:val="20"/>
                <w:szCs w:val="20"/>
                <w:lang w:val="en-US"/>
              </w:rPr>
            </w:pPr>
          </w:p>
        </w:tc>
        <w:tc>
          <w:tcPr>
            <w:tcW w:w="251" w:type="dxa"/>
          </w:tcPr>
          <w:p w14:paraId="53CB6A35" w14:textId="77777777" w:rsidR="0005511D" w:rsidRPr="00B46EF1" w:rsidRDefault="0005511D" w:rsidP="0005511D">
            <w:pPr>
              <w:tabs>
                <w:tab w:val="decimal" w:pos="702"/>
              </w:tabs>
              <w:spacing w:line="240" w:lineRule="atLeast"/>
              <w:ind w:left="-108" w:right="-147"/>
              <w:rPr>
                <w:sz w:val="20"/>
                <w:szCs w:val="20"/>
                <w:lang w:val="en-US"/>
              </w:rPr>
            </w:pPr>
          </w:p>
        </w:tc>
        <w:tc>
          <w:tcPr>
            <w:tcW w:w="968" w:type="dxa"/>
            <w:tcBorders>
              <w:top w:val="double" w:sz="4" w:space="0" w:color="auto"/>
            </w:tcBorders>
          </w:tcPr>
          <w:p w14:paraId="3DB65B8E" w14:textId="77777777" w:rsidR="0005511D" w:rsidRPr="00B46EF1" w:rsidRDefault="0005511D" w:rsidP="0005511D">
            <w:pPr>
              <w:tabs>
                <w:tab w:val="decimal" w:pos="792"/>
              </w:tabs>
              <w:spacing w:line="240" w:lineRule="atLeast"/>
              <w:ind w:right="-147"/>
              <w:rPr>
                <w:b/>
                <w:bCs/>
                <w:sz w:val="20"/>
                <w:szCs w:val="20"/>
                <w:lang w:val="en-US"/>
              </w:rPr>
            </w:pPr>
          </w:p>
        </w:tc>
        <w:tc>
          <w:tcPr>
            <w:tcW w:w="268" w:type="dxa"/>
          </w:tcPr>
          <w:p w14:paraId="17E32A6F" w14:textId="77777777" w:rsidR="0005511D" w:rsidRPr="00B46EF1" w:rsidRDefault="0005511D" w:rsidP="0005511D">
            <w:pPr>
              <w:tabs>
                <w:tab w:val="decimal" w:pos="702"/>
              </w:tabs>
              <w:spacing w:line="240" w:lineRule="atLeast"/>
              <w:ind w:left="-108" w:right="-147"/>
              <w:rPr>
                <w:sz w:val="20"/>
                <w:szCs w:val="20"/>
                <w:lang w:val="en-US"/>
              </w:rPr>
            </w:pPr>
          </w:p>
        </w:tc>
        <w:tc>
          <w:tcPr>
            <w:tcW w:w="865" w:type="dxa"/>
            <w:tcBorders>
              <w:top w:val="double" w:sz="4" w:space="0" w:color="auto"/>
            </w:tcBorders>
          </w:tcPr>
          <w:p w14:paraId="00DFA19F" w14:textId="77777777" w:rsidR="0005511D" w:rsidRPr="00B46EF1" w:rsidRDefault="0005511D" w:rsidP="0005511D">
            <w:pPr>
              <w:tabs>
                <w:tab w:val="decimal" w:pos="680"/>
              </w:tabs>
              <w:spacing w:line="240" w:lineRule="atLeast"/>
              <w:ind w:left="-108" w:right="-147"/>
              <w:rPr>
                <w:b/>
                <w:bCs/>
                <w:sz w:val="20"/>
                <w:szCs w:val="20"/>
                <w:lang w:val="en-US"/>
              </w:rPr>
            </w:pPr>
          </w:p>
        </w:tc>
        <w:tc>
          <w:tcPr>
            <w:tcW w:w="268" w:type="dxa"/>
          </w:tcPr>
          <w:p w14:paraId="1E47F435" w14:textId="77777777" w:rsidR="0005511D" w:rsidRPr="00B46EF1" w:rsidRDefault="0005511D" w:rsidP="0005511D">
            <w:pPr>
              <w:tabs>
                <w:tab w:val="decimal" w:pos="702"/>
              </w:tabs>
              <w:spacing w:line="240" w:lineRule="atLeast"/>
              <w:ind w:left="-108" w:right="-147"/>
              <w:rPr>
                <w:sz w:val="20"/>
                <w:szCs w:val="20"/>
                <w:lang w:val="en-US"/>
              </w:rPr>
            </w:pPr>
          </w:p>
        </w:tc>
        <w:tc>
          <w:tcPr>
            <w:tcW w:w="934" w:type="dxa"/>
            <w:tcBorders>
              <w:top w:val="double" w:sz="4" w:space="0" w:color="auto"/>
            </w:tcBorders>
          </w:tcPr>
          <w:p w14:paraId="49704582" w14:textId="77777777" w:rsidR="0005511D" w:rsidRPr="00B46EF1" w:rsidRDefault="0005511D" w:rsidP="0005511D">
            <w:pPr>
              <w:tabs>
                <w:tab w:val="decimal" w:pos="745"/>
              </w:tabs>
              <w:spacing w:line="240" w:lineRule="atLeast"/>
              <w:ind w:left="-108" w:right="-147"/>
              <w:rPr>
                <w:b/>
                <w:bCs/>
                <w:sz w:val="20"/>
                <w:szCs w:val="20"/>
                <w:lang w:val="en-US"/>
              </w:rPr>
            </w:pPr>
          </w:p>
        </w:tc>
        <w:tc>
          <w:tcPr>
            <w:tcW w:w="268" w:type="dxa"/>
          </w:tcPr>
          <w:p w14:paraId="732770AA" w14:textId="77777777" w:rsidR="0005511D" w:rsidRPr="00B46EF1" w:rsidRDefault="0005511D" w:rsidP="0005511D">
            <w:pPr>
              <w:tabs>
                <w:tab w:val="decimal" w:pos="702"/>
              </w:tabs>
              <w:spacing w:line="240" w:lineRule="atLeast"/>
              <w:ind w:left="-108" w:right="-147"/>
              <w:rPr>
                <w:sz w:val="20"/>
                <w:szCs w:val="20"/>
                <w:lang w:val="en-US"/>
              </w:rPr>
            </w:pPr>
          </w:p>
        </w:tc>
        <w:tc>
          <w:tcPr>
            <w:tcW w:w="934" w:type="dxa"/>
            <w:tcBorders>
              <w:top w:val="double" w:sz="4" w:space="0" w:color="auto"/>
            </w:tcBorders>
          </w:tcPr>
          <w:p w14:paraId="4B1A2996" w14:textId="77777777" w:rsidR="0005511D" w:rsidRPr="00B46EF1" w:rsidRDefault="0005511D" w:rsidP="0005511D">
            <w:pPr>
              <w:tabs>
                <w:tab w:val="decimal" w:pos="761"/>
              </w:tabs>
              <w:spacing w:line="240" w:lineRule="atLeast"/>
              <w:ind w:left="-108" w:right="-147"/>
              <w:rPr>
                <w:b/>
                <w:bCs/>
                <w:sz w:val="20"/>
                <w:szCs w:val="20"/>
                <w:lang w:val="en-US"/>
              </w:rPr>
            </w:pPr>
          </w:p>
        </w:tc>
        <w:tc>
          <w:tcPr>
            <w:tcW w:w="236" w:type="dxa"/>
          </w:tcPr>
          <w:p w14:paraId="45BA34D6" w14:textId="77777777" w:rsidR="0005511D" w:rsidRPr="00B46EF1" w:rsidRDefault="0005511D" w:rsidP="0005511D">
            <w:pPr>
              <w:tabs>
                <w:tab w:val="decimal" w:pos="761"/>
              </w:tabs>
              <w:spacing w:line="240" w:lineRule="atLeast"/>
              <w:ind w:left="-108" w:right="-147"/>
              <w:rPr>
                <w:b/>
                <w:bCs/>
                <w:sz w:val="20"/>
                <w:szCs w:val="20"/>
                <w:lang w:val="en-US"/>
              </w:rPr>
            </w:pPr>
          </w:p>
        </w:tc>
        <w:tc>
          <w:tcPr>
            <w:tcW w:w="932" w:type="dxa"/>
            <w:tcBorders>
              <w:top w:val="double" w:sz="4" w:space="0" w:color="auto"/>
            </w:tcBorders>
          </w:tcPr>
          <w:p w14:paraId="1389CB50" w14:textId="77777777" w:rsidR="0005511D" w:rsidRPr="00B46EF1" w:rsidRDefault="0005511D" w:rsidP="0005511D">
            <w:pPr>
              <w:tabs>
                <w:tab w:val="decimal" w:pos="761"/>
              </w:tabs>
              <w:spacing w:line="240" w:lineRule="atLeast"/>
              <w:ind w:left="-108" w:right="-147"/>
              <w:rPr>
                <w:b/>
                <w:bCs/>
                <w:sz w:val="20"/>
                <w:szCs w:val="20"/>
                <w:lang w:val="en-US"/>
              </w:rPr>
            </w:pPr>
          </w:p>
        </w:tc>
      </w:tr>
      <w:tr w:rsidR="0005511D" w:rsidRPr="00B46EF1" w14:paraId="6CA9028B" w14:textId="77777777" w:rsidTr="0005511D">
        <w:tc>
          <w:tcPr>
            <w:tcW w:w="2571" w:type="dxa"/>
          </w:tcPr>
          <w:p w14:paraId="26C6F619" w14:textId="77777777" w:rsidR="0005511D" w:rsidRDefault="0005511D" w:rsidP="0005511D">
            <w:pPr>
              <w:spacing w:line="240" w:lineRule="atLeast"/>
              <w:ind w:right="-108"/>
              <w:rPr>
                <w:rFonts w:cs="Times New Roman"/>
                <w:b/>
                <w:bCs/>
                <w:i/>
                <w:iCs/>
                <w:sz w:val="20"/>
                <w:szCs w:val="20"/>
                <w:lang w:val="en-US"/>
              </w:rPr>
            </w:pPr>
            <w:r w:rsidRPr="00B46EF1">
              <w:rPr>
                <w:rFonts w:cs="Times New Roman"/>
                <w:b/>
                <w:bCs/>
                <w:i/>
                <w:iCs/>
                <w:sz w:val="20"/>
                <w:szCs w:val="20"/>
                <w:lang w:val="en-US"/>
              </w:rPr>
              <w:t>As at 30 September/</w:t>
            </w:r>
          </w:p>
          <w:p w14:paraId="39DBD5F4" w14:textId="77777777" w:rsidR="0005511D" w:rsidRPr="00B46EF1" w:rsidRDefault="0005511D" w:rsidP="00576965">
            <w:pPr>
              <w:spacing w:line="240" w:lineRule="atLeast"/>
              <w:ind w:left="163" w:right="-108"/>
              <w:rPr>
                <w:b/>
                <w:bCs/>
                <w:sz w:val="20"/>
                <w:szCs w:val="20"/>
                <w:lang w:val="en-US"/>
              </w:rPr>
            </w:pPr>
            <w:r w:rsidRPr="00B46EF1">
              <w:rPr>
                <w:rFonts w:cs="Times New Roman"/>
                <w:b/>
                <w:bCs/>
                <w:i/>
                <w:iCs/>
                <w:sz w:val="20"/>
                <w:szCs w:val="20"/>
                <w:lang w:val="en-US"/>
              </w:rPr>
              <w:t>31 December</w:t>
            </w:r>
          </w:p>
        </w:tc>
        <w:tc>
          <w:tcPr>
            <w:tcW w:w="951" w:type="dxa"/>
          </w:tcPr>
          <w:p w14:paraId="41ABC64F" w14:textId="77777777" w:rsidR="0005511D" w:rsidRPr="00B46EF1" w:rsidRDefault="0005511D" w:rsidP="0005511D">
            <w:pPr>
              <w:tabs>
                <w:tab w:val="decimal" w:pos="792"/>
              </w:tabs>
              <w:spacing w:line="240" w:lineRule="atLeast"/>
              <w:ind w:right="-147"/>
              <w:rPr>
                <w:b/>
                <w:bCs/>
                <w:sz w:val="20"/>
                <w:szCs w:val="20"/>
                <w:lang w:val="en-US"/>
              </w:rPr>
            </w:pPr>
          </w:p>
        </w:tc>
        <w:tc>
          <w:tcPr>
            <w:tcW w:w="251" w:type="dxa"/>
          </w:tcPr>
          <w:p w14:paraId="75E3A847" w14:textId="77777777" w:rsidR="0005511D" w:rsidRPr="00B46EF1" w:rsidRDefault="0005511D" w:rsidP="0005511D">
            <w:pPr>
              <w:tabs>
                <w:tab w:val="decimal" w:pos="702"/>
              </w:tabs>
              <w:spacing w:line="240" w:lineRule="atLeast"/>
              <w:ind w:left="-108" w:right="-147"/>
              <w:rPr>
                <w:sz w:val="20"/>
                <w:szCs w:val="20"/>
                <w:lang w:val="en-US"/>
              </w:rPr>
            </w:pPr>
          </w:p>
        </w:tc>
        <w:tc>
          <w:tcPr>
            <w:tcW w:w="968" w:type="dxa"/>
          </w:tcPr>
          <w:p w14:paraId="39BB94FE" w14:textId="77777777" w:rsidR="0005511D" w:rsidRPr="00B46EF1" w:rsidRDefault="0005511D" w:rsidP="0005511D">
            <w:pPr>
              <w:tabs>
                <w:tab w:val="decimal" w:pos="792"/>
              </w:tabs>
              <w:spacing w:line="240" w:lineRule="atLeast"/>
              <w:ind w:right="-147"/>
              <w:rPr>
                <w:b/>
                <w:bCs/>
                <w:sz w:val="20"/>
                <w:szCs w:val="20"/>
                <w:lang w:val="en-US"/>
              </w:rPr>
            </w:pPr>
          </w:p>
        </w:tc>
        <w:tc>
          <w:tcPr>
            <w:tcW w:w="268" w:type="dxa"/>
          </w:tcPr>
          <w:p w14:paraId="6C4FAF02" w14:textId="77777777" w:rsidR="0005511D" w:rsidRPr="00B46EF1" w:rsidRDefault="0005511D" w:rsidP="0005511D">
            <w:pPr>
              <w:tabs>
                <w:tab w:val="decimal" w:pos="702"/>
              </w:tabs>
              <w:spacing w:line="240" w:lineRule="atLeast"/>
              <w:ind w:left="-108" w:right="-147"/>
              <w:rPr>
                <w:sz w:val="20"/>
                <w:szCs w:val="20"/>
                <w:lang w:val="en-US"/>
              </w:rPr>
            </w:pPr>
          </w:p>
        </w:tc>
        <w:tc>
          <w:tcPr>
            <w:tcW w:w="865" w:type="dxa"/>
          </w:tcPr>
          <w:p w14:paraId="47F9DEA8" w14:textId="77777777" w:rsidR="0005511D" w:rsidRPr="00B46EF1" w:rsidRDefault="0005511D" w:rsidP="0005511D">
            <w:pPr>
              <w:tabs>
                <w:tab w:val="decimal" w:pos="680"/>
              </w:tabs>
              <w:spacing w:line="240" w:lineRule="atLeast"/>
              <w:ind w:left="-108" w:right="-147"/>
              <w:rPr>
                <w:b/>
                <w:bCs/>
                <w:sz w:val="20"/>
                <w:szCs w:val="20"/>
                <w:lang w:val="en-US"/>
              </w:rPr>
            </w:pPr>
          </w:p>
        </w:tc>
        <w:tc>
          <w:tcPr>
            <w:tcW w:w="268" w:type="dxa"/>
          </w:tcPr>
          <w:p w14:paraId="57DFA17B" w14:textId="77777777" w:rsidR="0005511D" w:rsidRPr="00B46EF1" w:rsidRDefault="0005511D" w:rsidP="0005511D">
            <w:pPr>
              <w:tabs>
                <w:tab w:val="decimal" w:pos="702"/>
              </w:tabs>
              <w:spacing w:line="240" w:lineRule="atLeast"/>
              <w:ind w:left="-108" w:right="-147"/>
              <w:rPr>
                <w:sz w:val="20"/>
                <w:szCs w:val="20"/>
                <w:lang w:val="en-US"/>
              </w:rPr>
            </w:pPr>
          </w:p>
        </w:tc>
        <w:tc>
          <w:tcPr>
            <w:tcW w:w="934" w:type="dxa"/>
          </w:tcPr>
          <w:p w14:paraId="3942CC58" w14:textId="77777777" w:rsidR="0005511D" w:rsidRPr="00B46EF1" w:rsidRDefault="0005511D" w:rsidP="0005511D">
            <w:pPr>
              <w:tabs>
                <w:tab w:val="decimal" w:pos="745"/>
              </w:tabs>
              <w:spacing w:line="240" w:lineRule="atLeast"/>
              <w:ind w:left="-108" w:right="-147"/>
              <w:rPr>
                <w:b/>
                <w:bCs/>
                <w:sz w:val="20"/>
                <w:szCs w:val="20"/>
                <w:lang w:val="en-US"/>
              </w:rPr>
            </w:pPr>
          </w:p>
        </w:tc>
        <w:tc>
          <w:tcPr>
            <w:tcW w:w="268" w:type="dxa"/>
          </w:tcPr>
          <w:p w14:paraId="52A60B95" w14:textId="77777777" w:rsidR="0005511D" w:rsidRPr="00B46EF1" w:rsidRDefault="0005511D" w:rsidP="0005511D">
            <w:pPr>
              <w:tabs>
                <w:tab w:val="decimal" w:pos="702"/>
              </w:tabs>
              <w:spacing w:line="240" w:lineRule="atLeast"/>
              <w:ind w:left="-108" w:right="-147"/>
              <w:rPr>
                <w:sz w:val="20"/>
                <w:szCs w:val="20"/>
                <w:lang w:val="en-US"/>
              </w:rPr>
            </w:pPr>
          </w:p>
        </w:tc>
        <w:tc>
          <w:tcPr>
            <w:tcW w:w="934" w:type="dxa"/>
          </w:tcPr>
          <w:p w14:paraId="47173523" w14:textId="77777777" w:rsidR="0005511D" w:rsidRPr="00B46EF1" w:rsidRDefault="0005511D" w:rsidP="0005511D">
            <w:pPr>
              <w:tabs>
                <w:tab w:val="decimal" w:pos="761"/>
              </w:tabs>
              <w:spacing w:line="240" w:lineRule="atLeast"/>
              <w:ind w:left="-108" w:right="-147"/>
              <w:rPr>
                <w:b/>
                <w:bCs/>
                <w:sz w:val="20"/>
                <w:szCs w:val="20"/>
                <w:lang w:val="en-US"/>
              </w:rPr>
            </w:pPr>
          </w:p>
        </w:tc>
        <w:tc>
          <w:tcPr>
            <w:tcW w:w="236" w:type="dxa"/>
          </w:tcPr>
          <w:p w14:paraId="605E49AB" w14:textId="77777777" w:rsidR="0005511D" w:rsidRPr="00B46EF1" w:rsidRDefault="0005511D" w:rsidP="0005511D">
            <w:pPr>
              <w:tabs>
                <w:tab w:val="decimal" w:pos="761"/>
              </w:tabs>
              <w:spacing w:line="240" w:lineRule="atLeast"/>
              <w:ind w:left="-108" w:right="-147"/>
              <w:rPr>
                <w:b/>
                <w:bCs/>
                <w:sz w:val="20"/>
                <w:szCs w:val="20"/>
                <w:lang w:val="en-US"/>
              </w:rPr>
            </w:pPr>
          </w:p>
        </w:tc>
        <w:tc>
          <w:tcPr>
            <w:tcW w:w="932" w:type="dxa"/>
          </w:tcPr>
          <w:p w14:paraId="1C3D09AD" w14:textId="77777777" w:rsidR="0005511D" w:rsidRPr="00B46EF1" w:rsidRDefault="0005511D" w:rsidP="0005511D">
            <w:pPr>
              <w:tabs>
                <w:tab w:val="decimal" w:pos="761"/>
              </w:tabs>
              <w:spacing w:line="240" w:lineRule="atLeast"/>
              <w:ind w:left="-108" w:right="-147"/>
              <w:rPr>
                <w:b/>
                <w:bCs/>
                <w:sz w:val="20"/>
                <w:szCs w:val="20"/>
                <w:lang w:val="en-US"/>
              </w:rPr>
            </w:pPr>
          </w:p>
        </w:tc>
      </w:tr>
      <w:tr w:rsidR="0005511D" w:rsidRPr="00B46EF1" w14:paraId="24F6AF1E" w14:textId="77777777" w:rsidTr="0005511D">
        <w:tc>
          <w:tcPr>
            <w:tcW w:w="2571" w:type="dxa"/>
          </w:tcPr>
          <w:p w14:paraId="2AD38064" w14:textId="77777777" w:rsidR="0005511D" w:rsidRPr="00B46EF1" w:rsidRDefault="0005511D" w:rsidP="0005511D">
            <w:pPr>
              <w:spacing w:line="240" w:lineRule="atLeast"/>
              <w:ind w:right="-108"/>
              <w:rPr>
                <w:b/>
                <w:bCs/>
                <w:sz w:val="20"/>
                <w:szCs w:val="20"/>
                <w:lang w:val="en-US"/>
              </w:rPr>
            </w:pPr>
            <w:r w:rsidRPr="00B46EF1">
              <w:rPr>
                <w:rFonts w:cs="Times New Roman"/>
                <w:b/>
                <w:bCs/>
                <w:sz w:val="20"/>
                <w:szCs w:val="20"/>
                <w:lang w:val="en-US"/>
              </w:rPr>
              <w:t xml:space="preserve">Segment assets </w:t>
            </w:r>
          </w:p>
        </w:tc>
        <w:tc>
          <w:tcPr>
            <w:tcW w:w="951" w:type="dxa"/>
          </w:tcPr>
          <w:p w14:paraId="0EF13367" w14:textId="77777777" w:rsidR="0005511D" w:rsidRPr="00B46EF1" w:rsidRDefault="0005511D" w:rsidP="0005511D">
            <w:pPr>
              <w:tabs>
                <w:tab w:val="decimal" w:pos="792"/>
              </w:tabs>
              <w:spacing w:line="240" w:lineRule="atLeast"/>
              <w:ind w:right="-147"/>
              <w:rPr>
                <w:b/>
                <w:bCs/>
                <w:sz w:val="20"/>
                <w:szCs w:val="20"/>
                <w:lang w:val="en-US"/>
              </w:rPr>
            </w:pPr>
          </w:p>
        </w:tc>
        <w:tc>
          <w:tcPr>
            <w:tcW w:w="251" w:type="dxa"/>
          </w:tcPr>
          <w:p w14:paraId="564DBD4D" w14:textId="77777777" w:rsidR="0005511D" w:rsidRPr="00B46EF1" w:rsidRDefault="0005511D" w:rsidP="0005511D">
            <w:pPr>
              <w:tabs>
                <w:tab w:val="decimal" w:pos="702"/>
              </w:tabs>
              <w:spacing w:line="240" w:lineRule="atLeast"/>
              <w:ind w:left="-108" w:right="-147"/>
              <w:rPr>
                <w:sz w:val="20"/>
                <w:szCs w:val="20"/>
                <w:lang w:val="en-US"/>
              </w:rPr>
            </w:pPr>
          </w:p>
        </w:tc>
        <w:tc>
          <w:tcPr>
            <w:tcW w:w="968" w:type="dxa"/>
          </w:tcPr>
          <w:p w14:paraId="7F64065D" w14:textId="77777777" w:rsidR="0005511D" w:rsidRPr="00B46EF1" w:rsidRDefault="0005511D" w:rsidP="0005511D">
            <w:pPr>
              <w:tabs>
                <w:tab w:val="decimal" w:pos="792"/>
              </w:tabs>
              <w:spacing w:line="240" w:lineRule="atLeast"/>
              <w:ind w:right="-147"/>
              <w:rPr>
                <w:b/>
                <w:bCs/>
                <w:sz w:val="20"/>
                <w:szCs w:val="20"/>
                <w:lang w:val="en-US"/>
              </w:rPr>
            </w:pPr>
          </w:p>
        </w:tc>
        <w:tc>
          <w:tcPr>
            <w:tcW w:w="268" w:type="dxa"/>
          </w:tcPr>
          <w:p w14:paraId="3B55245B" w14:textId="77777777" w:rsidR="0005511D" w:rsidRPr="00B46EF1" w:rsidRDefault="0005511D" w:rsidP="0005511D">
            <w:pPr>
              <w:tabs>
                <w:tab w:val="decimal" w:pos="702"/>
              </w:tabs>
              <w:spacing w:line="240" w:lineRule="atLeast"/>
              <w:ind w:left="-108" w:right="-147"/>
              <w:rPr>
                <w:sz w:val="20"/>
                <w:szCs w:val="20"/>
                <w:lang w:val="en-US"/>
              </w:rPr>
            </w:pPr>
          </w:p>
        </w:tc>
        <w:tc>
          <w:tcPr>
            <w:tcW w:w="865" w:type="dxa"/>
          </w:tcPr>
          <w:p w14:paraId="4C609997" w14:textId="77777777" w:rsidR="0005511D" w:rsidRPr="00B46EF1" w:rsidRDefault="0005511D" w:rsidP="0005511D">
            <w:pPr>
              <w:tabs>
                <w:tab w:val="decimal" w:pos="680"/>
              </w:tabs>
              <w:spacing w:line="240" w:lineRule="atLeast"/>
              <w:ind w:left="-108" w:right="-147"/>
              <w:rPr>
                <w:b/>
                <w:bCs/>
                <w:sz w:val="20"/>
                <w:szCs w:val="20"/>
                <w:lang w:val="en-US"/>
              </w:rPr>
            </w:pPr>
          </w:p>
        </w:tc>
        <w:tc>
          <w:tcPr>
            <w:tcW w:w="268" w:type="dxa"/>
          </w:tcPr>
          <w:p w14:paraId="30F10A3A" w14:textId="77777777" w:rsidR="0005511D" w:rsidRPr="00B46EF1" w:rsidRDefault="0005511D" w:rsidP="0005511D">
            <w:pPr>
              <w:tabs>
                <w:tab w:val="decimal" w:pos="702"/>
              </w:tabs>
              <w:spacing w:line="240" w:lineRule="atLeast"/>
              <w:ind w:left="-108" w:right="-147"/>
              <w:rPr>
                <w:sz w:val="20"/>
                <w:szCs w:val="20"/>
                <w:lang w:val="en-US"/>
              </w:rPr>
            </w:pPr>
          </w:p>
        </w:tc>
        <w:tc>
          <w:tcPr>
            <w:tcW w:w="934" w:type="dxa"/>
          </w:tcPr>
          <w:p w14:paraId="2A221AC7" w14:textId="77777777" w:rsidR="0005511D" w:rsidRPr="00B46EF1" w:rsidRDefault="0005511D" w:rsidP="0005511D">
            <w:pPr>
              <w:tabs>
                <w:tab w:val="decimal" w:pos="745"/>
              </w:tabs>
              <w:spacing w:line="240" w:lineRule="atLeast"/>
              <w:ind w:left="-108" w:right="-147"/>
              <w:rPr>
                <w:b/>
                <w:bCs/>
                <w:sz w:val="20"/>
                <w:szCs w:val="20"/>
                <w:lang w:val="en-US"/>
              </w:rPr>
            </w:pPr>
          </w:p>
        </w:tc>
        <w:tc>
          <w:tcPr>
            <w:tcW w:w="268" w:type="dxa"/>
          </w:tcPr>
          <w:p w14:paraId="796A179C" w14:textId="77777777" w:rsidR="0005511D" w:rsidRPr="00B46EF1" w:rsidRDefault="0005511D" w:rsidP="0005511D">
            <w:pPr>
              <w:tabs>
                <w:tab w:val="decimal" w:pos="702"/>
              </w:tabs>
              <w:spacing w:line="240" w:lineRule="atLeast"/>
              <w:ind w:left="-108" w:right="-147"/>
              <w:rPr>
                <w:sz w:val="20"/>
                <w:szCs w:val="20"/>
                <w:lang w:val="en-US"/>
              </w:rPr>
            </w:pPr>
          </w:p>
        </w:tc>
        <w:tc>
          <w:tcPr>
            <w:tcW w:w="934" w:type="dxa"/>
          </w:tcPr>
          <w:p w14:paraId="7618BB46" w14:textId="77777777" w:rsidR="0005511D" w:rsidRPr="00B46EF1" w:rsidRDefault="0005511D" w:rsidP="0005511D">
            <w:pPr>
              <w:tabs>
                <w:tab w:val="decimal" w:pos="761"/>
              </w:tabs>
              <w:spacing w:line="240" w:lineRule="atLeast"/>
              <w:ind w:left="-108" w:right="-147"/>
              <w:rPr>
                <w:b/>
                <w:bCs/>
                <w:sz w:val="20"/>
                <w:szCs w:val="20"/>
                <w:lang w:val="en-US"/>
              </w:rPr>
            </w:pPr>
          </w:p>
        </w:tc>
        <w:tc>
          <w:tcPr>
            <w:tcW w:w="236" w:type="dxa"/>
          </w:tcPr>
          <w:p w14:paraId="2DD55328" w14:textId="77777777" w:rsidR="0005511D" w:rsidRPr="00B46EF1" w:rsidRDefault="0005511D" w:rsidP="0005511D">
            <w:pPr>
              <w:tabs>
                <w:tab w:val="decimal" w:pos="761"/>
              </w:tabs>
              <w:spacing w:line="240" w:lineRule="atLeast"/>
              <w:ind w:left="-108" w:right="-147"/>
              <w:rPr>
                <w:b/>
                <w:bCs/>
                <w:sz w:val="20"/>
                <w:szCs w:val="20"/>
                <w:lang w:val="en-US"/>
              </w:rPr>
            </w:pPr>
          </w:p>
        </w:tc>
        <w:tc>
          <w:tcPr>
            <w:tcW w:w="932" w:type="dxa"/>
          </w:tcPr>
          <w:p w14:paraId="6BE40091" w14:textId="77777777" w:rsidR="0005511D" w:rsidRPr="00B46EF1" w:rsidRDefault="0005511D" w:rsidP="0005511D">
            <w:pPr>
              <w:tabs>
                <w:tab w:val="decimal" w:pos="761"/>
              </w:tabs>
              <w:spacing w:line="240" w:lineRule="atLeast"/>
              <w:ind w:left="-108" w:right="-147"/>
              <w:rPr>
                <w:b/>
                <w:bCs/>
                <w:sz w:val="20"/>
                <w:szCs w:val="20"/>
                <w:lang w:val="en-US"/>
              </w:rPr>
            </w:pPr>
          </w:p>
        </w:tc>
      </w:tr>
      <w:tr w:rsidR="00A20A02" w:rsidRPr="00B46EF1" w14:paraId="348BF57C" w14:textId="77777777" w:rsidTr="0005511D">
        <w:tc>
          <w:tcPr>
            <w:tcW w:w="2571" w:type="dxa"/>
          </w:tcPr>
          <w:p w14:paraId="26A8CFDE" w14:textId="77777777" w:rsidR="00A20A02" w:rsidRPr="00B46EF1" w:rsidRDefault="00A20A02" w:rsidP="00A20A02">
            <w:pPr>
              <w:spacing w:line="240" w:lineRule="atLeast"/>
              <w:ind w:right="-108"/>
              <w:rPr>
                <w:b/>
                <w:bCs/>
                <w:sz w:val="20"/>
                <w:szCs w:val="20"/>
                <w:lang w:val="en-US"/>
              </w:rPr>
            </w:pPr>
            <w:r w:rsidRPr="00B46EF1">
              <w:rPr>
                <w:rFonts w:cs="Times New Roman"/>
                <w:sz w:val="20"/>
                <w:szCs w:val="20"/>
                <w:lang w:val="en-US"/>
              </w:rPr>
              <w:t>Trade accounts receivable</w:t>
            </w:r>
          </w:p>
        </w:tc>
        <w:tc>
          <w:tcPr>
            <w:tcW w:w="951" w:type="dxa"/>
          </w:tcPr>
          <w:p w14:paraId="353B3371" w14:textId="09736489" w:rsidR="00A20A02" w:rsidRPr="00B46EF1" w:rsidRDefault="00A20A02" w:rsidP="00A20A02">
            <w:pPr>
              <w:tabs>
                <w:tab w:val="decimal" w:pos="792"/>
              </w:tabs>
              <w:spacing w:line="240" w:lineRule="atLeast"/>
              <w:ind w:right="-147"/>
              <w:rPr>
                <w:sz w:val="20"/>
                <w:szCs w:val="20"/>
                <w:lang w:val="en-US"/>
              </w:rPr>
            </w:pPr>
            <w:r>
              <w:rPr>
                <w:sz w:val="20"/>
                <w:szCs w:val="20"/>
                <w:lang w:val="en-US"/>
              </w:rPr>
              <w:t>507,469</w:t>
            </w:r>
          </w:p>
        </w:tc>
        <w:tc>
          <w:tcPr>
            <w:tcW w:w="251" w:type="dxa"/>
          </w:tcPr>
          <w:p w14:paraId="3B314DF1" w14:textId="77777777" w:rsidR="00A20A02" w:rsidRPr="00B46EF1" w:rsidRDefault="00A20A02" w:rsidP="00A20A02">
            <w:pPr>
              <w:tabs>
                <w:tab w:val="decimal" w:pos="702"/>
              </w:tabs>
              <w:spacing w:line="240" w:lineRule="atLeast"/>
              <w:ind w:left="-108" w:right="-147"/>
              <w:rPr>
                <w:sz w:val="20"/>
                <w:szCs w:val="20"/>
                <w:lang w:val="en-US"/>
              </w:rPr>
            </w:pPr>
          </w:p>
        </w:tc>
        <w:tc>
          <w:tcPr>
            <w:tcW w:w="968" w:type="dxa"/>
          </w:tcPr>
          <w:p w14:paraId="6D87F2DC" w14:textId="57FF661A" w:rsidR="00A20A02" w:rsidRPr="00067462" w:rsidRDefault="00A20A02" w:rsidP="00A20A02">
            <w:pPr>
              <w:tabs>
                <w:tab w:val="decimal" w:pos="792"/>
              </w:tabs>
              <w:spacing w:line="240" w:lineRule="atLeast"/>
              <w:ind w:right="-147"/>
              <w:rPr>
                <w:sz w:val="20"/>
                <w:szCs w:val="20"/>
                <w:lang w:val="en-US"/>
              </w:rPr>
            </w:pPr>
            <w:r w:rsidRPr="00067462">
              <w:rPr>
                <w:sz w:val="20"/>
                <w:szCs w:val="20"/>
                <w:lang w:val="en-US"/>
              </w:rPr>
              <w:t xml:space="preserve"> 573,407 </w:t>
            </w:r>
          </w:p>
        </w:tc>
        <w:tc>
          <w:tcPr>
            <w:tcW w:w="268" w:type="dxa"/>
          </w:tcPr>
          <w:p w14:paraId="137CD9BC" w14:textId="77777777" w:rsidR="00A20A02" w:rsidRPr="00B46EF1" w:rsidRDefault="00A20A02" w:rsidP="00A20A02">
            <w:pPr>
              <w:tabs>
                <w:tab w:val="decimal" w:pos="702"/>
              </w:tabs>
              <w:spacing w:line="240" w:lineRule="atLeast"/>
              <w:ind w:left="-108" w:right="-147"/>
              <w:rPr>
                <w:sz w:val="20"/>
                <w:szCs w:val="20"/>
                <w:lang w:val="en-US"/>
              </w:rPr>
            </w:pPr>
          </w:p>
        </w:tc>
        <w:tc>
          <w:tcPr>
            <w:tcW w:w="865" w:type="dxa"/>
          </w:tcPr>
          <w:p w14:paraId="37B9C5DB" w14:textId="672757A3" w:rsidR="00A20A02" w:rsidRPr="00B46EF1" w:rsidRDefault="00A20A02" w:rsidP="00A20A02">
            <w:pPr>
              <w:tabs>
                <w:tab w:val="decimal" w:pos="680"/>
              </w:tabs>
              <w:spacing w:line="240" w:lineRule="atLeast"/>
              <w:ind w:left="-108" w:right="-147"/>
              <w:rPr>
                <w:sz w:val="20"/>
                <w:szCs w:val="20"/>
                <w:lang w:val="en-US"/>
              </w:rPr>
            </w:pPr>
            <w:r>
              <w:rPr>
                <w:sz w:val="20"/>
                <w:szCs w:val="20"/>
                <w:lang w:val="en-US"/>
              </w:rPr>
              <w:t>554,792</w:t>
            </w:r>
          </w:p>
        </w:tc>
        <w:tc>
          <w:tcPr>
            <w:tcW w:w="268" w:type="dxa"/>
          </w:tcPr>
          <w:p w14:paraId="6CE8441D" w14:textId="77777777" w:rsidR="00A20A02" w:rsidRPr="00B46EF1" w:rsidRDefault="00A20A02" w:rsidP="00A20A02">
            <w:pPr>
              <w:tabs>
                <w:tab w:val="decimal" w:pos="702"/>
              </w:tabs>
              <w:spacing w:line="240" w:lineRule="atLeast"/>
              <w:ind w:left="-108" w:right="-147"/>
              <w:rPr>
                <w:sz w:val="20"/>
                <w:szCs w:val="20"/>
                <w:lang w:val="en-US"/>
              </w:rPr>
            </w:pPr>
          </w:p>
        </w:tc>
        <w:tc>
          <w:tcPr>
            <w:tcW w:w="934" w:type="dxa"/>
          </w:tcPr>
          <w:p w14:paraId="2589F968" w14:textId="2B8BE647" w:rsidR="00A20A02" w:rsidRPr="00B46EF1" w:rsidRDefault="00A20A02" w:rsidP="00A20A02">
            <w:pPr>
              <w:tabs>
                <w:tab w:val="decimal" w:pos="745"/>
              </w:tabs>
              <w:spacing w:line="240" w:lineRule="atLeast"/>
              <w:ind w:left="-108" w:right="-147"/>
              <w:rPr>
                <w:b/>
                <w:bCs/>
                <w:sz w:val="20"/>
                <w:szCs w:val="20"/>
                <w:lang w:val="en-US"/>
              </w:rPr>
            </w:pPr>
            <w:r w:rsidRPr="000D0161">
              <w:rPr>
                <w:rFonts w:cs="Times New Roman"/>
                <w:sz w:val="20"/>
                <w:szCs w:val="20"/>
              </w:rPr>
              <w:t xml:space="preserve"> 516,05</w:t>
            </w:r>
            <w:r>
              <w:rPr>
                <w:rFonts w:cs="Times New Roman"/>
                <w:sz w:val="20"/>
                <w:szCs w:val="20"/>
              </w:rPr>
              <w:t>3</w:t>
            </w:r>
            <w:r w:rsidRPr="000D0161">
              <w:rPr>
                <w:rFonts w:cs="Times New Roman"/>
                <w:sz w:val="20"/>
                <w:szCs w:val="20"/>
              </w:rPr>
              <w:t xml:space="preserve"> </w:t>
            </w:r>
          </w:p>
        </w:tc>
        <w:tc>
          <w:tcPr>
            <w:tcW w:w="268" w:type="dxa"/>
          </w:tcPr>
          <w:p w14:paraId="3931E1C6" w14:textId="77777777" w:rsidR="00A20A02" w:rsidRPr="00B46EF1" w:rsidRDefault="00A20A02" w:rsidP="00A20A02">
            <w:pPr>
              <w:tabs>
                <w:tab w:val="decimal" w:pos="702"/>
              </w:tabs>
              <w:spacing w:line="240" w:lineRule="atLeast"/>
              <w:ind w:left="-108" w:right="-147"/>
              <w:rPr>
                <w:sz w:val="20"/>
                <w:szCs w:val="20"/>
                <w:lang w:val="en-US"/>
              </w:rPr>
            </w:pPr>
          </w:p>
        </w:tc>
        <w:tc>
          <w:tcPr>
            <w:tcW w:w="934" w:type="dxa"/>
          </w:tcPr>
          <w:p w14:paraId="49AF3E59" w14:textId="1625F932" w:rsidR="00A20A02" w:rsidRPr="00B46EF1" w:rsidRDefault="00A20A02" w:rsidP="00A20A02">
            <w:pPr>
              <w:tabs>
                <w:tab w:val="decimal" w:pos="761"/>
              </w:tabs>
              <w:spacing w:line="240" w:lineRule="atLeast"/>
              <w:ind w:left="-108" w:right="-147"/>
              <w:rPr>
                <w:sz w:val="20"/>
                <w:szCs w:val="20"/>
                <w:lang w:val="en-US"/>
              </w:rPr>
            </w:pPr>
            <w:r>
              <w:rPr>
                <w:sz w:val="20"/>
                <w:szCs w:val="20"/>
                <w:lang w:val="en-US"/>
              </w:rPr>
              <w:t>1,062,261</w:t>
            </w:r>
          </w:p>
        </w:tc>
        <w:tc>
          <w:tcPr>
            <w:tcW w:w="236" w:type="dxa"/>
          </w:tcPr>
          <w:p w14:paraId="62F7B8DE" w14:textId="77777777" w:rsidR="00A20A02" w:rsidRPr="00B46EF1" w:rsidRDefault="00A20A02" w:rsidP="00A20A02">
            <w:pPr>
              <w:tabs>
                <w:tab w:val="decimal" w:pos="761"/>
              </w:tabs>
              <w:spacing w:line="240" w:lineRule="atLeast"/>
              <w:ind w:left="-108" w:right="-147"/>
              <w:rPr>
                <w:b/>
                <w:bCs/>
                <w:sz w:val="20"/>
                <w:szCs w:val="20"/>
                <w:lang w:val="en-US"/>
              </w:rPr>
            </w:pPr>
          </w:p>
        </w:tc>
        <w:tc>
          <w:tcPr>
            <w:tcW w:w="932" w:type="dxa"/>
          </w:tcPr>
          <w:p w14:paraId="547C0300" w14:textId="7224FCF0" w:rsidR="00A20A02" w:rsidRPr="00B46EF1" w:rsidRDefault="00A20A02" w:rsidP="00A20A02">
            <w:pPr>
              <w:tabs>
                <w:tab w:val="decimal" w:pos="761"/>
              </w:tabs>
              <w:spacing w:line="240" w:lineRule="atLeast"/>
              <w:ind w:left="-108" w:right="-147"/>
              <w:rPr>
                <w:b/>
                <w:bCs/>
                <w:sz w:val="20"/>
                <w:szCs w:val="20"/>
                <w:lang w:val="en-US"/>
              </w:rPr>
            </w:pPr>
            <w:r w:rsidRPr="000D0161">
              <w:rPr>
                <w:rFonts w:cs="Times New Roman"/>
                <w:sz w:val="20"/>
                <w:szCs w:val="20"/>
              </w:rPr>
              <w:t xml:space="preserve"> 1,089,460 </w:t>
            </w:r>
          </w:p>
        </w:tc>
      </w:tr>
      <w:tr w:rsidR="00A20A02" w:rsidRPr="00B46EF1" w14:paraId="0A5B70F0" w14:textId="77777777" w:rsidTr="0005511D">
        <w:tc>
          <w:tcPr>
            <w:tcW w:w="2571" w:type="dxa"/>
          </w:tcPr>
          <w:p w14:paraId="785571C2" w14:textId="77777777" w:rsidR="00A20A02" w:rsidRPr="00B46EF1" w:rsidRDefault="00A20A02" w:rsidP="00A20A02">
            <w:pPr>
              <w:spacing w:line="240" w:lineRule="atLeast"/>
              <w:ind w:right="-108"/>
              <w:rPr>
                <w:b/>
                <w:bCs/>
                <w:sz w:val="20"/>
                <w:szCs w:val="20"/>
                <w:lang w:val="en-US"/>
              </w:rPr>
            </w:pPr>
            <w:r w:rsidRPr="00B46EF1">
              <w:rPr>
                <w:rFonts w:cs="Times New Roman"/>
                <w:sz w:val="20"/>
                <w:szCs w:val="20"/>
                <w:lang w:val="en-US"/>
              </w:rPr>
              <w:t>Inventories</w:t>
            </w:r>
          </w:p>
        </w:tc>
        <w:tc>
          <w:tcPr>
            <w:tcW w:w="951" w:type="dxa"/>
          </w:tcPr>
          <w:p w14:paraId="00FA05E8" w14:textId="2678D906" w:rsidR="00A20A02" w:rsidRPr="00B46EF1" w:rsidRDefault="00A20A02" w:rsidP="00A20A02">
            <w:pPr>
              <w:tabs>
                <w:tab w:val="decimal" w:pos="792"/>
              </w:tabs>
              <w:spacing w:line="240" w:lineRule="atLeast"/>
              <w:ind w:right="-147"/>
              <w:rPr>
                <w:sz w:val="20"/>
                <w:szCs w:val="20"/>
                <w:lang w:val="en-US"/>
              </w:rPr>
            </w:pPr>
            <w:r>
              <w:rPr>
                <w:sz w:val="20"/>
                <w:szCs w:val="20"/>
                <w:lang w:val="en-US"/>
              </w:rPr>
              <w:t>318,884</w:t>
            </w:r>
          </w:p>
        </w:tc>
        <w:tc>
          <w:tcPr>
            <w:tcW w:w="251" w:type="dxa"/>
          </w:tcPr>
          <w:p w14:paraId="12C15473" w14:textId="77777777" w:rsidR="00A20A02" w:rsidRPr="00B46EF1" w:rsidRDefault="00A20A02" w:rsidP="00A20A02">
            <w:pPr>
              <w:tabs>
                <w:tab w:val="decimal" w:pos="702"/>
              </w:tabs>
              <w:spacing w:line="240" w:lineRule="atLeast"/>
              <w:ind w:left="-108" w:right="-147"/>
              <w:rPr>
                <w:sz w:val="20"/>
                <w:szCs w:val="20"/>
                <w:lang w:val="en-US"/>
              </w:rPr>
            </w:pPr>
          </w:p>
        </w:tc>
        <w:tc>
          <w:tcPr>
            <w:tcW w:w="968" w:type="dxa"/>
          </w:tcPr>
          <w:p w14:paraId="1DD177FA" w14:textId="2C4AFBF8" w:rsidR="00A20A02" w:rsidRPr="00067462" w:rsidRDefault="00A20A02" w:rsidP="00A20A02">
            <w:pPr>
              <w:tabs>
                <w:tab w:val="decimal" w:pos="792"/>
              </w:tabs>
              <w:spacing w:line="240" w:lineRule="atLeast"/>
              <w:ind w:right="-147"/>
              <w:rPr>
                <w:sz w:val="20"/>
                <w:szCs w:val="20"/>
                <w:lang w:val="en-US"/>
              </w:rPr>
            </w:pPr>
            <w:r w:rsidRPr="00067462">
              <w:rPr>
                <w:sz w:val="20"/>
                <w:szCs w:val="20"/>
                <w:lang w:val="en-US"/>
              </w:rPr>
              <w:t xml:space="preserve"> 330,704 </w:t>
            </w:r>
          </w:p>
        </w:tc>
        <w:tc>
          <w:tcPr>
            <w:tcW w:w="268" w:type="dxa"/>
          </w:tcPr>
          <w:p w14:paraId="07F479A5" w14:textId="77777777" w:rsidR="00A20A02" w:rsidRPr="00B46EF1" w:rsidRDefault="00A20A02" w:rsidP="00A20A02">
            <w:pPr>
              <w:tabs>
                <w:tab w:val="decimal" w:pos="702"/>
              </w:tabs>
              <w:spacing w:line="240" w:lineRule="atLeast"/>
              <w:ind w:left="-108" w:right="-147"/>
              <w:rPr>
                <w:sz w:val="20"/>
                <w:szCs w:val="20"/>
                <w:lang w:val="en-US"/>
              </w:rPr>
            </w:pPr>
          </w:p>
        </w:tc>
        <w:tc>
          <w:tcPr>
            <w:tcW w:w="865" w:type="dxa"/>
          </w:tcPr>
          <w:p w14:paraId="48EB532B" w14:textId="6B3EB949" w:rsidR="00A20A02" w:rsidRPr="00B46EF1" w:rsidRDefault="00A20A02" w:rsidP="00A20A02">
            <w:pPr>
              <w:tabs>
                <w:tab w:val="decimal" w:pos="680"/>
              </w:tabs>
              <w:spacing w:line="240" w:lineRule="atLeast"/>
              <w:ind w:left="-108" w:right="-147"/>
              <w:rPr>
                <w:sz w:val="20"/>
                <w:szCs w:val="20"/>
                <w:lang w:val="en-US"/>
              </w:rPr>
            </w:pPr>
            <w:r>
              <w:rPr>
                <w:sz w:val="20"/>
                <w:szCs w:val="20"/>
                <w:lang w:val="en-US"/>
              </w:rPr>
              <w:t>1,273,062</w:t>
            </w:r>
          </w:p>
        </w:tc>
        <w:tc>
          <w:tcPr>
            <w:tcW w:w="268" w:type="dxa"/>
          </w:tcPr>
          <w:p w14:paraId="06E27EDD" w14:textId="77777777" w:rsidR="00A20A02" w:rsidRPr="00B46EF1" w:rsidRDefault="00A20A02" w:rsidP="00A20A02">
            <w:pPr>
              <w:tabs>
                <w:tab w:val="decimal" w:pos="702"/>
              </w:tabs>
              <w:spacing w:line="240" w:lineRule="atLeast"/>
              <w:ind w:left="-108" w:right="-147"/>
              <w:rPr>
                <w:sz w:val="20"/>
                <w:szCs w:val="20"/>
                <w:lang w:val="en-US"/>
              </w:rPr>
            </w:pPr>
          </w:p>
        </w:tc>
        <w:tc>
          <w:tcPr>
            <w:tcW w:w="934" w:type="dxa"/>
          </w:tcPr>
          <w:p w14:paraId="3A29A52C" w14:textId="01712815" w:rsidR="00A20A02" w:rsidRPr="00B46EF1" w:rsidRDefault="00A20A02" w:rsidP="00A20A02">
            <w:pPr>
              <w:tabs>
                <w:tab w:val="decimal" w:pos="745"/>
              </w:tabs>
              <w:spacing w:line="240" w:lineRule="atLeast"/>
              <w:ind w:left="-108" w:right="-147"/>
              <w:rPr>
                <w:b/>
                <w:bCs/>
                <w:sz w:val="20"/>
                <w:szCs w:val="20"/>
                <w:lang w:val="en-US"/>
              </w:rPr>
            </w:pPr>
            <w:r w:rsidRPr="000D0161">
              <w:rPr>
                <w:rFonts w:cs="Times New Roman"/>
                <w:sz w:val="20"/>
                <w:szCs w:val="20"/>
              </w:rPr>
              <w:t xml:space="preserve">2,006,401 </w:t>
            </w:r>
          </w:p>
        </w:tc>
        <w:tc>
          <w:tcPr>
            <w:tcW w:w="268" w:type="dxa"/>
          </w:tcPr>
          <w:p w14:paraId="6AB26E5C" w14:textId="77777777" w:rsidR="00A20A02" w:rsidRPr="00B46EF1" w:rsidRDefault="00A20A02" w:rsidP="00A20A02">
            <w:pPr>
              <w:tabs>
                <w:tab w:val="decimal" w:pos="702"/>
              </w:tabs>
              <w:spacing w:line="240" w:lineRule="atLeast"/>
              <w:ind w:left="-108" w:right="-147"/>
              <w:rPr>
                <w:sz w:val="20"/>
                <w:szCs w:val="20"/>
                <w:lang w:val="en-US"/>
              </w:rPr>
            </w:pPr>
          </w:p>
        </w:tc>
        <w:tc>
          <w:tcPr>
            <w:tcW w:w="934" w:type="dxa"/>
          </w:tcPr>
          <w:p w14:paraId="5A40B668" w14:textId="044064A2" w:rsidR="00A20A02" w:rsidRPr="00B46EF1" w:rsidRDefault="00A20A02" w:rsidP="00A20A02">
            <w:pPr>
              <w:tabs>
                <w:tab w:val="decimal" w:pos="761"/>
              </w:tabs>
              <w:spacing w:line="240" w:lineRule="atLeast"/>
              <w:ind w:left="-108" w:right="-147"/>
              <w:rPr>
                <w:sz w:val="20"/>
                <w:szCs w:val="20"/>
                <w:lang w:val="en-US"/>
              </w:rPr>
            </w:pPr>
            <w:r>
              <w:rPr>
                <w:sz w:val="20"/>
                <w:szCs w:val="20"/>
                <w:lang w:val="en-US"/>
              </w:rPr>
              <w:t>1,591,946</w:t>
            </w:r>
          </w:p>
        </w:tc>
        <w:tc>
          <w:tcPr>
            <w:tcW w:w="236" w:type="dxa"/>
          </w:tcPr>
          <w:p w14:paraId="7FA29EB3" w14:textId="77777777" w:rsidR="00A20A02" w:rsidRPr="00B46EF1" w:rsidRDefault="00A20A02" w:rsidP="00A20A02">
            <w:pPr>
              <w:tabs>
                <w:tab w:val="decimal" w:pos="761"/>
              </w:tabs>
              <w:spacing w:line="240" w:lineRule="atLeast"/>
              <w:ind w:left="-108" w:right="-147"/>
              <w:rPr>
                <w:b/>
                <w:bCs/>
                <w:sz w:val="20"/>
                <w:szCs w:val="20"/>
                <w:lang w:val="en-US"/>
              </w:rPr>
            </w:pPr>
          </w:p>
        </w:tc>
        <w:tc>
          <w:tcPr>
            <w:tcW w:w="932" w:type="dxa"/>
          </w:tcPr>
          <w:p w14:paraId="1CAF40F3" w14:textId="2FD699F9" w:rsidR="00A20A02" w:rsidRPr="00B46EF1" w:rsidRDefault="00A20A02" w:rsidP="00A20A02">
            <w:pPr>
              <w:tabs>
                <w:tab w:val="decimal" w:pos="761"/>
              </w:tabs>
              <w:spacing w:line="240" w:lineRule="atLeast"/>
              <w:ind w:left="-108" w:right="-147"/>
              <w:rPr>
                <w:b/>
                <w:bCs/>
                <w:sz w:val="20"/>
                <w:szCs w:val="20"/>
                <w:lang w:val="en-US"/>
              </w:rPr>
            </w:pPr>
            <w:r w:rsidRPr="000D0161">
              <w:rPr>
                <w:rFonts w:cs="Times New Roman"/>
                <w:sz w:val="20"/>
                <w:szCs w:val="20"/>
              </w:rPr>
              <w:t xml:space="preserve"> 2,337,105 </w:t>
            </w:r>
          </w:p>
        </w:tc>
      </w:tr>
      <w:tr w:rsidR="00A20A02" w:rsidRPr="00B46EF1" w14:paraId="1CFE51FC" w14:textId="77777777" w:rsidTr="0005511D">
        <w:tc>
          <w:tcPr>
            <w:tcW w:w="2571" w:type="dxa"/>
          </w:tcPr>
          <w:p w14:paraId="710865AD" w14:textId="77777777" w:rsidR="00A20A02" w:rsidRPr="00B46EF1" w:rsidRDefault="00A20A02" w:rsidP="00A20A02">
            <w:pPr>
              <w:spacing w:line="240" w:lineRule="atLeast"/>
              <w:ind w:right="-108"/>
              <w:rPr>
                <w:b/>
                <w:bCs/>
                <w:sz w:val="20"/>
                <w:szCs w:val="20"/>
                <w:lang w:val="en-US"/>
              </w:rPr>
            </w:pPr>
            <w:r w:rsidRPr="00B46EF1">
              <w:rPr>
                <w:rFonts w:cs="Times New Roman"/>
                <w:sz w:val="20"/>
                <w:szCs w:val="20"/>
                <w:lang w:val="en-US"/>
              </w:rPr>
              <w:t>Property, plant and equipment</w:t>
            </w:r>
          </w:p>
        </w:tc>
        <w:tc>
          <w:tcPr>
            <w:tcW w:w="951" w:type="dxa"/>
          </w:tcPr>
          <w:p w14:paraId="6A318A6B" w14:textId="3DBFB92C" w:rsidR="00A20A02" w:rsidRPr="00B46EF1" w:rsidRDefault="00A20A02" w:rsidP="00A20A02">
            <w:pPr>
              <w:tabs>
                <w:tab w:val="decimal" w:pos="792"/>
              </w:tabs>
              <w:spacing w:line="240" w:lineRule="atLeast"/>
              <w:ind w:right="-147"/>
              <w:rPr>
                <w:sz w:val="20"/>
                <w:szCs w:val="20"/>
                <w:lang w:val="en-US"/>
              </w:rPr>
            </w:pPr>
            <w:r>
              <w:rPr>
                <w:sz w:val="20"/>
                <w:szCs w:val="20"/>
                <w:lang w:val="en-US"/>
              </w:rPr>
              <w:t>1,866,220</w:t>
            </w:r>
          </w:p>
        </w:tc>
        <w:tc>
          <w:tcPr>
            <w:tcW w:w="251" w:type="dxa"/>
          </w:tcPr>
          <w:p w14:paraId="09980C5B" w14:textId="77777777" w:rsidR="00A20A02" w:rsidRPr="00B46EF1" w:rsidRDefault="00A20A02" w:rsidP="00A20A02">
            <w:pPr>
              <w:tabs>
                <w:tab w:val="decimal" w:pos="702"/>
              </w:tabs>
              <w:spacing w:line="240" w:lineRule="atLeast"/>
              <w:ind w:left="-108" w:right="-147"/>
              <w:rPr>
                <w:sz w:val="20"/>
                <w:szCs w:val="20"/>
                <w:lang w:val="en-US"/>
              </w:rPr>
            </w:pPr>
          </w:p>
        </w:tc>
        <w:tc>
          <w:tcPr>
            <w:tcW w:w="968" w:type="dxa"/>
          </w:tcPr>
          <w:p w14:paraId="291EBE99" w14:textId="4DDF64CF" w:rsidR="00A20A02" w:rsidRPr="00067462" w:rsidRDefault="00A20A02" w:rsidP="00A20A02">
            <w:pPr>
              <w:tabs>
                <w:tab w:val="decimal" w:pos="792"/>
              </w:tabs>
              <w:spacing w:line="240" w:lineRule="atLeast"/>
              <w:ind w:right="-147"/>
              <w:rPr>
                <w:sz w:val="20"/>
                <w:szCs w:val="20"/>
                <w:lang w:val="en-US"/>
              </w:rPr>
            </w:pPr>
            <w:r w:rsidRPr="00067462">
              <w:rPr>
                <w:sz w:val="20"/>
                <w:szCs w:val="20"/>
                <w:lang w:val="en-US"/>
              </w:rPr>
              <w:t xml:space="preserve">1,995,749 </w:t>
            </w:r>
          </w:p>
        </w:tc>
        <w:tc>
          <w:tcPr>
            <w:tcW w:w="268" w:type="dxa"/>
          </w:tcPr>
          <w:p w14:paraId="1B82CE9F" w14:textId="77777777" w:rsidR="00A20A02" w:rsidRPr="00B46EF1" w:rsidRDefault="00A20A02" w:rsidP="00A20A02">
            <w:pPr>
              <w:tabs>
                <w:tab w:val="decimal" w:pos="702"/>
              </w:tabs>
              <w:spacing w:line="240" w:lineRule="atLeast"/>
              <w:ind w:left="-108" w:right="-147"/>
              <w:rPr>
                <w:sz w:val="20"/>
                <w:szCs w:val="20"/>
                <w:lang w:val="en-US"/>
              </w:rPr>
            </w:pPr>
          </w:p>
        </w:tc>
        <w:tc>
          <w:tcPr>
            <w:tcW w:w="865" w:type="dxa"/>
          </w:tcPr>
          <w:p w14:paraId="043D77D7" w14:textId="62622E68" w:rsidR="00A20A02" w:rsidRPr="00B46EF1" w:rsidRDefault="00A20A02" w:rsidP="00A20A02">
            <w:pPr>
              <w:tabs>
                <w:tab w:val="decimal" w:pos="680"/>
              </w:tabs>
              <w:spacing w:line="240" w:lineRule="atLeast"/>
              <w:ind w:left="-108" w:right="-147"/>
              <w:rPr>
                <w:sz w:val="20"/>
                <w:szCs w:val="20"/>
                <w:lang w:val="en-US"/>
              </w:rPr>
            </w:pPr>
            <w:r>
              <w:rPr>
                <w:sz w:val="20"/>
                <w:szCs w:val="20"/>
                <w:lang w:val="en-US"/>
              </w:rPr>
              <w:t>426,970</w:t>
            </w:r>
          </w:p>
        </w:tc>
        <w:tc>
          <w:tcPr>
            <w:tcW w:w="268" w:type="dxa"/>
          </w:tcPr>
          <w:p w14:paraId="452B30EC" w14:textId="77777777" w:rsidR="00A20A02" w:rsidRPr="00B46EF1" w:rsidRDefault="00A20A02" w:rsidP="00A20A02">
            <w:pPr>
              <w:tabs>
                <w:tab w:val="decimal" w:pos="702"/>
              </w:tabs>
              <w:spacing w:line="240" w:lineRule="atLeast"/>
              <w:ind w:left="-108" w:right="-147"/>
              <w:rPr>
                <w:sz w:val="20"/>
                <w:szCs w:val="20"/>
                <w:lang w:val="en-US"/>
              </w:rPr>
            </w:pPr>
          </w:p>
        </w:tc>
        <w:tc>
          <w:tcPr>
            <w:tcW w:w="934" w:type="dxa"/>
          </w:tcPr>
          <w:p w14:paraId="2500A1F5" w14:textId="4CE7EBD0" w:rsidR="00A20A02" w:rsidRPr="00B46EF1" w:rsidRDefault="00A20A02" w:rsidP="00A20A02">
            <w:pPr>
              <w:tabs>
                <w:tab w:val="decimal" w:pos="745"/>
              </w:tabs>
              <w:spacing w:line="240" w:lineRule="atLeast"/>
              <w:ind w:left="-108" w:right="-147"/>
              <w:rPr>
                <w:b/>
                <w:bCs/>
                <w:sz w:val="20"/>
                <w:szCs w:val="20"/>
                <w:lang w:val="en-US"/>
              </w:rPr>
            </w:pPr>
            <w:r w:rsidRPr="000D0161">
              <w:rPr>
                <w:rFonts w:cs="Times New Roman"/>
                <w:sz w:val="20"/>
                <w:szCs w:val="20"/>
              </w:rPr>
              <w:t xml:space="preserve"> 487,357 </w:t>
            </w:r>
          </w:p>
        </w:tc>
        <w:tc>
          <w:tcPr>
            <w:tcW w:w="268" w:type="dxa"/>
          </w:tcPr>
          <w:p w14:paraId="2451EDC7" w14:textId="77777777" w:rsidR="00A20A02" w:rsidRPr="00B46EF1" w:rsidRDefault="00A20A02" w:rsidP="00A20A02">
            <w:pPr>
              <w:tabs>
                <w:tab w:val="decimal" w:pos="702"/>
              </w:tabs>
              <w:spacing w:line="240" w:lineRule="atLeast"/>
              <w:ind w:left="-108" w:right="-147"/>
              <w:rPr>
                <w:sz w:val="20"/>
                <w:szCs w:val="20"/>
                <w:lang w:val="en-US"/>
              </w:rPr>
            </w:pPr>
          </w:p>
        </w:tc>
        <w:tc>
          <w:tcPr>
            <w:tcW w:w="934" w:type="dxa"/>
          </w:tcPr>
          <w:p w14:paraId="761BA07D" w14:textId="3C45A351" w:rsidR="00A20A02" w:rsidRPr="00B46EF1" w:rsidRDefault="00A20A02" w:rsidP="00A20A02">
            <w:pPr>
              <w:tabs>
                <w:tab w:val="decimal" w:pos="761"/>
              </w:tabs>
              <w:spacing w:line="240" w:lineRule="atLeast"/>
              <w:ind w:left="-108" w:right="-147"/>
              <w:rPr>
                <w:sz w:val="20"/>
                <w:szCs w:val="20"/>
                <w:lang w:val="en-US"/>
              </w:rPr>
            </w:pPr>
            <w:r>
              <w:rPr>
                <w:sz w:val="20"/>
                <w:szCs w:val="20"/>
                <w:lang w:val="en-US"/>
              </w:rPr>
              <w:t>2,293,190</w:t>
            </w:r>
          </w:p>
        </w:tc>
        <w:tc>
          <w:tcPr>
            <w:tcW w:w="236" w:type="dxa"/>
          </w:tcPr>
          <w:p w14:paraId="1CE8DA44" w14:textId="77777777" w:rsidR="00A20A02" w:rsidRPr="00B46EF1" w:rsidRDefault="00A20A02" w:rsidP="00A20A02">
            <w:pPr>
              <w:tabs>
                <w:tab w:val="decimal" w:pos="761"/>
              </w:tabs>
              <w:spacing w:line="240" w:lineRule="atLeast"/>
              <w:ind w:left="-108" w:right="-147"/>
              <w:rPr>
                <w:b/>
                <w:bCs/>
                <w:sz w:val="20"/>
                <w:szCs w:val="20"/>
                <w:lang w:val="en-US"/>
              </w:rPr>
            </w:pPr>
          </w:p>
        </w:tc>
        <w:tc>
          <w:tcPr>
            <w:tcW w:w="932" w:type="dxa"/>
          </w:tcPr>
          <w:p w14:paraId="2C0A2A1D" w14:textId="11F84FB1" w:rsidR="00A20A02" w:rsidRPr="00B46EF1" w:rsidRDefault="00A20A02" w:rsidP="00A20A02">
            <w:pPr>
              <w:tabs>
                <w:tab w:val="decimal" w:pos="761"/>
              </w:tabs>
              <w:spacing w:line="240" w:lineRule="atLeast"/>
              <w:ind w:left="-108" w:right="-147"/>
              <w:rPr>
                <w:b/>
                <w:bCs/>
                <w:sz w:val="20"/>
                <w:szCs w:val="20"/>
                <w:lang w:val="en-US"/>
              </w:rPr>
            </w:pPr>
            <w:r w:rsidRPr="000D0161">
              <w:rPr>
                <w:rFonts w:cs="Times New Roman"/>
                <w:sz w:val="20"/>
                <w:szCs w:val="20"/>
              </w:rPr>
              <w:t xml:space="preserve"> 2,483,106 </w:t>
            </w:r>
          </w:p>
        </w:tc>
      </w:tr>
      <w:tr w:rsidR="00A20A02" w:rsidRPr="00B46EF1" w14:paraId="30BA5707" w14:textId="77777777" w:rsidTr="0005511D">
        <w:tc>
          <w:tcPr>
            <w:tcW w:w="2571" w:type="dxa"/>
          </w:tcPr>
          <w:p w14:paraId="639BF3E8" w14:textId="77777777" w:rsidR="00A20A02" w:rsidRPr="00B46EF1" w:rsidRDefault="00A20A02" w:rsidP="00A20A02">
            <w:pPr>
              <w:spacing w:line="240" w:lineRule="atLeast"/>
              <w:ind w:right="-108"/>
              <w:rPr>
                <w:b/>
                <w:bCs/>
                <w:sz w:val="20"/>
                <w:szCs w:val="20"/>
                <w:lang w:val="en-US"/>
              </w:rPr>
            </w:pPr>
            <w:r w:rsidRPr="00B46EF1">
              <w:rPr>
                <w:rFonts w:cs="Times New Roman"/>
                <w:sz w:val="20"/>
                <w:szCs w:val="20"/>
                <w:lang w:val="en-US"/>
              </w:rPr>
              <w:t>Unallocated assets</w:t>
            </w:r>
          </w:p>
        </w:tc>
        <w:tc>
          <w:tcPr>
            <w:tcW w:w="951" w:type="dxa"/>
          </w:tcPr>
          <w:p w14:paraId="70E8F06F" w14:textId="77777777" w:rsidR="00A20A02" w:rsidRPr="00B46EF1" w:rsidRDefault="00A20A02" w:rsidP="00A20A02">
            <w:pPr>
              <w:tabs>
                <w:tab w:val="decimal" w:pos="792"/>
              </w:tabs>
              <w:spacing w:line="240" w:lineRule="atLeast"/>
              <w:ind w:right="-147"/>
              <w:rPr>
                <w:b/>
                <w:bCs/>
                <w:sz w:val="20"/>
                <w:szCs w:val="20"/>
                <w:lang w:val="en-US"/>
              </w:rPr>
            </w:pPr>
          </w:p>
        </w:tc>
        <w:tc>
          <w:tcPr>
            <w:tcW w:w="251" w:type="dxa"/>
          </w:tcPr>
          <w:p w14:paraId="335CB468" w14:textId="77777777" w:rsidR="00A20A02" w:rsidRPr="00B46EF1" w:rsidRDefault="00A20A02" w:rsidP="00A20A02">
            <w:pPr>
              <w:tabs>
                <w:tab w:val="decimal" w:pos="702"/>
              </w:tabs>
              <w:spacing w:line="240" w:lineRule="atLeast"/>
              <w:ind w:left="-108" w:right="-147"/>
              <w:rPr>
                <w:sz w:val="20"/>
                <w:szCs w:val="20"/>
                <w:lang w:val="en-US"/>
              </w:rPr>
            </w:pPr>
          </w:p>
        </w:tc>
        <w:tc>
          <w:tcPr>
            <w:tcW w:w="968" w:type="dxa"/>
          </w:tcPr>
          <w:p w14:paraId="0681CAC8" w14:textId="77777777" w:rsidR="00A20A02" w:rsidRPr="00067462" w:rsidRDefault="00A20A02" w:rsidP="00A20A02">
            <w:pPr>
              <w:tabs>
                <w:tab w:val="decimal" w:pos="792"/>
              </w:tabs>
              <w:spacing w:line="240" w:lineRule="atLeast"/>
              <w:ind w:right="-147"/>
              <w:rPr>
                <w:sz w:val="20"/>
                <w:szCs w:val="20"/>
                <w:lang w:val="en-US"/>
              </w:rPr>
            </w:pPr>
          </w:p>
        </w:tc>
        <w:tc>
          <w:tcPr>
            <w:tcW w:w="268" w:type="dxa"/>
          </w:tcPr>
          <w:p w14:paraId="3C4D1BB2" w14:textId="77777777" w:rsidR="00A20A02" w:rsidRPr="00B46EF1" w:rsidRDefault="00A20A02" w:rsidP="00A20A02">
            <w:pPr>
              <w:tabs>
                <w:tab w:val="decimal" w:pos="702"/>
              </w:tabs>
              <w:spacing w:line="240" w:lineRule="atLeast"/>
              <w:ind w:left="-108" w:right="-147"/>
              <w:rPr>
                <w:sz w:val="20"/>
                <w:szCs w:val="20"/>
                <w:lang w:val="en-US"/>
              </w:rPr>
            </w:pPr>
          </w:p>
        </w:tc>
        <w:tc>
          <w:tcPr>
            <w:tcW w:w="865" w:type="dxa"/>
          </w:tcPr>
          <w:p w14:paraId="752C489D" w14:textId="77777777" w:rsidR="00A20A02" w:rsidRPr="00B46EF1" w:rsidRDefault="00A20A02" w:rsidP="00A20A02">
            <w:pPr>
              <w:tabs>
                <w:tab w:val="decimal" w:pos="680"/>
              </w:tabs>
              <w:spacing w:line="240" w:lineRule="atLeast"/>
              <w:ind w:left="-108" w:right="-147"/>
              <w:rPr>
                <w:b/>
                <w:bCs/>
                <w:sz w:val="20"/>
                <w:szCs w:val="20"/>
                <w:lang w:val="en-US"/>
              </w:rPr>
            </w:pPr>
          </w:p>
        </w:tc>
        <w:tc>
          <w:tcPr>
            <w:tcW w:w="268" w:type="dxa"/>
          </w:tcPr>
          <w:p w14:paraId="3EEA9DC8" w14:textId="77777777" w:rsidR="00A20A02" w:rsidRPr="00B46EF1" w:rsidRDefault="00A20A02" w:rsidP="00A20A02">
            <w:pPr>
              <w:tabs>
                <w:tab w:val="decimal" w:pos="702"/>
              </w:tabs>
              <w:spacing w:line="240" w:lineRule="atLeast"/>
              <w:ind w:left="-108" w:right="-147"/>
              <w:rPr>
                <w:sz w:val="20"/>
                <w:szCs w:val="20"/>
                <w:lang w:val="en-US"/>
              </w:rPr>
            </w:pPr>
          </w:p>
        </w:tc>
        <w:tc>
          <w:tcPr>
            <w:tcW w:w="934" w:type="dxa"/>
          </w:tcPr>
          <w:p w14:paraId="49B3C71D" w14:textId="77777777" w:rsidR="00A20A02" w:rsidRPr="00B46EF1" w:rsidRDefault="00A20A02" w:rsidP="00A20A02">
            <w:pPr>
              <w:tabs>
                <w:tab w:val="decimal" w:pos="745"/>
              </w:tabs>
              <w:spacing w:line="240" w:lineRule="atLeast"/>
              <w:ind w:left="-108" w:right="-147"/>
              <w:rPr>
                <w:b/>
                <w:bCs/>
                <w:sz w:val="20"/>
                <w:szCs w:val="20"/>
                <w:lang w:val="en-US"/>
              </w:rPr>
            </w:pPr>
          </w:p>
        </w:tc>
        <w:tc>
          <w:tcPr>
            <w:tcW w:w="268" w:type="dxa"/>
          </w:tcPr>
          <w:p w14:paraId="10EA8BFD" w14:textId="77777777" w:rsidR="00A20A02" w:rsidRPr="00B46EF1" w:rsidRDefault="00A20A02" w:rsidP="00A20A02">
            <w:pPr>
              <w:tabs>
                <w:tab w:val="decimal" w:pos="702"/>
              </w:tabs>
              <w:spacing w:line="240" w:lineRule="atLeast"/>
              <w:ind w:left="-108" w:right="-147"/>
              <w:rPr>
                <w:sz w:val="20"/>
                <w:szCs w:val="20"/>
                <w:lang w:val="en-US"/>
              </w:rPr>
            </w:pPr>
          </w:p>
        </w:tc>
        <w:tc>
          <w:tcPr>
            <w:tcW w:w="934" w:type="dxa"/>
            <w:tcBorders>
              <w:bottom w:val="single" w:sz="4" w:space="0" w:color="auto"/>
            </w:tcBorders>
          </w:tcPr>
          <w:p w14:paraId="11092455" w14:textId="5C9CB682" w:rsidR="00A20A02" w:rsidRPr="00B46EF1" w:rsidRDefault="00A20A02" w:rsidP="00A20A02">
            <w:pPr>
              <w:tabs>
                <w:tab w:val="decimal" w:pos="761"/>
              </w:tabs>
              <w:spacing w:line="240" w:lineRule="atLeast"/>
              <w:ind w:left="-108" w:right="-147"/>
              <w:rPr>
                <w:sz w:val="20"/>
                <w:szCs w:val="20"/>
                <w:lang w:val="en-US"/>
              </w:rPr>
            </w:pPr>
            <w:r>
              <w:rPr>
                <w:sz w:val="20"/>
                <w:szCs w:val="20"/>
                <w:lang w:val="en-US"/>
              </w:rPr>
              <w:t>2,512,849</w:t>
            </w:r>
          </w:p>
        </w:tc>
        <w:tc>
          <w:tcPr>
            <w:tcW w:w="236" w:type="dxa"/>
          </w:tcPr>
          <w:p w14:paraId="26C385EE" w14:textId="77777777" w:rsidR="00A20A02" w:rsidRPr="00B46EF1" w:rsidRDefault="00A20A02" w:rsidP="00A20A02">
            <w:pPr>
              <w:tabs>
                <w:tab w:val="decimal" w:pos="761"/>
              </w:tabs>
              <w:spacing w:line="240" w:lineRule="atLeast"/>
              <w:ind w:left="-108" w:right="-147"/>
              <w:rPr>
                <w:b/>
                <w:bCs/>
                <w:sz w:val="20"/>
                <w:szCs w:val="20"/>
                <w:lang w:val="en-US"/>
              </w:rPr>
            </w:pPr>
          </w:p>
        </w:tc>
        <w:tc>
          <w:tcPr>
            <w:tcW w:w="932" w:type="dxa"/>
            <w:tcBorders>
              <w:bottom w:val="single" w:sz="4" w:space="0" w:color="auto"/>
            </w:tcBorders>
          </w:tcPr>
          <w:p w14:paraId="35F5C604" w14:textId="2CA4A363" w:rsidR="00A20A02" w:rsidRPr="00B46EF1" w:rsidRDefault="00A20A02" w:rsidP="00A20A02">
            <w:pPr>
              <w:tabs>
                <w:tab w:val="decimal" w:pos="761"/>
              </w:tabs>
              <w:spacing w:line="240" w:lineRule="atLeast"/>
              <w:ind w:left="-108" w:right="-147"/>
              <w:rPr>
                <w:b/>
                <w:bCs/>
                <w:sz w:val="20"/>
                <w:szCs w:val="20"/>
                <w:lang w:val="en-US"/>
              </w:rPr>
            </w:pPr>
            <w:r w:rsidRPr="000D0161">
              <w:rPr>
                <w:rFonts w:cs="Times New Roman"/>
                <w:sz w:val="20"/>
                <w:szCs w:val="20"/>
              </w:rPr>
              <w:t xml:space="preserve"> 1,430,293 </w:t>
            </w:r>
          </w:p>
        </w:tc>
      </w:tr>
      <w:tr w:rsidR="00A20A02" w:rsidRPr="00B46EF1" w14:paraId="3DA8B878" w14:textId="77777777" w:rsidTr="0005511D">
        <w:tc>
          <w:tcPr>
            <w:tcW w:w="2571" w:type="dxa"/>
          </w:tcPr>
          <w:p w14:paraId="77A97DA2" w14:textId="77777777" w:rsidR="00A20A02" w:rsidRPr="00B46EF1" w:rsidRDefault="00A20A02" w:rsidP="00A20A02">
            <w:pPr>
              <w:spacing w:line="240" w:lineRule="atLeast"/>
              <w:ind w:right="-108"/>
              <w:rPr>
                <w:b/>
                <w:bCs/>
                <w:sz w:val="20"/>
                <w:szCs w:val="20"/>
                <w:lang w:val="en-US"/>
              </w:rPr>
            </w:pPr>
            <w:r w:rsidRPr="00B46EF1">
              <w:rPr>
                <w:rFonts w:cs="Times New Roman"/>
                <w:b/>
                <w:bCs/>
                <w:sz w:val="20"/>
                <w:szCs w:val="20"/>
                <w:lang w:val="en-US"/>
              </w:rPr>
              <w:t>Total assets</w:t>
            </w:r>
          </w:p>
        </w:tc>
        <w:tc>
          <w:tcPr>
            <w:tcW w:w="951" w:type="dxa"/>
          </w:tcPr>
          <w:p w14:paraId="3C45A4BE" w14:textId="77777777" w:rsidR="00A20A02" w:rsidRPr="00B46EF1" w:rsidRDefault="00A20A02" w:rsidP="00A20A02">
            <w:pPr>
              <w:tabs>
                <w:tab w:val="decimal" w:pos="792"/>
              </w:tabs>
              <w:spacing w:line="240" w:lineRule="atLeast"/>
              <w:ind w:right="-147"/>
              <w:rPr>
                <w:b/>
                <w:bCs/>
                <w:sz w:val="20"/>
                <w:szCs w:val="20"/>
                <w:lang w:val="en-US"/>
              </w:rPr>
            </w:pPr>
          </w:p>
        </w:tc>
        <w:tc>
          <w:tcPr>
            <w:tcW w:w="251" w:type="dxa"/>
          </w:tcPr>
          <w:p w14:paraId="56CDCE49" w14:textId="77777777" w:rsidR="00A20A02" w:rsidRPr="00B46EF1" w:rsidRDefault="00A20A02" w:rsidP="00A20A02">
            <w:pPr>
              <w:tabs>
                <w:tab w:val="decimal" w:pos="702"/>
              </w:tabs>
              <w:spacing w:line="240" w:lineRule="atLeast"/>
              <w:ind w:left="-108" w:right="-147"/>
              <w:rPr>
                <w:sz w:val="20"/>
                <w:szCs w:val="20"/>
                <w:lang w:val="en-US"/>
              </w:rPr>
            </w:pPr>
          </w:p>
        </w:tc>
        <w:tc>
          <w:tcPr>
            <w:tcW w:w="968" w:type="dxa"/>
          </w:tcPr>
          <w:p w14:paraId="306FA861" w14:textId="77777777" w:rsidR="00A20A02" w:rsidRPr="00067462" w:rsidRDefault="00A20A02" w:rsidP="00A20A02">
            <w:pPr>
              <w:tabs>
                <w:tab w:val="decimal" w:pos="792"/>
              </w:tabs>
              <w:spacing w:line="240" w:lineRule="atLeast"/>
              <w:ind w:right="-147"/>
              <w:rPr>
                <w:sz w:val="20"/>
                <w:szCs w:val="20"/>
                <w:lang w:val="en-US"/>
              </w:rPr>
            </w:pPr>
          </w:p>
        </w:tc>
        <w:tc>
          <w:tcPr>
            <w:tcW w:w="268" w:type="dxa"/>
          </w:tcPr>
          <w:p w14:paraId="469B4D41" w14:textId="77777777" w:rsidR="00A20A02" w:rsidRPr="00B46EF1" w:rsidRDefault="00A20A02" w:rsidP="00A20A02">
            <w:pPr>
              <w:tabs>
                <w:tab w:val="decimal" w:pos="702"/>
              </w:tabs>
              <w:spacing w:line="240" w:lineRule="atLeast"/>
              <w:ind w:left="-108" w:right="-147"/>
              <w:rPr>
                <w:sz w:val="20"/>
                <w:szCs w:val="20"/>
                <w:lang w:val="en-US"/>
              </w:rPr>
            </w:pPr>
          </w:p>
        </w:tc>
        <w:tc>
          <w:tcPr>
            <w:tcW w:w="865" w:type="dxa"/>
          </w:tcPr>
          <w:p w14:paraId="4EEFA369" w14:textId="77777777" w:rsidR="00A20A02" w:rsidRPr="00B46EF1" w:rsidRDefault="00A20A02" w:rsidP="00A20A02">
            <w:pPr>
              <w:tabs>
                <w:tab w:val="decimal" w:pos="680"/>
              </w:tabs>
              <w:spacing w:line="240" w:lineRule="atLeast"/>
              <w:ind w:left="-108" w:right="-147"/>
              <w:rPr>
                <w:b/>
                <w:bCs/>
                <w:sz w:val="20"/>
                <w:szCs w:val="20"/>
                <w:lang w:val="en-US"/>
              </w:rPr>
            </w:pPr>
          </w:p>
        </w:tc>
        <w:tc>
          <w:tcPr>
            <w:tcW w:w="268" w:type="dxa"/>
          </w:tcPr>
          <w:p w14:paraId="5A5CC317" w14:textId="77777777" w:rsidR="00A20A02" w:rsidRPr="00B46EF1" w:rsidRDefault="00A20A02" w:rsidP="00A20A02">
            <w:pPr>
              <w:tabs>
                <w:tab w:val="decimal" w:pos="702"/>
              </w:tabs>
              <w:spacing w:line="240" w:lineRule="atLeast"/>
              <w:ind w:left="-108" w:right="-147"/>
              <w:rPr>
                <w:sz w:val="20"/>
                <w:szCs w:val="20"/>
                <w:lang w:val="en-US"/>
              </w:rPr>
            </w:pPr>
          </w:p>
        </w:tc>
        <w:tc>
          <w:tcPr>
            <w:tcW w:w="934" w:type="dxa"/>
          </w:tcPr>
          <w:p w14:paraId="33B5424A" w14:textId="77777777" w:rsidR="00A20A02" w:rsidRPr="00B46EF1" w:rsidRDefault="00A20A02" w:rsidP="00A20A02">
            <w:pPr>
              <w:tabs>
                <w:tab w:val="decimal" w:pos="745"/>
              </w:tabs>
              <w:spacing w:line="240" w:lineRule="atLeast"/>
              <w:ind w:left="-108" w:right="-147"/>
              <w:rPr>
                <w:b/>
                <w:bCs/>
                <w:sz w:val="20"/>
                <w:szCs w:val="20"/>
                <w:lang w:val="en-US"/>
              </w:rPr>
            </w:pPr>
          </w:p>
        </w:tc>
        <w:tc>
          <w:tcPr>
            <w:tcW w:w="268" w:type="dxa"/>
          </w:tcPr>
          <w:p w14:paraId="4BBCF12A" w14:textId="77777777" w:rsidR="00A20A02" w:rsidRPr="00B46EF1" w:rsidRDefault="00A20A02" w:rsidP="00A20A02">
            <w:pPr>
              <w:tabs>
                <w:tab w:val="decimal" w:pos="702"/>
              </w:tabs>
              <w:spacing w:line="240" w:lineRule="atLeast"/>
              <w:ind w:left="-108" w:right="-147"/>
              <w:rPr>
                <w:sz w:val="20"/>
                <w:szCs w:val="20"/>
                <w:lang w:val="en-US"/>
              </w:rPr>
            </w:pPr>
          </w:p>
        </w:tc>
        <w:tc>
          <w:tcPr>
            <w:tcW w:w="934" w:type="dxa"/>
            <w:tcBorders>
              <w:top w:val="single" w:sz="4" w:space="0" w:color="auto"/>
              <w:bottom w:val="double" w:sz="4" w:space="0" w:color="auto"/>
            </w:tcBorders>
          </w:tcPr>
          <w:p w14:paraId="2A7CC1C2" w14:textId="42E15CCA" w:rsidR="00A20A02" w:rsidRPr="00B46EF1" w:rsidRDefault="00A20A02" w:rsidP="00A20A02">
            <w:pPr>
              <w:tabs>
                <w:tab w:val="decimal" w:pos="761"/>
              </w:tabs>
              <w:spacing w:line="240" w:lineRule="atLeast"/>
              <w:ind w:left="-108" w:right="-147"/>
              <w:rPr>
                <w:b/>
                <w:bCs/>
                <w:sz w:val="20"/>
                <w:szCs w:val="20"/>
                <w:lang w:val="en-US"/>
              </w:rPr>
            </w:pPr>
            <w:r>
              <w:rPr>
                <w:b/>
                <w:bCs/>
                <w:sz w:val="20"/>
                <w:szCs w:val="20"/>
                <w:lang w:val="en-US"/>
              </w:rPr>
              <w:t>7,460,246</w:t>
            </w:r>
          </w:p>
        </w:tc>
        <w:tc>
          <w:tcPr>
            <w:tcW w:w="236" w:type="dxa"/>
          </w:tcPr>
          <w:p w14:paraId="0F21FFBA" w14:textId="77777777" w:rsidR="00A20A02" w:rsidRPr="00B46EF1" w:rsidRDefault="00A20A02" w:rsidP="00A20A02">
            <w:pPr>
              <w:tabs>
                <w:tab w:val="decimal" w:pos="761"/>
              </w:tabs>
              <w:spacing w:line="240" w:lineRule="atLeast"/>
              <w:ind w:left="-108" w:right="-147"/>
              <w:rPr>
                <w:b/>
                <w:bCs/>
                <w:sz w:val="20"/>
                <w:szCs w:val="20"/>
                <w:lang w:val="en-US"/>
              </w:rPr>
            </w:pPr>
          </w:p>
        </w:tc>
        <w:tc>
          <w:tcPr>
            <w:tcW w:w="932" w:type="dxa"/>
            <w:tcBorders>
              <w:top w:val="single" w:sz="4" w:space="0" w:color="auto"/>
              <w:bottom w:val="double" w:sz="4" w:space="0" w:color="auto"/>
            </w:tcBorders>
          </w:tcPr>
          <w:p w14:paraId="265C4AA7" w14:textId="427F702B" w:rsidR="00A20A02" w:rsidRPr="00B46EF1" w:rsidRDefault="00A20A02" w:rsidP="00A20A02">
            <w:pPr>
              <w:tabs>
                <w:tab w:val="decimal" w:pos="761"/>
              </w:tabs>
              <w:spacing w:line="240" w:lineRule="atLeast"/>
              <w:ind w:left="-108" w:right="-147"/>
              <w:rPr>
                <w:b/>
                <w:bCs/>
                <w:sz w:val="20"/>
                <w:szCs w:val="20"/>
              </w:rPr>
            </w:pPr>
            <w:r w:rsidRPr="000D0161">
              <w:rPr>
                <w:rFonts w:cs="Times New Roman"/>
                <w:b/>
                <w:bCs/>
                <w:sz w:val="20"/>
                <w:szCs w:val="20"/>
              </w:rPr>
              <w:t xml:space="preserve"> 7,339,964 </w:t>
            </w:r>
          </w:p>
        </w:tc>
      </w:tr>
      <w:tr w:rsidR="00A20A02" w:rsidRPr="00B46EF1" w14:paraId="6FF9FC35" w14:textId="77777777" w:rsidTr="0005511D">
        <w:tc>
          <w:tcPr>
            <w:tcW w:w="2571" w:type="dxa"/>
          </w:tcPr>
          <w:p w14:paraId="0CB9983B" w14:textId="77777777" w:rsidR="00A20A02" w:rsidRPr="00B46EF1" w:rsidRDefault="00A20A02" w:rsidP="00A20A02">
            <w:pPr>
              <w:spacing w:line="240" w:lineRule="atLeast"/>
              <w:ind w:right="-108"/>
              <w:rPr>
                <w:b/>
                <w:bCs/>
                <w:sz w:val="20"/>
                <w:szCs w:val="20"/>
                <w:lang w:val="en-US"/>
              </w:rPr>
            </w:pPr>
          </w:p>
        </w:tc>
        <w:tc>
          <w:tcPr>
            <w:tcW w:w="951" w:type="dxa"/>
          </w:tcPr>
          <w:p w14:paraId="4711D198" w14:textId="77777777" w:rsidR="00A20A02" w:rsidRPr="00B46EF1" w:rsidRDefault="00A20A02" w:rsidP="00A20A02">
            <w:pPr>
              <w:tabs>
                <w:tab w:val="decimal" w:pos="792"/>
              </w:tabs>
              <w:spacing w:line="240" w:lineRule="atLeast"/>
              <w:ind w:right="-147"/>
              <w:rPr>
                <w:b/>
                <w:bCs/>
                <w:sz w:val="20"/>
                <w:szCs w:val="20"/>
                <w:lang w:val="en-US"/>
              </w:rPr>
            </w:pPr>
          </w:p>
        </w:tc>
        <w:tc>
          <w:tcPr>
            <w:tcW w:w="251" w:type="dxa"/>
          </w:tcPr>
          <w:p w14:paraId="11A29CF9" w14:textId="77777777" w:rsidR="00A20A02" w:rsidRPr="00B46EF1" w:rsidRDefault="00A20A02" w:rsidP="00A20A02">
            <w:pPr>
              <w:tabs>
                <w:tab w:val="decimal" w:pos="702"/>
              </w:tabs>
              <w:spacing w:line="240" w:lineRule="atLeast"/>
              <w:ind w:left="-108" w:right="-147"/>
              <w:rPr>
                <w:sz w:val="20"/>
                <w:szCs w:val="20"/>
                <w:lang w:val="en-US"/>
              </w:rPr>
            </w:pPr>
          </w:p>
        </w:tc>
        <w:tc>
          <w:tcPr>
            <w:tcW w:w="968" w:type="dxa"/>
          </w:tcPr>
          <w:p w14:paraId="266CAD63" w14:textId="77777777" w:rsidR="00A20A02" w:rsidRPr="00067462" w:rsidRDefault="00A20A02" w:rsidP="00A20A02">
            <w:pPr>
              <w:tabs>
                <w:tab w:val="decimal" w:pos="792"/>
              </w:tabs>
              <w:spacing w:line="240" w:lineRule="atLeast"/>
              <w:ind w:right="-147"/>
              <w:rPr>
                <w:sz w:val="20"/>
                <w:szCs w:val="20"/>
                <w:lang w:val="en-US"/>
              </w:rPr>
            </w:pPr>
          </w:p>
        </w:tc>
        <w:tc>
          <w:tcPr>
            <w:tcW w:w="268" w:type="dxa"/>
          </w:tcPr>
          <w:p w14:paraId="324479E5" w14:textId="77777777" w:rsidR="00A20A02" w:rsidRPr="00B46EF1" w:rsidRDefault="00A20A02" w:rsidP="00A20A02">
            <w:pPr>
              <w:tabs>
                <w:tab w:val="decimal" w:pos="702"/>
              </w:tabs>
              <w:spacing w:line="240" w:lineRule="atLeast"/>
              <w:ind w:left="-108" w:right="-147"/>
              <w:rPr>
                <w:sz w:val="20"/>
                <w:szCs w:val="20"/>
                <w:lang w:val="en-US"/>
              </w:rPr>
            </w:pPr>
          </w:p>
        </w:tc>
        <w:tc>
          <w:tcPr>
            <w:tcW w:w="865" w:type="dxa"/>
          </w:tcPr>
          <w:p w14:paraId="0805123F" w14:textId="77777777" w:rsidR="00A20A02" w:rsidRPr="00B46EF1" w:rsidRDefault="00A20A02" w:rsidP="00A20A02">
            <w:pPr>
              <w:tabs>
                <w:tab w:val="decimal" w:pos="680"/>
              </w:tabs>
              <w:spacing w:line="240" w:lineRule="atLeast"/>
              <w:ind w:left="-108" w:right="-147"/>
              <w:rPr>
                <w:b/>
                <w:bCs/>
                <w:sz w:val="20"/>
                <w:szCs w:val="20"/>
                <w:lang w:val="en-US"/>
              </w:rPr>
            </w:pPr>
          </w:p>
        </w:tc>
        <w:tc>
          <w:tcPr>
            <w:tcW w:w="268" w:type="dxa"/>
          </w:tcPr>
          <w:p w14:paraId="4599BC60" w14:textId="77777777" w:rsidR="00A20A02" w:rsidRPr="00B46EF1" w:rsidRDefault="00A20A02" w:rsidP="00A20A02">
            <w:pPr>
              <w:tabs>
                <w:tab w:val="decimal" w:pos="702"/>
              </w:tabs>
              <w:spacing w:line="240" w:lineRule="atLeast"/>
              <w:ind w:left="-108" w:right="-147"/>
              <w:rPr>
                <w:sz w:val="20"/>
                <w:szCs w:val="20"/>
                <w:lang w:val="en-US"/>
              </w:rPr>
            </w:pPr>
          </w:p>
        </w:tc>
        <w:tc>
          <w:tcPr>
            <w:tcW w:w="934" w:type="dxa"/>
          </w:tcPr>
          <w:p w14:paraId="35DC7F46" w14:textId="77777777" w:rsidR="00A20A02" w:rsidRPr="00B46EF1" w:rsidRDefault="00A20A02" w:rsidP="00A20A02">
            <w:pPr>
              <w:tabs>
                <w:tab w:val="decimal" w:pos="745"/>
              </w:tabs>
              <w:spacing w:line="240" w:lineRule="atLeast"/>
              <w:ind w:left="-108" w:right="-147"/>
              <w:rPr>
                <w:b/>
                <w:bCs/>
                <w:sz w:val="20"/>
                <w:szCs w:val="20"/>
                <w:lang w:val="en-US"/>
              </w:rPr>
            </w:pPr>
          </w:p>
        </w:tc>
        <w:tc>
          <w:tcPr>
            <w:tcW w:w="268" w:type="dxa"/>
          </w:tcPr>
          <w:p w14:paraId="670B7672" w14:textId="77777777" w:rsidR="00A20A02" w:rsidRPr="00B46EF1" w:rsidRDefault="00A20A02" w:rsidP="00A20A02">
            <w:pPr>
              <w:tabs>
                <w:tab w:val="decimal" w:pos="702"/>
              </w:tabs>
              <w:spacing w:line="240" w:lineRule="atLeast"/>
              <w:ind w:left="-108" w:right="-147"/>
              <w:rPr>
                <w:sz w:val="20"/>
                <w:szCs w:val="20"/>
                <w:lang w:val="en-US"/>
              </w:rPr>
            </w:pPr>
          </w:p>
        </w:tc>
        <w:tc>
          <w:tcPr>
            <w:tcW w:w="934" w:type="dxa"/>
            <w:tcBorders>
              <w:top w:val="double" w:sz="4" w:space="0" w:color="auto"/>
            </w:tcBorders>
          </w:tcPr>
          <w:p w14:paraId="3DCBE156" w14:textId="77777777" w:rsidR="00A20A02" w:rsidRPr="00B46EF1" w:rsidRDefault="00A20A02" w:rsidP="00A20A02">
            <w:pPr>
              <w:tabs>
                <w:tab w:val="decimal" w:pos="761"/>
              </w:tabs>
              <w:spacing w:line="240" w:lineRule="atLeast"/>
              <w:ind w:left="-108" w:right="-147"/>
              <w:rPr>
                <w:b/>
                <w:bCs/>
                <w:sz w:val="20"/>
                <w:szCs w:val="20"/>
                <w:lang w:val="en-US"/>
              </w:rPr>
            </w:pPr>
          </w:p>
        </w:tc>
        <w:tc>
          <w:tcPr>
            <w:tcW w:w="236" w:type="dxa"/>
          </w:tcPr>
          <w:p w14:paraId="519065A0" w14:textId="77777777" w:rsidR="00A20A02" w:rsidRPr="00B46EF1" w:rsidRDefault="00A20A02" w:rsidP="00A20A02">
            <w:pPr>
              <w:tabs>
                <w:tab w:val="decimal" w:pos="761"/>
              </w:tabs>
              <w:spacing w:line="240" w:lineRule="atLeast"/>
              <w:ind w:left="-108" w:right="-147"/>
              <w:rPr>
                <w:b/>
                <w:bCs/>
                <w:sz w:val="20"/>
                <w:szCs w:val="20"/>
                <w:lang w:val="en-US"/>
              </w:rPr>
            </w:pPr>
          </w:p>
        </w:tc>
        <w:tc>
          <w:tcPr>
            <w:tcW w:w="932" w:type="dxa"/>
            <w:tcBorders>
              <w:top w:val="double" w:sz="4" w:space="0" w:color="auto"/>
            </w:tcBorders>
          </w:tcPr>
          <w:p w14:paraId="2B978C9C" w14:textId="77777777" w:rsidR="00A20A02" w:rsidRPr="00B46EF1" w:rsidRDefault="00A20A02" w:rsidP="00A20A02">
            <w:pPr>
              <w:tabs>
                <w:tab w:val="decimal" w:pos="761"/>
              </w:tabs>
              <w:spacing w:line="240" w:lineRule="atLeast"/>
              <w:ind w:left="-108" w:right="-147"/>
              <w:rPr>
                <w:b/>
                <w:bCs/>
                <w:sz w:val="20"/>
                <w:szCs w:val="20"/>
                <w:lang w:val="en-US"/>
              </w:rPr>
            </w:pPr>
          </w:p>
        </w:tc>
      </w:tr>
      <w:tr w:rsidR="00A20A02" w:rsidRPr="00B46EF1" w14:paraId="6F1D3F3D" w14:textId="77777777" w:rsidTr="0005511D">
        <w:tc>
          <w:tcPr>
            <w:tcW w:w="2571" w:type="dxa"/>
          </w:tcPr>
          <w:p w14:paraId="644D7EA7" w14:textId="77777777" w:rsidR="00A20A02" w:rsidRPr="00B46EF1" w:rsidRDefault="00A20A02" w:rsidP="00A20A02">
            <w:pPr>
              <w:spacing w:line="240" w:lineRule="atLeast"/>
              <w:ind w:right="-108"/>
              <w:rPr>
                <w:b/>
                <w:bCs/>
                <w:sz w:val="20"/>
                <w:szCs w:val="20"/>
                <w:lang w:val="en-US"/>
              </w:rPr>
            </w:pPr>
            <w:r w:rsidRPr="00B46EF1">
              <w:rPr>
                <w:rFonts w:cs="Times New Roman"/>
                <w:b/>
                <w:bCs/>
                <w:sz w:val="20"/>
                <w:szCs w:val="20"/>
                <w:lang w:val="en-US"/>
              </w:rPr>
              <w:t>Segment liabilities</w:t>
            </w:r>
          </w:p>
        </w:tc>
        <w:tc>
          <w:tcPr>
            <w:tcW w:w="951" w:type="dxa"/>
          </w:tcPr>
          <w:p w14:paraId="0C00C12F" w14:textId="77777777" w:rsidR="00A20A02" w:rsidRPr="00B46EF1" w:rsidRDefault="00A20A02" w:rsidP="00A20A02">
            <w:pPr>
              <w:tabs>
                <w:tab w:val="decimal" w:pos="792"/>
              </w:tabs>
              <w:spacing w:line="240" w:lineRule="atLeast"/>
              <w:ind w:right="-147"/>
              <w:rPr>
                <w:b/>
                <w:bCs/>
                <w:sz w:val="20"/>
                <w:szCs w:val="20"/>
                <w:lang w:val="en-US"/>
              </w:rPr>
            </w:pPr>
          </w:p>
        </w:tc>
        <w:tc>
          <w:tcPr>
            <w:tcW w:w="251" w:type="dxa"/>
          </w:tcPr>
          <w:p w14:paraId="13FFECDD" w14:textId="77777777" w:rsidR="00A20A02" w:rsidRPr="00B46EF1" w:rsidRDefault="00A20A02" w:rsidP="00A20A02">
            <w:pPr>
              <w:tabs>
                <w:tab w:val="decimal" w:pos="702"/>
              </w:tabs>
              <w:spacing w:line="240" w:lineRule="atLeast"/>
              <w:ind w:left="-108" w:right="-147"/>
              <w:rPr>
                <w:sz w:val="20"/>
                <w:szCs w:val="20"/>
                <w:lang w:val="en-US"/>
              </w:rPr>
            </w:pPr>
          </w:p>
        </w:tc>
        <w:tc>
          <w:tcPr>
            <w:tcW w:w="968" w:type="dxa"/>
          </w:tcPr>
          <w:p w14:paraId="5C2E8405" w14:textId="77777777" w:rsidR="00A20A02" w:rsidRPr="00067462" w:rsidRDefault="00A20A02" w:rsidP="00A20A02">
            <w:pPr>
              <w:tabs>
                <w:tab w:val="decimal" w:pos="792"/>
              </w:tabs>
              <w:spacing w:line="240" w:lineRule="atLeast"/>
              <w:ind w:right="-147"/>
              <w:rPr>
                <w:sz w:val="20"/>
                <w:szCs w:val="20"/>
                <w:lang w:val="en-US"/>
              </w:rPr>
            </w:pPr>
          </w:p>
        </w:tc>
        <w:tc>
          <w:tcPr>
            <w:tcW w:w="268" w:type="dxa"/>
          </w:tcPr>
          <w:p w14:paraId="7F8B9452" w14:textId="77777777" w:rsidR="00A20A02" w:rsidRPr="00B46EF1" w:rsidRDefault="00A20A02" w:rsidP="00A20A02">
            <w:pPr>
              <w:tabs>
                <w:tab w:val="decimal" w:pos="702"/>
              </w:tabs>
              <w:spacing w:line="240" w:lineRule="atLeast"/>
              <w:ind w:left="-108" w:right="-147"/>
              <w:rPr>
                <w:sz w:val="20"/>
                <w:szCs w:val="20"/>
                <w:lang w:val="en-US"/>
              </w:rPr>
            </w:pPr>
          </w:p>
        </w:tc>
        <w:tc>
          <w:tcPr>
            <w:tcW w:w="865" w:type="dxa"/>
          </w:tcPr>
          <w:p w14:paraId="28C60C32" w14:textId="77777777" w:rsidR="00A20A02" w:rsidRPr="00B46EF1" w:rsidRDefault="00A20A02" w:rsidP="00A20A02">
            <w:pPr>
              <w:tabs>
                <w:tab w:val="decimal" w:pos="680"/>
              </w:tabs>
              <w:spacing w:line="240" w:lineRule="atLeast"/>
              <w:ind w:left="-108" w:right="-147"/>
              <w:rPr>
                <w:b/>
                <w:bCs/>
                <w:sz w:val="20"/>
                <w:szCs w:val="20"/>
                <w:lang w:val="en-US"/>
              </w:rPr>
            </w:pPr>
          </w:p>
        </w:tc>
        <w:tc>
          <w:tcPr>
            <w:tcW w:w="268" w:type="dxa"/>
          </w:tcPr>
          <w:p w14:paraId="50CE9E20" w14:textId="77777777" w:rsidR="00A20A02" w:rsidRPr="00B46EF1" w:rsidRDefault="00A20A02" w:rsidP="00A20A02">
            <w:pPr>
              <w:tabs>
                <w:tab w:val="decimal" w:pos="702"/>
              </w:tabs>
              <w:spacing w:line="240" w:lineRule="atLeast"/>
              <w:ind w:left="-108" w:right="-147"/>
              <w:rPr>
                <w:sz w:val="20"/>
                <w:szCs w:val="20"/>
                <w:lang w:val="en-US"/>
              </w:rPr>
            </w:pPr>
          </w:p>
        </w:tc>
        <w:tc>
          <w:tcPr>
            <w:tcW w:w="934" w:type="dxa"/>
          </w:tcPr>
          <w:p w14:paraId="219501CD" w14:textId="77777777" w:rsidR="00A20A02" w:rsidRPr="00B46EF1" w:rsidRDefault="00A20A02" w:rsidP="00A20A02">
            <w:pPr>
              <w:tabs>
                <w:tab w:val="decimal" w:pos="745"/>
              </w:tabs>
              <w:spacing w:line="240" w:lineRule="atLeast"/>
              <w:ind w:left="-108" w:right="-147"/>
              <w:rPr>
                <w:b/>
                <w:bCs/>
                <w:sz w:val="20"/>
                <w:szCs w:val="20"/>
                <w:lang w:val="en-US"/>
              </w:rPr>
            </w:pPr>
          </w:p>
        </w:tc>
        <w:tc>
          <w:tcPr>
            <w:tcW w:w="268" w:type="dxa"/>
          </w:tcPr>
          <w:p w14:paraId="6C72D695" w14:textId="77777777" w:rsidR="00A20A02" w:rsidRPr="00B46EF1" w:rsidRDefault="00A20A02" w:rsidP="00A20A02">
            <w:pPr>
              <w:tabs>
                <w:tab w:val="decimal" w:pos="702"/>
              </w:tabs>
              <w:spacing w:line="240" w:lineRule="atLeast"/>
              <w:ind w:left="-108" w:right="-147"/>
              <w:rPr>
                <w:sz w:val="20"/>
                <w:szCs w:val="20"/>
                <w:lang w:val="en-US"/>
              </w:rPr>
            </w:pPr>
          </w:p>
        </w:tc>
        <w:tc>
          <w:tcPr>
            <w:tcW w:w="934" w:type="dxa"/>
          </w:tcPr>
          <w:p w14:paraId="0C9F0C6A" w14:textId="77777777" w:rsidR="00A20A02" w:rsidRPr="00B46EF1" w:rsidRDefault="00A20A02" w:rsidP="00A20A02">
            <w:pPr>
              <w:tabs>
                <w:tab w:val="decimal" w:pos="761"/>
              </w:tabs>
              <w:spacing w:line="240" w:lineRule="atLeast"/>
              <w:ind w:left="-108" w:right="-147"/>
              <w:rPr>
                <w:b/>
                <w:bCs/>
                <w:sz w:val="20"/>
                <w:szCs w:val="20"/>
                <w:lang w:val="en-US"/>
              </w:rPr>
            </w:pPr>
          </w:p>
        </w:tc>
        <w:tc>
          <w:tcPr>
            <w:tcW w:w="236" w:type="dxa"/>
          </w:tcPr>
          <w:p w14:paraId="4CAC02C4" w14:textId="77777777" w:rsidR="00A20A02" w:rsidRPr="00B46EF1" w:rsidRDefault="00A20A02" w:rsidP="00A20A02">
            <w:pPr>
              <w:tabs>
                <w:tab w:val="decimal" w:pos="761"/>
              </w:tabs>
              <w:spacing w:line="240" w:lineRule="atLeast"/>
              <w:ind w:left="-108" w:right="-147"/>
              <w:rPr>
                <w:b/>
                <w:bCs/>
                <w:sz w:val="20"/>
                <w:szCs w:val="20"/>
                <w:lang w:val="en-US"/>
              </w:rPr>
            </w:pPr>
          </w:p>
        </w:tc>
        <w:tc>
          <w:tcPr>
            <w:tcW w:w="932" w:type="dxa"/>
          </w:tcPr>
          <w:p w14:paraId="7DF3053F" w14:textId="77777777" w:rsidR="00A20A02" w:rsidRPr="00B46EF1" w:rsidRDefault="00A20A02" w:rsidP="00A20A02">
            <w:pPr>
              <w:tabs>
                <w:tab w:val="decimal" w:pos="761"/>
              </w:tabs>
              <w:spacing w:line="240" w:lineRule="atLeast"/>
              <w:ind w:left="-108" w:right="-147"/>
              <w:rPr>
                <w:b/>
                <w:bCs/>
                <w:sz w:val="20"/>
                <w:szCs w:val="20"/>
                <w:lang w:val="en-US"/>
              </w:rPr>
            </w:pPr>
          </w:p>
        </w:tc>
      </w:tr>
      <w:tr w:rsidR="00A20A02" w:rsidRPr="00B46EF1" w14:paraId="24677C70" w14:textId="77777777" w:rsidTr="0005511D">
        <w:tc>
          <w:tcPr>
            <w:tcW w:w="2571" w:type="dxa"/>
          </w:tcPr>
          <w:p w14:paraId="50100304" w14:textId="77777777" w:rsidR="00A20A02" w:rsidRPr="00B46EF1" w:rsidRDefault="00A20A02" w:rsidP="00A20A02">
            <w:pPr>
              <w:spacing w:line="240" w:lineRule="atLeast"/>
              <w:ind w:right="-108"/>
              <w:rPr>
                <w:b/>
                <w:bCs/>
                <w:sz w:val="20"/>
                <w:szCs w:val="20"/>
                <w:lang w:val="en-US"/>
              </w:rPr>
            </w:pPr>
            <w:r w:rsidRPr="00B46EF1">
              <w:rPr>
                <w:rFonts w:cs="Times New Roman"/>
                <w:sz w:val="20"/>
                <w:szCs w:val="20"/>
                <w:lang w:val="en-US"/>
              </w:rPr>
              <w:t>Trade accounts payable</w:t>
            </w:r>
          </w:p>
        </w:tc>
        <w:tc>
          <w:tcPr>
            <w:tcW w:w="951" w:type="dxa"/>
          </w:tcPr>
          <w:p w14:paraId="11509409" w14:textId="66973F5F" w:rsidR="00A20A02" w:rsidRPr="00B46EF1" w:rsidRDefault="00A20A02" w:rsidP="00A20A02">
            <w:pPr>
              <w:tabs>
                <w:tab w:val="decimal" w:pos="792"/>
              </w:tabs>
              <w:spacing w:line="240" w:lineRule="atLeast"/>
              <w:ind w:right="-147"/>
              <w:rPr>
                <w:sz w:val="20"/>
                <w:szCs w:val="20"/>
                <w:lang w:val="en-US"/>
              </w:rPr>
            </w:pPr>
            <w:r>
              <w:rPr>
                <w:sz w:val="20"/>
                <w:szCs w:val="20"/>
                <w:lang w:val="en-US"/>
              </w:rPr>
              <w:t>82,909</w:t>
            </w:r>
          </w:p>
        </w:tc>
        <w:tc>
          <w:tcPr>
            <w:tcW w:w="251" w:type="dxa"/>
          </w:tcPr>
          <w:p w14:paraId="5B4BE01B" w14:textId="77777777" w:rsidR="00A20A02" w:rsidRPr="00B46EF1" w:rsidRDefault="00A20A02" w:rsidP="00A20A02">
            <w:pPr>
              <w:tabs>
                <w:tab w:val="decimal" w:pos="702"/>
              </w:tabs>
              <w:spacing w:line="240" w:lineRule="atLeast"/>
              <w:ind w:left="-108" w:right="-147"/>
              <w:rPr>
                <w:sz w:val="20"/>
                <w:szCs w:val="20"/>
                <w:lang w:val="en-US"/>
              </w:rPr>
            </w:pPr>
          </w:p>
        </w:tc>
        <w:tc>
          <w:tcPr>
            <w:tcW w:w="968" w:type="dxa"/>
          </w:tcPr>
          <w:p w14:paraId="08E1468D" w14:textId="2B600C26" w:rsidR="00A20A02" w:rsidRPr="00B46EF1" w:rsidRDefault="00A20A02" w:rsidP="00A20A02">
            <w:pPr>
              <w:tabs>
                <w:tab w:val="decimal" w:pos="792"/>
              </w:tabs>
              <w:spacing w:line="240" w:lineRule="atLeast"/>
              <w:ind w:right="-147"/>
              <w:rPr>
                <w:sz w:val="20"/>
                <w:szCs w:val="20"/>
                <w:lang w:val="en-US"/>
              </w:rPr>
            </w:pPr>
            <w:r w:rsidRPr="00067462">
              <w:rPr>
                <w:sz w:val="20"/>
                <w:szCs w:val="20"/>
                <w:lang w:val="en-US"/>
              </w:rPr>
              <w:t>91,597</w:t>
            </w:r>
          </w:p>
        </w:tc>
        <w:tc>
          <w:tcPr>
            <w:tcW w:w="268" w:type="dxa"/>
          </w:tcPr>
          <w:p w14:paraId="455C416D" w14:textId="77777777" w:rsidR="00A20A02" w:rsidRPr="00B46EF1" w:rsidRDefault="00A20A02" w:rsidP="00A20A02">
            <w:pPr>
              <w:tabs>
                <w:tab w:val="decimal" w:pos="702"/>
              </w:tabs>
              <w:spacing w:line="240" w:lineRule="atLeast"/>
              <w:ind w:left="-108" w:right="-147"/>
              <w:rPr>
                <w:sz w:val="20"/>
                <w:szCs w:val="20"/>
                <w:lang w:val="en-US"/>
              </w:rPr>
            </w:pPr>
          </w:p>
        </w:tc>
        <w:tc>
          <w:tcPr>
            <w:tcW w:w="865" w:type="dxa"/>
          </w:tcPr>
          <w:p w14:paraId="7F46C0E5" w14:textId="0ABD7FFA" w:rsidR="00A20A02" w:rsidRPr="00B46EF1" w:rsidRDefault="00A20A02" w:rsidP="00A20A02">
            <w:pPr>
              <w:tabs>
                <w:tab w:val="decimal" w:pos="680"/>
              </w:tabs>
              <w:spacing w:line="240" w:lineRule="atLeast"/>
              <w:ind w:left="-108" w:right="-147"/>
              <w:rPr>
                <w:sz w:val="20"/>
                <w:szCs w:val="20"/>
                <w:lang w:val="en-US"/>
              </w:rPr>
            </w:pPr>
            <w:r>
              <w:rPr>
                <w:sz w:val="20"/>
                <w:szCs w:val="20"/>
                <w:lang w:val="en-US"/>
              </w:rPr>
              <w:t>106,221</w:t>
            </w:r>
          </w:p>
        </w:tc>
        <w:tc>
          <w:tcPr>
            <w:tcW w:w="268" w:type="dxa"/>
          </w:tcPr>
          <w:p w14:paraId="58630A46" w14:textId="77777777" w:rsidR="00A20A02" w:rsidRPr="00B46EF1" w:rsidRDefault="00A20A02" w:rsidP="00A20A02">
            <w:pPr>
              <w:tabs>
                <w:tab w:val="decimal" w:pos="702"/>
              </w:tabs>
              <w:spacing w:line="240" w:lineRule="atLeast"/>
              <w:ind w:left="-108" w:right="-147"/>
              <w:rPr>
                <w:sz w:val="20"/>
                <w:szCs w:val="20"/>
                <w:lang w:val="en-US"/>
              </w:rPr>
            </w:pPr>
          </w:p>
        </w:tc>
        <w:tc>
          <w:tcPr>
            <w:tcW w:w="934" w:type="dxa"/>
          </w:tcPr>
          <w:p w14:paraId="6A8E0DA6" w14:textId="709CEA0A" w:rsidR="00A20A02" w:rsidRPr="00B46EF1" w:rsidRDefault="00A20A02" w:rsidP="00A20A02">
            <w:pPr>
              <w:tabs>
                <w:tab w:val="decimal" w:pos="745"/>
              </w:tabs>
              <w:spacing w:line="240" w:lineRule="atLeast"/>
              <w:ind w:left="-108" w:right="-147"/>
              <w:rPr>
                <w:sz w:val="20"/>
                <w:szCs w:val="20"/>
                <w:lang w:val="en-US"/>
              </w:rPr>
            </w:pPr>
            <w:r w:rsidRPr="00DE126C">
              <w:rPr>
                <w:rFonts w:cs="Times New Roman"/>
                <w:sz w:val="20"/>
                <w:szCs w:val="20"/>
                <w:lang w:val="en-US"/>
              </w:rPr>
              <w:t>24,859</w:t>
            </w:r>
          </w:p>
        </w:tc>
        <w:tc>
          <w:tcPr>
            <w:tcW w:w="268" w:type="dxa"/>
          </w:tcPr>
          <w:p w14:paraId="66AE7A8F" w14:textId="77777777" w:rsidR="00A20A02" w:rsidRPr="00B46EF1" w:rsidRDefault="00A20A02" w:rsidP="00A20A02">
            <w:pPr>
              <w:tabs>
                <w:tab w:val="decimal" w:pos="702"/>
              </w:tabs>
              <w:spacing w:line="240" w:lineRule="atLeast"/>
              <w:ind w:left="-108" w:right="-147"/>
              <w:rPr>
                <w:sz w:val="20"/>
                <w:szCs w:val="20"/>
                <w:lang w:val="en-US"/>
              </w:rPr>
            </w:pPr>
          </w:p>
        </w:tc>
        <w:tc>
          <w:tcPr>
            <w:tcW w:w="934" w:type="dxa"/>
          </w:tcPr>
          <w:p w14:paraId="4EA0B74F" w14:textId="538745D7" w:rsidR="00A20A02" w:rsidRPr="00B46EF1" w:rsidRDefault="00A20A02" w:rsidP="00A20A02">
            <w:pPr>
              <w:tabs>
                <w:tab w:val="decimal" w:pos="761"/>
              </w:tabs>
              <w:spacing w:line="240" w:lineRule="atLeast"/>
              <w:ind w:left="-108" w:right="-147"/>
              <w:rPr>
                <w:sz w:val="20"/>
                <w:szCs w:val="20"/>
                <w:lang w:val="en-US"/>
              </w:rPr>
            </w:pPr>
            <w:r>
              <w:rPr>
                <w:sz w:val="20"/>
                <w:szCs w:val="20"/>
                <w:lang w:val="en-US"/>
              </w:rPr>
              <w:t>189,130</w:t>
            </w:r>
          </w:p>
        </w:tc>
        <w:tc>
          <w:tcPr>
            <w:tcW w:w="236" w:type="dxa"/>
          </w:tcPr>
          <w:p w14:paraId="06A5391B" w14:textId="77777777" w:rsidR="00A20A02" w:rsidRPr="00B46EF1" w:rsidRDefault="00A20A02" w:rsidP="00A20A02">
            <w:pPr>
              <w:tabs>
                <w:tab w:val="decimal" w:pos="761"/>
              </w:tabs>
              <w:spacing w:line="240" w:lineRule="atLeast"/>
              <w:ind w:left="-108" w:right="-147"/>
              <w:rPr>
                <w:b/>
                <w:bCs/>
                <w:sz w:val="20"/>
                <w:szCs w:val="20"/>
                <w:lang w:val="en-US"/>
              </w:rPr>
            </w:pPr>
          </w:p>
        </w:tc>
        <w:tc>
          <w:tcPr>
            <w:tcW w:w="932" w:type="dxa"/>
          </w:tcPr>
          <w:p w14:paraId="0B8C6766" w14:textId="2B605FC3" w:rsidR="00A20A02" w:rsidRPr="00B46EF1" w:rsidRDefault="00A20A02" w:rsidP="00A20A02">
            <w:pPr>
              <w:tabs>
                <w:tab w:val="decimal" w:pos="761"/>
              </w:tabs>
              <w:spacing w:line="240" w:lineRule="atLeast"/>
              <w:ind w:left="-108" w:right="-147"/>
              <w:rPr>
                <w:b/>
                <w:bCs/>
                <w:sz w:val="20"/>
                <w:szCs w:val="20"/>
                <w:lang w:val="en-US"/>
              </w:rPr>
            </w:pPr>
            <w:r w:rsidRPr="0084123D">
              <w:rPr>
                <w:rFonts w:cs="Times New Roman"/>
                <w:sz w:val="20"/>
                <w:szCs w:val="20"/>
              </w:rPr>
              <w:t xml:space="preserve"> 116,456 </w:t>
            </w:r>
          </w:p>
        </w:tc>
      </w:tr>
      <w:tr w:rsidR="00D73946" w:rsidRPr="00B46EF1" w14:paraId="168E47D7" w14:textId="77777777" w:rsidTr="0005511D">
        <w:tc>
          <w:tcPr>
            <w:tcW w:w="2571" w:type="dxa"/>
          </w:tcPr>
          <w:p w14:paraId="311D99FF" w14:textId="77777777" w:rsidR="00D73946" w:rsidRPr="00B46EF1" w:rsidRDefault="00D73946" w:rsidP="00D73946">
            <w:pPr>
              <w:spacing w:line="240" w:lineRule="atLeast"/>
              <w:ind w:right="-108"/>
              <w:rPr>
                <w:b/>
                <w:bCs/>
                <w:sz w:val="20"/>
                <w:szCs w:val="20"/>
                <w:lang w:val="en-US"/>
              </w:rPr>
            </w:pPr>
            <w:r w:rsidRPr="00B46EF1">
              <w:rPr>
                <w:rFonts w:cs="Times New Roman"/>
                <w:sz w:val="20"/>
                <w:szCs w:val="20"/>
                <w:lang w:val="en-US"/>
              </w:rPr>
              <w:t>Unallocated liabilities</w:t>
            </w:r>
          </w:p>
        </w:tc>
        <w:tc>
          <w:tcPr>
            <w:tcW w:w="951" w:type="dxa"/>
          </w:tcPr>
          <w:p w14:paraId="57A9A626" w14:textId="77777777" w:rsidR="00D73946" w:rsidRPr="00B46EF1" w:rsidRDefault="00D73946" w:rsidP="00D73946">
            <w:pPr>
              <w:tabs>
                <w:tab w:val="decimal" w:pos="792"/>
              </w:tabs>
              <w:spacing w:line="240" w:lineRule="atLeast"/>
              <w:ind w:right="-147"/>
              <w:rPr>
                <w:sz w:val="20"/>
                <w:szCs w:val="20"/>
                <w:lang w:val="en-US"/>
              </w:rPr>
            </w:pPr>
          </w:p>
        </w:tc>
        <w:tc>
          <w:tcPr>
            <w:tcW w:w="251" w:type="dxa"/>
          </w:tcPr>
          <w:p w14:paraId="2257E9D5" w14:textId="77777777" w:rsidR="00D73946" w:rsidRPr="00B46EF1" w:rsidRDefault="00D73946" w:rsidP="00D73946">
            <w:pPr>
              <w:tabs>
                <w:tab w:val="decimal" w:pos="702"/>
              </w:tabs>
              <w:spacing w:line="240" w:lineRule="atLeast"/>
              <w:ind w:left="-108" w:right="-147"/>
              <w:rPr>
                <w:sz w:val="20"/>
                <w:szCs w:val="20"/>
                <w:lang w:val="en-US"/>
              </w:rPr>
            </w:pPr>
          </w:p>
        </w:tc>
        <w:tc>
          <w:tcPr>
            <w:tcW w:w="968" w:type="dxa"/>
          </w:tcPr>
          <w:p w14:paraId="21B244AE" w14:textId="77777777" w:rsidR="00D73946" w:rsidRPr="00B46EF1" w:rsidRDefault="00D73946" w:rsidP="00D73946">
            <w:pPr>
              <w:tabs>
                <w:tab w:val="decimal" w:pos="792"/>
              </w:tabs>
              <w:spacing w:line="240" w:lineRule="atLeast"/>
              <w:ind w:right="-147"/>
              <w:rPr>
                <w:sz w:val="20"/>
                <w:szCs w:val="20"/>
                <w:lang w:val="en-US"/>
              </w:rPr>
            </w:pPr>
          </w:p>
        </w:tc>
        <w:tc>
          <w:tcPr>
            <w:tcW w:w="268" w:type="dxa"/>
          </w:tcPr>
          <w:p w14:paraId="4F0198CF" w14:textId="77777777" w:rsidR="00D73946" w:rsidRPr="00B46EF1" w:rsidRDefault="00D73946" w:rsidP="00D73946">
            <w:pPr>
              <w:tabs>
                <w:tab w:val="decimal" w:pos="702"/>
              </w:tabs>
              <w:spacing w:line="240" w:lineRule="atLeast"/>
              <w:ind w:left="-108" w:right="-147"/>
              <w:rPr>
                <w:sz w:val="20"/>
                <w:szCs w:val="20"/>
                <w:lang w:val="en-US"/>
              </w:rPr>
            </w:pPr>
          </w:p>
        </w:tc>
        <w:tc>
          <w:tcPr>
            <w:tcW w:w="865" w:type="dxa"/>
          </w:tcPr>
          <w:p w14:paraId="0B500FA0" w14:textId="77777777" w:rsidR="00D73946" w:rsidRPr="00B46EF1" w:rsidRDefault="00D73946" w:rsidP="00D73946">
            <w:pPr>
              <w:tabs>
                <w:tab w:val="decimal" w:pos="680"/>
              </w:tabs>
              <w:spacing w:line="240" w:lineRule="atLeast"/>
              <w:ind w:left="-108" w:right="-147"/>
              <w:rPr>
                <w:sz w:val="20"/>
                <w:szCs w:val="20"/>
                <w:lang w:val="en-US"/>
              </w:rPr>
            </w:pPr>
          </w:p>
        </w:tc>
        <w:tc>
          <w:tcPr>
            <w:tcW w:w="268" w:type="dxa"/>
          </w:tcPr>
          <w:p w14:paraId="1974191C" w14:textId="77777777" w:rsidR="00D73946" w:rsidRPr="00B46EF1" w:rsidRDefault="00D73946" w:rsidP="00D73946">
            <w:pPr>
              <w:tabs>
                <w:tab w:val="decimal" w:pos="702"/>
              </w:tabs>
              <w:spacing w:line="240" w:lineRule="atLeast"/>
              <w:ind w:left="-108" w:right="-147"/>
              <w:rPr>
                <w:sz w:val="20"/>
                <w:szCs w:val="20"/>
                <w:lang w:val="en-US"/>
              </w:rPr>
            </w:pPr>
          </w:p>
        </w:tc>
        <w:tc>
          <w:tcPr>
            <w:tcW w:w="934" w:type="dxa"/>
          </w:tcPr>
          <w:p w14:paraId="15F4128D" w14:textId="77777777" w:rsidR="00D73946" w:rsidRPr="00B46EF1" w:rsidRDefault="00D73946" w:rsidP="00D73946">
            <w:pPr>
              <w:tabs>
                <w:tab w:val="decimal" w:pos="745"/>
              </w:tabs>
              <w:spacing w:line="240" w:lineRule="atLeast"/>
              <w:ind w:left="-108" w:right="-147"/>
              <w:rPr>
                <w:sz w:val="20"/>
                <w:szCs w:val="20"/>
                <w:lang w:val="en-US"/>
              </w:rPr>
            </w:pPr>
          </w:p>
        </w:tc>
        <w:tc>
          <w:tcPr>
            <w:tcW w:w="268" w:type="dxa"/>
          </w:tcPr>
          <w:p w14:paraId="4F787AB9" w14:textId="77777777" w:rsidR="00D73946" w:rsidRPr="00B46EF1" w:rsidRDefault="00D73946" w:rsidP="00D73946">
            <w:pPr>
              <w:tabs>
                <w:tab w:val="decimal" w:pos="702"/>
              </w:tabs>
              <w:spacing w:line="240" w:lineRule="atLeast"/>
              <w:ind w:left="-108" w:right="-147"/>
              <w:rPr>
                <w:sz w:val="20"/>
                <w:szCs w:val="20"/>
                <w:lang w:val="en-US"/>
              </w:rPr>
            </w:pPr>
          </w:p>
        </w:tc>
        <w:tc>
          <w:tcPr>
            <w:tcW w:w="934" w:type="dxa"/>
            <w:tcBorders>
              <w:bottom w:val="single" w:sz="4" w:space="0" w:color="auto"/>
            </w:tcBorders>
          </w:tcPr>
          <w:p w14:paraId="5C08DA54" w14:textId="7B4E2574" w:rsidR="00D73946" w:rsidRPr="00B46EF1" w:rsidRDefault="00D73946" w:rsidP="00D73946">
            <w:pPr>
              <w:tabs>
                <w:tab w:val="decimal" w:pos="761"/>
              </w:tabs>
              <w:spacing w:line="240" w:lineRule="atLeast"/>
              <w:ind w:left="-108" w:right="-147"/>
              <w:rPr>
                <w:sz w:val="20"/>
                <w:szCs w:val="20"/>
                <w:lang w:val="en-US"/>
              </w:rPr>
            </w:pPr>
            <w:r>
              <w:rPr>
                <w:sz w:val="20"/>
                <w:szCs w:val="20"/>
                <w:lang w:val="en-US"/>
              </w:rPr>
              <w:t>773,671</w:t>
            </w:r>
          </w:p>
        </w:tc>
        <w:tc>
          <w:tcPr>
            <w:tcW w:w="236" w:type="dxa"/>
          </w:tcPr>
          <w:p w14:paraId="5AACC186" w14:textId="77777777" w:rsidR="00D73946" w:rsidRPr="00B46EF1" w:rsidRDefault="00D73946" w:rsidP="00D73946">
            <w:pPr>
              <w:tabs>
                <w:tab w:val="decimal" w:pos="761"/>
              </w:tabs>
              <w:spacing w:line="240" w:lineRule="atLeast"/>
              <w:ind w:left="-108" w:right="-147"/>
              <w:rPr>
                <w:b/>
                <w:bCs/>
                <w:sz w:val="20"/>
                <w:szCs w:val="20"/>
                <w:lang w:val="en-US"/>
              </w:rPr>
            </w:pPr>
          </w:p>
        </w:tc>
        <w:tc>
          <w:tcPr>
            <w:tcW w:w="932" w:type="dxa"/>
            <w:tcBorders>
              <w:bottom w:val="single" w:sz="4" w:space="0" w:color="auto"/>
            </w:tcBorders>
          </w:tcPr>
          <w:p w14:paraId="308918EF" w14:textId="4D3C8DA4" w:rsidR="00D73946" w:rsidRPr="00B46EF1" w:rsidRDefault="00D73946" w:rsidP="00D73946">
            <w:pPr>
              <w:tabs>
                <w:tab w:val="decimal" w:pos="761"/>
              </w:tabs>
              <w:spacing w:line="240" w:lineRule="atLeast"/>
              <w:ind w:left="-108" w:right="-147"/>
              <w:rPr>
                <w:b/>
                <w:bCs/>
                <w:sz w:val="20"/>
                <w:szCs w:val="20"/>
                <w:lang w:val="en-US"/>
              </w:rPr>
            </w:pPr>
            <w:r w:rsidRPr="0084123D">
              <w:rPr>
                <w:rFonts w:cs="Times New Roman"/>
                <w:sz w:val="20"/>
                <w:szCs w:val="20"/>
              </w:rPr>
              <w:t xml:space="preserve"> 726,084 </w:t>
            </w:r>
          </w:p>
        </w:tc>
      </w:tr>
      <w:tr w:rsidR="00D73946" w:rsidRPr="00B46EF1" w14:paraId="03FDC306" w14:textId="77777777" w:rsidTr="0005511D">
        <w:tc>
          <w:tcPr>
            <w:tcW w:w="2571" w:type="dxa"/>
          </w:tcPr>
          <w:p w14:paraId="6B66D3BA" w14:textId="77777777" w:rsidR="00D73946" w:rsidRPr="00B46EF1" w:rsidRDefault="00D73946" w:rsidP="00D73946">
            <w:pPr>
              <w:spacing w:line="240" w:lineRule="atLeast"/>
              <w:ind w:right="-108"/>
              <w:rPr>
                <w:b/>
                <w:bCs/>
                <w:sz w:val="20"/>
                <w:szCs w:val="20"/>
                <w:lang w:val="en-US"/>
              </w:rPr>
            </w:pPr>
            <w:r w:rsidRPr="00B46EF1">
              <w:rPr>
                <w:rFonts w:cs="Times New Roman"/>
                <w:b/>
                <w:bCs/>
                <w:sz w:val="20"/>
                <w:szCs w:val="20"/>
                <w:lang w:val="en-US"/>
              </w:rPr>
              <w:t>Total liabilities</w:t>
            </w:r>
          </w:p>
        </w:tc>
        <w:tc>
          <w:tcPr>
            <w:tcW w:w="951" w:type="dxa"/>
          </w:tcPr>
          <w:p w14:paraId="62D5717E" w14:textId="77777777" w:rsidR="00D73946" w:rsidRPr="00B46EF1" w:rsidRDefault="00D73946" w:rsidP="00D73946">
            <w:pPr>
              <w:tabs>
                <w:tab w:val="decimal" w:pos="792"/>
              </w:tabs>
              <w:spacing w:line="240" w:lineRule="atLeast"/>
              <w:ind w:right="-147"/>
              <w:rPr>
                <w:b/>
                <w:bCs/>
                <w:sz w:val="20"/>
                <w:szCs w:val="20"/>
                <w:lang w:val="en-US"/>
              </w:rPr>
            </w:pPr>
          </w:p>
        </w:tc>
        <w:tc>
          <w:tcPr>
            <w:tcW w:w="251" w:type="dxa"/>
          </w:tcPr>
          <w:p w14:paraId="316FD068" w14:textId="77777777" w:rsidR="00D73946" w:rsidRPr="00B46EF1" w:rsidRDefault="00D73946" w:rsidP="00D73946">
            <w:pPr>
              <w:tabs>
                <w:tab w:val="decimal" w:pos="702"/>
              </w:tabs>
              <w:spacing w:line="240" w:lineRule="atLeast"/>
              <w:ind w:left="-108" w:right="-147"/>
              <w:rPr>
                <w:sz w:val="20"/>
                <w:szCs w:val="20"/>
                <w:lang w:val="en-US"/>
              </w:rPr>
            </w:pPr>
          </w:p>
        </w:tc>
        <w:tc>
          <w:tcPr>
            <w:tcW w:w="968" w:type="dxa"/>
          </w:tcPr>
          <w:p w14:paraId="299AF342" w14:textId="77777777" w:rsidR="00D73946" w:rsidRPr="00B46EF1" w:rsidRDefault="00D73946" w:rsidP="00D73946">
            <w:pPr>
              <w:tabs>
                <w:tab w:val="decimal" w:pos="792"/>
              </w:tabs>
              <w:spacing w:line="240" w:lineRule="atLeast"/>
              <w:ind w:right="-147"/>
              <w:rPr>
                <w:b/>
                <w:bCs/>
                <w:sz w:val="20"/>
                <w:szCs w:val="20"/>
                <w:lang w:val="en-US"/>
              </w:rPr>
            </w:pPr>
          </w:p>
        </w:tc>
        <w:tc>
          <w:tcPr>
            <w:tcW w:w="268" w:type="dxa"/>
          </w:tcPr>
          <w:p w14:paraId="3872FDC6" w14:textId="77777777" w:rsidR="00D73946" w:rsidRPr="00B46EF1" w:rsidRDefault="00D73946" w:rsidP="00D73946">
            <w:pPr>
              <w:tabs>
                <w:tab w:val="decimal" w:pos="702"/>
              </w:tabs>
              <w:spacing w:line="240" w:lineRule="atLeast"/>
              <w:ind w:left="-108" w:right="-147"/>
              <w:rPr>
                <w:sz w:val="20"/>
                <w:szCs w:val="20"/>
                <w:lang w:val="en-US"/>
              </w:rPr>
            </w:pPr>
          </w:p>
        </w:tc>
        <w:tc>
          <w:tcPr>
            <w:tcW w:w="865" w:type="dxa"/>
          </w:tcPr>
          <w:p w14:paraId="2E7E63C1" w14:textId="77777777" w:rsidR="00D73946" w:rsidRPr="00B46EF1" w:rsidRDefault="00D73946" w:rsidP="00D73946">
            <w:pPr>
              <w:tabs>
                <w:tab w:val="decimal" w:pos="680"/>
              </w:tabs>
              <w:spacing w:line="240" w:lineRule="atLeast"/>
              <w:ind w:left="-108" w:right="-147"/>
              <w:rPr>
                <w:b/>
                <w:bCs/>
                <w:sz w:val="20"/>
                <w:szCs w:val="20"/>
                <w:lang w:val="en-US"/>
              </w:rPr>
            </w:pPr>
          </w:p>
        </w:tc>
        <w:tc>
          <w:tcPr>
            <w:tcW w:w="268" w:type="dxa"/>
          </w:tcPr>
          <w:p w14:paraId="41C5C040" w14:textId="77777777" w:rsidR="00D73946" w:rsidRPr="00B46EF1" w:rsidRDefault="00D73946" w:rsidP="00D73946">
            <w:pPr>
              <w:tabs>
                <w:tab w:val="decimal" w:pos="702"/>
              </w:tabs>
              <w:spacing w:line="240" w:lineRule="atLeast"/>
              <w:ind w:left="-108" w:right="-147"/>
              <w:rPr>
                <w:sz w:val="20"/>
                <w:szCs w:val="20"/>
                <w:lang w:val="en-US"/>
              </w:rPr>
            </w:pPr>
          </w:p>
        </w:tc>
        <w:tc>
          <w:tcPr>
            <w:tcW w:w="934" w:type="dxa"/>
          </w:tcPr>
          <w:p w14:paraId="5A6D289F" w14:textId="77777777" w:rsidR="00D73946" w:rsidRPr="00B46EF1" w:rsidRDefault="00D73946" w:rsidP="00D73946">
            <w:pPr>
              <w:tabs>
                <w:tab w:val="decimal" w:pos="745"/>
              </w:tabs>
              <w:spacing w:line="240" w:lineRule="atLeast"/>
              <w:ind w:left="-108" w:right="-147"/>
              <w:rPr>
                <w:b/>
                <w:bCs/>
                <w:sz w:val="20"/>
                <w:szCs w:val="20"/>
                <w:lang w:val="en-US"/>
              </w:rPr>
            </w:pPr>
          </w:p>
        </w:tc>
        <w:tc>
          <w:tcPr>
            <w:tcW w:w="268" w:type="dxa"/>
          </w:tcPr>
          <w:p w14:paraId="28BC3FA5" w14:textId="77777777" w:rsidR="00D73946" w:rsidRPr="00B46EF1" w:rsidRDefault="00D73946" w:rsidP="00D73946">
            <w:pPr>
              <w:tabs>
                <w:tab w:val="decimal" w:pos="702"/>
              </w:tabs>
              <w:spacing w:line="240" w:lineRule="atLeast"/>
              <w:ind w:left="-108" w:right="-147"/>
              <w:rPr>
                <w:sz w:val="20"/>
                <w:szCs w:val="20"/>
                <w:lang w:val="en-US"/>
              </w:rPr>
            </w:pPr>
          </w:p>
        </w:tc>
        <w:tc>
          <w:tcPr>
            <w:tcW w:w="934" w:type="dxa"/>
            <w:tcBorders>
              <w:top w:val="single" w:sz="4" w:space="0" w:color="auto"/>
              <w:bottom w:val="double" w:sz="4" w:space="0" w:color="auto"/>
            </w:tcBorders>
          </w:tcPr>
          <w:p w14:paraId="58E25549" w14:textId="142BBD57" w:rsidR="00D73946" w:rsidRPr="00B46EF1" w:rsidRDefault="00D73946" w:rsidP="00D73946">
            <w:pPr>
              <w:tabs>
                <w:tab w:val="decimal" w:pos="761"/>
              </w:tabs>
              <w:spacing w:line="240" w:lineRule="atLeast"/>
              <w:ind w:left="-108" w:right="-147"/>
              <w:rPr>
                <w:b/>
                <w:bCs/>
                <w:sz w:val="20"/>
                <w:szCs w:val="20"/>
                <w:lang w:val="en-US"/>
              </w:rPr>
            </w:pPr>
            <w:r>
              <w:rPr>
                <w:b/>
                <w:bCs/>
                <w:sz w:val="20"/>
                <w:szCs w:val="20"/>
                <w:lang w:val="en-US"/>
              </w:rPr>
              <w:t>962,801</w:t>
            </w:r>
          </w:p>
        </w:tc>
        <w:tc>
          <w:tcPr>
            <w:tcW w:w="236" w:type="dxa"/>
          </w:tcPr>
          <w:p w14:paraId="7DEEC222" w14:textId="77777777" w:rsidR="00D73946" w:rsidRPr="00B46EF1" w:rsidRDefault="00D73946" w:rsidP="00D73946">
            <w:pPr>
              <w:tabs>
                <w:tab w:val="decimal" w:pos="761"/>
              </w:tabs>
              <w:spacing w:line="240" w:lineRule="atLeast"/>
              <w:ind w:left="-108" w:right="-147"/>
              <w:rPr>
                <w:b/>
                <w:bCs/>
                <w:sz w:val="20"/>
                <w:szCs w:val="20"/>
                <w:lang w:val="en-US"/>
              </w:rPr>
            </w:pPr>
          </w:p>
        </w:tc>
        <w:tc>
          <w:tcPr>
            <w:tcW w:w="932" w:type="dxa"/>
            <w:tcBorders>
              <w:top w:val="single" w:sz="4" w:space="0" w:color="auto"/>
              <w:bottom w:val="double" w:sz="4" w:space="0" w:color="auto"/>
            </w:tcBorders>
          </w:tcPr>
          <w:p w14:paraId="4B9A92C7" w14:textId="14054BD6" w:rsidR="00D73946" w:rsidRPr="00B46EF1" w:rsidRDefault="00D73946" w:rsidP="00D73946">
            <w:pPr>
              <w:tabs>
                <w:tab w:val="decimal" w:pos="761"/>
              </w:tabs>
              <w:spacing w:line="240" w:lineRule="atLeast"/>
              <w:ind w:left="-108" w:right="-147"/>
              <w:rPr>
                <w:b/>
                <w:bCs/>
                <w:sz w:val="20"/>
                <w:szCs w:val="20"/>
                <w:lang w:val="en-US"/>
              </w:rPr>
            </w:pPr>
            <w:r w:rsidRPr="0084123D">
              <w:rPr>
                <w:rFonts w:cs="Times New Roman"/>
                <w:sz w:val="20"/>
                <w:szCs w:val="20"/>
              </w:rPr>
              <w:t xml:space="preserve"> </w:t>
            </w:r>
            <w:r w:rsidRPr="0084123D">
              <w:rPr>
                <w:rFonts w:cs="Times New Roman"/>
                <w:b/>
                <w:bCs/>
                <w:sz w:val="20"/>
                <w:szCs w:val="20"/>
              </w:rPr>
              <w:t xml:space="preserve">842,540 </w:t>
            </w:r>
          </w:p>
        </w:tc>
      </w:tr>
      <w:tr w:rsidR="0005511D" w:rsidRPr="00B46EF1" w14:paraId="09B7CE65" w14:textId="77777777" w:rsidTr="0005511D">
        <w:tc>
          <w:tcPr>
            <w:tcW w:w="2571" w:type="dxa"/>
          </w:tcPr>
          <w:p w14:paraId="392F71C8" w14:textId="77777777" w:rsidR="0005511D" w:rsidRPr="00B46EF1" w:rsidRDefault="0005511D" w:rsidP="0005511D">
            <w:pPr>
              <w:spacing w:line="240" w:lineRule="atLeast"/>
              <w:ind w:right="-108"/>
              <w:rPr>
                <w:rFonts w:cs="Times New Roman"/>
                <w:b/>
                <w:bCs/>
                <w:sz w:val="20"/>
                <w:szCs w:val="20"/>
                <w:lang w:val="en-US"/>
              </w:rPr>
            </w:pPr>
          </w:p>
        </w:tc>
        <w:tc>
          <w:tcPr>
            <w:tcW w:w="951" w:type="dxa"/>
          </w:tcPr>
          <w:p w14:paraId="6C2CCCC3" w14:textId="77777777" w:rsidR="0005511D" w:rsidRPr="00B46EF1" w:rsidRDefault="0005511D" w:rsidP="0005511D">
            <w:pPr>
              <w:tabs>
                <w:tab w:val="decimal" w:pos="792"/>
              </w:tabs>
              <w:spacing w:line="240" w:lineRule="atLeast"/>
              <w:ind w:right="-147"/>
              <w:rPr>
                <w:b/>
                <w:bCs/>
                <w:sz w:val="20"/>
                <w:szCs w:val="20"/>
                <w:lang w:val="en-US"/>
              </w:rPr>
            </w:pPr>
          </w:p>
        </w:tc>
        <w:tc>
          <w:tcPr>
            <w:tcW w:w="251" w:type="dxa"/>
          </w:tcPr>
          <w:p w14:paraId="0DB83D25" w14:textId="77777777" w:rsidR="0005511D" w:rsidRPr="00B46EF1" w:rsidRDefault="0005511D" w:rsidP="0005511D">
            <w:pPr>
              <w:tabs>
                <w:tab w:val="decimal" w:pos="702"/>
              </w:tabs>
              <w:spacing w:line="240" w:lineRule="atLeast"/>
              <w:ind w:left="-108" w:right="-147"/>
              <w:rPr>
                <w:sz w:val="20"/>
                <w:szCs w:val="20"/>
                <w:lang w:val="en-US"/>
              </w:rPr>
            </w:pPr>
          </w:p>
        </w:tc>
        <w:tc>
          <w:tcPr>
            <w:tcW w:w="968" w:type="dxa"/>
          </w:tcPr>
          <w:p w14:paraId="700E61EC" w14:textId="77777777" w:rsidR="0005511D" w:rsidRPr="00B46EF1" w:rsidRDefault="0005511D" w:rsidP="0005511D">
            <w:pPr>
              <w:tabs>
                <w:tab w:val="decimal" w:pos="792"/>
              </w:tabs>
              <w:spacing w:line="240" w:lineRule="atLeast"/>
              <w:ind w:right="-147"/>
              <w:rPr>
                <w:b/>
                <w:bCs/>
                <w:sz w:val="20"/>
                <w:szCs w:val="20"/>
                <w:lang w:val="en-US"/>
              </w:rPr>
            </w:pPr>
          </w:p>
        </w:tc>
        <w:tc>
          <w:tcPr>
            <w:tcW w:w="268" w:type="dxa"/>
          </w:tcPr>
          <w:p w14:paraId="72CF7E63" w14:textId="77777777" w:rsidR="0005511D" w:rsidRPr="00B46EF1" w:rsidRDefault="0005511D" w:rsidP="0005511D">
            <w:pPr>
              <w:tabs>
                <w:tab w:val="decimal" w:pos="702"/>
              </w:tabs>
              <w:spacing w:line="240" w:lineRule="atLeast"/>
              <w:ind w:left="-108" w:right="-147"/>
              <w:rPr>
                <w:sz w:val="20"/>
                <w:szCs w:val="20"/>
                <w:lang w:val="en-US"/>
              </w:rPr>
            </w:pPr>
          </w:p>
        </w:tc>
        <w:tc>
          <w:tcPr>
            <w:tcW w:w="865" w:type="dxa"/>
          </w:tcPr>
          <w:p w14:paraId="1D308C49" w14:textId="77777777" w:rsidR="0005511D" w:rsidRPr="00B46EF1" w:rsidRDefault="0005511D" w:rsidP="0005511D">
            <w:pPr>
              <w:tabs>
                <w:tab w:val="decimal" w:pos="680"/>
              </w:tabs>
              <w:spacing w:line="240" w:lineRule="atLeast"/>
              <w:ind w:left="-108" w:right="-147"/>
              <w:rPr>
                <w:b/>
                <w:bCs/>
                <w:sz w:val="20"/>
                <w:szCs w:val="20"/>
                <w:lang w:val="en-US"/>
              </w:rPr>
            </w:pPr>
          </w:p>
        </w:tc>
        <w:tc>
          <w:tcPr>
            <w:tcW w:w="268" w:type="dxa"/>
          </w:tcPr>
          <w:p w14:paraId="6A828AC8" w14:textId="77777777" w:rsidR="0005511D" w:rsidRPr="00B46EF1" w:rsidRDefault="0005511D" w:rsidP="0005511D">
            <w:pPr>
              <w:tabs>
                <w:tab w:val="decimal" w:pos="702"/>
              </w:tabs>
              <w:spacing w:line="240" w:lineRule="atLeast"/>
              <w:ind w:left="-108" w:right="-147"/>
              <w:rPr>
                <w:sz w:val="20"/>
                <w:szCs w:val="20"/>
                <w:lang w:val="en-US"/>
              </w:rPr>
            </w:pPr>
          </w:p>
        </w:tc>
        <w:tc>
          <w:tcPr>
            <w:tcW w:w="934" w:type="dxa"/>
          </w:tcPr>
          <w:p w14:paraId="2D1318B0" w14:textId="77777777" w:rsidR="0005511D" w:rsidRPr="00B46EF1" w:rsidRDefault="0005511D" w:rsidP="0005511D">
            <w:pPr>
              <w:tabs>
                <w:tab w:val="decimal" w:pos="745"/>
              </w:tabs>
              <w:spacing w:line="240" w:lineRule="atLeast"/>
              <w:ind w:left="-108" w:right="-147"/>
              <w:rPr>
                <w:b/>
                <w:bCs/>
                <w:sz w:val="20"/>
                <w:szCs w:val="20"/>
                <w:lang w:val="en-US"/>
              </w:rPr>
            </w:pPr>
          </w:p>
        </w:tc>
        <w:tc>
          <w:tcPr>
            <w:tcW w:w="268" w:type="dxa"/>
          </w:tcPr>
          <w:p w14:paraId="50A6DF58" w14:textId="77777777" w:rsidR="0005511D" w:rsidRPr="00B46EF1" w:rsidRDefault="0005511D" w:rsidP="0005511D">
            <w:pPr>
              <w:tabs>
                <w:tab w:val="decimal" w:pos="702"/>
              </w:tabs>
              <w:spacing w:line="240" w:lineRule="atLeast"/>
              <w:ind w:left="-108" w:right="-147"/>
              <w:rPr>
                <w:sz w:val="20"/>
                <w:szCs w:val="20"/>
                <w:lang w:val="en-US"/>
              </w:rPr>
            </w:pPr>
          </w:p>
        </w:tc>
        <w:tc>
          <w:tcPr>
            <w:tcW w:w="934" w:type="dxa"/>
            <w:tcBorders>
              <w:top w:val="double" w:sz="4" w:space="0" w:color="auto"/>
            </w:tcBorders>
          </w:tcPr>
          <w:p w14:paraId="2CD310C8" w14:textId="77777777" w:rsidR="0005511D" w:rsidRPr="00B46EF1" w:rsidRDefault="0005511D" w:rsidP="0005511D">
            <w:pPr>
              <w:tabs>
                <w:tab w:val="decimal" w:pos="761"/>
              </w:tabs>
              <w:spacing w:line="240" w:lineRule="atLeast"/>
              <w:ind w:left="-108" w:right="-147"/>
              <w:rPr>
                <w:b/>
                <w:bCs/>
                <w:sz w:val="20"/>
                <w:szCs w:val="20"/>
                <w:lang w:val="en-US"/>
              </w:rPr>
            </w:pPr>
          </w:p>
        </w:tc>
        <w:tc>
          <w:tcPr>
            <w:tcW w:w="236" w:type="dxa"/>
          </w:tcPr>
          <w:p w14:paraId="38378C05" w14:textId="77777777" w:rsidR="0005511D" w:rsidRPr="00B46EF1" w:rsidRDefault="0005511D" w:rsidP="0005511D">
            <w:pPr>
              <w:tabs>
                <w:tab w:val="decimal" w:pos="761"/>
              </w:tabs>
              <w:spacing w:line="240" w:lineRule="atLeast"/>
              <w:ind w:left="-108" w:right="-147"/>
              <w:rPr>
                <w:b/>
                <w:bCs/>
                <w:sz w:val="20"/>
                <w:szCs w:val="20"/>
                <w:lang w:val="en-US"/>
              </w:rPr>
            </w:pPr>
          </w:p>
        </w:tc>
        <w:tc>
          <w:tcPr>
            <w:tcW w:w="932" w:type="dxa"/>
            <w:tcBorders>
              <w:top w:val="double" w:sz="4" w:space="0" w:color="auto"/>
            </w:tcBorders>
          </w:tcPr>
          <w:p w14:paraId="46035A9B" w14:textId="77777777" w:rsidR="0005511D" w:rsidRPr="00B46EF1" w:rsidRDefault="0005511D" w:rsidP="0005511D">
            <w:pPr>
              <w:tabs>
                <w:tab w:val="decimal" w:pos="761"/>
              </w:tabs>
              <w:spacing w:line="240" w:lineRule="atLeast"/>
              <w:ind w:left="-108" w:right="-147"/>
              <w:rPr>
                <w:b/>
                <w:bCs/>
                <w:sz w:val="20"/>
                <w:szCs w:val="20"/>
              </w:rPr>
            </w:pPr>
          </w:p>
        </w:tc>
      </w:tr>
    </w:tbl>
    <w:p w14:paraId="4C969F6A" w14:textId="77777777" w:rsidR="00C76B7A" w:rsidRDefault="00C76B7A" w:rsidP="00C76B7A">
      <w:pPr>
        <w:spacing w:line="240" w:lineRule="auto"/>
        <w:ind w:firstLine="540"/>
        <w:rPr>
          <w:rFonts w:cs="Times New Roman"/>
          <w:i/>
          <w:iCs/>
        </w:rPr>
      </w:pPr>
    </w:p>
    <w:p w14:paraId="218E908B" w14:textId="32A3AFA8" w:rsidR="00D91831" w:rsidRPr="00FD569E" w:rsidRDefault="00D91831" w:rsidP="00C76B7A">
      <w:pPr>
        <w:spacing w:line="240" w:lineRule="auto"/>
        <w:ind w:firstLine="540"/>
        <w:rPr>
          <w:rFonts w:cs="Times New Roman"/>
          <w:i/>
          <w:iCs/>
        </w:rPr>
      </w:pPr>
      <w:r w:rsidRPr="00FD569E">
        <w:rPr>
          <w:rFonts w:cs="Times New Roman"/>
          <w:i/>
          <w:iCs/>
        </w:rPr>
        <w:t>Contract Balances</w:t>
      </w:r>
    </w:p>
    <w:p w14:paraId="754BE262" w14:textId="77777777" w:rsidR="00D91831" w:rsidRPr="00FD569E" w:rsidRDefault="00D91831" w:rsidP="00046D0F">
      <w:pPr>
        <w:tabs>
          <w:tab w:val="left" w:pos="540"/>
        </w:tabs>
        <w:spacing w:line="240" w:lineRule="atLeast"/>
        <w:ind w:right="43"/>
        <w:jc w:val="both"/>
        <w:rPr>
          <w:rFonts w:cs="Times New Roman"/>
          <w:b/>
          <w:bCs/>
        </w:rPr>
      </w:pPr>
    </w:p>
    <w:p w14:paraId="7B38CB26" w14:textId="77777777" w:rsidR="002E2639" w:rsidRPr="00FD569E" w:rsidRDefault="002E2639" w:rsidP="00046D0F">
      <w:pPr>
        <w:ind w:left="540"/>
        <w:jc w:val="thaiDistribute"/>
        <w:rPr>
          <w:rFonts w:cs="Times New Roman"/>
          <w:lang w:val="en-AU"/>
        </w:rPr>
      </w:pPr>
      <w:r w:rsidRPr="00FD569E">
        <w:rPr>
          <w:rFonts w:cs="Times New Roman"/>
          <w:lang w:val="en-AU"/>
        </w:rPr>
        <w:t xml:space="preserve">The following table provides information about receivables and contract liabilities from contracts with customers. </w:t>
      </w:r>
    </w:p>
    <w:p w14:paraId="4CD67341" w14:textId="77777777" w:rsidR="002E2639" w:rsidRPr="00FD569E" w:rsidRDefault="002E2639" w:rsidP="00046D0F">
      <w:pPr>
        <w:tabs>
          <w:tab w:val="left" w:pos="540"/>
        </w:tabs>
        <w:spacing w:line="240" w:lineRule="atLeast"/>
        <w:ind w:right="43"/>
        <w:jc w:val="both"/>
        <w:rPr>
          <w:rFonts w:cs="Times New Roman"/>
          <w:b/>
          <w:bCs/>
          <w:lang w:val="en-AU"/>
        </w:rPr>
      </w:pPr>
    </w:p>
    <w:tbl>
      <w:tblPr>
        <w:tblW w:w="9180" w:type="dxa"/>
        <w:tblInd w:w="450" w:type="dxa"/>
        <w:tblLayout w:type="fixed"/>
        <w:tblLook w:val="0000" w:firstRow="0" w:lastRow="0" w:firstColumn="0" w:lastColumn="0" w:noHBand="0" w:noVBand="0"/>
      </w:tblPr>
      <w:tblGrid>
        <w:gridCol w:w="5508"/>
        <w:gridCol w:w="522"/>
        <w:gridCol w:w="1440"/>
        <w:gridCol w:w="270"/>
        <w:gridCol w:w="1440"/>
      </w:tblGrid>
      <w:tr w:rsidR="007D41DA" w:rsidRPr="00FD569E" w14:paraId="6B7A38B8" w14:textId="77777777" w:rsidTr="003A0F14">
        <w:tc>
          <w:tcPr>
            <w:tcW w:w="5508" w:type="dxa"/>
          </w:tcPr>
          <w:p w14:paraId="5A106798" w14:textId="77777777" w:rsidR="007D41DA" w:rsidRPr="003D5207" w:rsidRDefault="007D41DA" w:rsidP="007D41DA">
            <w:pPr>
              <w:tabs>
                <w:tab w:val="left" w:pos="540"/>
              </w:tabs>
              <w:spacing w:line="240" w:lineRule="atLeast"/>
              <w:ind w:right="92"/>
              <w:rPr>
                <w:rFonts w:cs="Times New Roman"/>
                <w:lang w:val="en-US"/>
              </w:rPr>
            </w:pPr>
          </w:p>
        </w:tc>
        <w:tc>
          <w:tcPr>
            <w:tcW w:w="522" w:type="dxa"/>
          </w:tcPr>
          <w:p w14:paraId="42630A09" w14:textId="77777777" w:rsidR="007D41DA" w:rsidRPr="003D5207" w:rsidRDefault="007D41DA" w:rsidP="007D41DA">
            <w:pPr>
              <w:spacing w:line="240" w:lineRule="atLeast"/>
              <w:ind w:left="-108" w:right="-108"/>
              <w:jc w:val="center"/>
              <w:rPr>
                <w:rFonts w:cs="Times New Roman"/>
                <w:i/>
                <w:iCs/>
                <w:lang w:val="en-US"/>
              </w:rPr>
            </w:pPr>
          </w:p>
        </w:tc>
        <w:tc>
          <w:tcPr>
            <w:tcW w:w="1440" w:type="dxa"/>
          </w:tcPr>
          <w:p w14:paraId="6C84D09C" w14:textId="41A2FEE9" w:rsidR="007D41DA" w:rsidRPr="003D5207" w:rsidRDefault="00037B2E" w:rsidP="007D41DA">
            <w:pPr>
              <w:spacing w:line="240" w:lineRule="atLeast"/>
              <w:ind w:left="-108" w:right="-108"/>
              <w:jc w:val="center"/>
              <w:rPr>
                <w:rFonts w:cs="Times New Roman"/>
                <w:lang w:val="en-US"/>
              </w:rPr>
            </w:pPr>
            <w:r>
              <w:rPr>
                <w:rFonts w:cs="Times New Roman"/>
              </w:rPr>
              <w:t xml:space="preserve">30 </w:t>
            </w:r>
            <w:r w:rsidR="0005511D">
              <w:rPr>
                <w:rFonts w:cs="Times New Roman"/>
              </w:rPr>
              <w:t>September</w:t>
            </w:r>
          </w:p>
        </w:tc>
        <w:tc>
          <w:tcPr>
            <w:tcW w:w="270" w:type="dxa"/>
          </w:tcPr>
          <w:p w14:paraId="3E43EC9B" w14:textId="77777777" w:rsidR="007D41DA" w:rsidRPr="003D5207" w:rsidRDefault="007D41DA" w:rsidP="007D41DA">
            <w:pPr>
              <w:spacing w:line="240" w:lineRule="atLeast"/>
              <w:ind w:left="-108" w:right="-108"/>
              <w:jc w:val="right"/>
              <w:rPr>
                <w:rFonts w:cs="Times New Roman"/>
                <w:lang w:val="en-US"/>
              </w:rPr>
            </w:pPr>
          </w:p>
        </w:tc>
        <w:tc>
          <w:tcPr>
            <w:tcW w:w="1440" w:type="dxa"/>
          </w:tcPr>
          <w:p w14:paraId="4ED8BA91" w14:textId="77777777" w:rsidR="007D41DA" w:rsidRPr="003D5207" w:rsidRDefault="007D41DA" w:rsidP="007D41DA">
            <w:pPr>
              <w:spacing w:line="240" w:lineRule="atLeast"/>
              <w:ind w:left="-108" w:right="-108"/>
              <w:jc w:val="center"/>
              <w:rPr>
                <w:rFonts w:cs="Times New Roman"/>
                <w:lang w:val="en-US"/>
              </w:rPr>
            </w:pPr>
            <w:r w:rsidRPr="003D5207">
              <w:rPr>
                <w:rFonts w:cs="Times New Roman"/>
                <w:lang w:val="en-US"/>
              </w:rPr>
              <w:t>31 December</w:t>
            </w:r>
          </w:p>
        </w:tc>
      </w:tr>
      <w:tr w:rsidR="007D41DA" w:rsidRPr="00FD569E" w14:paraId="77F627E8" w14:textId="77777777" w:rsidTr="003A0F14">
        <w:tc>
          <w:tcPr>
            <w:tcW w:w="5508" w:type="dxa"/>
          </w:tcPr>
          <w:p w14:paraId="4ADEE833" w14:textId="77777777" w:rsidR="007D41DA" w:rsidRPr="003D5207" w:rsidRDefault="007D41DA" w:rsidP="007D41DA">
            <w:pPr>
              <w:tabs>
                <w:tab w:val="left" w:pos="540"/>
              </w:tabs>
              <w:spacing w:line="240" w:lineRule="atLeast"/>
              <w:ind w:right="92"/>
              <w:rPr>
                <w:rFonts w:cs="Times New Roman"/>
                <w:lang w:val="en-US"/>
              </w:rPr>
            </w:pPr>
          </w:p>
        </w:tc>
        <w:tc>
          <w:tcPr>
            <w:tcW w:w="522" w:type="dxa"/>
          </w:tcPr>
          <w:p w14:paraId="647EC205" w14:textId="77777777" w:rsidR="007D41DA" w:rsidRPr="003D5207" w:rsidRDefault="007D41DA" w:rsidP="007D41DA">
            <w:pPr>
              <w:spacing w:line="240" w:lineRule="atLeast"/>
              <w:ind w:left="-108" w:right="-108"/>
              <w:jc w:val="center"/>
              <w:rPr>
                <w:rFonts w:cs="Times New Roman"/>
                <w:i/>
                <w:iCs/>
                <w:lang w:val="en-US"/>
              </w:rPr>
            </w:pPr>
          </w:p>
        </w:tc>
        <w:tc>
          <w:tcPr>
            <w:tcW w:w="1440" w:type="dxa"/>
          </w:tcPr>
          <w:p w14:paraId="6DE61D52" w14:textId="71DD40A2" w:rsidR="007D41DA" w:rsidRPr="003D5207" w:rsidRDefault="009D78D3" w:rsidP="007D41DA">
            <w:pPr>
              <w:spacing w:line="240" w:lineRule="atLeast"/>
              <w:ind w:left="-108" w:right="-108"/>
              <w:jc w:val="center"/>
              <w:rPr>
                <w:rFonts w:cs="Times New Roman"/>
                <w:lang w:val="en-US"/>
              </w:rPr>
            </w:pPr>
            <w:r w:rsidRPr="003D5207">
              <w:rPr>
                <w:rFonts w:cs="Times New Roman"/>
                <w:lang w:val="en-US"/>
              </w:rPr>
              <w:t>202</w:t>
            </w:r>
            <w:r w:rsidR="00C97716" w:rsidRPr="003D5207">
              <w:rPr>
                <w:rFonts w:cs="Times New Roman"/>
                <w:lang w:val="en-US"/>
              </w:rPr>
              <w:t>3</w:t>
            </w:r>
          </w:p>
        </w:tc>
        <w:tc>
          <w:tcPr>
            <w:tcW w:w="270" w:type="dxa"/>
          </w:tcPr>
          <w:p w14:paraId="2FFFB505" w14:textId="77777777" w:rsidR="007D41DA" w:rsidRPr="003D5207" w:rsidRDefault="007D41DA" w:rsidP="007D41DA">
            <w:pPr>
              <w:spacing w:line="240" w:lineRule="atLeast"/>
              <w:ind w:left="-108" w:right="-108"/>
              <w:jc w:val="right"/>
              <w:rPr>
                <w:rFonts w:cs="Times New Roman"/>
                <w:lang w:val="en-US"/>
              </w:rPr>
            </w:pPr>
          </w:p>
        </w:tc>
        <w:tc>
          <w:tcPr>
            <w:tcW w:w="1440" w:type="dxa"/>
          </w:tcPr>
          <w:p w14:paraId="7FD05FBF" w14:textId="49D3F058" w:rsidR="007D41DA" w:rsidRPr="003D5207" w:rsidRDefault="00C97716" w:rsidP="007D41DA">
            <w:pPr>
              <w:spacing w:line="240" w:lineRule="atLeast"/>
              <w:ind w:left="-108" w:right="-108"/>
              <w:jc w:val="center"/>
              <w:rPr>
                <w:rFonts w:cs="Times New Roman"/>
                <w:lang w:val="en-US"/>
              </w:rPr>
            </w:pPr>
            <w:r w:rsidRPr="003D5207">
              <w:rPr>
                <w:rFonts w:cs="Times New Roman"/>
                <w:lang w:val="en-US"/>
              </w:rPr>
              <w:t>2022</w:t>
            </w:r>
          </w:p>
        </w:tc>
      </w:tr>
      <w:tr w:rsidR="007D41DA" w:rsidRPr="00FD569E" w14:paraId="2A0C1279" w14:textId="77777777" w:rsidTr="003A0F14">
        <w:tc>
          <w:tcPr>
            <w:tcW w:w="5508" w:type="dxa"/>
          </w:tcPr>
          <w:p w14:paraId="3965E37F" w14:textId="77777777" w:rsidR="007D41DA" w:rsidRPr="003D5207" w:rsidRDefault="007D41DA" w:rsidP="007D41DA">
            <w:pPr>
              <w:tabs>
                <w:tab w:val="left" w:pos="540"/>
              </w:tabs>
              <w:spacing w:line="240" w:lineRule="atLeast"/>
              <w:ind w:right="92"/>
              <w:rPr>
                <w:rFonts w:cs="Times New Roman"/>
                <w:lang w:val="en-US"/>
              </w:rPr>
            </w:pPr>
          </w:p>
        </w:tc>
        <w:tc>
          <w:tcPr>
            <w:tcW w:w="522" w:type="dxa"/>
          </w:tcPr>
          <w:p w14:paraId="14D54E7D" w14:textId="77777777" w:rsidR="007D41DA" w:rsidRPr="003D5207" w:rsidRDefault="007D41DA" w:rsidP="007D41DA">
            <w:pPr>
              <w:spacing w:line="240" w:lineRule="atLeast"/>
              <w:ind w:left="-108" w:right="-108"/>
              <w:jc w:val="center"/>
              <w:rPr>
                <w:rFonts w:cs="Times New Roman"/>
                <w:i/>
                <w:iCs/>
                <w:lang w:val="en-US"/>
              </w:rPr>
            </w:pPr>
          </w:p>
        </w:tc>
        <w:tc>
          <w:tcPr>
            <w:tcW w:w="3150" w:type="dxa"/>
            <w:gridSpan w:val="3"/>
          </w:tcPr>
          <w:p w14:paraId="5630D299" w14:textId="77777777" w:rsidR="007D41DA" w:rsidRPr="003D5207" w:rsidRDefault="007D41DA" w:rsidP="007D41DA">
            <w:pPr>
              <w:spacing w:line="240" w:lineRule="atLeast"/>
              <w:ind w:left="-108" w:right="-153" w:hanging="110"/>
              <w:jc w:val="center"/>
              <w:rPr>
                <w:rFonts w:cs="Times New Roman"/>
                <w:b/>
                <w:bCs/>
                <w:i/>
                <w:iCs/>
                <w:lang w:val="en-US"/>
              </w:rPr>
            </w:pPr>
            <w:r w:rsidRPr="003D5207">
              <w:rPr>
                <w:rFonts w:cs="Times New Roman"/>
                <w:i/>
                <w:iCs/>
                <w:lang w:val="en-US"/>
              </w:rPr>
              <w:t>(in</w:t>
            </w:r>
            <w:r w:rsidRPr="003D5207">
              <w:rPr>
                <w:rFonts w:cs="Times New Roman"/>
                <w:i/>
                <w:iCs/>
              </w:rPr>
              <w:t xml:space="preserve"> thousand</w:t>
            </w:r>
            <w:r w:rsidRPr="003D5207">
              <w:rPr>
                <w:rFonts w:cs="Times New Roman"/>
                <w:i/>
                <w:iCs/>
                <w:lang w:val="en-US"/>
              </w:rPr>
              <w:t xml:space="preserve"> Baht)</w:t>
            </w:r>
          </w:p>
        </w:tc>
      </w:tr>
      <w:tr w:rsidR="007C4AC6" w:rsidRPr="00FD569E" w14:paraId="1D9BA601" w14:textId="77777777" w:rsidTr="003A0F14">
        <w:tc>
          <w:tcPr>
            <w:tcW w:w="5508" w:type="dxa"/>
          </w:tcPr>
          <w:p w14:paraId="60530EAD" w14:textId="77777777" w:rsidR="007C4AC6" w:rsidRPr="003D5207" w:rsidRDefault="007C4AC6" w:rsidP="007C4AC6">
            <w:pPr>
              <w:spacing w:line="240" w:lineRule="atLeast"/>
              <w:rPr>
                <w:rFonts w:cs="Times New Roman"/>
                <w:lang w:val="en-US"/>
              </w:rPr>
            </w:pPr>
            <w:r w:rsidRPr="003D5207">
              <w:rPr>
                <w:rFonts w:cs="Times New Roman"/>
              </w:rPr>
              <w:t>Trade accounts receivable</w:t>
            </w:r>
          </w:p>
        </w:tc>
        <w:tc>
          <w:tcPr>
            <w:tcW w:w="522" w:type="dxa"/>
          </w:tcPr>
          <w:p w14:paraId="6D66FDF4" w14:textId="77777777" w:rsidR="007C4AC6" w:rsidRPr="003D5207" w:rsidRDefault="007C4AC6" w:rsidP="007C4AC6">
            <w:pPr>
              <w:spacing w:line="240" w:lineRule="atLeast"/>
              <w:ind w:left="-108" w:right="-108"/>
              <w:jc w:val="center"/>
              <w:rPr>
                <w:rFonts w:cs="Times New Roman"/>
                <w:i/>
                <w:iCs/>
                <w:lang w:val="en-US"/>
              </w:rPr>
            </w:pPr>
          </w:p>
        </w:tc>
        <w:tc>
          <w:tcPr>
            <w:tcW w:w="1440" w:type="dxa"/>
          </w:tcPr>
          <w:p w14:paraId="23296431" w14:textId="48815033" w:rsidR="007C4AC6" w:rsidRPr="003D5207" w:rsidRDefault="00266F53" w:rsidP="007C4AC6">
            <w:pPr>
              <w:tabs>
                <w:tab w:val="decimal" w:pos="1155"/>
              </w:tabs>
              <w:spacing w:line="240" w:lineRule="atLeast"/>
              <w:ind w:right="-108"/>
              <w:rPr>
                <w:rFonts w:cs="Times New Roman"/>
                <w:lang w:val="en-US"/>
              </w:rPr>
            </w:pPr>
            <w:r>
              <w:rPr>
                <w:rFonts w:cs="Times New Roman"/>
                <w:lang w:val="en-US"/>
              </w:rPr>
              <w:t>1,062,261</w:t>
            </w:r>
          </w:p>
        </w:tc>
        <w:tc>
          <w:tcPr>
            <w:tcW w:w="270" w:type="dxa"/>
          </w:tcPr>
          <w:p w14:paraId="05F56AAB" w14:textId="77777777" w:rsidR="007C4AC6" w:rsidRPr="003D5207" w:rsidRDefault="007C4AC6" w:rsidP="007C4AC6">
            <w:pPr>
              <w:tabs>
                <w:tab w:val="decimal" w:pos="1161"/>
              </w:tabs>
              <w:spacing w:line="240" w:lineRule="atLeast"/>
              <w:ind w:right="-108"/>
              <w:rPr>
                <w:rFonts w:cs="Times New Roman"/>
                <w:lang w:val="en-US"/>
              </w:rPr>
            </w:pPr>
          </w:p>
        </w:tc>
        <w:tc>
          <w:tcPr>
            <w:tcW w:w="1440" w:type="dxa"/>
          </w:tcPr>
          <w:p w14:paraId="3309E4CF" w14:textId="27505BF8" w:rsidR="007C4AC6" w:rsidRPr="003D5207" w:rsidRDefault="007C4AC6" w:rsidP="007C4AC6">
            <w:pPr>
              <w:tabs>
                <w:tab w:val="decimal" w:pos="1155"/>
              </w:tabs>
              <w:spacing w:line="240" w:lineRule="atLeast"/>
              <w:ind w:right="-108"/>
              <w:rPr>
                <w:rFonts w:cs="Times New Roman"/>
                <w:lang w:val="en-US"/>
              </w:rPr>
            </w:pPr>
            <w:r w:rsidRPr="003D5207">
              <w:rPr>
                <w:rFonts w:cs="Times New Roman"/>
              </w:rPr>
              <w:t xml:space="preserve"> 1,089,460 </w:t>
            </w:r>
          </w:p>
        </w:tc>
      </w:tr>
      <w:tr w:rsidR="007C4AC6" w:rsidRPr="00FD569E" w14:paraId="341451D0" w14:textId="77777777" w:rsidTr="003A0F14">
        <w:tc>
          <w:tcPr>
            <w:tcW w:w="5508" w:type="dxa"/>
          </w:tcPr>
          <w:p w14:paraId="74EF41F9" w14:textId="2327C24D" w:rsidR="007C4AC6" w:rsidRPr="003D5207" w:rsidRDefault="007C4AC6" w:rsidP="007C4AC6">
            <w:pPr>
              <w:spacing w:line="240" w:lineRule="atLeast"/>
              <w:rPr>
                <w:rFonts w:cs="Times New Roman"/>
              </w:rPr>
            </w:pPr>
            <w:r w:rsidRPr="003D5207">
              <w:rPr>
                <w:rFonts w:cs="Times New Roman"/>
              </w:rPr>
              <w:t>Contract liabilities - current</w:t>
            </w:r>
          </w:p>
        </w:tc>
        <w:tc>
          <w:tcPr>
            <w:tcW w:w="522" w:type="dxa"/>
          </w:tcPr>
          <w:p w14:paraId="19C2DFCD" w14:textId="77777777" w:rsidR="007C4AC6" w:rsidRPr="003D5207" w:rsidRDefault="007C4AC6" w:rsidP="007C4AC6">
            <w:pPr>
              <w:spacing w:line="240" w:lineRule="atLeast"/>
              <w:ind w:left="-108" w:right="-108"/>
              <w:jc w:val="center"/>
              <w:rPr>
                <w:rFonts w:cs="Times New Roman"/>
                <w:i/>
                <w:iCs/>
                <w:lang w:val="en-US"/>
              </w:rPr>
            </w:pPr>
          </w:p>
        </w:tc>
        <w:tc>
          <w:tcPr>
            <w:tcW w:w="1440" w:type="dxa"/>
          </w:tcPr>
          <w:p w14:paraId="64107624" w14:textId="7146C454" w:rsidR="007C4AC6" w:rsidRPr="003D5207" w:rsidRDefault="00266F53" w:rsidP="007C4AC6">
            <w:pPr>
              <w:tabs>
                <w:tab w:val="decimal" w:pos="1155"/>
              </w:tabs>
              <w:spacing w:line="240" w:lineRule="atLeast"/>
              <w:ind w:right="-108"/>
              <w:rPr>
                <w:rFonts w:cs="Times New Roman"/>
                <w:cs/>
                <w:lang w:val="en-US"/>
              </w:rPr>
            </w:pPr>
            <w:r>
              <w:rPr>
                <w:rFonts w:cs="Times New Roman"/>
                <w:lang w:val="en-US"/>
              </w:rPr>
              <w:t>27,269</w:t>
            </w:r>
          </w:p>
        </w:tc>
        <w:tc>
          <w:tcPr>
            <w:tcW w:w="270" w:type="dxa"/>
          </w:tcPr>
          <w:p w14:paraId="66912588" w14:textId="77777777" w:rsidR="007C4AC6" w:rsidRPr="003D5207" w:rsidRDefault="007C4AC6" w:rsidP="007C4AC6">
            <w:pPr>
              <w:tabs>
                <w:tab w:val="decimal" w:pos="1161"/>
              </w:tabs>
              <w:spacing w:line="240" w:lineRule="atLeast"/>
              <w:ind w:left="-108" w:right="92" w:hanging="110"/>
              <w:rPr>
                <w:rFonts w:cs="Times New Roman"/>
                <w:lang w:val="en-US"/>
              </w:rPr>
            </w:pPr>
          </w:p>
        </w:tc>
        <w:tc>
          <w:tcPr>
            <w:tcW w:w="1440" w:type="dxa"/>
          </w:tcPr>
          <w:p w14:paraId="6959C62B" w14:textId="50E50F1C" w:rsidR="007C4AC6" w:rsidRPr="003D5207" w:rsidRDefault="007C4AC6" w:rsidP="007C4AC6">
            <w:pPr>
              <w:tabs>
                <w:tab w:val="decimal" w:pos="1155"/>
              </w:tabs>
              <w:spacing w:line="240" w:lineRule="atLeast"/>
              <w:ind w:right="-108"/>
              <w:rPr>
                <w:rFonts w:cs="Times New Roman"/>
                <w:lang w:val="en-US"/>
              </w:rPr>
            </w:pPr>
            <w:r w:rsidRPr="003D5207">
              <w:rPr>
                <w:rFonts w:cs="Times New Roman"/>
              </w:rPr>
              <w:t xml:space="preserve"> 29,289 </w:t>
            </w:r>
          </w:p>
        </w:tc>
      </w:tr>
    </w:tbl>
    <w:p w14:paraId="0A936B83" w14:textId="77777777" w:rsidR="007D41DA" w:rsidRPr="00FD569E" w:rsidRDefault="007D41DA" w:rsidP="007D41DA">
      <w:pPr>
        <w:tabs>
          <w:tab w:val="left" w:pos="540"/>
        </w:tabs>
        <w:spacing w:line="240" w:lineRule="atLeast"/>
        <w:ind w:right="43"/>
        <w:rPr>
          <w:rFonts w:cs="Times New Roman"/>
          <w:b/>
          <w:bCs/>
          <w:lang w:val="en-AU"/>
        </w:rPr>
      </w:pPr>
    </w:p>
    <w:p w14:paraId="549036FD" w14:textId="3993597E" w:rsidR="00171744" w:rsidRDefault="002E2639" w:rsidP="007C4AC6">
      <w:pPr>
        <w:spacing w:line="240" w:lineRule="atLeast"/>
        <w:ind w:left="540"/>
        <w:jc w:val="both"/>
        <w:rPr>
          <w:rFonts w:cs="Times New Roman"/>
        </w:rPr>
      </w:pPr>
      <w:r w:rsidRPr="00FD569E">
        <w:rPr>
          <w:rFonts w:cs="Times New Roman"/>
        </w:rPr>
        <w:t>The contract liabilities primarily relate to the advance consideration received from customers for sales of goods. The Company recognises such contract liabilities as revenue when transferring control</w:t>
      </w:r>
      <w:r w:rsidRPr="00FD569E">
        <w:rPr>
          <w:rFonts w:cs="Times New Roman"/>
          <w:cs/>
        </w:rPr>
        <w:t xml:space="preserve"> </w:t>
      </w:r>
      <w:r w:rsidRPr="00FD569E">
        <w:rPr>
          <w:rFonts w:cs="Times New Roman"/>
        </w:rPr>
        <w:t>of the goods to the customers.</w:t>
      </w:r>
    </w:p>
    <w:p w14:paraId="64DD11A9" w14:textId="0FFB66E6" w:rsidR="003A3182" w:rsidRDefault="003A3182" w:rsidP="007C4AC6">
      <w:pPr>
        <w:spacing w:line="240" w:lineRule="atLeast"/>
        <w:ind w:left="540"/>
        <w:jc w:val="both"/>
        <w:rPr>
          <w:rFonts w:cs="Times New Roman"/>
        </w:rPr>
      </w:pPr>
    </w:p>
    <w:p w14:paraId="3AA74B9D" w14:textId="3F0C9981" w:rsidR="003A3182" w:rsidRDefault="003A3182" w:rsidP="007C4AC6">
      <w:pPr>
        <w:spacing w:line="240" w:lineRule="atLeast"/>
        <w:ind w:left="540"/>
        <w:jc w:val="both"/>
        <w:rPr>
          <w:rFonts w:cs="Times New Roman"/>
        </w:rPr>
      </w:pPr>
    </w:p>
    <w:p w14:paraId="6169D10A" w14:textId="77777777" w:rsidR="003A3182" w:rsidRDefault="003A3182" w:rsidP="007C4AC6">
      <w:pPr>
        <w:spacing w:line="240" w:lineRule="atLeast"/>
        <w:ind w:left="540"/>
        <w:jc w:val="both"/>
        <w:rPr>
          <w:rFonts w:cs="Times New Roman"/>
        </w:rPr>
      </w:pPr>
    </w:p>
    <w:p w14:paraId="5C7C063F" w14:textId="2D5C8922" w:rsidR="00C76B7A" w:rsidRDefault="00C76B7A" w:rsidP="007C4AC6">
      <w:pPr>
        <w:pStyle w:val="Heading1"/>
        <w:numPr>
          <w:ilvl w:val="0"/>
          <w:numId w:val="15"/>
        </w:numPr>
        <w:spacing w:after="0" w:line="240" w:lineRule="atLeast"/>
        <w:ind w:left="540" w:hanging="540"/>
        <w:rPr>
          <w:rFonts w:cs="Times New Roman"/>
          <w:i w:val="0"/>
          <w:iCs w:val="0"/>
        </w:rPr>
      </w:pPr>
      <w:r>
        <w:rPr>
          <w:rFonts w:cs="Times New Roman"/>
          <w:i w:val="0"/>
          <w:iCs w:val="0"/>
        </w:rPr>
        <w:lastRenderedPageBreak/>
        <w:t>Dividends</w:t>
      </w:r>
    </w:p>
    <w:p w14:paraId="52059852" w14:textId="77777777" w:rsidR="00C76B7A" w:rsidRPr="00C76B7A" w:rsidRDefault="00C76B7A" w:rsidP="007C4AC6">
      <w:pPr>
        <w:pStyle w:val="BodyText"/>
        <w:spacing w:after="0" w:line="240" w:lineRule="atLeast"/>
      </w:pP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782"/>
        <w:gridCol w:w="2013"/>
        <w:gridCol w:w="1379"/>
        <w:gridCol w:w="234"/>
        <w:gridCol w:w="1540"/>
      </w:tblGrid>
      <w:tr w:rsidR="00C76B7A" w:rsidRPr="00266D98" w14:paraId="32CD539E" w14:textId="77777777" w:rsidTr="009A7B13">
        <w:trPr>
          <w:tblHeader/>
        </w:trPr>
        <w:tc>
          <w:tcPr>
            <w:tcW w:w="2250" w:type="dxa"/>
          </w:tcPr>
          <w:p w14:paraId="1D0888D6" w14:textId="77777777" w:rsidR="00C76B7A" w:rsidRPr="00266D98" w:rsidRDefault="00C76B7A" w:rsidP="007C4AC6">
            <w:pPr>
              <w:pStyle w:val="block"/>
              <w:spacing w:after="0" w:line="240" w:lineRule="atLeast"/>
              <w:ind w:left="0"/>
              <w:jc w:val="center"/>
              <w:rPr>
                <w:szCs w:val="22"/>
              </w:rPr>
            </w:pPr>
          </w:p>
        </w:tc>
        <w:tc>
          <w:tcPr>
            <w:tcW w:w="1782" w:type="dxa"/>
            <w:vAlign w:val="bottom"/>
          </w:tcPr>
          <w:p w14:paraId="6B764D6F" w14:textId="77777777" w:rsidR="00C76B7A" w:rsidRPr="00266D98" w:rsidRDefault="00C76B7A" w:rsidP="007C4AC6">
            <w:pPr>
              <w:pStyle w:val="block"/>
              <w:spacing w:after="0" w:line="240" w:lineRule="atLeast"/>
              <w:ind w:left="0"/>
              <w:jc w:val="center"/>
              <w:rPr>
                <w:szCs w:val="22"/>
              </w:rPr>
            </w:pPr>
            <w:r w:rsidRPr="00266D98">
              <w:rPr>
                <w:szCs w:val="22"/>
              </w:rPr>
              <w:t>Approval date</w:t>
            </w:r>
          </w:p>
        </w:tc>
        <w:tc>
          <w:tcPr>
            <w:tcW w:w="2013" w:type="dxa"/>
            <w:vAlign w:val="bottom"/>
          </w:tcPr>
          <w:p w14:paraId="34859768" w14:textId="77777777" w:rsidR="00C76B7A" w:rsidRPr="00266D98" w:rsidRDefault="00C76B7A" w:rsidP="007C4AC6">
            <w:pPr>
              <w:pStyle w:val="block"/>
              <w:spacing w:after="0" w:line="240" w:lineRule="atLeast"/>
              <w:ind w:left="0"/>
              <w:jc w:val="center"/>
              <w:rPr>
                <w:szCs w:val="22"/>
              </w:rPr>
            </w:pPr>
            <w:r w:rsidRPr="00266D98">
              <w:rPr>
                <w:szCs w:val="22"/>
              </w:rPr>
              <w:t>Payment schedule</w:t>
            </w:r>
          </w:p>
        </w:tc>
        <w:tc>
          <w:tcPr>
            <w:tcW w:w="1379" w:type="dxa"/>
            <w:vAlign w:val="bottom"/>
          </w:tcPr>
          <w:p w14:paraId="040E42D5" w14:textId="77777777" w:rsidR="00C76B7A" w:rsidRPr="00266D98" w:rsidRDefault="00C76B7A" w:rsidP="007C4AC6">
            <w:pPr>
              <w:pStyle w:val="block"/>
              <w:spacing w:after="0" w:line="240" w:lineRule="atLeast"/>
              <w:ind w:left="-83" w:right="-108"/>
              <w:jc w:val="center"/>
              <w:rPr>
                <w:i/>
                <w:iCs/>
                <w:szCs w:val="22"/>
              </w:rPr>
            </w:pPr>
            <w:r w:rsidRPr="00266D98">
              <w:rPr>
                <w:szCs w:val="22"/>
              </w:rPr>
              <w:t>Dividend rate per share</w:t>
            </w:r>
            <w:r w:rsidRPr="00266D98">
              <w:rPr>
                <w:i/>
                <w:iCs/>
                <w:szCs w:val="22"/>
              </w:rPr>
              <w:t xml:space="preserve"> </w:t>
            </w:r>
          </w:p>
        </w:tc>
        <w:tc>
          <w:tcPr>
            <w:tcW w:w="234" w:type="dxa"/>
            <w:vAlign w:val="bottom"/>
          </w:tcPr>
          <w:p w14:paraId="322694E2" w14:textId="77777777" w:rsidR="00C76B7A" w:rsidRPr="00266D98" w:rsidRDefault="00C76B7A" w:rsidP="007C4AC6">
            <w:pPr>
              <w:pStyle w:val="block"/>
              <w:spacing w:after="0" w:line="240" w:lineRule="atLeast"/>
              <w:ind w:left="0"/>
              <w:jc w:val="center"/>
              <w:rPr>
                <w:i/>
                <w:iCs/>
                <w:szCs w:val="22"/>
              </w:rPr>
            </w:pPr>
          </w:p>
        </w:tc>
        <w:tc>
          <w:tcPr>
            <w:tcW w:w="1540" w:type="dxa"/>
            <w:vAlign w:val="bottom"/>
          </w:tcPr>
          <w:p w14:paraId="0D2A8217" w14:textId="77777777" w:rsidR="00C76B7A" w:rsidRPr="00266D98" w:rsidRDefault="00C76B7A" w:rsidP="007C4AC6">
            <w:pPr>
              <w:pStyle w:val="block"/>
              <w:spacing w:after="0" w:line="240" w:lineRule="atLeast"/>
              <w:ind w:left="-96" w:right="-83"/>
              <w:jc w:val="center"/>
              <w:rPr>
                <w:rFonts w:cs="Angsana New"/>
                <w:i/>
                <w:iCs/>
                <w:szCs w:val="22"/>
                <w:lang w:val="en-US" w:bidi="th-TH"/>
              </w:rPr>
            </w:pPr>
            <w:r w:rsidRPr="00266D98">
              <w:rPr>
                <w:rFonts w:cs="Angsana New"/>
                <w:szCs w:val="22"/>
                <w:lang w:val="en-US" w:bidi="th-TH"/>
              </w:rPr>
              <w:t>Amount</w:t>
            </w:r>
          </w:p>
        </w:tc>
      </w:tr>
      <w:tr w:rsidR="00C76B7A" w:rsidRPr="00266D98" w14:paraId="21E0AA6A" w14:textId="77777777" w:rsidTr="009A7B13">
        <w:trPr>
          <w:tblHeader/>
        </w:trPr>
        <w:tc>
          <w:tcPr>
            <w:tcW w:w="2250" w:type="dxa"/>
          </w:tcPr>
          <w:p w14:paraId="0A0DB522" w14:textId="77777777" w:rsidR="00C76B7A" w:rsidRPr="00266D98" w:rsidRDefault="00C76B7A" w:rsidP="007C4AC6">
            <w:pPr>
              <w:pStyle w:val="block"/>
              <w:spacing w:after="0" w:line="240" w:lineRule="atLeast"/>
              <w:ind w:left="-135" w:right="-146"/>
              <w:jc w:val="center"/>
              <w:rPr>
                <w:szCs w:val="22"/>
              </w:rPr>
            </w:pPr>
          </w:p>
        </w:tc>
        <w:tc>
          <w:tcPr>
            <w:tcW w:w="1782" w:type="dxa"/>
            <w:vAlign w:val="bottom"/>
          </w:tcPr>
          <w:p w14:paraId="4AEA9FEF" w14:textId="77777777" w:rsidR="00C76B7A" w:rsidRPr="00266D98" w:rsidRDefault="00C76B7A" w:rsidP="007C4AC6">
            <w:pPr>
              <w:pStyle w:val="block"/>
              <w:spacing w:after="0" w:line="240" w:lineRule="atLeast"/>
              <w:ind w:left="-135" w:right="-146"/>
              <w:jc w:val="center"/>
              <w:rPr>
                <w:szCs w:val="22"/>
              </w:rPr>
            </w:pPr>
          </w:p>
        </w:tc>
        <w:tc>
          <w:tcPr>
            <w:tcW w:w="2013" w:type="dxa"/>
            <w:vAlign w:val="bottom"/>
          </w:tcPr>
          <w:p w14:paraId="260671B6" w14:textId="77777777" w:rsidR="00C76B7A" w:rsidRPr="00266D98" w:rsidRDefault="00C76B7A" w:rsidP="007C4AC6">
            <w:pPr>
              <w:pStyle w:val="block"/>
              <w:spacing w:after="0" w:line="240" w:lineRule="atLeast"/>
              <w:ind w:left="-70" w:right="-146"/>
              <w:jc w:val="center"/>
              <w:rPr>
                <w:szCs w:val="22"/>
              </w:rPr>
            </w:pPr>
          </w:p>
        </w:tc>
        <w:tc>
          <w:tcPr>
            <w:tcW w:w="1379" w:type="dxa"/>
            <w:vAlign w:val="bottom"/>
          </w:tcPr>
          <w:p w14:paraId="60451D72" w14:textId="77777777" w:rsidR="00C76B7A" w:rsidRPr="00266D98" w:rsidRDefault="00C76B7A" w:rsidP="007C4AC6">
            <w:pPr>
              <w:pStyle w:val="block"/>
              <w:spacing w:after="0" w:line="240" w:lineRule="atLeast"/>
              <w:ind w:left="0"/>
              <w:jc w:val="center"/>
              <w:rPr>
                <w:szCs w:val="22"/>
              </w:rPr>
            </w:pPr>
            <w:r w:rsidRPr="00266D98">
              <w:rPr>
                <w:i/>
                <w:iCs/>
                <w:szCs w:val="22"/>
              </w:rPr>
              <w:t>(Baht)</w:t>
            </w:r>
          </w:p>
        </w:tc>
        <w:tc>
          <w:tcPr>
            <w:tcW w:w="234" w:type="dxa"/>
            <w:vAlign w:val="bottom"/>
          </w:tcPr>
          <w:p w14:paraId="56877F72" w14:textId="77777777" w:rsidR="00C76B7A" w:rsidRPr="00266D98" w:rsidRDefault="00C76B7A" w:rsidP="007C4AC6">
            <w:pPr>
              <w:pStyle w:val="block"/>
              <w:spacing w:after="0" w:line="240" w:lineRule="atLeast"/>
              <w:ind w:left="0"/>
              <w:jc w:val="center"/>
              <w:rPr>
                <w:szCs w:val="22"/>
              </w:rPr>
            </w:pPr>
          </w:p>
        </w:tc>
        <w:tc>
          <w:tcPr>
            <w:tcW w:w="1540" w:type="dxa"/>
            <w:vAlign w:val="bottom"/>
          </w:tcPr>
          <w:p w14:paraId="27311ADF" w14:textId="77777777" w:rsidR="00C76B7A" w:rsidRPr="00266D98" w:rsidRDefault="00C76B7A" w:rsidP="007C4AC6">
            <w:pPr>
              <w:pStyle w:val="block"/>
              <w:spacing w:after="0" w:line="240" w:lineRule="atLeast"/>
              <w:ind w:left="-96" w:right="-83"/>
              <w:jc w:val="center"/>
              <w:rPr>
                <w:szCs w:val="22"/>
              </w:rPr>
            </w:pPr>
            <w:r w:rsidRPr="00266D98">
              <w:rPr>
                <w:i/>
                <w:iCs/>
                <w:szCs w:val="22"/>
              </w:rPr>
              <w:t>(in million Baht)</w:t>
            </w:r>
          </w:p>
        </w:tc>
      </w:tr>
      <w:tr w:rsidR="00C76B7A" w:rsidRPr="00266D98" w14:paraId="47A9518C" w14:textId="77777777" w:rsidTr="009A7B13">
        <w:tc>
          <w:tcPr>
            <w:tcW w:w="2250" w:type="dxa"/>
            <w:vAlign w:val="bottom"/>
          </w:tcPr>
          <w:p w14:paraId="76BC9F26" w14:textId="4B2C222B" w:rsidR="00C76B7A" w:rsidRPr="009E6022" w:rsidRDefault="00C76B7A" w:rsidP="007C4AC6">
            <w:pPr>
              <w:pStyle w:val="block"/>
              <w:spacing w:after="0" w:line="240" w:lineRule="atLeast"/>
              <w:ind w:left="0" w:right="-146"/>
              <w:rPr>
                <w:rFonts w:cstheme="minorBidi"/>
                <w:b/>
                <w:bCs/>
                <w:i/>
                <w:iCs/>
                <w:szCs w:val="22"/>
                <w:lang w:val="en-US" w:bidi="th-TH"/>
              </w:rPr>
            </w:pPr>
            <w:r w:rsidRPr="009E6022">
              <w:rPr>
                <w:rFonts w:cstheme="minorBidi"/>
                <w:b/>
                <w:bCs/>
                <w:i/>
                <w:iCs/>
                <w:szCs w:val="22"/>
                <w:lang w:val="en-US" w:bidi="th-TH"/>
              </w:rPr>
              <w:t>202</w:t>
            </w:r>
            <w:r w:rsidR="003D5207">
              <w:rPr>
                <w:rFonts w:cstheme="minorBidi"/>
                <w:b/>
                <w:bCs/>
                <w:i/>
                <w:iCs/>
                <w:szCs w:val="22"/>
                <w:lang w:val="en-US" w:bidi="th-TH"/>
              </w:rPr>
              <w:t>3</w:t>
            </w:r>
          </w:p>
        </w:tc>
        <w:tc>
          <w:tcPr>
            <w:tcW w:w="1782" w:type="dxa"/>
            <w:vAlign w:val="bottom"/>
          </w:tcPr>
          <w:p w14:paraId="3D327023" w14:textId="77777777" w:rsidR="00C76B7A" w:rsidRPr="00266D98" w:rsidRDefault="00C76B7A" w:rsidP="007C4AC6">
            <w:pPr>
              <w:pStyle w:val="block"/>
              <w:spacing w:after="0" w:line="240" w:lineRule="atLeast"/>
              <w:ind w:left="-135" w:right="-146"/>
              <w:jc w:val="center"/>
              <w:rPr>
                <w:szCs w:val="22"/>
              </w:rPr>
            </w:pPr>
          </w:p>
        </w:tc>
        <w:tc>
          <w:tcPr>
            <w:tcW w:w="2013" w:type="dxa"/>
            <w:vAlign w:val="bottom"/>
          </w:tcPr>
          <w:p w14:paraId="5304C7F4" w14:textId="77777777" w:rsidR="00C76B7A" w:rsidRPr="00266D98" w:rsidRDefault="00C76B7A" w:rsidP="007C4AC6">
            <w:pPr>
              <w:pStyle w:val="block"/>
              <w:spacing w:after="0" w:line="240" w:lineRule="atLeast"/>
              <w:ind w:left="-70" w:right="-146"/>
              <w:jc w:val="center"/>
              <w:rPr>
                <w:szCs w:val="22"/>
              </w:rPr>
            </w:pPr>
          </w:p>
        </w:tc>
        <w:tc>
          <w:tcPr>
            <w:tcW w:w="1379" w:type="dxa"/>
            <w:vAlign w:val="bottom"/>
          </w:tcPr>
          <w:p w14:paraId="7977C24A" w14:textId="77777777" w:rsidR="00C76B7A" w:rsidRPr="00266D98" w:rsidRDefault="00C76B7A" w:rsidP="007C4AC6">
            <w:pPr>
              <w:pStyle w:val="block"/>
              <w:spacing w:after="0" w:line="240" w:lineRule="atLeast"/>
              <w:ind w:left="0"/>
              <w:jc w:val="center"/>
              <w:rPr>
                <w:szCs w:val="22"/>
              </w:rPr>
            </w:pPr>
          </w:p>
        </w:tc>
        <w:tc>
          <w:tcPr>
            <w:tcW w:w="234" w:type="dxa"/>
            <w:vAlign w:val="bottom"/>
          </w:tcPr>
          <w:p w14:paraId="02658B3F" w14:textId="77777777" w:rsidR="00C76B7A" w:rsidRPr="00266D98" w:rsidRDefault="00C76B7A" w:rsidP="007C4AC6">
            <w:pPr>
              <w:pStyle w:val="block"/>
              <w:spacing w:after="0" w:line="240" w:lineRule="atLeast"/>
              <w:ind w:left="0"/>
              <w:jc w:val="center"/>
              <w:rPr>
                <w:szCs w:val="22"/>
              </w:rPr>
            </w:pPr>
          </w:p>
        </w:tc>
        <w:tc>
          <w:tcPr>
            <w:tcW w:w="1540" w:type="dxa"/>
            <w:vAlign w:val="bottom"/>
          </w:tcPr>
          <w:p w14:paraId="0C9B94D4" w14:textId="77777777" w:rsidR="00C76B7A" w:rsidRPr="00266D98" w:rsidRDefault="00C76B7A" w:rsidP="007C4AC6">
            <w:pPr>
              <w:pStyle w:val="block"/>
              <w:spacing w:after="0" w:line="240" w:lineRule="atLeast"/>
              <w:ind w:left="-96" w:right="-83"/>
              <w:jc w:val="center"/>
              <w:rPr>
                <w:szCs w:val="22"/>
              </w:rPr>
            </w:pPr>
          </w:p>
        </w:tc>
      </w:tr>
      <w:tr w:rsidR="00C76B7A" w:rsidRPr="00266D98" w14:paraId="150B5372" w14:textId="77777777" w:rsidTr="009A7B13">
        <w:tc>
          <w:tcPr>
            <w:tcW w:w="2250" w:type="dxa"/>
          </w:tcPr>
          <w:p w14:paraId="45AA5219" w14:textId="77777777" w:rsidR="00C76B7A" w:rsidRPr="00266D98" w:rsidRDefault="00C76B7A" w:rsidP="007C4AC6">
            <w:pPr>
              <w:pStyle w:val="block"/>
              <w:spacing w:after="0" w:line="240" w:lineRule="atLeast"/>
              <w:ind w:left="0" w:right="-146"/>
              <w:rPr>
                <w:szCs w:val="22"/>
              </w:rPr>
            </w:pPr>
            <w:r>
              <w:rPr>
                <w:szCs w:val="22"/>
                <w:lang w:val="en-US"/>
              </w:rPr>
              <w:t>Annual</w:t>
            </w:r>
            <w:r w:rsidRPr="00266D98">
              <w:rPr>
                <w:szCs w:val="22"/>
              </w:rPr>
              <w:t xml:space="preserve"> dividend</w:t>
            </w:r>
          </w:p>
        </w:tc>
        <w:tc>
          <w:tcPr>
            <w:tcW w:w="1782" w:type="dxa"/>
            <w:shd w:val="clear" w:color="auto" w:fill="auto"/>
            <w:vAlign w:val="bottom"/>
          </w:tcPr>
          <w:p w14:paraId="321C695E" w14:textId="50CDA394" w:rsidR="00C76B7A" w:rsidRPr="00244A4B" w:rsidRDefault="004F25C4" w:rsidP="007C4AC6">
            <w:pPr>
              <w:spacing w:line="240" w:lineRule="atLeast"/>
              <w:ind w:left="191" w:hanging="191"/>
              <w:jc w:val="center"/>
              <w:rPr>
                <w:szCs w:val="24"/>
                <w:lang w:val="en-US"/>
              </w:rPr>
            </w:pPr>
            <w:r>
              <w:rPr>
                <w:szCs w:val="24"/>
                <w:lang w:val="en-US"/>
              </w:rPr>
              <w:t>18 April 2023</w:t>
            </w:r>
          </w:p>
        </w:tc>
        <w:tc>
          <w:tcPr>
            <w:tcW w:w="2013" w:type="dxa"/>
            <w:shd w:val="clear" w:color="auto" w:fill="auto"/>
            <w:vAlign w:val="bottom"/>
          </w:tcPr>
          <w:p w14:paraId="0702FE4A" w14:textId="12278606" w:rsidR="00C76B7A" w:rsidRPr="00CD0379" w:rsidRDefault="004F25C4" w:rsidP="007C4AC6">
            <w:pPr>
              <w:spacing w:line="240" w:lineRule="atLeast"/>
              <w:ind w:left="191" w:hanging="191"/>
              <w:jc w:val="center"/>
            </w:pPr>
            <w:r>
              <w:t>May 2023</w:t>
            </w:r>
          </w:p>
        </w:tc>
        <w:tc>
          <w:tcPr>
            <w:tcW w:w="1379" w:type="dxa"/>
            <w:vAlign w:val="bottom"/>
          </w:tcPr>
          <w:p w14:paraId="18E206C5" w14:textId="68272636" w:rsidR="00C76B7A" w:rsidRPr="00CD0379" w:rsidRDefault="00DB6CB9" w:rsidP="007C4AC6">
            <w:pPr>
              <w:pStyle w:val="block"/>
              <w:spacing w:after="0" w:line="240" w:lineRule="atLeast"/>
              <w:ind w:left="0"/>
              <w:jc w:val="center"/>
              <w:rPr>
                <w:rFonts w:cstheme="minorBidi"/>
                <w:szCs w:val="28"/>
                <w:lang w:val="en-US" w:bidi="th-TH"/>
              </w:rPr>
            </w:pPr>
            <w:r>
              <w:rPr>
                <w:rFonts w:cstheme="minorBidi"/>
                <w:szCs w:val="28"/>
                <w:lang w:val="en-US" w:bidi="th-TH"/>
              </w:rPr>
              <w:t>10</w:t>
            </w:r>
          </w:p>
        </w:tc>
        <w:tc>
          <w:tcPr>
            <w:tcW w:w="234" w:type="dxa"/>
            <w:vAlign w:val="bottom"/>
          </w:tcPr>
          <w:p w14:paraId="322A7BA6" w14:textId="77777777" w:rsidR="00C76B7A" w:rsidRPr="00CD0379" w:rsidRDefault="00C76B7A" w:rsidP="007C4AC6">
            <w:pPr>
              <w:pStyle w:val="block"/>
              <w:spacing w:after="0" w:line="240" w:lineRule="atLeast"/>
              <w:ind w:left="0"/>
              <w:jc w:val="center"/>
              <w:rPr>
                <w:szCs w:val="22"/>
              </w:rPr>
            </w:pPr>
          </w:p>
        </w:tc>
        <w:tc>
          <w:tcPr>
            <w:tcW w:w="1540" w:type="dxa"/>
            <w:vAlign w:val="bottom"/>
          </w:tcPr>
          <w:p w14:paraId="22D65F1B" w14:textId="5C97C1A7" w:rsidR="00C76B7A" w:rsidRPr="00CD0379" w:rsidRDefault="00DB6CB9" w:rsidP="007C4AC6">
            <w:pPr>
              <w:pStyle w:val="block"/>
              <w:tabs>
                <w:tab w:val="decimal" w:pos="696"/>
              </w:tabs>
              <w:spacing w:after="0" w:line="240" w:lineRule="atLeast"/>
              <w:ind w:left="-96" w:right="-83"/>
              <w:jc w:val="center"/>
              <w:rPr>
                <w:szCs w:val="22"/>
              </w:rPr>
            </w:pPr>
            <w:r>
              <w:rPr>
                <w:szCs w:val="22"/>
              </w:rPr>
              <w:t>432</w:t>
            </w:r>
          </w:p>
        </w:tc>
      </w:tr>
      <w:tr w:rsidR="00C76B7A" w:rsidRPr="00266D98" w14:paraId="15188287" w14:textId="77777777" w:rsidTr="009A7B13">
        <w:tc>
          <w:tcPr>
            <w:tcW w:w="2250" w:type="dxa"/>
          </w:tcPr>
          <w:p w14:paraId="6E8CFE93" w14:textId="77777777" w:rsidR="00C76B7A" w:rsidRDefault="00C76B7A" w:rsidP="007C4AC6">
            <w:pPr>
              <w:pStyle w:val="block"/>
              <w:spacing w:after="0" w:line="240" w:lineRule="atLeast"/>
              <w:ind w:left="0" w:right="-146"/>
              <w:rPr>
                <w:szCs w:val="22"/>
                <w:lang w:val="en-US"/>
              </w:rPr>
            </w:pPr>
          </w:p>
        </w:tc>
        <w:tc>
          <w:tcPr>
            <w:tcW w:w="1782" w:type="dxa"/>
            <w:shd w:val="clear" w:color="auto" w:fill="auto"/>
            <w:vAlign w:val="bottom"/>
          </w:tcPr>
          <w:p w14:paraId="320F3627" w14:textId="77777777" w:rsidR="00C76B7A" w:rsidRDefault="00C76B7A" w:rsidP="007C4AC6">
            <w:pPr>
              <w:spacing w:line="240" w:lineRule="atLeast"/>
              <w:ind w:left="191" w:hanging="191"/>
              <w:jc w:val="center"/>
              <w:rPr>
                <w:szCs w:val="24"/>
              </w:rPr>
            </w:pPr>
          </w:p>
        </w:tc>
        <w:tc>
          <w:tcPr>
            <w:tcW w:w="2013" w:type="dxa"/>
            <w:shd w:val="clear" w:color="auto" w:fill="auto"/>
            <w:vAlign w:val="bottom"/>
          </w:tcPr>
          <w:p w14:paraId="0C9D4D9D" w14:textId="77777777" w:rsidR="00C76B7A" w:rsidRDefault="00C76B7A" w:rsidP="007C4AC6">
            <w:pPr>
              <w:spacing w:line="240" w:lineRule="atLeast"/>
              <w:ind w:left="191" w:hanging="191"/>
              <w:jc w:val="center"/>
            </w:pPr>
          </w:p>
        </w:tc>
        <w:tc>
          <w:tcPr>
            <w:tcW w:w="1379" w:type="dxa"/>
            <w:vAlign w:val="bottom"/>
          </w:tcPr>
          <w:p w14:paraId="09B7328A" w14:textId="18AED61F" w:rsidR="00C76B7A" w:rsidRDefault="00C76B7A" w:rsidP="007C4AC6">
            <w:pPr>
              <w:pStyle w:val="block"/>
              <w:spacing w:after="0" w:line="240" w:lineRule="atLeast"/>
              <w:ind w:left="0"/>
              <w:jc w:val="center"/>
              <w:rPr>
                <w:rFonts w:cstheme="minorBidi"/>
                <w:szCs w:val="28"/>
                <w:lang w:val="en-US" w:bidi="th-TH"/>
              </w:rPr>
            </w:pPr>
          </w:p>
        </w:tc>
        <w:tc>
          <w:tcPr>
            <w:tcW w:w="234" w:type="dxa"/>
            <w:vAlign w:val="bottom"/>
          </w:tcPr>
          <w:p w14:paraId="541A9BF1" w14:textId="77777777" w:rsidR="00C76B7A" w:rsidRPr="00CD0379" w:rsidRDefault="00C76B7A" w:rsidP="007C4AC6">
            <w:pPr>
              <w:pStyle w:val="block"/>
              <w:spacing w:after="0" w:line="240" w:lineRule="atLeast"/>
              <w:ind w:left="0"/>
              <w:jc w:val="center"/>
              <w:rPr>
                <w:szCs w:val="22"/>
              </w:rPr>
            </w:pPr>
          </w:p>
        </w:tc>
        <w:tc>
          <w:tcPr>
            <w:tcW w:w="1540" w:type="dxa"/>
            <w:vAlign w:val="bottom"/>
          </w:tcPr>
          <w:p w14:paraId="1BDD5527" w14:textId="4BD7FBC8" w:rsidR="00C76B7A" w:rsidRDefault="00C76B7A" w:rsidP="007C4AC6">
            <w:pPr>
              <w:pStyle w:val="block"/>
              <w:tabs>
                <w:tab w:val="decimal" w:pos="696"/>
              </w:tabs>
              <w:spacing w:after="0" w:line="240" w:lineRule="atLeast"/>
              <w:ind w:left="-96" w:right="-83"/>
              <w:jc w:val="center"/>
              <w:rPr>
                <w:szCs w:val="22"/>
              </w:rPr>
            </w:pPr>
          </w:p>
        </w:tc>
      </w:tr>
      <w:tr w:rsidR="003D5207" w:rsidRPr="00266D98" w14:paraId="7BD93F7C" w14:textId="77777777" w:rsidTr="009A7B13">
        <w:tc>
          <w:tcPr>
            <w:tcW w:w="2250" w:type="dxa"/>
            <w:vAlign w:val="bottom"/>
          </w:tcPr>
          <w:p w14:paraId="685421D9" w14:textId="4A8D7A2E" w:rsidR="003D5207" w:rsidRDefault="003D5207" w:rsidP="003D5207">
            <w:pPr>
              <w:pStyle w:val="block"/>
              <w:spacing w:after="0" w:line="240" w:lineRule="atLeast"/>
              <w:ind w:left="0" w:right="-146"/>
              <w:rPr>
                <w:szCs w:val="22"/>
                <w:lang w:val="en-US"/>
              </w:rPr>
            </w:pPr>
            <w:r w:rsidRPr="009E6022">
              <w:rPr>
                <w:rFonts w:cstheme="minorBidi"/>
                <w:b/>
                <w:bCs/>
                <w:i/>
                <w:iCs/>
                <w:szCs w:val="22"/>
                <w:lang w:val="en-US" w:bidi="th-TH"/>
              </w:rPr>
              <w:t>2022</w:t>
            </w:r>
          </w:p>
        </w:tc>
        <w:tc>
          <w:tcPr>
            <w:tcW w:w="1782" w:type="dxa"/>
            <w:shd w:val="clear" w:color="auto" w:fill="auto"/>
            <w:vAlign w:val="bottom"/>
          </w:tcPr>
          <w:p w14:paraId="7EA3737F" w14:textId="77777777" w:rsidR="003D5207" w:rsidRDefault="003D5207" w:rsidP="003D5207">
            <w:pPr>
              <w:spacing w:line="240" w:lineRule="atLeast"/>
              <w:ind w:left="191" w:hanging="191"/>
              <w:jc w:val="center"/>
              <w:rPr>
                <w:szCs w:val="24"/>
              </w:rPr>
            </w:pPr>
          </w:p>
        </w:tc>
        <w:tc>
          <w:tcPr>
            <w:tcW w:w="2013" w:type="dxa"/>
            <w:shd w:val="clear" w:color="auto" w:fill="auto"/>
            <w:vAlign w:val="bottom"/>
          </w:tcPr>
          <w:p w14:paraId="5F92BE07" w14:textId="77777777" w:rsidR="003D5207" w:rsidRDefault="003D5207" w:rsidP="003D5207">
            <w:pPr>
              <w:spacing w:line="240" w:lineRule="atLeast"/>
              <w:ind w:left="191" w:hanging="191"/>
              <w:jc w:val="center"/>
            </w:pPr>
          </w:p>
        </w:tc>
        <w:tc>
          <w:tcPr>
            <w:tcW w:w="1379" w:type="dxa"/>
            <w:vAlign w:val="bottom"/>
          </w:tcPr>
          <w:p w14:paraId="1B910C27" w14:textId="77777777" w:rsidR="003D5207" w:rsidRDefault="003D5207" w:rsidP="003D5207">
            <w:pPr>
              <w:pStyle w:val="block"/>
              <w:spacing w:after="0" w:line="240" w:lineRule="atLeast"/>
              <w:ind w:left="0"/>
              <w:jc w:val="center"/>
              <w:rPr>
                <w:rFonts w:cstheme="minorBidi"/>
                <w:szCs w:val="28"/>
                <w:lang w:val="en-US" w:bidi="th-TH"/>
              </w:rPr>
            </w:pPr>
          </w:p>
        </w:tc>
        <w:tc>
          <w:tcPr>
            <w:tcW w:w="234" w:type="dxa"/>
            <w:vAlign w:val="bottom"/>
          </w:tcPr>
          <w:p w14:paraId="268C0671" w14:textId="77777777" w:rsidR="003D5207" w:rsidRPr="00CD0379" w:rsidRDefault="003D5207" w:rsidP="003D5207">
            <w:pPr>
              <w:pStyle w:val="block"/>
              <w:spacing w:after="0" w:line="240" w:lineRule="atLeast"/>
              <w:ind w:left="0"/>
              <w:jc w:val="center"/>
              <w:rPr>
                <w:szCs w:val="22"/>
              </w:rPr>
            </w:pPr>
          </w:p>
        </w:tc>
        <w:tc>
          <w:tcPr>
            <w:tcW w:w="1540" w:type="dxa"/>
            <w:vAlign w:val="bottom"/>
          </w:tcPr>
          <w:p w14:paraId="64DFE175" w14:textId="77777777" w:rsidR="003D5207" w:rsidRDefault="003D5207" w:rsidP="003D5207">
            <w:pPr>
              <w:pStyle w:val="block"/>
              <w:tabs>
                <w:tab w:val="decimal" w:pos="696"/>
              </w:tabs>
              <w:spacing w:after="0" w:line="240" w:lineRule="atLeast"/>
              <w:ind w:left="-96" w:right="-83"/>
              <w:jc w:val="center"/>
              <w:rPr>
                <w:szCs w:val="22"/>
              </w:rPr>
            </w:pPr>
          </w:p>
        </w:tc>
      </w:tr>
      <w:tr w:rsidR="003D5207" w:rsidRPr="00266D98" w14:paraId="5916F29E" w14:textId="77777777" w:rsidTr="009A7B13">
        <w:tc>
          <w:tcPr>
            <w:tcW w:w="2250" w:type="dxa"/>
          </w:tcPr>
          <w:p w14:paraId="58656D29" w14:textId="64F8BCBE" w:rsidR="003D5207" w:rsidRPr="009E6022" w:rsidRDefault="003D5207" w:rsidP="003D5207">
            <w:pPr>
              <w:pStyle w:val="block"/>
              <w:spacing w:after="0" w:line="240" w:lineRule="atLeast"/>
              <w:ind w:left="0" w:right="-146"/>
              <w:rPr>
                <w:rFonts w:cstheme="minorBidi"/>
                <w:b/>
                <w:bCs/>
                <w:i/>
                <w:iCs/>
                <w:szCs w:val="22"/>
                <w:lang w:val="en-US" w:bidi="th-TH"/>
              </w:rPr>
            </w:pPr>
            <w:r>
              <w:rPr>
                <w:szCs w:val="22"/>
                <w:lang w:val="en-US"/>
              </w:rPr>
              <w:t>Annual</w:t>
            </w:r>
            <w:r w:rsidRPr="00266D98">
              <w:rPr>
                <w:szCs w:val="22"/>
              </w:rPr>
              <w:t xml:space="preserve"> dividend</w:t>
            </w:r>
          </w:p>
        </w:tc>
        <w:tc>
          <w:tcPr>
            <w:tcW w:w="1782" w:type="dxa"/>
            <w:shd w:val="clear" w:color="auto" w:fill="auto"/>
            <w:vAlign w:val="bottom"/>
          </w:tcPr>
          <w:p w14:paraId="46199423" w14:textId="19A3C791" w:rsidR="003D5207" w:rsidRDefault="003D5207" w:rsidP="003D5207">
            <w:pPr>
              <w:spacing w:line="240" w:lineRule="atLeast"/>
              <w:ind w:left="191" w:hanging="191"/>
              <w:jc w:val="center"/>
              <w:rPr>
                <w:szCs w:val="24"/>
              </w:rPr>
            </w:pPr>
            <w:r>
              <w:rPr>
                <w:szCs w:val="24"/>
              </w:rPr>
              <w:t>25 April 2022</w:t>
            </w:r>
          </w:p>
        </w:tc>
        <w:tc>
          <w:tcPr>
            <w:tcW w:w="2013" w:type="dxa"/>
            <w:shd w:val="clear" w:color="auto" w:fill="auto"/>
            <w:vAlign w:val="bottom"/>
          </w:tcPr>
          <w:p w14:paraId="5E54DF2D" w14:textId="17458086" w:rsidR="003D5207" w:rsidRDefault="003D5207" w:rsidP="003D5207">
            <w:pPr>
              <w:spacing w:line="240" w:lineRule="atLeast"/>
              <w:ind w:left="191" w:hanging="191"/>
              <w:jc w:val="center"/>
            </w:pPr>
            <w:r>
              <w:t>May 2022</w:t>
            </w:r>
          </w:p>
        </w:tc>
        <w:tc>
          <w:tcPr>
            <w:tcW w:w="1379" w:type="dxa"/>
            <w:vAlign w:val="bottom"/>
          </w:tcPr>
          <w:p w14:paraId="7902A0BA" w14:textId="6AF33EB9" w:rsidR="003D5207" w:rsidRDefault="003D5207" w:rsidP="003D5207">
            <w:pPr>
              <w:pStyle w:val="block"/>
              <w:spacing w:after="0" w:line="240" w:lineRule="atLeast"/>
              <w:ind w:left="0"/>
              <w:jc w:val="center"/>
              <w:rPr>
                <w:rFonts w:cstheme="minorBidi"/>
                <w:szCs w:val="28"/>
                <w:lang w:val="en-US" w:bidi="th-TH"/>
              </w:rPr>
            </w:pPr>
            <w:r>
              <w:rPr>
                <w:rFonts w:cstheme="minorBidi"/>
                <w:szCs w:val="28"/>
                <w:lang w:val="en-US" w:bidi="th-TH"/>
              </w:rPr>
              <w:t>10</w:t>
            </w:r>
          </w:p>
        </w:tc>
        <w:tc>
          <w:tcPr>
            <w:tcW w:w="234" w:type="dxa"/>
            <w:vAlign w:val="bottom"/>
          </w:tcPr>
          <w:p w14:paraId="74DD0889" w14:textId="77777777" w:rsidR="003D5207" w:rsidRPr="00CD0379" w:rsidRDefault="003D5207" w:rsidP="003D5207">
            <w:pPr>
              <w:pStyle w:val="block"/>
              <w:spacing w:after="0" w:line="240" w:lineRule="atLeast"/>
              <w:ind w:left="0"/>
              <w:jc w:val="center"/>
              <w:rPr>
                <w:szCs w:val="22"/>
              </w:rPr>
            </w:pPr>
          </w:p>
        </w:tc>
        <w:tc>
          <w:tcPr>
            <w:tcW w:w="1540" w:type="dxa"/>
            <w:vAlign w:val="bottom"/>
          </w:tcPr>
          <w:p w14:paraId="5E9D7178" w14:textId="531F9C7A" w:rsidR="003D5207" w:rsidRDefault="003D5207" w:rsidP="003D5207">
            <w:pPr>
              <w:pStyle w:val="block"/>
              <w:tabs>
                <w:tab w:val="decimal" w:pos="696"/>
              </w:tabs>
              <w:spacing w:after="0" w:line="240" w:lineRule="atLeast"/>
              <w:ind w:left="-96" w:right="-83"/>
              <w:jc w:val="center"/>
              <w:rPr>
                <w:szCs w:val="22"/>
              </w:rPr>
            </w:pPr>
            <w:r>
              <w:rPr>
                <w:szCs w:val="22"/>
              </w:rPr>
              <w:t>432</w:t>
            </w:r>
          </w:p>
        </w:tc>
      </w:tr>
    </w:tbl>
    <w:p w14:paraId="3D0EE810" w14:textId="593835FD" w:rsidR="00C76B7A" w:rsidRPr="008D35C2" w:rsidRDefault="00C76B7A" w:rsidP="008D35C2">
      <w:pPr>
        <w:tabs>
          <w:tab w:val="left" w:pos="540"/>
        </w:tabs>
        <w:spacing w:line="240" w:lineRule="atLeast"/>
        <w:ind w:right="43"/>
        <w:jc w:val="both"/>
        <w:rPr>
          <w:rFonts w:cstheme="minorBidi"/>
          <w:b/>
          <w:bCs/>
          <w:sz w:val="24"/>
          <w:szCs w:val="24"/>
        </w:rPr>
      </w:pPr>
    </w:p>
    <w:p w14:paraId="24492B32" w14:textId="2B75B68B" w:rsidR="007E4766" w:rsidRPr="008D35C2" w:rsidRDefault="007E4766" w:rsidP="008D35C2">
      <w:pPr>
        <w:pStyle w:val="Heading1"/>
        <w:numPr>
          <w:ilvl w:val="0"/>
          <w:numId w:val="15"/>
        </w:numPr>
        <w:spacing w:after="0" w:line="240" w:lineRule="atLeast"/>
        <w:ind w:left="540" w:hanging="540"/>
        <w:rPr>
          <w:rFonts w:cs="Times New Roman"/>
          <w:i w:val="0"/>
          <w:iCs w:val="0"/>
        </w:rPr>
      </w:pPr>
      <w:r w:rsidRPr="008D35C2">
        <w:rPr>
          <w:rFonts w:cs="Times New Roman"/>
          <w:i w:val="0"/>
          <w:iCs w:val="0"/>
        </w:rPr>
        <w:t>Financial instruments</w:t>
      </w:r>
    </w:p>
    <w:p w14:paraId="260AD3A4" w14:textId="77777777" w:rsidR="00AF6361" w:rsidRDefault="00AF6361" w:rsidP="00894EA1">
      <w:pPr>
        <w:spacing w:line="240" w:lineRule="auto"/>
        <w:rPr>
          <w:rFonts w:cs="Times New Roman"/>
        </w:rPr>
      </w:pPr>
    </w:p>
    <w:p w14:paraId="0865F015" w14:textId="77777777" w:rsidR="00D711F8" w:rsidRPr="00EA0534" w:rsidRDefault="007E73B9" w:rsidP="00894EA1">
      <w:pPr>
        <w:autoSpaceDE w:val="0"/>
        <w:autoSpaceDN w:val="0"/>
        <w:spacing w:line="240" w:lineRule="auto"/>
        <w:ind w:left="540"/>
        <w:jc w:val="thaiDistribute"/>
        <w:rPr>
          <w:rFonts w:cs="Times New Roman"/>
          <w:b/>
          <w:bCs/>
          <w:i/>
          <w:iCs/>
          <w:lang w:val="en-US"/>
        </w:rPr>
      </w:pPr>
      <w:r w:rsidRPr="00EA0534">
        <w:rPr>
          <w:rFonts w:cs="Times New Roman"/>
          <w:b/>
          <w:bCs/>
          <w:i/>
          <w:iCs/>
          <w:lang w:val="en-US"/>
        </w:rPr>
        <w:t>Carrying amounts and fair values</w:t>
      </w:r>
    </w:p>
    <w:p w14:paraId="49B7FD44" w14:textId="77777777" w:rsidR="00D711F8" w:rsidRDefault="00D711F8" w:rsidP="00894EA1">
      <w:pPr>
        <w:autoSpaceDE w:val="0"/>
        <w:autoSpaceDN w:val="0"/>
        <w:spacing w:line="240" w:lineRule="auto"/>
        <w:ind w:left="540"/>
        <w:jc w:val="thaiDistribute"/>
        <w:rPr>
          <w:rFonts w:cs="Times New Roman"/>
        </w:rPr>
      </w:pPr>
    </w:p>
    <w:p w14:paraId="327BF6EA" w14:textId="3A874B44" w:rsidR="00894EA1" w:rsidRDefault="00894EA1" w:rsidP="00894EA1">
      <w:pPr>
        <w:autoSpaceDE w:val="0"/>
        <w:autoSpaceDN w:val="0"/>
        <w:spacing w:line="240" w:lineRule="auto"/>
        <w:ind w:left="540"/>
        <w:jc w:val="thaiDistribute"/>
        <w:rPr>
          <w:rFonts w:cs="Times New Roman"/>
        </w:rPr>
      </w:pPr>
      <w:r w:rsidRPr="00C33FFA">
        <w:rPr>
          <w:rFonts w:cs="Times New Roman"/>
        </w:rPr>
        <w:t>The following table shows the carrying amounts and fair values of financial assets and financial liabilities, including their levels in the fair value hierarchy</w:t>
      </w:r>
      <w:r w:rsidR="00FC1520">
        <w:rPr>
          <w:rFonts w:cs="Times New Roman"/>
        </w:rPr>
        <w:t>, but</w:t>
      </w:r>
      <w:r w:rsidRPr="00C33FFA">
        <w:rPr>
          <w:rFonts w:cs="Times New Roman"/>
        </w:rPr>
        <w:t xml:space="preserve"> does not include fair value information for financial assets and financial liabilities measured at amortised cost if the carrying amount is a reasonable approximation of fair value</w:t>
      </w:r>
      <w:r w:rsidR="000406D8">
        <w:rPr>
          <w:rFonts w:cs="Times New Roman"/>
        </w:rPr>
        <w:t>.</w:t>
      </w:r>
    </w:p>
    <w:p w14:paraId="735F4C50" w14:textId="77777777" w:rsidR="00037B2E" w:rsidRDefault="00037B2E" w:rsidP="00894EA1">
      <w:pPr>
        <w:autoSpaceDE w:val="0"/>
        <w:autoSpaceDN w:val="0"/>
        <w:spacing w:line="240" w:lineRule="auto"/>
        <w:ind w:left="540"/>
        <w:jc w:val="thaiDistribute"/>
        <w:rPr>
          <w:rFonts w:cs="Times New Roman"/>
        </w:rPr>
      </w:pPr>
    </w:p>
    <w:p w14:paraId="194B7A61" w14:textId="77777777" w:rsidR="00894EA1" w:rsidRPr="003D5207" w:rsidRDefault="00894EA1" w:rsidP="00894EA1">
      <w:pPr>
        <w:spacing w:line="240" w:lineRule="auto"/>
        <w:rPr>
          <w:rFonts w:cs="Times New Roman"/>
          <w:sz w:val="2"/>
          <w:szCs w:val="2"/>
        </w:rPr>
      </w:pPr>
    </w:p>
    <w:tbl>
      <w:tblPr>
        <w:tblW w:w="9394" w:type="dxa"/>
        <w:tblInd w:w="360" w:type="dxa"/>
        <w:tblLayout w:type="fixed"/>
        <w:tblLook w:val="04A0" w:firstRow="1" w:lastRow="0" w:firstColumn="1" w:lastColumn="0" w:noHBand="0" w:noVBand="1"/>
      </w:tblPr>
      <w:tblGrid>
        <w:gridCol w:w="2790"/>
        <w:gridCol w:w="236"/>
        <w:gridCol w:w="1294"/>
        <w:gridCol w:w="236"/>
        <w:gridCol w:w="990"/>
        <w:gridCol w:w="240"/>
        <w:gridCol w:w="1080"/>
        <w:gridCol w:w="244"/>
        <w:gridCol w:w="990"/>
        <w:gridCol w:w="270"/>
        <w:gridCol w:w="1016"/>
        <w:gridCol w:w="8"/>
      </w:tblGrid>
      <w:tr w:rsidR="00894EA1" w:rsidRPr="00894EA1" w14:paraId="78847258" w14:textId="77777777" w:rsidTr="00E80FD4">
        <w:trPr>
          <w:gridAfter w:val="1"/>
          <w:wAfter w:w="8" w:type="dxa"/>
        </w:trPr>
        <w:tc>
          <w:tcPr>
            <w:tcW w:w="2790" w:type="dxa"/>
            <w:shd w:val="clear" w:color="auto" w:fill="auto"/>
            <w:vAlign w:val="bottom"/>
          </w:tcPr>
          <w:p w14:paraId="4A0A0117" w14:textId="77777777" w:rsidR="00894EA1" w:rsidRPr="00894EA1" w:rsidRDefault="00894EA1" w:rsidP="00C042D4">
            <w:pPr>
              <w:ind w:left="-19" w:right="-90"/>
              <w:rPr>
                <w:rFonts w:cs="Times New Roman"/>
                <w:b/>
                <w:bCs/>
                <w:i/>
                <w:iCs/>
                <w:cs/>
              </w:rPr>
            </w:pPr>
          </w:p>
        </w:tc>
        <w:tc>
          <w:tcPr>
            <w:tcW w:w="236" w:type="dxa"/>
          </w:tcPr>
          <w:p w14:paraId="7CD8AE70" w14:textId="77777777" w:rsidR="00894EA1" w:rsidRPr="00894EA1" w:rsidRDefault="00894EA1" w:rsidP="00C042D4">
            <w:pPr>
              <w:pStyle w:val="acctfourfigures"/>
              <w:tabs>
                <w:tab w:val="clear" w:pos="765"/>
              </w:tabs>
              <w:ind w:left="-43" w:right="-86"/>
              <w:jc w:val="center"/>
              <w:rPr>
                <w:b/>
                <w:bCs/>
                <w:szCs w:val="22"/>
                <w:cs/>
                <w:lang w:bidi="th-TH"/>
              </w:rPr>
            </w:pPr>
          </w:p>
        </w:tc>
        <w:tc>
          <w:tcPr>
            <w:tcW w:w="1294" w:type="dxa"/>
            <w:vAlign w:val="bottom"/>
          </w:tcPr>
          <w:p w14:paraId="1FA8EBC9" w14:textId="77777777" w:rsidR="00894EA1" w:rsidRPr="00894EA1" w:rsidRDefault="00894EA1" w:rsidP="00D02259">
            <w:pPr>
              <w:pStyle w:val="acctfourfigures"/>
              <w:tabs>
                <w:tab w:val="clear" w:pos="765"/>
                <w:tab w:val="decimal" w:pos="789"/>
              </w:tabs>
              <w:ind w:left="-43" w:right="-86"/>
              <w:jc w:val="center"/>
              <w:rPr>
                <w:b/>
                <w:bCs/>
                <w:szCs w:val="22"/>
                <w:lang w:val="en-US"/>
              </w:rPr>
            </w:pPr>
            <w:r w:rsidRPr="00894EA1">
              <w:rPr>
                <w:b/>
                <w:bCs/>
                <w:szCs w:val="22"/>
                <w:lang w:val="en-US"/>
              </w:rPr>
              <w:t>Carrying</w:t>
            </w:r>
          </w:p>
          <w:p w14:paraId="2E6A437B" w14:textId="5DA6AFD2" w:rsidR="00894EA1" w:rsidRPr="00894EA1" w:rsidRDefault="000B5CF8" w:rsidP="000B5CF8">
            <w:pPr>
              <w:pStyle w:val="acctfourfigures"/>
              <w:tabs>
                <w:tab w:val="clear" w:pos="765"/>
                <w:tab w:val="decimal" w:pos="789"/>
              </w:tabs>
              <w:ind w:left="-43" w:right="-86"/>
              <w:rPr>
                <w:b/>
                <w:bCs/>
                <w:szCs w:val="22"/>
                <w:cs/>
                <w:lang w:val="en-US" w:bidi="th-TH"/>
              </w:rPr>
            </w:pPr>
            <w:r>
              <w:rPr>
                <w:b/>
                <w:bCs/>
                <w:szCs w:val="22"/>
                <w:lang w:val="en-US"/>
              </w:rPr>
              <w:t xml:space="preserve">    </w:t>
            </w:r>
            <w:r w:rsidR="00894EA1" w:rsidRPr="00894EA1">
              <w:rPr>
                <w:b/>
                <w:bCs/>
                <w:szCs w:val="22"/>
                <w:lang w:val="en-US"/>
              </w:rPr>
              <w:t>amount</w:t>
            </w:r>
          </w:p>
        </w:tc>
        <w:tc>
          <w:tcPr>
            <w:tcW w:w="5066" w:type="dxa"/>
            <w:gridSpan w:val="8"/>
            <w:vAlign w:val="bottom"/>
          </w:tcPr>
          <w:p w14:paraId="3DAB87C5" w14:textId="541D746E" w:rsidR="00894EA1" w:rsidRPr="00894EA1" w:rsidRDefault="00D02259" w:rsidP="00C042D4">
            <w:pPr>
              <w:pStyle w:val="acctfourfigures"/>
              <w:tabs>
                <w:tab w:val="clear" w:pos="765"/>
                <w:tab w:val="decimal" w:pos="789"/>
              </w:tabs>
              <w:ind w:left="-43" w:right="-86"/>
              <w:jc w:val="center"/>
              <w:rPr>
                <w:b/>
                <w:bCs/>
                <w:szCs w:val="22"/>
                <w:cs/>
                <w:lang w:val="en-US" w:bidi="th-TH"/>
              </w:rPr>
            </w:pPr>
            <w:r w:rsidRPr="00894EA1">
              <w:rPr>
                <w:b/>
                <w:bCs/>
                <w:szCs w:val="22"/>
                <w:lang w:val="en-US"/>
              </w:rPr>
              <w:t>Fair value</w:t>
            </w:r>
          </w:p>
        </w:tc>
      </w:tr>
      <w:tr w:rsidR="00894EA1" w:rsidRPr="00894EA1" w14:paraId="631E8B5E" w14:textId="77777777" w:rsidTr="00E80FD4">
        <w:trPr>
          <w:gridAfter w:val="1"/>
          <w:wAfter w:w="8" w:type="dxa"/>
        </w:trPr>
        <w:tc>
          <w:tcPr>
            <w:tcW w:w="2790" w:type="dxa"/>
            <w:vMerge w:val="restart"/>
            <w:shd w:val="clear" w:color="auto" w:fill="auto"/>
            <w:vAlign w:val="bottom"/>
          </w:tcPr>
          <w:p w14:paraId="0C239BBF" w14:textId="77777777" w:rsidR="00894EA1" w:rsidRPr="00894EA1" w:rsidRDefault="00894EA1" w:rsidP="00C042D4">
            <w:pPr>
              <w:ind w:left="-19" w:right="-90"/>
              <w:rPr>
                <w:rFonts w:cs="Times New Roman"/>
                <w:b/>
                <w:bCs/>
                <w:i/>
                <w:iCs/>
              </w:rPr>
            </w:pPr>
          </w:p>
        </w:tc>
        <w:tc>
          <w:tcPr>
            <w:tcW w:w="236" w:type="dxa"/>
            <w:vMerge w:val="restart"/>
          </w:tcPr>
          <w:p w14:paraId="4D1AB8F1" w14:textId="77777777" w:rsidR="00894EA1" w:rsidRPr="00894EA1" w:rsidRDefault="00894EA1" w:rsidP="00C042D4">
            <w:pPr>
              <w:pStyle w:val="acctfourfigures"/>
              <w:tabs>
                <w:tab w:val="clear" w:pos="765"/>
              </w:tabs>
              <w:ind w:left="-43" w:right="-86"/>
              <w:jc w:val="center"/>
              <w:rPr>
                <w:szCs w:val="22"/>
                <w:cs/>
                <w:lang w:bidi="th-TH"/>
              </w:rPr>
            </w:pPr>
          </w:p>
        </w:tc>
        <w:tc>
          <w:tcPr>
            <w:tcW w:w="1294" w:type="dxa"/>
            <w:vMerge w:val="restart"/>
            <w:vAlign w:val="bottom"/>
          </w:tcPr>
          <w:p w14:paraId="1535C521" w14:textId="77777777" w:rsidR="00894EA1" w:rsidRPr="00894EA1" w:rsidRDefault="00894EA1" w:rsidP="00C042D4">
            <w:pPr>
              <w:pStyle w:val="acctfourfigures"/>
              <w:tabs>
                <w:tab w:val="clear" w:pos="765"/>
              </w:tabs>
              <w:ind w:left="-43" w:right="-86"/>
              <w:jc w:val="center"/>
              <w:rPr>
                <w:szCs w:val="22"/>
                <w:lang w:val="en-US"/>
              </w:rPr>
            </w:pPr>
            <w:r w:rsidRPr="00894EA1">
              <w:rPr>
                <w:szCs w:val="22"/>
                <w:lang w:val="en-US"/>
              </w:rPr>
              <w:t>Financial instruments measured at FVTPL</w:t>
            </w:r>
          </w:p>
        </w:tc>
        <w:tc>
          <w:tcPr>
            <w:tcW w:w="5066" w:type="dxa"/>
            <w:gridSpan w:val="8"/>
            <w:vAlign w:val="center"/>
          </w:tcPr>
          <w:p w14:paraId="4AD832B8" w14:textId="09087C5A" w:rsidR="00894EA1" w:rsidRPr="00894EA1" w:rsidRDefault="00894EA1" w:rsidP="00C042D4">
            <w:pPr>
              <w:pStyle w:val="acctfourfigures"/>
              <w:tabs>
                <w:tab w:val="clear" w:pos="765"/>
                <w:tab w:val="decimal" w:pos="789"/>
              </w:tabs>
              <w:ind w:left="-43" w:right="-86"/>
              <w:jc w:val="center"/>
              <w:rPr>
                <w:szCs w:val="22"/>
                <w:lang w:val="en-US"/>
              </w:rPr>
            </w:pPr>
          </w:p>
        </w:tc>
      </w:tr>
      <w:tr w:rsidR="00894EA1" w:rsidRPr="00894EA1" w14:paraId="30CB475F" w14:textId="77777777" w:rsidTr="00E80FD4">
        <w:tc>
          <w:tcPr>
            <w:tcW w:w="2790" w:type="dxa"/>
            <w:vMerge/>
            <w:shd w:val="clear" w:color="auto" w:fill="auto"/>
            <w:vAlign w:val="bottom"/>
          </w:tcPr>
          <w:p w14:paraId="25D57CC7" w14:textId="77777777" w:rsidR="00894EA1" w:rsidRPr="00894EA1" w:rsidRDefault="00894EA1" w:rsidP="00C042D4">
            <w:pPr>
              <w:ind w:left="-19" w:right="-90"/>
              <w:rPr>
                <w:rFonts w:cs="Times New Roman"/>
                <w:b/>
                <w:bCs/>
                <w:i/>
                <w:iCs/>
              </w:rPr>
            </w:pPr>
          </w:p>
        </w:tc>
        <w:tc>
          <w:tcPr>
            <w:tcW w:w="236" w:type="dxa"/>
            <w:vMerge/>
          </w:tcPr>
          <w:p w14:paraId="0A2099CA" w14:textId="77777777" w:rsidR="00894EA1" w:rsidRPr="00894EA1" w:rsidRDefault="00894EA1" w:rsidP="00C042D4">
            <w:pPr>
              <w:pStyle w:val="acctfourfigures"/>
              <w:tabs>
                <w:tab w:val="clear" w:pos="765"/>
              </w:tabs>
              <w:ind w:left="-43" w:right="-86"/>
              <w:jc w:val="center"/>
              <w:rPr>
                <w:szCs w:val="22"/>
                <w:cs/>
                <w:lang w:bidi="th-TH"/>
              </w:rPr>
            </w:pPr>
          </w:p>
        </w:tc>
        <w:tc>
          <w:tcPr>
            <w:tcW w:w="1294" w:type="dxa"/>
            <w:vMerge/>
            <w:vAlign w:val="bottom"/>
          </w:tcPr>
          <w:p w14:paraId="1FB89667" w14:textId="77777777" w:rsidR="00894EA1" w:rsidRPr="00894EA1" w:rsidRDefault="00894EA1" w:rsidP="00C042D4">
            <w:pPr>
              <w:pStyle w:val="acctfourfigures"/>
              <w:tabs>
                <w:tab w:val="clear" w:pos="765"/>
              </w:tabs>
              <w:ind w:left="-43" w:right="-86"/>
              <w:jc w:val="center"/>
              <w:rPr>
                <w:szCs w:val="22"/>
                <w:lang w:val="en-US"/>
              </w:rPr>
            </w:pPr>
          </w:p>
        </w:tc>
        <w:tc>
          <w:tcPr>
            <w:tcW w:w="236" w:type="dxa"/>
          </w:tcPr>
          <w:p w14:paraId="076EB3DB" w14:textId="77777777" w:rsidR="00894EA1" w:rsidRPr="00894EA1" w:rsidRDefault="00894EA1" w:rsidP="00C042D4">
            <w:pPr>
              <w:pStyle w:val="acctfourfigures"/>
              <w:tabs>
                <w:tab w:val="clear" w:pos="765"/>
                <w:tab w:val="decimal" w:pos="789"/>
              </w:tabs>
              <w:ind w:left="-43" w:right="-86"/>
              <w:rPr>
                <w:szCs w:val="22"/>
                <w:cs/>
                <w:lang w:val="en-US" w:bidi="th-TH"/>
              </w:rPr>
            </w:pPr>
          </w:p>
        </w:tc>
        <w:tc>
          <w:tcPr>
            <w:tcW w:w="990" w:type="dxa"/>
            <w:vAlign w:val="bottom"/>
          </w:tcPr>
          <w:p w14:paraId="3CF68225" w14:textId="77777777" w:rsidR="00894EA1" w:rsidRPr="00894EA1" w:rsidRDefault="00894EA1" w:rsidP="00C042D4">
            <w:pPr>
              <w:pStyle w:val="acctfourfigures"/>
              <w:tabs>
                <w:tab w:val="clear" w:pos="765"/>
                <w:tab w:val="decimal" w:pos="789"/>
              </w:tabs>
              <w:ind w:left="-43" w:right="-86"/>
              <w:rPr>
                <w:szCs w:val="22"/>
                <w:lang w:val="en-US"/>
              </w:rPr>
            </w:pPr>
            <w:r w:rsidRPr="00894EA1">
              <w:rPr>
                <w:szCs w:val="22"/>
                <w:lang w:val="en-US"/>
              </w:rPr>
              <w:t>Level 1</w:t>
            </w:r>
          </w:p>
        </w:tc>
        <w:tc>
          <w:tcPr>
            <w:tcW w:w="240" w:type="dxa"/>
          </w:tcPr>
          <w:p w14:paraId="57EB9803" w14:textId="77777777" w:rsidR="00894EA1" w:rsidRPr="00894EA1" w:rsidRDefault="00894EA1" w:rsidP="00C042D4">
            <w:pPr>
              <w:pStyle w:val="acctfourfigures"/>
              <w:tabs>
                <w:tab w:val="clear" w:pos="765"/>
                <w:tab w:val="decimal" w:pos="789"/>
              </w:tabs>
              <w:ind w:left="-43" w:right="-86"/>
              <w:rPr>
                <w:szCs w:val="22"/>
                <w:cs/>
                <w:lang w:val="en-US" w:bidi="th-TH"/>
              </w:rPr>
            </w:pPr>
          </w:p>
        </w:tc>
        <w:tc>
          <w:tcPr>
            <w:tcW w:w="1080" w:type="dxa"/>
            <w:vAlign w:val="bottom"/>
          </w:tcPr>
          <w:p w14:paraId="04338B60" w14:textId="77777777" w:rsidR="00894EA1" w:rsidRPr="00894EA1" w:rsidRDefault="00894EA1" w:rsidP="00C042D4">
            <w:pPr>
              <w:pStyle w:val="acctfourfigures"/>
              <w:tabs>
                <w:tab w:val="clear" w:pos="765"/>
                <w:tab w:val="decimal" w:pos="789"/>
              </w:tabs>
              <w:ind w:left="-43" w:right="-86"/>
              <w:rPr>
                <w:szCs w:val="22"/>
                <w:lang w:val="en-US"/>
              </w:rPr>
            </w:pPr>
            <w:r w:rsidRPr="00894EA1">
              <w:rPr>
                <w:szCs w:val="22"/>
                <w:lang w:val="en-US"/>
              </w:rPr>
              <w:t>Level 2</w:t>
            </w:r>
          </w:p>
        </w:tc>
        <w:tc>
          <w:tcPr>
            <w:tcW w:w="244" w:type="dxa"/>
          </w:tcPr>
          <w:p w14:paraId="4876A503" w14:textId="77777777" w:rsidR="00894EA1" w:rsidRPr="00894EA1" w:rsidRDefault="00894EA1" w:rsidP="00C042D4">
            <w:pPr>
              <w:tabs>
                <w:tab w:val="decimal" w:pos="789"/>
              </w:tabs>
              <w:ind w:left="-43" w:right="-86"/>
              <w:rPr>
                <w:rFonts w:cs="Times New Roman"/>
                <w:cs/>
              </w:rPr>
            </w:pPr>
          </w:p>
        </w:tc>
        <w:tc>
          <w:tcPr>
            <w:tcW w:w="990" w:type="dxa"/>
            <w:vAlign w:val="bottom"/>
          </w:tcPr>
          <w:p w14:paraId="0AA53457" w14:textId="77777777" w:rsidR="00894EA1" w:rsidRPr="00894EA1" w:rsidRDefault="00894EA1" w:rsidP="00C042D4">
            <w:pPr>
              <w:pStyle w:val="acctfourfigures"/>
              <w:ind w:left="-43" w:right="-86"/>
              <w:rPr>
                <w:szCs w:val="22"/>
                <w:lang w:val="en-US"/>
              </w:rPr>
            </w:pPr>
            <w:r w:rsidRPr="00894EA1">
              <w:rPr>
                <w:szCs w:val="22"/>
                <w:lang w:val="en-US"/>
              </w:rPr>
              <w:t>Level 3</w:t>
            </w:r>
          </w:p>
        </w:tc>
        <w:tc>
          <w:tcPr>
            <w:tcW w:w="270" w:type="dxa"/>
          </w:tcPr>
          <w:p w14:paraId="7ED5B5AF" w14:textId="77777777" w:rsidR="00894EA1" w:rsidRPr="00894EA1" w:rsidRDefault="00894EA1" w:rsidP="00C042D4">
            <w:pPr>
              <w:pStyle w:val="acctfourfigures"/>
              <w:tabs>
                <w:tab w:val="clear" w:pos="765"/>
                <w:tab w:val="decimal" w:pos="789"/>
              </w:tabs>
              <w:ind w:left="-43" w:right="-86"/>
              <w:rPr>
                <w:szCs w:val="22"/>
                <w:cs/>
                <w:lang w:val="en-US" w:bidi="th-TH"/>
              </w:rPr>
            </w:pPr>
          </w:p>
        </w:tc>
        <w:tc>
          <w:tcPr>
            <w:tcW w:w="1024" w:type="dxa"/>
            <w:gridSpan w:val="2"/>
            <w:shd w:val="clear" w:color="auto" w:fill="auto"/>
            <w:vAlign w:val="bottom"/>
          </w:tcPr>
          <w:p w14:paraId="67A7F0BC" w14:textId="77777777" w:rsidR="00894EA1" w:rsidRPr="00894EA1" w:rsidRDefault="00894EA1" w:rsidP="00C042D4">
            <w:pPr>
              <w:pStyle w:val="acctfourfigures"/>
              <w:tabs>
                <w:tab w:val="clear" w:pos="765"/>
                <w:tab w:val="decimal" w:pos="789"/>
              </w:tabs>
              <w:ind w:left="-43" w:right="-86"/>
              <w:rPr>
                <w:szCs w:val="22"/>
                <w:lang w:val="en-US"/>
              </w:rPr>
            </w:pPr>
            <w:r w:rsidRPr="00894EA1">
              <w:rPr>
                <w:szCs w:val="22"/>
                <w:lang w:val="en-US"/>
              </w:rPr>
              <w:t>Total</w:t>
            </w:r>
          </w:p>
        </w:tc>
      </w:tr>
      <w:tr w:rsidR="00894EA1" w:rsidRPr="00894EA1" w14:paraId="45D9B0EC" w14:textId="77777777" w:rsidTr="00E80FD4">
        <w:trPr>
          <w:gridAfter w:val="1"/>
          <w:wAfter w:w="8" w:type="dxa"/>
        </w:trPr>
        <w:tc>
          <w:tcPr>
            <w:tcW w:w="2790" w:type="dxa"/>
            <w:shd w:val="clear" w:color="auto" w:fill="auto"/>
            <w:vAlign w:val="bottom"/>
          </w:tcPr>
          <w:p w14:paraId="017DD0A5" w14:textId="77777777" w:rsidR="00894EA1" w:rsidRPr="00894EA1" w:rsidRDefault="00894EA1" w:rsidP="00C042D4">
            <w:pPr>
              <w:ind w:left="528" w:right="-90"/>
              <w:rPr>
                <w:rFonts w:cs="Times New Roman"/>
                <w:b/>
                <w:bCs/>
                <w:i/>
                <w:iCs/>
                <w:cs/>
              </w:rPr>
            </w:pPr>
          </w:p>
        </w:tc>
        <w:tc>
          <w:tcPr>
            <w:tcW w:w="6596" w:type="dxa"/>
            <w:gridSpan w:val="10"/>
          </w:tcPr>
          <w:p w14:paraId="52BA0835" w14:textId="77777777" w:rsidR="00894EA1" w:rsidRPr="00894EA1" w:rsidRDefault="00894EA1" w:rsidP="00C042D4">
            <w:pPr>
              <w:pStyle w:val="acctfourfigures"/>
              <w:ind w:left="-43" w:right="-86"/>
              <w:jc w:val="center"/>
              <w:rPr>
                <w:i/>
                <w:iCs/>
                <w:szCs w:val="22"/>
                <w:lang w:val="en-US"/>
              </w:rPr>
            </w:pPr>
            <w:r w:rsidRPr="00894EA1">
              <w:rPr>
                <w:i/>
                <w:iCs/>
                <w:szCs w:val="22"/>
                <w:cs/>
                <w:lang w:val="en-US" w:bidi="th-TH"/>
              </w:rPr>
              <w:t>(</w:t>
            </w:r>
            <w:r w:rsidRPr="00894EA1">
              <w:rPr>
                <w:i/>
                <w:iCs/>
                <w:szCs w:val="22"/>
                <w:lang w:val="en-US"/>
              </w:rPr>
              <w:t>in thousand Baht)</w:t>
            </w:r>
          </w:p>
        </w:tc>
      </w:tr>
      <w:tr w:rsidR="00894EA1" w:rsidRPr="00894EA1" w14:paraId="0C90AE77" w14:textId="77777777" w:rsidTr="00E80FD4">
        <w:trPr>
          <w:gridAfter w:val="1"/>
          <w:wAfter w:w="8" w:type="dxa"/>
        </w:trPr>
        <w:tc>
          <w:tcPr>
            <w:tcW w:w="2790" w:type="dxa"/>
            <w:shd w:val="clear" w:color="auto" w:fill="auto"/>
            <w:vAlign w:val="bottom"/>
          </w:tcPr>
          <w:p w14:paraId="4B65209B" w14:textId="34F50CC7" w:rsidR="00894EA1" w:rsidRPr="00894EA1" w:rsidRDefault="00894EA1" w:rsidP="00C042D4">
            <w:pPr>
              <w:ind w:left="70" w:right="-90"/>
              <w:rPr>
                <w:rFonts w:cs="Times New Roman"/>
                <w:b/>
                <w:bCs/>
                <w:i/>
                <w:iCs/>
                <w:cs/>
              </w:rPr>
            </w:pPr>
            <w:r w:rsidRPr="00894EA1">
              <w:rPr>
                <w:rFonts w:cs="Times New Roman"/>
                <w:b/>
                <w:bCs/>
                <w:i/>
                <w:iCs/>
              </w:rPr>
              <w:t xml:space="preserve">At </w:t>
            </w:r>
            <w:r w:rsidR="00397FFA">
              <w:rPr>
                <w:rFonts w:cs="Times New Roman"/>
                <w:b/>
                <w:bCs/>
                <w:i/>
                <w:iCs/>
              </w:rPr>
              <w:t>3</w:t>
            </w:r>
            <w:r w:rsidR="002C4B9E">
              <w:rPr>
                <w:rFonts w:cs="Times New Roman"/>
                <w:b/>
                <w:bCs/>
                <w:i/>
                <w:iCs/>
              </w:rPr>
              <w:t>0</w:t>
            </w:r>
            <w:r w:rsidR="00397FFA">
              <w:rPr>
                <w:rFonts w:cs="Times New Roman"/>
                <w:b/>
                <w:bCs/>
                <w:i/>
                <w:iCs/>
              </w:rPr>
              <w:t xml:space="preserve"> </w:t>
            </w:r>
            <w:r w:rsidR="0005511D">
              <w:rPr>
                <w:rFonts w:cs="Times New Roman"/>
                <w:b/>
                <w:bCs/>
                <w:i/>
                <w:iCs/>
              </w:rPr>
              <w:t>September</w:t>
            </w:r>
            <w:r w:rsidR="008D17C7">
              <w:rPr>
                <w:rFonts w:cs="Times New Roman"/>
                <w:b/>
                <w:bCs/>
                <w:i/>
                <w:iCs/>
              </w:rPr>
              <w:t xml:space="preserve"> </w:t>
            </w:r>
            <w:r w:rsidR="004D49E4">
              <w:rPr>
                <w:rFonts w:cs="Times New Roman"/>
                <w:b/>
                <w:bCs/>
                <w:i/>
                <w:iCs/>
              </w:rPr>
              <w:t>202</w:t>
            </w:r>
            <w:r w:rsidR="00397FFA">
              <w:rPr>
                <w:rFonts w:cs="Times New Roman"/>
                <w:b/>
                <w:bCs/>
                <w:i/>
                <w:iCs/>
              </w:rPr>
              <w:t>3</w:t>
            </w:r>
          </w:p>
        </w:tc>
        <w:tc>
          <w:tcPr>
            <w:tcW w:w="6596" w:type="dxa"/>
            <w:gridSpan w:val="10"/>
          </w:tcPr>
          <w:p w14:paraId="01A0B01B" w14:textId="77777777" w:rsidR="00894EA1" w:rsidRPr="00894EA1" w:rsidRDefault="00894EA1" w:rsidP="00C042D4">
            <w:pPr>
              <w:pStyle w:val="acctfourfigures"/>
              <w:ind w:left="-79" w:right="-73"/>
              <w:jc w:val="center"/>
              <w:rPr>
                <w:i/>
                <w:iCs/>
                <w:szCs w:val="22"/>
              </w:rPr>
            </w:pPr>
          </w:p>
        </w:tc>
      </w:tr>
      <w:tr w:rsidR="00894EA1" w:rsidRPr="00894EA1" w14:paraId="7D3A3F2A" w14:textId="77777777" w:rsidTr="00E80FD4">
        <w:tc>
          <w:tcPr>
            <w:tcW w:w="2790" w:type="dxa"/>
            <w:shd w:val="clear" w:color="auto" w:fill="auto"/>
          </w:tcPr>
          <w:p w14:paraId="2581B69E" w14:textId="77777777" w:rsidR="00894EA1" w:rsidRPr="00894EA1" w:rsidRDefault="00894EA1" w:rsidP="00C042D4">
            <w:pPr>
              <w:ind w:left="70" w:right="-90"/>
              <w:rPr>
                <w:rFonts w:cs="Times New Roman"/>
                <w:b/>
                <w:bCs/>
                <w:i/>
                <w:iCs/>
              </w:rPr>
            </w:pPr>
            <w:r w:rsidRPr="00894EA1">
              <w:rPr>
                <w:rFonts w:cs="Times New Roman"/>
                <w:b/>
                <w:bCs/>
                <w:i/>
                <w:iCs/>
              </w:rPr>
              <w:t>Financial asset</w:t>
            </w:r>
          </w:p>
        </w:tc>
        <w:tc>
          <w:tcPr>
            <w:tcW w:w="236" w:type="dxa"/>
          </w:tcPr>
          <w:p w14:paraId="7C4790E4" w14:textId="77777777" w:rsidR="00894EA1" w:rsidRPr="00894EA1" w:rsidRDefault="00894EA1" w:rsidP="00C042D4">
            <w:pPr>
              <w:pStyle w:val="acctfourfigures"/>
              <w:tabs>
                <w:tab w:val="clear" w:pos="765"/>
                <w:tab w:val="decimal" w:pos="789"/>
              </w:tabs>
              <w:ind w:left="-43" w:right="-86"/>
              <w:rPr>
                <w:szCs w:val="22"/>
              </w:rPr>
            </w:pPr>
          </w:p>
        </w:tc>
        <w:tc>
          <w:tcPr>
            <w:tcW w:w="1294" w:type="dxa"/>
          </w:tcPr>
          <w:p w14:paraId="608E79F1" w14:textId="77777777" w:rsidR="00894EA1" w:rsidRPr="00894EA1" w:rsidRDefault="00894EA1" w:rsidP="00C042D4">
            <w:pPr>
              <w:pStyle w:val="acctfourfigures"/>
              <w:tabs>
                <w:tab w:val="clear" w:pos="765"/>
                <w:tab w:val="decimal" w:pos="789"/>
              </w:tabs>
              <w:ind w:left="-43" w:right="-86"/>
              <w:jc w:val="right"/>
              <w:rPr>
                <w:szCs w:val="22"/>
              </w:rPr>
            </w:pPr>
          </w:p>
        </w:tc>
        <w:tc>
          <w:tcPr>
            <w:tcW w:w="236" w:type="dxa"/>
          </w:tcPr>
          <w:p w14:paraId="54E90591" w14:textId="77777777" w:rsidR="00894EA1" w:rsidRPr="00894EA1" w:rsidRDefault="00894EA1" w:rsidP="00C042D4">
            <w:pPr>
              <w:pStyle w:val="acctfourfigures"/>
              <w:tabs>
                <w:tab w:val="clear" w:pos="765"/>
                <w:tab w:val="decimal" w:pos="796"/>
              </w:tabs>
              <w:ind w:left="-43" w:right="-86"/>
              <w:jc w:val="right"/>
              <w:rPr>
                <w:szCs w:val="22"/>
              </w:rPr>
            </w:pPr>
          </w:p>
        </w:tc>
        <w:tc>
          <w:tcPr>
            <w:tcW w:w="990" w:type="dxa"/>
          </w:tcPr>
          <w:p w14:paraId="0A875E8D" w14:textId="77777777" w:rsidR="00894EA1" w:rsidRPr="00894EA1" w:rsidRDefault="00894EA1" w:rsidP="00C042D4">
            <w:pPr>
              <w:pStyle w:val="acctfourfigures"/>
              <w:tabs>
                <w:tab w:val="clear" w:pos="765"/>
                <w:tab w:val="decimal" w:pos="595"/>
              </w:tabs>
              <w:ind w:left="-43" w:right="-86"/>
              <w:jc w:val="right"/>
              <w:rPr>
                <w:szCs w:val="22"/>
              </w:rPr>
            </w:pPr>
          </w:p>
        </w:tc>
        <w:tc>
          <w:tcPr>
            <w:tcW w:w="240" w:type="dxa"/>
          </w:tcPr>
          <w:p w14:paraId="0642F6A8" w14:textId="77777777" w:rsidR="00894EA1" w:rsidRPr="00894EA1" w:rsidRDefault="00894EA1" w:rsidP="00C042D4">
            <w:pPr>
              <w:pStyle w:val="acctfourfigures"/>
              <w:tabs>
                <w:tab w:val="clear" w:pos="765"/>
                <w:tab w:val="decimal" w:pos="595"/>
              </w:tabs>
              <w:ind w:left="-43" w:right="-86"/>
              <w:jc w:val="right"/>
              <w:rPr>
                <w:szCs w:val="22"/>
              </w:rPr>
            </w:pPr>
          </w:p>
        </w:tc>
        <w:tc>
          <w:tcPr>
            <w:tcW w:w="1080" w:type="dxa"/>
          </w:tcPr>
          <w:p w14:paraId="51FD3DAF" w14:textId="77777777" w:rsidR="00894EA1" w:rsidRPr="00894EA1" w:rsidRDefault="00894EA1" w:rsidP="00C042D4">
            <w:pPr>
              <w:pStyle w:val="acctfourfigures"/>
              <w:tabs>
                <w:tab w:val="clear" w:pos="765"/>
                <w:tab w:val="decimal" w:pos="595"/>
              </w:tabs>
              <w:ind w:left="-43" w:right="-86"/>
              <w:jc w:val="right"/>
              <w:rPr>
                <w:szCs w:val="22"/>
              </w:rPr>
            </w:pPr>
          </w:p>
        </w:tc>
        <w:tc>
          <w:tcPr>
            <w:tcW w:w="244" w:type="dxa"/>
          </w:tcPr>
          <w:p w14:paraId="7B343451" w14:textId="77777777" w:rsidR="00894EA1" w:rsidRPr="00894EA1" w:rsidRDefault="00894EA1" w:rsidP="00C042D4">
            <w:pPr>
              <w:pStyle w:val="acctfourfigures"/>
              <w:tabs>
                <w:tab w:val="clear" w:pos="765"/>
                <w:tab w:val="decimal" w:pos="595"/>
              </w:tabs>
              <w:ind w:left="-43" w:right="-86"/>
              <w:jc w:val="right"/>
              <w:rPr>
                <w:szCs w:val="22"/>
              </w:rPr>
            </w:pPr>
          </w:p>
        </w:tc>
        <w:tc>
          <w:tcPr>
            <w:tcW w:w="990" w:type="dxa"/>
          </w:tcPr>
          <w:p w14:paraId="1CC80E26" w14:textId="77777777" w:rsidR="00894EA1" w:rsidRPr="00894EA1" w:rsidRDefault="00894EA1" w:rsidP="00C042D4">
            <w:pPr>
              <w:pStyle w:val="acctfourfigures"/>
              <w:tabs>
                <w:tab w:val="clear" w:pos="765"/>
                <w:tab w:val="decimal" w:pos="595"/>
              </w:tabs>
              <w:ind w:left="-43" w:right="-86"/>
              <w:jc w:val="right"/>
              <w:rPr>
                <w:szCs w:val="22"/>
              </w:rPr>
            </w:pPr>
          </w:p>
        </w:tc>
        <w:tc>
          <w:tcPr>
            <w:tcW w:w="270" w:type="dxa"/>
          </w:tcPr>
          <w:p w14:paraId="41D3920F" w14:textId="77777777" w:rsidR="00894EA1" w:rsidRPr="00894EA1" w:rsidRDefault="00894EA1" w:rsidP="00C042D4">
            <w:pPr>
              <w:pStyle w:val="acctfourfigures"/>
              <w:tabs>
                <w:tab w:val="clear" w:pos="765"/>
                <w:tab w:val="decimal" w:pos="595"/>
              </w:tabs>
              <w:ind w:left="-43" w:right="-86"/>
              <w:jc w:val="right"/>
              <w:rPr>
                <w:szCs w:val="22"/>
              </w:rPr>
            </w:pPr>
          </w:p>
        </w:tc>
        <w:tc>
          <w:tcPr>
            <w:tcW w:w="1024" w:type="dxa"/>
            <w:gridSpan w:val="2"/>
            <w:shd w:val="clear" w:color="auto" w:fill="auto"/>
          </w:tcPr>
          <w:p w14:paraId="6C972383" w14:textId="77777777" w:rsidR="00894EA1" w:rsidRPr="00894EA1" w:rsidRDefault="00894EA1" w:rsidP="00C042D4">
            <w:pPr>
              <w:pStyle w:val="acctfourfigures"/>
              <w:tabs>
                <w:tab w:val="clear" w:pos="765"/>
                <w:tab w:val="decimal" w:pos="595"/>
              </w:tabs>
              <w:ind w:left="-43" w:right="-86"/>
              <w:jc w:val="right"/>
              <w:rPr>
                <w:szCs w:val="22"/>
              </w:rPr>
            </w:pPr>
          </w:p>
        </w:tc>
      </w:tr>
      <w:tr w:rsidR="00B25EE9" w:rsidRPr="00894EA1" w14:paraId="120145CA" w14:textId="77777777" w:rsidTr="00E80FD4">
        <w:tc>
          <w:tcPr>
            <w:tcW w:w="2790" w:type="dxa"/>
            <w:shd w:val="clear" w:color="auto" w:fill="auto"/>
          </w:tcPr>
          <w:p w14:paraId="3E9621B9" w14:textId="77777777" w:rsidR="00B25EE9" w:rsidRPr="00894EA1" w:rsidRDefault="00B25EE9" w:rsidP="00B25EE9">
            <w:pPr>
              <w:ind w:left="70"/>
              <w:jc w:val="thaiDistribute"/>
              <w:rPr>
                <w:rFonts w:cs="Times New Roman"/>
                <w:b/>
                <w:bCs/>
                <w:i/>
                <w:iCs/>
                <w:cs/>
              </w:rPr>
            </w:pPr>
            <w:r w:rsidRPr="00894EA1">
              <w:rPr>
                <w:rFonts w:cs="Times New Roman"/>
                <w:lang w:val="en-US"/>
              </w:rPr>
              <w:t>Unit trust - d</w:t>
            </w:r>
            <w:r w:rsidRPr="00894EA1">
              <w:rPr>
                <w:rFonts w:cs="Times New Roman"/>
              </w:rPr>
              <w:t xml:space="preserve">ebt instruments   </w:t>
            </w:r>
          </w:p>
        </w:tc>
        <w:tc>
          <w:tcPr>
            <w:tcW w:w="236" w:type="dxa"/>
          </w:tcPr>
          <w:p w14:paraId="20988C9A" w14:textId="77777777" w:rsidR="00B25EE9" w:rsidRPr="00894EA1" w:rsidRDefault="00B25EE9" w:rsidP="00B25EE9">
            <w:pPr>
              <w:pStyle w:val="acctfourfigures"/>
              <w:tabs>
                <w:tab w:val="clear" w:pos="765"/>
                <w:tab w:val="decimal" w:pos="789"/>
              </w:tabs>
              <w:ind w:left="-43" w:right="-86"/>
              <w:rPr>
                <w:szCs w:val="22"/>
              </w:rPr>
            </w:pPr>
          </w:p>
        </w:tc>
        <w:tc>
          <w:tcPr>
            <w:tcW w:w="1294" w:type="dxa"/>
          </w:tcPr>
          <w:p w14:paraId="1756B3FC" w14:textId="08218704" w:rsidR="00B25EE9" w:rsidRPr="00806E84" w:rsidRDefault="00BC7E7E" w:rsidP="00B25EE9">
            <w:pPr>
              <w:pStyle w:val="acctfourfigures"/>
              <w:tabs>
                <w:tab w:val="clear" w:pos="765"/>
                <w:tab w:val="decimal" w:pos="1100"/>
              </w:tabs>
              <w:ind w:left="-43" w:right="-110"/>
              <w:rPr>
                <w:rFonts w:cs="Angsana New"/>
                <w:szCs w:val="28"/>
                <w:lang w:val="en-US" w:bidi="th-TH"/>
              </w:rPr>
            </w:pPr>
            <w:r>
              <w:rPr>
                <w:rFonts w:cs="Angsana New"/>
                <w:szCs w:val="28"/>
                <w:lang w:val="en-US" w:bidi="th-TH"/>
              </w:rPr>
              <w:t>52,011</w:t>
            </w:r>
          </w:p>
        </w:tc>
        <w:tc>
          <w:tcPr>
            <w:tcW w:w="236" w:type="dxa"/>
          </w:tcPr>
          <w:p w14:paraId="74437B53" w14:textId="77777777" w:rsidR="00B25EE9" w:rsidRPr="001B13D7" w:rsidRDefault="00B25EE9" w:rsidP="00B25EE9">
            <w:pPr>
              <w:pStyle w:val="acctfourfigures"/>
              <w:tabs>
                <w:tab w:val="clear" w:pos="765"/>
                <w:tab w:val="decimal" w:pos="1100"/>
              </w:tabs>
              <w:ind w:left="-43" w:right="-110"/>
              <w:rPr>
                <w:szCs w:val="22"/>
              </w:rPr>
            </w:pPr>
          </w:p>
        </w:tc>
        <w:tc>
          <w:tcPr>
            <w:tcW w:w="990" w:type="dxa"/>
            <w:vAlign w:val="bottom"/>
          </w:tcPr>
          <w:p w14:paraId="5BDF0282" w14:textId="094569FE" w:rsidR="00B25EE9" w:rsidRPr="001B13D7" w:rsidRDefault="00BC7E7E" w:rsidP="00B25EE9">
            <w:pPr>
              <w:pStyle w:val="acctfourfigures"/>
              <w:tabs>
                <w:tab w:val="clear" w:pos="765"/>
                <w:tab w:val="decimal" w:pos="780"/>
              </w:tabs>
              <w:ind w:right="-110"/>
              <w:rPr>
                <w:szCs w:val="22"/>
              </w:rPr>
            </w:pPr>
            <w:r>
              <w:rPr>
                <w:szCs w:val="22"/>
              </w:rPr>
              <w:t>-</w:t>
            </w:r>
          </w:p>
        </w:tc>
        <w:tc>
          <w:tcPr>
            <w:tcW w:w="240" w:type="dxa"/>
            <w:vAlign w:val="bottom"/>
          </w:tcPr>
          <w:p w14:paraId="157009AC" w14:textId="77777777" w:rsidR="00B25EE9" w:rsidRPr="001B13D7" w:rsidRDefault="00B25EE9" w:rsidP="00B25EE9">
            <w:pPr>
              <w:pStyle w:val="acctfourfigures"/>
              <w:tabs>
                <w:tab w:val="clear" w:pos="765"/>
                <w:tab w:val="decimal" w:pos="780"/>
              </w:tabs>
              <w:ind w:right="-110"/>
              <w:rPr>
                <w:szCs w:val="22"/>
              </w:rPr>
            </w:pPr>
          </w:p>
        </w:tc>
        <w:tc>
          <w:tcPr>
            <w:tcW w:w="1080" w:type="dxa"/>
            <w:vAlign w:val="bottom"/>
          </w:tcPr>
          <w:p w14:paraId="062FDA2A" w14:textId="2038E3B7" w:rsidR="00B25EE9" w:rsidRPr="001B13D7" w:rsidRDefault="00BC7E7E" w:rsidP="00B25EE9">
            <w:pPr>
              <w:pStyle w:val="acctfourfigures"/>
              <w:tabs>
                <w:tab w:val="clear" w:pos="765"/>
                <w:tab w:val="decimal" w:pos="830"/>
              </w:tabs>
              <w:ind w:right="-110"/>
              <w:rPr>
                <w:szCs w:val="22"/>
              </w:rPr>
            </w:pPr>
            <w:r>
              <w:rPr>
                <w:szCs w:val="22"/>
              </w:rPr>
              <w:t>52,011</w:t>
            </w:r>
          </w:p>
        </w:tc>
        <w:tc>
          <w:tcPr>
            <w:tcW w:w="244" w:type="dxa"/>
            <w:vAlign w:val="bottom"/>
          </w:tcPr>
          <w:p w14:paraId="74D12617" w14:textId="77777777" w:rsidR="00B25EE9" w:rsidRPr="001B13D7" w:rsidRDefault="00B25EE9" w:rsidP="00B25EE9">
            <w:pPr>
              <w:pStyle w:val="acctfourfigures"/>
              <w:tabs>
                <w:tab w:val="clear" w:pos="765"/>
                <w:tab w:val="decimal" w:pos="780"/>
              </w:tabs>
              <w:ind w:right="-110"/>
              <w:rPr>
                <w:szCs w:val="22"/>
              </w:rPr>
            </w:pPr>
          </w:p>
        </w:tc>
        <w:tc>
          <w:tcPr>
            <w:tcW w:w="990" w:type="dxa"/>
            <w:vAlign w:val="bottom"/>
          </w:tcPr>
          <w:p w14:paraId="16AF4056" w14:textId="4184A066" w:rsidR="00B25EE9" w:rsidRPr="001B13D7" w:rsidRDefault="00BC7E7E" w:rsidP="00B25EE9">
            <w:pPr>
              <w:pStyle w:val="acctfourfigures"/>
              <w:tabs>
                <w:tab w:val="clear" w:pos="765"/>
                <w:tab w:val="decimal" w:pos="780"/>
              </w:tabs>
              <w:ind w:right="-110"/>
              <w:rPr>
                <w:szCs w:val="22"/>
              </w:rPr>
            </w:pPr>
            <w:r>
              <w:rPr>
                <w:szCs w:val="22"/>
              </w:rPr>
              <w:t>-</w:t>
            </w:r>
          </w:p>
        </w:tc>
        <w:tc>
          <w:tcPr>
            <w:tcW w:w="270" w:type="dxa"/>
            <w:vAlign w:val="bottom"/>
          </w:tcPr>
          <w:p w14:paraId="5C43E002" w14:textId="77777777" w:rsidR="00B25EE9" w:rsidRPr="001B13D7" w:rsidRDefault="00B25EE9" w:rsidP="00B25EE9">
            <w:pPr>
              <w:pStyle w:val="acctfourfigures"/>
              <w:tabs>
                <w:tab w:val="clear" w:pos="765"/>
                <w:tab w:val="decimal" w:pos="780"/>
              </w:tabs>
              <w:ind w:right="-110"/>
              <w:rPr>
                <w:szCs w:val="22"/>
              </w:rPr>
            </w:pPr>
          </w:p>
        </w:tc>
        <w:tc>
          <w:tcPr>
            <w:tcW w:w="1024" w:type="dxa"/>
            <w:gridSpan w:val="2"/>
            <w:shd w:val="clear" w:color="auto" w:fill="auto"/>
            <w:vAlign w:val="bottom"/>
          </w:tcPr>
          <w:p w14:paraId="32F5927B" w14:textId="09EC69A3" w:rsidR="00B25EE9" w:rsidRPr="001B13D7" w:rsidRDefault="00BC7E7E" w:rsidP="00B25EE9">
            <w:pPr>
              <w:pStyle w:val="acctfourfigures"/>
              <w:tabs>
                <w:tab w:val="clear" w:pos="765"/>
                <w:tab w:val="decimal" w:pos="780"/>
              </w:tabs>
              <w:ind w:right="-110"/>
              <w:rPr>
                <w:szCs w:val="22"/>
              </w:rPr>
            </w:pPr>
            <w:r>
              <w:rPr>
                <w:szCs w:val="22"/>
              </w:rPr>
              <w:t>52,011</w:t>
            </w:r>
          </w:p>
        </w:tc>
      </w:tr>
      <w:tr w:rsidR="00B25EE9" w:rsidRPr="00894EA1" w14:paraId="7495C41D" w14:textId="77777777" w:rsidTr="00E80FD4">
        <w:tc>
          <w:tcPr>
            <w:tcW w:w="2790" w:type="dxa"/>
            <w:shd w:val="clear" w:color="auto" w:fill="auto"/>
          </w:tcPr>
          <w:p w14:paraId="50064E1A" w14:textId="77777777" w:rsidR="00B25EE9" w:rsidRPr="00894EA1" w:rsidRDefault="00B25EE9" w:rsidP="00B25EE9">
            <w:pPr>
              <w:ind w:left="70"/>
              <w:jc w:val="thaiDistribute"/>
              <w:rPr>
                <w:rFonts w:cs="Times New Roman"/>
                <w:lang w:val="en-US"/>
              </w:rPr>
            </w:pPr>
          </w:p>
        </w:tc>
        <w:tc>
          <w:tcPr>
            <w:tcW w:w="236" w:type="dxa"/>
          </w:tcPr>
          <w:p w14:paraId="1CEF0D32" w14:textId="77777777" w:rsidR="00B25EE9" w:rsidRPr="00894EA1" w:rsidRDefault="00B25EE9" w:rsidP="00B25EE9">
            <w:pPr>
              <w:pStyle w:val="acctfourfigures"/>
              <w:tabs>
                <w:tab w:val="clear" w:pos="765"/>
                <w:tab w:val="decimal" w:pos="789"/>
              </w:tabs>
              <w:ind w:left="-43" w:right="-86"/>
              <w:rPr>
                <w:szCs w:val="22"/>
              </w:rPr>
            </w:pPr>
          </w:p>
        </w:tc>
        <w:tc>
          <w:tcPr>
            <w:tcW w:w="1294" w:type="dxa"/>
          </w:tcPr>
          <w:p w14:paraId="19D9F129" w14:textId="77777777" w:rsidR="00B25EE9" w:rsidRDefault="00B25EE9" w:rsidP="00B25EE9">
            <w:pPr>
              <w:pStyle w:val="acctfourfigures"/>
              <w:tabs>
                <w:tab w:val="clear" w:pos="765"/>
                <w:tab w:val="decimal" w:pos="1100"/>
              </w:tabs>
              <w:ind w:left="-43" w:right="-110"/>
              <w:rPr>
                <w:rFonts w:cs="Angsana New"/>
                <w:szCs w:val="28"/>
                <w:lang w:val="en-US" w:bidi="th-TH"/>
              </w:rPr>
            </w:pPr>
          </w:p>
        </w:tc>
        <w:tc>
          <w:tcPr>
            <w:tcW w:w="236" w:type="dxa"/>
          </w:tcPr>
          <w:p w14:paraId="59057BFF" w14:textId="77777777" w:rsidR="00B25EE9" w:rsidRPr="001B13D7" w:rsidRDefault="00B25EE9" w:rsidP="00B25EE9">
            <w:pPr>
              <w:pStyle w:val="acctfourfigures"/>
              <w:tabs>
                <w:tab w:val="clear" w:pos="765"/>
                <w:tab w:val="decimal" w:pos="1100"/>
              </w:tabs>
              <w:ind w:left="-43" w:right="-110"/>
              <w:rPr>
                <w:szCs w:val="22"/>
              </w:rPr>
            </w:pPr>
          </w:p>
        </w:tc>
        <w:tc>
          <w:tcPr>
            <w:tcW w:w="990" w:type="dxa"/>
            <w:vAlign w:val="bottom"/>
          </w:tcPr>
          <w:p w14:paraId="4272D821" w14:textId="77777777" w:rsidR="00B25EE9" w:rsidRDefault="00B25EE9" w:rsidP="00B25EE9">
            <w:pPr>
              <w:pStyle w:val="acctfourfigures"/>
              <w:tabs>
                <w:tab w:val="clear" w:pos="765"/>
                <w:tab w:val="decimal" w:pos="780"/>
              </w:tabs>
              <w:ind w:right="-110"/>
              <w:rPr>
                <w:szCs w:val="22"/>
              </w:rPr>
            </w:pPr>
          </w:p>
        </w:tc>
        <w:tc>
          <w:tcPr>
            <w:tcW w:w="240" w:type="dxa"/>
            <w:vAlign w:val="bottom"/>
          </w:tcPr>
          <w:p w14:paraId="4ADA3272" w14:textId="77777777" w:rsidR="00B25EE9" w:rsidRPr="001B13D7" w:rsidRDefault="00B25EE9" w:rsidP="00B25EE9">
            <w:pPr>
              <w:pStyle w:val="acctfourfigures"/>
              <w:tabs>
                <w:tab w:val="clear" w:pos="765"/>
                <w:tab w:val="decimal" w:pos="780"/>
              </w:tabs>
              <w:ind w:right="-110"/>
              <w:rPr>
                <w:szCs w:val="22"/>
              </w:rPr>
            </w:pPr>
          </w:p>
        </w:tc>
        <w:tc>
          <w:tcPr>
            <w:tcW w:w="1080" w:type="dxa"/>
            <w:vAlign w:val="bottom"/>
          </w:tcPr>
          <w:p w14:paraId="2FCE0BB1" w14:textId="77777777" w:rsidR="00B25EE9" w:rsidRDefault="00B25EE9" w:rsidP="00B25EE9">
            <w:pPr>
              <w:pStyle w:val="acctfourfigures"/>
              <w:tabs>
                <w:tab w:val="clear" w:pos="765"/>
                <w:tab w:val="decimal" w:pos="830"/>
              </w:tabs>
              <w:ind w:right="-110"/>
              <w:rPr>
                <w:szCs w:val="22"/>
              </w:rPr>
            </w:pPr>
          </w:p>
        </w:tc>
        <w:tc>
          <w:tcPr>
            <w:tcW w:w="244" w:type="dxa"/>
            <w:vAlign w:val="bottom"/>
          </w:tcPr>
          <w:p w14:paraId="0EA35BB2" w14:textId="77777777" w:rsidR="00B25EE9" w:rsidRPr="001B13D7" w:rsidRDefault="00B25EE9" w:rsidP="00B25EE9">
            <w:pPr>
              <w:pStyle w:val="acctfourfigures"/>
              <w:tabs>
                <w:tab w:val="clear" w:pos="765"/>
                <w:tab w:val="decimal" w:pos="780"/>
              </w:tabs>
              <w:ind w:right="-110"/>
              <w:rPr>
                <w:szCs w:val="22"/>
              </w:rPr>
            </w:pPr>
          </w:p>
        </w:tc>
        <w:tc>
          <w:tcPr>
            <w:tcW w:w="990" w:type="dxa"/>
            <w:vAlign w:val="bottom"/>
          </w:tcPr>
          <w:p w14:paraId="2C017FB3" w14:textId="77777777" w:rsidR="00B25EE9" w:rsidRDefault="00B25EE9" w:rsidP="00B25EE9">
            <w:pPr>
              <w:pStyle w:val="acctfourfigures"/>
              <w:tabs>
                <w:tab w:val="clear" w:pos="765"/>
                <w:tab w:val="decimal" w:pos="780"/>
              </w:tabs>
              <w:ind w:right="-110"/>
              <w:rPr>
                <w:szCs w:val="22"/>
              </w:rPr>
            </w:pPr>
          </w:p>
        </w:tc>
        <w:tc>
          <w:tcPr>
            <w:tcW w:w="270" w:type="dxa"/>
            <w:vAlign w:val="bottom"/>
          </w:tcPr>
          <w:p w14:paraId="508CCD2B" w14:textId="77777777" w:rsidR="00B25EE9" w:rsidRPr="001B13D7" w:rsidRDefault="00B25EE9" w:rsidP="00B25EE9">
            <w:pPr>
              <w:pStyle w:val="acctfourfigures"/>
              <w:tabs>
                <w:tab w:val="clear" w:pos="765"/>
                <w:tab w:val="decimal" w:pos="780"/>
              </w:tabs>
              <w:ind w:right="-110"/>
              <w:rPr>
                <w:szCs w:val="22"/>
              </w:rPr>
            </w:pPr>
          </w:p>
        </w:tc>
        <w:tc>
          <w:tcPr>
            <w:tcW w:w="1024" w:type="dxa"/>
            <w:gridSpan w:val="2"/>
            <w:shd w:val="clear" w:color="auto" w:fill="auto"/>
            <w:vAlign w:val="bottom"/>
          </w:tcPr>
          <w:p w14:paraId="44A7CDFA" w14:textId="77777777" w:rsidR="00B25EE9" w:rsidRDefault="00B25EE9" w:rsidP="00B25EE9">
            <w:pPr>
              <w:pStyle w:val="acctfourfigures"/>
              <w:tabs>
                <w:tab w:val="clear" w:pos="765"/>
                <w:tab w:val="decimal" w:pos="780"/>
              </w:tabs>
              <w:ind w:right="-110"/>
              <w:rPr>
                <w:szCs w:val="22"/>
              </w:rPr>
            </w:pPr>
          </w:p>
        </w:tc>
      </w:tr>
      <w:tr w:rsidR="00B25EE9" w:rsidRPr="00894EA1" w14:paraId="609C26F1" w14:textId="77777777" w:rsidTr="00E80FD4">
        <w:tc>
          <w:tcPr>
            <w:tcW w:w="2790" w:type="dxa"/>
            <w:shd w:val="clear" w:color="auto" w:fill="auto"/>
            <w:vAlign w:val="bottom"/>
          </w:tcPr>
          <w:p w14:paraId="08D1C2F3" w14:textId="3B608EE1" w:rsidR="00B25EE9" w:rsidRPr="00894EA1" w:rsidRDefault="00B25EE9" w:rsidP="00B25EE9">
            <w:pPr>
              <w:ind w:left="70"/>
              <w:rPr>
                <w:rFonts w:cs="Times New Roman"/>
                <w:lang w:val="en-US"/>
              </w:rPr>
            </w:pPr>
            <w:r w:rsidRPr="00894EA1">
              <w:rPr>
                <w:rFonts w:cs="Times New Roman"/>
                <w:b/>
                <w:bCs/>
                <w:i/>
                <w:iCs/>
              </w:rPr>
              <w:t>At 31 December 20</w:t>
            </w:r>
            <w:r>
              <w:rPr>
                <w:rFonts w:cs="Times New Roman"/>
                <w:b/>
                <w:bCs/>
                <w:i/>
                <w:iCs/>
              </w:rPr>
              <w:t>2</w:t>
            </w:r>
            <w:r w:rsidR="00397FFA">
              <w:rPr>
                <w:rFonts w:cs="Times New Roman"/>
                <w:b/>
                <w:bCs/>
                <w:i/>
                <w:iCs/>
              </w:rPr>
              <w:t>2</w:t>
            </w:r>
          </w:p>
        </w:tc>
        <w:tc>
          <w:tcPr>
            <w:tcW w:w="236" w:type="dxa"/>
          </w:tcPr>
          <w:p w14:paraId="72309B1F" w14:textId="77777777" w:rsidR="00B25EE9" w:rsidRPr="00894EA1" w:rsidRDefault="00B25EE9" w:rsidP="00B25EE9">
            <w:pPr>
              <w:pStyle w:val="acctfourfigures"/>
              <w:tabs>
                <w:tab w:val="clear" w:pos="765"/>
                <w:tab w:val="decimal" w:pos="789"/>
              </w:tabs>
              <w:ind w:left="-43" w:right="-86"/>
              <w:rPr>
                <w:szCs w:val="22"/>
              </w:rPr>
            </w:pPr>
          </w:p>
        </w:tc>
        <w:tc>
          <w:tcPr>
            <w:tcW w:w="1294" w:type="dxa"/>
          </w:tcPr>
          <w:p w14:paraId="4DBBF2F7" w14:textId="77777777" w:rsidR="00B25EE9" w:rsidRDefault="00B25EE9" w:rsidP="00B25EE9">
            <w:pPr>
              <w:pStyle w:val="acctfourfigures"/>
              <w:tabs>
                <w:tab w:val="clear" w:pos="765"/>
                <w:tab w:val="decimal" w:pos="1100"/>
              </w:tabs>
              <w:ind w:left="-43" w:right="-110"/>
              <w:rPr>
                <w:rFonts w:cs="Angsana New"/>
                <w:szCs w:val="28"/>
                <w:lang w:val="en-US" w:bidi="th-TH"/>
              </w:rPr>
            </w:pPr>
          </w:p>
        </w:tc>
        <w:tc>
          <w:tcPr>
            <w:tcW w:w="236" w:type="dxa"/>
          </w:tcPr>
          <w:p w14:paraId="3E64CD90" w14:textId="77777777" w:rsidR="00B25EE9" w:rsidRPr="001B13D7" w:rsidRDefault="00B25EE9" w:rsidP="00B25EE9">
            <w:pPr>
              <w:pStyle w:val="acctfourfigures"/>
              <w:tabs>
                <w:tab w:val="clear" w:pos="765"/>
                <w:tab w:val="decimal" w:pos="1100"/>
              </w:tabs>
              <w:ind w:left="-43" w:right="-110"/>
              <w:rPr>
                <w:szCs w:val="22"/>
              </w:rPr>
            </w:pPr>
          </w:p>
        </w:tc>
        <w:tc>
          <w:tcPr>
            <w:tcW w:w="990" w:type="dxa"/>
            <w:vAlign w:val="bottom"/>
          </w:tcPr>
          <w:p w14:paraId="3C2EF35E" w14:textId="77777777" w:rsidR="00B25EE9" w:rsidRDefault="00B25EE9" w:rsidP="00B25EE9">
            <w:pPr>
              <w:pStyle w:val="acctfourfigures"/>
              <w:tabs>
                <w:tab w:val="clear" w:pos="765"/>
                <w:tab w:val="decimal" w:pos="780"/>
              </w:tabs>
              <w:ind w:right="-110"/>
              <w:rPr>
                <w:szCs w:val="22"/>
              </w:rPr>
            </w:pPr>
          </w:p>
        </w:tc>
        <w:tc>
          <w:tcPr>
            <w:tcW w:w="240" w:type="dxa"/>
            <w:vAlign w:val="bottom"/>
          </w:tcPr>
          <w:p w14:paraId="703B1FC2" w14:textId="77777777" w:rsidR="00B25EE9" w:rsidRPr="001B13D7" w:rsidRDefault="00B25EE9" w:rsidP="00B25EE9">
            <w:pPr>
              <w:pStyle w:val="acctfourfigures"/>
              <w:tabs>
                <w:tab w:val="clear" w:pos="765"/>
                <w:tab w:val="decimal" w:pos="780"/>
              </w:tabs>
              <w:ind w:right="-110"/>
              <w:rPr>
                <w:szCs w:val="22"/>
              </w:rPr>
            </w:pPr>
          </w:p>
        </w:tc>
        <w:tc>
          <w:tcPr>
            <w:tcW w:w="1080" w:type="dxa"/>
            <w:vAlign w:val="bottom"/>
          </w:tcPr>
          <w:p w14:paraId="273E41AD" w14:textId="77777777" w:rsidR="00B25EE9" w:rsidRDefault="00B25EE9" w:rsidP="00B25EE9">
            <w:pPr>
              <w:pStyle w:val="acctfourfigures"/>
              <w:tabs>
                <w:tab w:val="clear" w:pos="765"/>
                <w:tab w:val="decimal" w:pos="830"/>
              </w:tabs>
              <w:ind w:right="-110"/>
              <w:rPr>
                <w:szCs w:val="22"/>
              </w:rPr>
            </w:pPr>
          </w:p>
        </w:tc>
        <w:tc>
          <w:tcPr>
            <w:tcW w:w="244" w:type="dxa"/>
            <w:vAlign w:val="bottom"/>
          </w:tcPr>
          <w:p w14:paraId="1A6A486A" w14:textId="77777777" w:rsidR="00B25EE9" w:rsidRPr="001B13D7" w:rsidRDefault="00B25EE9" w:rsidP="00B25EE9">
            <w:pPr>
              <w:pStyle w:val="acctfourfigures"/>
              <w:tabs>
                <w:tab w:val="clear" w:pos="765"/>
                <w:tab w:val="decimal" w:pos="780"/>
              </w:tabs>
              <w:ind w:right="-110"/>
              <w:rPr>
                <w:szCs w:val="22"/>
              </w:rPr>
            </w:pPr>
          </w:p>
        </w:tc>
        <w:tc>
          <w:tcPr>
            <w:tcW w:w="990" w:type="dxa"/>
            <w:vAlign w:val="bottom"/>
          </w:tcPr>
          <w:p w14:paraId="7A68D7AE" w14:textId="77777777" w:rsidR="00B25EE9" w:rsidRDefault="00B25EE9" w:rsidP="00B25EE9">
            <w:pPr>
              <w:pStyle w:val="acctfourfigures"/>
              <w:tabs>
                <w:tab w:val="clear" w:pos="765"/>
                <w:tab w:val="decimal" w:pos="780"/>
              </w:tabs>
              <w:ind w:right="-110"/>
              <w:rPr>
                <w:szCs w:val="22"/>
              </w:rPr>
            </w:pPr>
          </w:p>
        </w:tc>
        <w:tc>
          <w:tcPr>
            <w:tcW w:w="270" w:type="dxa"/>
            <w:vAlign w:val="bottom"/>
          </w:tcPr>
          <w:p w14:paraId="232731DD" w14:textId="77777777" w:rsidR="00B25EE9" w:rsidRPr="001B13D7" w:rsidRDefault="00B25EE9" w:rsidP="00B25EE9">
            <w:pPr>
              <w:pStyle w:val="acctfourfigures"/>
              <w:tabs>
                <w:tab w:val="clear" w:pos="765"/>
                <w:tab w:val="decimal" w:pos="780"/>
              </w:tabs>
              <w:ind w:right="-110"/>
              <w:rPr>
                <w:szCs w:val="22"/>
              </w:rPr>
            </w:pPr>
          </w:p>
        </w:tc>
        <w:tc>
          <w:tcPr>
            <w:tcW w:w="1024" w:type="dxa"/>
            <w:gridSpan w:val="2"/>
            <w:shd w:val="clear" w:color="auto" w:fill="auto"/>
            <w:vAlign w:val="bottom"/>
          </w:tcPr>
          <w:p w14:paraId="31B0A44F" w14:textId="77777777" w:rsidR="00B25EE9" w:rsidRDefault="00B25EE9" w:rsidP="00B25EE9">
            <w:pPr>
              <w:pStyle w:val="acctfourfigures"/>
              <w:tabs>
                <w:tab w:val="clear" w:pos="765"/>
                <w:tab w:val="decimal" w:pos="780"/>
              </w:tabs>
              <w:ind w:right="-110"/>
              <w:rPr>
                <w:szCs w:val="22"/>
              </w:rPr>
            </w:pPr>
          </w:p>
        </w:tc>
      </w:tr>
      <w:tr w:rsidR="00B25EE9" w:rsidRPr="00894EA1" w14:paraId="62EF46BD" w14:textId="77777777" w:rsidTr="002149A9">
        <w:tc>
          <w:tcPr>
            <w:tcW w:w="2790" w:type="dxa"/>
            <w:shd w:val="clear" w:color="auto" w:fill="auto"/>
          </w:tcPr>
          <w:p w14:paraId="1D1A7779" w14:textId="77777777" w:rsidR="00B25EE9" w:rsidRPr="00894EA1" w:rsidRDefault="00B25EE9" w:rsidP="00B25EE9">
            <w:pPr>
              <w:ind w:left="70" w:right="-90"/>
              <w:rPr>
                <w:rFonts w:cs="Times New Roman"/>
                <w:b/>
                <w:bCs/>
                <w:i/>
                <w:iCs/>
              </w:rPr>
            </w:pPr>
            <w:r w:rsidRPr="00894EA1">
              <w:rPr>
                <w:rFonts w:cs="Times New Roman"/>
                <w:b/>
                <w:bCs/>
                <w:i/>
                <w:iCs/>
              </w:rPr>
              <w:t>Financial asset</w:t>
            </w:r>
          </w:p>
        </w:tc>
        <w:tc>
          <w:tcPr>
            <w:tcW w:w="236" w:type="dxa"/>
          </w:tcPr>
          <w:p w14:paraId="1B662138" w14:textId="77777777" w:rsidR="00B25EE9" w:rsidRPr="00894EA1" w:rsidRDefault="00B25EE9" w:rsidP="00B25EE9">
            <w:pPr>
              <w:pStyle w:val="acctfourfigures"/>
              <w:tabs>
                <w:tab w:val="clear" w:pos="765"/>
                <w:tab w:val="decimal" w:pos="789"/>
              </w:tabs>
              <w:ind w:left="-43" w:right="-86"/>
              <w:rPr>
                <w:szCs w:val="22"/>
              </w:rPr>
            </w:pPr>
          </w:p>
        </w:tc>
        <w:tc>
          <w:tcPr>
            <w:tcW w:w="1294" w:type="dxa"/>
          </w:tcPr>
          <w:p w14:paraId="38152707" w14:textId="02D7628D" w:rsidR="00B25EE9" w:rsidRPr="00894EA1" w:rsidRDefault="00B25EE9" w:rsidP="00B25EE9">
            <w:pPr>
              <w:pStyle w:val="acctfourfigures"/>
              <w:tabs>
                <w:tab w:val="clear" w:pos="765"/>
                <w:tab w:val="decimal" w:pos="1100"/>
              </w:tabs>
              <w:ind w:left="-43" w:right="-110"/>
              <w:rPr>
                <w:szCs w:val="22"/>
              </w:rPr>
            </w:pPr>
          </w:p>
        </w:tc>
        <w:tc>
          <w:tcPr>
            <w:tcW w:w="236" w:type="dxa"/>
          </w:tcPr>
          <w:p w14:paraId="1E870E89" w14:textId="77777777" w:rsidR="00B25EE9" w:rsidRPr="00894EA1" w:rsidRDefault="00B25EE9" w:rsidP="00B25EE9">
            <w:pPr>
              <w:pStyle w:val="acctfourfigures"/>
              <w:tabs>
                <w:tab w:val="clear" w:pos="765"/>
                <w:tab w:val="decimal" w:pos="1100"/>
              </w:tabs>
              <w:ind w:left="-43" w:right="-110"/>
              <w:rPr>
                <w:szCs w:val="22"/>
              </w:rPr>
            </w:pPr>
          </w:p>
        </w:tc>
        <w:tc>
          <w:tcPr>
            <w:tcW w:w="990" w:type="dxa"/>
            <w:vAlign w:val="bottom"/>
          </w:tcPr>
          <w:p w14:paraId="3E457330" w14:textId="2BCA16BF" w:rsidR="00B25EE9" w:rsidRPr="00894EA1" w:rsidRDefault="00B25EE9" w:rsidP="00B25EE9">
            <w:pPr>
              <w:pStyle w:val="acctfourfigures"/>
              <w:tabs>
                <w:tab w:val="clear" w:pos="765"/>
                <w:tab w:val="decimal" w:pos="780"/>
              </w:tabs>
              <w:ind w:left="-43" w:right="-110"/>
              <w:rPr>
                <w:szCs w:val="22"/>
              </w:rPr>
            </w:pPr>
          </w:p>
        </w:tc>
        <w:tc>
          <w:tcPr>
            <w:tcW w:w="240" w:type="dxa"/>
            <w:vAlign w:val="bottom"/>
          </w:tcPr>
          <w:p w14:paraId="0960D4FA" w14:textId="77777777" w:rsidR="00B25EE9" w:rsidRPr="00894EA1" w:rsidRDefault="00B25EE9" w:rsidP="00B25EE9">
            <w:pPr>
              <w:pStyle w:val="acctfourfigures"/>
              <w:tabs>
                <w:tab w:val="clear" w:pos="765"/>
                <w:tab w:val="decimal" w:pos="780"/>
              </w:tabs>
              <w:ind w:left="-43" w:right="-110"/>
              <w:rPr>
                <w:szCs w:val="22"/>
              </w:rPr>
            </w:pPr>
          </w:p>
        </w:tc>
        <w:tc>
          <w:tcPr>
            <w:tcW w:w="1080" w:type="dxa"/>
            <w:vAlign w:val="bottom"/>
          </w:tcPr>
          <w:p w14:paraId="62D73ACF" w14:textId="323B6623" w:rsidR="00B25EE9" w:rsidRPr="00894EA1" w:rsidRDefault="00B25EE9" w:rsidP="00B25EE9">
            <w:pPr>
              <w:pStyle w:val="acctfourfigures"/>
              <w:tabs>
                <w:tab w:val="clear" w:pos="765"/>
                <w:tab w:val="decimal" w:pos="830"/>
              </w:tabs>
              <w:ind w:left="-43" w:right="-110"/>
              <w:rPr>
                <w:szCs w:val="22"/>
              </w:rPr>
            </w:pPr>
          </w:p>
        </w:tc>
        <w:tc>
          <w:tcPr>
            <w:tcW w:w="244" w:type="dxa"/>
            <w:vAlign w:val="bottom"/>
          </w:tcPr>
          <w:p w14:paraId="75F7F5AE" w14:textId="77777777" w:rsidR="00B25EE9" w:rsidRPr="00894EA1" w:rsidRDefault="00B25EE9" w:rsidP="00B25EE9">
            <w:pPr>
              <w:pStyle w:val="acctfourfigures"/>
              <w:tabs>
                <w:tab w:val="clear" w:pos="765"/>
                <w:tab w:val="decimal" w:pos="780"/>
              </w:tabs>
              <w:ind w:left="-43" w:right="-110"/>
              <w:rPr>
                <w:szCs w:val="22"/>
              </w:rPr>
            </w:pPr>
          </w:p>
        </w:tc>
        <w:tc>
          <w:tcPr>
            <w:tcW w:w="990" w:type="dxa"/>
            <w:vAlign w:val="bottom"/>
          </w:tcPr>
          <w:p w14:paraId="44991649" w14:textId="4EBFE184" w:rsidR="00B25EE9" w:rsidRPr="00894EA1" w:rsidRDefault="00B25EE9" w:rsidP="00B25EE9">
            <w:pPr>
              <w:pStyle w:val="acctfourfigures"/>
              <w:tabs>
                <w:tab w:val="clear" w:pos="765"/>
                <w:tab w:val="decimal" w:pos="780"/>
              </w:tabs>
              <w:ind w:left="-43" w:right="-110"/>
              <w:rPr>
                <w:szCs w:val="22"/>
              </w:rPr>
            </w:pPr>
          </w:p>
        </w:tc>
        <w:tc>
          <w:tcPr>
            <w:tcW w:w="270" w:type="dxa"/>
            <w:vAlign w:val="bottom"/>
          </w:tcPr>
          <w:p w14:paraId="3FF8D4F2" w14:textId="77777777" w:rsidR="00B25EE9" w:rsidRPr="00894EA1" w:rsidRDefault="00B25EE9" w:rsidP="00B25EE9">
            <w:pPr>
              <w:pStyle w:val="acctfourfigures"/>
              <w:tabs>
                <w:tab w:val="clear" w:pos="765"/>
                <w:tab w:val="decimal" w:pos="780"/>
              </w:tabs>
              <w:ind w:left="-43" w:right="-110"/>
              <w:rPr>
                <w:szCs w:val="22"/>
              </w:rPr>
            </w:pPr>
          </w:p>
        </w:tc>
        <w:tc>
          <w:tcPr>
            <w:tcW w:w="1024" w:type="dxa"/>
            <w:gridSpan w:val="2"/>
            <w:shd w:val="clear" w:color="auto" w:fill="auto"/>
            <w:vAlign w:val="bottom"/>
          </w:tcPr>
          <w:p w14:paraId="480E2D5E" w14:textId="4CED82CD" w:rsidR="00B25EE9" w:rsidRPr="00894EA1" w:rsidRDefault="00B25EE9" w:rsidP="00B25EE9">
            <w:pPr>
              <w:pStyle w:val="acctfourfigures"/>
              <w:tabs>
                <w:tab w:val="clear" w:pos="765"/>
                <w:tab w:val="decimal" w:pos="780"/>
              </w:tabs>
              <w:ind w:left="-43" w:right="-110"/>
              <w:rPr>
                <w:szCs w:val="22"/>
              </w:rPr>
            </w:pPr>
          </w:p>
        </w:tc>
      </w:tr>
      <w:tr w:rsidR="00B25EE9" w:rsidRPr="00894EA1" w14:paraId="7C98DBBC" w14:textId="77777777" w:rsidTr="000F757E">
        <w:tc>
          <w:tcPr>
            <w:tcW w:w="2790" w:type="dxa"/>
            <w:shd w:val="clear" w:color="auto" w:fill="auto"/>
          </w:tcPr>
          <w:p w14:paraId="1079A777" w14:textId="77777777" w:rsidR="00B25EE9" w:rsidRPr="00894EA1" w:rsidRDefault="00B25EE9" w:rsidP="00B25EE9">
            <w:pPr>
              <w:ind w:left="70"/>
              <w:jc w:val="thaiDistribute"/>
              <w:rPr>
                <w:rFonts w:cs="Times New Roman"/>
                <w:i/>
                <w:iCs/>
                <w:cs/>
              </w:rPr>
            </w:pPr>
            <w:r w:rsidRPr="00894EA1">
              <w:rPr>
                <w:rFonts w:cs="Times New Roman"/>
                <w:lang w:val="en-US"/>
              </w:rPr>
              <w:t>Unit trust - d</w:t>
            </w:r>
            <w:r w:rsidRPr="00894EA1">
              <w:rPr>
                <w:rFonts w:cs="Times New Roman"/>
              </w:rPr>
              <w:t xml:space="preserve">ebt instruments   </w:t>
            </w:r>
          </w:p>
        </w:tc>
        <w:tc>
          <w:tcPr>
            <w:tcW w:w="236" w:type="dxa"/>
          </w:tcPr>
          <w:p w14:paraId="261A3BCD" w14:textId="77777777" w:rsidR="00B25EE9" w:rsidRPr="00894EA1" w:rsidRDefault="00B25EE9" w:rsidP="00B25EE9">
            <w:pPr>
              <w:pStyle w:val="acctfourfigures"/>
              <w:tabs>
                <w:tab w:val="clear" w:pos="765"/>
                <w:tab w:val="decimal" w:pos="789"/>
              </w:tabs>
              <w:ind w:left="-43" w:right="-86"/>
              <w:rPr>
                <w:szCs w:val="22"/>
                <w:lang w:val="en-US"/>
              </w:rPr>
            </w:pPr>
          </w:p>
        </w:tc>
        <w:tc>
          <w:tcPr>
            <w:tcW w:w="1294" w:type="dxa"/>
          </w:tcPr>
          <w:p w14:paraId="5774EA75" w14:textId="57FD829F" w:rsidR="00B25EE9" w:rsidRPr="001B13D7" w:rsidRDefault="00397FFA" w:rsidP="00B25EE9">
            <w:pPr>
              <w:pStyle w:val="acctfourfigures"/>
              <w:tabs>
                <w:tab w:val="clear" w:pos="765"/>
                <w:tab w:val="decimal" w:pos="1100"/>
              </w:tabs>
              <w:ind w:right="-110"/>
              <w:rPr>
                <w:szCs w:val="22"/>
              </w:rPr>
            </w:pPr>
            <w:r>
              <w:rPr>
                <w:szCs w:val="22"/>
              </w:rPr>
              <w:t>51,468</w:t>
            </w:r>
          </w:p>
        </w:tc>
        <w:tc>
          <w:tcPr>
            <w:tcW w:w="236" w:type="dxa"/>
          </w:tcPr>
          <w:p w14:paraId="3B53732E" w14:textId="77777777" w:rsidR="00B25EE9" w:rsidRPr="001B13D7" w:rsidRDefault="00B25EE9" w:rsidP="00B25EE9">
            <w:pPr>
              <w:pStyle w:val="acctfourfigures"/>
              <w:tabs>
                <w:tab w:val="clear" w:pos="765"/>
                <w:tab w:val="decimal" w:pos="1100"/>
              </w:tabs>
              <w:ind w:left="-43" w:right="-110"/>
              <w:rPr>
                <w:szCs w:val="22"/>
              </w:rPr>
            </w:pPr>
          </w:p>
        </w:tc>
        <w:tc>
          <w:tcPr>
            <w:tcW w:w="990" w:type="dxa"/>
            <w:vAlign w:val="bottom"/>
          </w:tcPr>
          <w:p w14:paraId="0B767C0A" w14:textId="3388F05E" w:rsidR="00B25EE9" w:rsidRPr="001B13D7" w:rsidRDefault="00397FFA" w:rsidP="00B25EE9">
            <w:pPr>
              <w:pStyle w:val="acctfourfigures"/>
              <w:tabs>
                <w:tab w:val="clear" w:pos="765"/>
                <w:tab w:val="decimal" w:pos="780"/>
              </w:tabs>
              <w:ind w:right="-110"/>
              <w:rPr>
                <w:szCs w:val="22"/>
              </w:rPr>
            </w:pPr>
            <w:r>
              <w:rPr>
                <w:szCs w:val="22"/>
              </w:rPr>
              <w:t>-</w:t>
            </w:r>
          </w:p>
        </w:tc>
        <w:tc>
          <w:tcPr>
            <w:tcW w:w="240" w:type="dxa"/>
            <w:vAlign w:val="bottom"/>
          </w:tcPr>
          <w:p w14:paraId="5B813451" w14:textId="77777777" w:rsidR="00B25EE9" w:rsidRPr="001B13D7" w:rsidRDefault="00B25EE9" w:rsidP="00B25EE9">
            <w:pPr>
              <w:pStyle w:val="acctfourfigures"/>
              <w:tabs>
                <w:tab w:val="clear" w:pos="765"/>
                <w:tab w:val="decimal" w:pos="780"/>
              </w:tabs>
              <w:ind w:right="-110"/>
              <w:rPr>
                <w:szCs w:val="22"/>
              </w:rPr>
            </w:pPr>
          </w:p>
        </w:tc>
        <w:tc>
          <w:tcPr>
            <w:tcW w:w="1080" w:type="dxa"/>
            <w:vAlign w:val="bottom"/>
          </w:tcPr>
          <w:p w14:paraId="06C0F978" w14:textId="3BDC985C" w:rsidR="00B25EE9" w:rsidRPr="001B13D7" w:rsidRDefault="00397FFA" w:rsidP="00B25EE9">
            <w:pPr>
              <w:pStyle w:val="acctfourfigures"/>
              <w:tabs>
                <w:tab w:val="clear" w:pos="765"/>
                <w:tab w:val="decimal" w:pos="830"/>
              </w:tabs>
              <w:ind w:right="-110"/>
              <w:rPr>
                <w:szCs w:val="22"/>
              </w:rPr>
            </w:pPr>
            <w:r>
              <w:rPr>
                <w:szCs w:val="22"/>
              </w:rPr>
              <w:t>51,468</w:t>
            </w:r>
          </w:p>
        </w:tc>
        <w:tc>
          <w:tcPr>
            <w:tcW w:w="244" w:type="dxa"/>
            <w:vAlign w:val="bottom"/>
          </w:tcPr>
          <w:p w14:paraId="342F359B" w14:textId="77777777" w:rsidR="00B25EE9" w:rsidRPr="001B13D7" w:rsidRDefault="00B25EE9" w:rsidP="00B25EE9">
            <w:pPr>
              <w:pStyle w:val="acctfourfigures"/>
              <w:tabs>
                <w:tab w:val="clear" w:pos="765"/>
                <w:tab w:val="decimal" w:pos="780"/>
              </w:tabs>
              <w:ind w:right="-110"/>
              <w:rPr>
                <w:szCs w:val="22"/>
              </w:rPr>
            </w:pPr>
          </w:p>
        </w:tc>
        <w:tc>
          <w:tcPr>
            <w:tcW w:w="990" w:type="dxa"/>
            <w:vAlign w:val="bottom"/>
          </w:tcPr>
          <w:p w14:paraId="122839F4" w14:textId="18CDC8AE" w:rsidR="00B25EE9" w:rsidRPr="001B13D7" w:rsidRDefault="00397FFA" w:rsidP="00B25EE9">
            <w:pPr>
              <w:pStyle w:val="acctfourfigures"/>
              <w:tabs>
                <w:tab w:val="clear" w:pos="765"/>
                <w:tab w:val="decimal" w:pos="780"/>
              </w:tabs>
              <w:ind w:right="-110"/>
              <w:rPr>
                <w:szCs w:val="22"/>
              </w:rPr>
            </w:pPr>
            <w:r>
              <w:rPr>
                <w:szCs w:val="22"/>
              </w:rPr>
              <w:t>-</w:t>
            </w:r>
          </w:p>
        </w:tc>
        <w:tc>
          <w:tcPr>
            <w:tcW w:w="270" w:type="dxa"/>
            <w:vAlign w:val="bottom"/>
          </w:tcPr>
          <w:p w14:paraId="2C43F36C" w14:textId="77777777" w:rsidR="00B25EE9" w:rsidRPr="001B13D7" w:rsidRDefault="00B25EE9" w:rsidP="00B25EE9">
            <w:pPr>
              <w:pStyle w:val="acctfourfigures"/>
              <w:tabs>
                <w:tab w:val="clear" w:pos="765"/>
                <w:tab w:val="decimal" w:pos="780"/>
              </w:tabs>
              <w:ind w:right="-110"/>
              <w:rPr>
                <w:szCs w:val="22"/>
              </w:rPr>
            </w:pPr>
          </w:p>
        </w:tc>
        <w:tc>
          <w:tcPr>
            <w:tcW w:w="1024" w:type="dxa"/>
            <w:gridSpan w:val="2"/>
            <w:shd w:val="clear" w:color="auto" w:fill="auto"/>
            <w:vAlign w:val="bottom"/>
          </w:tcPr>
          <w:p w14:paraId="45DE4F66" w14:textId="6BC8BB7B" w:rsidR="00B25EE9" w:rsidRPr="001B13D7" w:rsidRDefault="00397FFA" w:rsidP="00B25EE9">
            <w:pPr>
              <w:pStyle w:val="acctfourfigures"/>
              <w:tabs>
                <w:tab w:val="clear" w:pos="765"/>
                <w:tab w:val="decimal" w:pos="780"/>
              </w:tabs>
              <w:ind w:right="-110"/>
              <w:rPr>
                <w:szCs w:val="22"/>
              </w:rPr>
            </w:pPr>
            <w:r>
              <w:rPr>
                <w:szCs w:val="22"/>
              </w:rPr>
              <w:t>51,468</w:t>
            </w:r>
          </w:p>
        </w:tc>
      </w:tr>
    </w:tbl>
    <w:p w14:paraId="5386730F" w14:textId="77777777" w:rsidR="00521910" w:rsidRDefault="00521910" w:rsidP="00BB3DFE">
      <w:pPr>
        <w:pStyle w:val="acctmergecolhdg"/>
        <w:spacing w:line="240" w:lineRule="auto"/>
        <w:jc w:val="thaiDistribute"/>
        <w:rPr>
          <w:bCs/>
          <w:szCs w:val="22"/>
          <w:lang w:bidi="th-TH"/>
        </w:rPr>
      </w:pPr>
    </w:p>
    <w:p w14:paraId="32D420B8" w14:textId="77777777" w:rsidR="00653A46" w:rsidRPr="00863763" w:rsidRDefault="00653A46" w:rsidP="00653A46">
      <w:pPr>
        <w:pStyle w:val="block"/>
        <w:spacing w:after="0" w:line="240" w:lineRule="auto"/>
        <w:ind w:left="540" w:right="-7"/>
        <w:jc w:val="both"/>
        <w:rPr>
          <w:b/>
          <w:bCs/>
          <w:i/>
          <w:iCs/>
          <w:szCs w:val="22"/>
        </w:rPr>
      </w:pPr>
      <w:r w:rsidRPr="00863763">
        <w:rPr>
          <w:b/>
          <w:bCs/>
          <w:i/>
          <w:iCs/>
          <w:szCs w:val="22"/>
        </w:rPr>
        <w:t>Credit risk</w:t>
      </w:r>
    </w:p>
    <w:p w14:paraId="0EF7FFA6" w14:textId="77777777" w:rsidR="00653A46" w:rsidRDefault="00653A46" w:rsidP="00653A46">
      <w:pPr>
        <w:pStyle w:val="block"/>
        <w:spacing w:after="0" w:line="240" w:lineRule="auto"/>
        <w:ind w:left="540" w:right="-7"/>
        <w:jc w:val="both"/>
        <w:rPr>
          <w:szCs w:val="22"/>
        </w:rPr>
      </w:pPr>
    </w:p>
    <w:p w14:paraId="18CD6C11" w14:textId="72D2474F" w:rsidR="00811B6C" w:rsidRDefault="00653A46" w:rsidP="00C76B7A">
      <w:pPr>
        <w:pStyle w:val="block"/>
        <w:spacing w:after="0" w:line="240" w:lineRule="auto"/>
        <w:ind w:left="540" w:right="-7"/>
        <w:jc w:val="both"/>
        <w:rPr>
          <w:szCs w:val="22"/>
        </w:rPr>
      </w:pPr>
      <w:r w:rsidRPr="00863763">
        <w:rPr>
          <w:szCs w:val="22"/>
        </w:rPr>
        <w:t xml:space="preserve">Allowance for impairment loss for trade </w:t>
      </w:r>
      <w:r>
        <w:rPr>
          <w:szCs w:val="22"/>
        </w:rPr>
        <w:t xml:space="preserve">accounts </w:t>
      </w:r>
      <w:r w:rsidRPr="00863763">
        <w:rPr>
          <w:szCs w:val="22"/>
        </w:rPr>
        <w:t>receivable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08069325" w14:textId="2FFDC892" w:rsidR="00C76B7A" w:rsidRDefault="00C76B7A" w:rsidP="00C76B7A">
      <w:pPr>
        <w:pStyle w:val="block"/>
        <w:spacing w:after="0" w:line="240" w:lineRule="auto"/>
        <w:ind w:left="540" w:right="-7"/>
        <w:jc w:val="both"/>
        <w:rPr>
          <w:szCs w:val="22"/>
        </w:rPr>
      </w:pPr>
    </w:p>
    <w:p w14:paraId="360461E8" w14:textId="612CC517" w:rsidR="003A3182" w:rsidRDefault="003A3182" w:rsidP="00C76B7A">
      <w:pPr>
        <w:pStyle w:val="block"/>
        <w:spacing w:after="0" w:line="240" w:lineRule="auto"/>
        <w:ind w:left="540" w:right="-7"/>
        <w:jc w:val="both"/>
        <w:rPr>
          <w:szCs w:val="22"/>
        </w:rPr>
      </w:pPr>
    </w:p>
    <w:p w14:paraId="0D91EBF5" w14:textId="3215DF5C" w:rsidR="003A3182" w:rsidRDefault="003A3182" w:rsidP="00C76B7A">
      <w:pPr>
        <w:pStyle w:val="block"/>
        <w:spacing w:after="0" w:line="240" w:lineRule="auto"/>
        <w:ind w:left="540" w:right="-7"/>
        <w:jc w:val="both"/>
        <w:rPr>
          <w:szCs w:val="22"/>
        </w:rPr>
      </w:pPr>
    </w:p>
    <w:p w14:paraId="0C269F99" w14:textId="40C55586" w:rsidR="003A3182" w:rsidRDefault="003A3182" w:rsidP="00C76B7A">
      <w:pPr>
        <w:pStyle w:val="block"/>
        <w:spacing w:after="0" w:line="240" w:lineRule="auto"/>
        <w:ind w:left="540" w:right="-7"/>
        <w:jc w:val="both"/>
        <w:rPr>
          <w:szCs w:val="22"/>
        </w:rPr>
      </w:pPr>
    </w:p>
    <w:p w14:paraId="6D6EBE35" w14:textId="4C83F0DD" w:rsidR="003A3182" w:rsidRDefault="003A3182" w:rsidP="00C76B7A">
      <w:pPr>
        <w:pStyle w:val="block"/>
        <w:spacing w:after="0" w:line="240" w:lineRule="auto"/>
        <w:ind w:left="540" w:right="-7"/>
        <w:jc w:val="both"/>
        <w:rPr>
          <w:szCs w:val="22"/>
        </w:rPr>
      </w:pPr>
    </w:p>
    <w:p w14:paraId="7CBC20A1" w14:textId="583CB23A" w:rsidR="003A3182" w:rsidRDefault="003A3182" w:rsidP="00C76B7A">
      <w:pPr>
        <w:pStyle w:val="block"/>
        <w:spacing w:after="0" w:line="240" w:lineRule="auto"/>
        <w:ind w:left="540" w:right="-7"/>
        <w:jc w:val="both"/>
        <w:rPr>
          <w:szCs w:val="22"/>
        </w:rPr>
      </w:pPr>
    </w:p>
    <w:p w14:paraId="2B8E5115" w14:textId="0DC96FB1" w:rsidR="003A3182" w:rsidRDefault="003A3182" w:rsidP="00C76B7A">
      <w:pPr>
        <w:pStyle w:val="block"/>
        <w:spacing w:after="0" w:line="240" w:lineRule="auto"/>
        <w:ind w:left="540" w:right="-7"/>
        <w:jc w:val="both"/>
        <w:rPr>
          <w:szCs w:val="22"/>
        </w:rPr>
      </w:pPr>
    </w:p>
    <w:p w14:paraId="03CEA3B5" w14:textId="296B1865" w:rsidR="003A3182" w:rsidRDefault="003A3182" w:rsidP="00C76B7A">
      <w:pPr>
        <w:pStyle w:val="block"/>
        <w:spacing w:after="0" w:line="240" w:lineRule="auto"/>
        <w:ind w:left="540" w:right="-7"/>
        <w:jc w:val="both"/>
        <w:rPr>
          <w:szCs w:val="22"/>
        </w:rPr>
      </w:pPr>
    </w:p>
    <w:p w14:paraId="0C9392AB" w14:textId="146E5189" w:rsidR="003A3182" w:rsidRDefault="003A3182" w:rsidP="00C76B7A">
      <w:pPr>
        <w:pStyle w:val="block"/>
        <w:spacing w:after="0" w:line="240" w:lineRule="auto"/>
        <w:ind w:left="540" w:right="-7"/>
        <w:jc w:val="both"/>
        <w:rPr>
          <w:szCs w:val="22"/>
        </w:rPr>
      </w:pPr>
    </w:p>
    <w:p w14:paraId="673ABD13" w14:textId="5374669B" w:rsidR="003A3182" w:rsidRDefault="003A3182" w:rsidP="00C76B7A">
      <w:pPr>
        <w:pStyle w:val="block"/>
        <w:spacing w:after="0" w:line="240" w:lineRule="auto"/>
        <w:ind w:left="540" w:right="-7"/>
        <w:jc w:val="both"/>
        <w:rPr>
          <w:szCs w:val="22"/>
        </w:rPr>
      </w:pPr>
    </w:p>
    <w:p w14:paraId="339126F2" w14:textId="628FD533" w:rsidR="003A3182" w:rsidRDefault="003A3182" w:rsidP="00C76B7A">
      <w:pPr>
        <w:pStyle w:val="block"/>
        <w:spacing w:after="0" w:line="240" w:lineRule="auto"/>
        <w:ind w:left="540" w:right="-7"/>
        <w:jc w:val="both"/>
        <w:rPr>
          <w:szCs w:val="22"/>
        </w:rPr>
      </w:pPr>
    </w:p>
    <w:p w14:paraId="6BAF27B6" w14:textId="77777777" w:rsidR="003A3182" w:rsidRDefault="003A3182" w:rsidP="002C4B9E">
      <w:pPr>
        <w:pStyle w:val="block"/>
        <w:spacing w:after="0" w:line="240" w:lineRule="auto"/>
        <w:ind w:left="0" w:right="-7"/>
        <w:jc w:val="both"/>
        <w:rPr>
          <w:szCs w:val="22"/>
        </w:rPr>
      </w:pPr>
    </w:p>
    <w:tbl>
      <w:tblPr>
        <w:tblW w:w="9251" w:type="dxa"/>
        <w:tblInd w:w="451" w:type="dxa"/>
        <w:tblLayout w:type="fixed"/>
        <w:tblCellMar>
          <w:left w:w="79" w:type="dxa"/>
          <w:right w:w="79" w:type="dxa"/>
        </w:tblCellMar>
        <w:tblLook w:val="0000" w:firstRow="0" w:lastRow="0" w:firstColumn="0" w:lastColumn="0" w:noHBand="0" w:noVBand="0"/>
      </w:tblPr>
      <w:tblGrid>
        <w:gridCol w:w="5309"/>
        <w:gridCol w:w="810"/>
        <w:gridCol w:w="180"/>
        <w:gridCol w:w="1350"/>
        <w:gridCol w:w="252"/>
        <w:gridCol w:w="1350"/>
      </w:tblGrid>
      <w:tr w:rsidR="00653A46" w:rsidRPr="003E5160" w14:paraId="6B24737A" w14:textId="77777777" w:rsidTr="00867969">
        <w:trPr>
          <w:cantSplit/>
        </w:trPr>
        <w:tc>
          <w:tcPr>
            <w:tcW w:w="5309" w:type="dxa"/>
            <w:shd w:val="clear" w:color="auto" w:fill="auto"/>
            <w:vAlign w:val="bottom"/>
          </w:tcPr>
          <w:p w14:paraId="554CAFBC" w14:textId="15D1C6B8" w:rsidR="003A3182" w:rsidRPr="003E5160" w:rsidRDefault="003A3182" w:rsidP="003A3182">
            <w:pPr>
              <w:pStyle w:val="acctfourfigures"/>
              <w:tabs>
                <w:tab w:val="clear" w:pos="765"/>
              </w:tabs>
              <w:rPr>
                <w:b/>
                <w:bCs/>
                <w:color w:val="0000FF"/>
                <w:szCs w:val="22"/>
                <w:lang w:val="en-US"/>
              </w:rPr>
            </w:pPr>
          </w:p>
        </w:tc>
        <w:tc>
          <w:tcPr>
            <w:tcW w:w="810" w:type="dxa"/>
          </w:tcPr>
          <w:p w14:paraId="79FEB05C" w14:textId="77777777" w:rsidR="00653A46" w:rsidRPr="003E5160" w:rsidRDefault="00653A46" w:rsidP="00C042D4">
            <w:pPr>
              <w:ind w:left="-108" w:right="-108"/>
              <w:jc w:val="center"/>
              <w:rPr>
                <w:rFonts w:cs="Times New Roman"/>
                <w:lang w:val="en-US"/>
              </w:rPr>
            </w:pPr>
          </w:p>
        </w:tc>
        <w:tc>
          <w:tcPr>
            <w:tcW w:w="180" w:type="dxa"/>
          </w:tcPr>
          <w:p w14:paraId="3AC0BD4C" w14:textId="77777777" w:rsidR="00653A46" w:rsidRPr="003E5160" w:rsidRDefault="00653A46" w:rsidP="00C042D4">
            <w:pPr>
              <w:ind w:left="-108" w:right="-108"/>
              <w:jc w:val="center"/>
              <w:rPr>
                <w:rFonts w:cs="Times New Roman"/>
                <w:lang w:val="en-US"/>
              </w:rPr>
            </w:pPr>
          </w:p>
        </w:tc>
        <w:tc>
          <w:tcPr>
            <w:tcW w:w="1350" w:type="dxa"/>
          </w:tcPr>
          <w:p w14:paraId="0F2ADA77" w14:textId="35FAA612" w:rsidR="00653A46" w:rsidRPr="003E5160" w:rsidRDefault="00190A1B" w:rsidP="00C042D4">
            <w:pPr>
              <w:ind w:left="-108" w:right="-108"/>
              <w:jc w:val="center"/>
              <w:rPr>
                <w:rFonts w:cs="Times New Roman"/>
                <w:lang w:val="en-US"/>
              </w:rPr>
            </w:pPr>
            <w:r>
              <w:rPr>
                <w:rFonts w:cs="Times New Roman"/>
              </w:rPr>
              <w:t xml:space="preserve">30 </w:t>
            </w:r>
            <w:r w:rsidR="0005511D">
              <w:rPr>
                <w:rFonts w:cs="Times New Roman"/>
              </w:rPr>
              <w:t>September</w:t>
            </w:r>
          </w:p>
        </w:tc>
        <w:tc>
          <w:tcPr>
            <w:tcW w:w="252" w:type="dxa"/>
          </w:tcPr>
          <w:p w14:paraId="7A0BB023" w14:textId="77777777" w:rsidR="00653A46" w:rsidRPr="003E5160" w:rsidRDefault="00653A46" w:rsidP="00C042D4">
            <w:pPr>
              <w:ind w:left="-108" w:right="-108"/>
              <w:jc w:val="right"/>
              <w:rPr>
                <w:rFonts w:cs="Times New Roman"/>
                <w:lang w:val="en-US"/>
              </w:rPr>
            </w:pPr>
          </w:p>
        </w:tc>
        <w:tc>
          <w:tcPr>
            <w:tcW w:w="1350" w:type="dxa"/>
          </w:tcPr>
          <w:p w14:paraId="2D7135AA" w14:textId="77777777" w:rsidR="00653A46" w:rsidRPr="00963BC8" w:rsidRDefault="00653A46" w:rsidP="00C042D4">
            <w:pPr>
              <w:ind w:left="-108" w:right="-108"/>
              <w:jc w:val="center"/>
              <w:rPr>
                <w:rFonts w:cs="Times New Roman"/>
                <w:lang w:val="en-US"/>
              </w:rPr>
            </w:pPr>
            <w:r w:rsidRPr="00963BC8">
              <w:rPr>
                <w:rFonts w:cs="Times New Roman"/>
                <w:lang w:val="en-US"/>
              </w:rPr>
              <w:t>31 December</w:t>
            </w:r>
          </w:p>
        </w:tc>
      </w:tr>
      <w:tr w:rsidR="00653A46" w:rsidRPr="003E5160" w14:paraId="1A6E9669" w14:textId="77777777" w:rsidTr="00867969">
        <w:trPr>
          <w:cantSplit/>
        </w:trPr>
        <w:tc>
          <w:tcPr>
            <w:tcW w:w="5309" w:type="dxa"/>
            <w:shd w:val="clear" w:color="auto" w:fill="auto"/>
            <w:vAlign w:val="bottom"/>
          </w:tcPr>
          <w:p w14:paraId="706EFC6A" w14:textId="77777777" w:rsidR="00653A46" w:rsidRPr="003E5160" w:rsidRDefault="00653A46" w:rsidP="00C042D4">
            <w:pPr>
              <w:pStyle w:val="acctfourfigures"/>
              <w:tabs>
                <w:tab w:val="clear" w:pos="765"/>
              </w:tabs>
              <w:ind w:left="188" w:hanging="174"/>
              <w:rPr>
                <w:b/>
                <w:bCs/>
                <w:color w:val="0000FF"/>
                <w:szCs w:val="22"/>
                <w:lang w:val="en-US"/>
              </w:rPr>
            </w:pPr>
          </w:p>
        </w:tc>
        <w:tc>
          <w:tcPr>
            <w:tcW w:w="810" w:type="dxa"/>
          </w:tcPr>
          <w:p w14:paraId="6CD65A54" w14:textId="77777777" w:rsidR="00653A46" w:rsidRPr="002E5423" w:rsidRDefault="00653A46" w:rsidP="00C042D4">
            <w:pPr>
              <w:ind w:left="-108" w:right="-108"/>
              <w:jc w:val="center"/>
              <w:rPr>
                <w:rFonts w:cs="Times New Roman"/>
                <w:i/>
                <w:iCs/>
                <w:lang w:val="en-US"/>
              </w:rPr>
            </w:pPr>
            <w:r w:rsidRPr="002E5423">
              <w:rPr>
                <w:rFonts w:cs="Times New Roman"/>
                <w:i/>
                <w:iCs/>
                <w:lang w:val="en-US"/>
              </w:rPr>
              <w:t>Note</w:t>
            </w:r>
          </w:p>
        </w:tc>
        <w:tc>
          <w:tcPr>
            <w:tcW w:w="180" w:type="dxa"/>
          </w:tcPr>
          <w:p w14:paraId="7654310A" w14:textId="77777777" w:rsidR="00653A46" w:rsidRPr="003E5160" w:rsidRDefault="00653A46" w:rsidP="00C042D4">
            <w:pPr>
              <w:ind w:left="-108" w:right="-108"/>
              <w:jc w:val="center"/>
              <w:rPr>
                <w:rFonts w:cs="Times New Roman"/>
                <w:lang w:val="en-US"/>
              </w:rPr>
            </w:pPr>
          </w:p>
        </w:tc>
        <w:tc>
          <w:tcPr>
            <w:tcW w:w="1350" w:type="dxa"/>
          </w:tcPr>
          <w:p w14:paraId="16EA3576" w14:textId="200057D0" w:rsidR="00653A46" w:rsidRPr="003E5160" w:rsidRDefault="00653A46" w:rsidP="00C042D4">
            <w:pPr>
              <w:ind w:left="-108" w:right="-108"/>
              <w:jc w:val="center"/>
              <w:rPr>
                <w:rFonts w:cs="Times New Roman"/>
                <w:lang w:val="en-US"/>
              </w:rPr>
            </w:pPr>
            <w:r w:rsidRPr="003E5160">
              <w:rPr>
                <w:rFonts w:cs="Times New Roman"/>
                <w:lang w:val="en-US"/>
              </w:rPr>
              <w:t>202</w:t>
            </w:r>
            <w:r w:rsidR="00397FFA">
              <w:rPr>
                <w:rFonts w:cs="Times New Roman"/>
                <w:lang w:val="en-US"/>
              </w:rPr>
              <w:t>3</w:t>
            </w:r>
          </w:p>
        </w:tc>
        <w:tc>
          <w:tcPr>
            <w:tcW w:w="252" w:type="dxa"/>
          </w:tcPr>
          <w:p w14:paraId="3211A7D7" w14:textId="77777777" w:rsidR="00653A46" w:rsidRPr="003E5160" w:rsidRDefault="00653A46" w:rsidP="00C042D4">
            <w:pPr>
              <w:ind w:left="-108" w:right="-108"/>
              <w:jc w:val="right"/>
              <w:rPr>
                <w:rFonts w:cs="Times New Roman"/>
                <w:lang w:val="en-US"/>
              </w:rPr>
            </w:pPr>
          </w:p>
        </w:tc>
        <w:tc>
          <w:tcPr>
            <w:tcW w:w="1350" w:type="dxa"/>
          </w:tcPr>
          <w:p w14:paraId="6A60B0E1" w14:textId="442AD7F0" w:rsidR="00653A46" w:rsidRPr="00963BC8" w:rsidRDefault="00397FFA" w:rsidP="00C042D4">
            <w:pPr>
              <w:ind w:left="-108" w:right="-108"/>
              <w:jc w:val="center"/>
              <w:rPr>
                <w:rFonts w:cs="Times New Roman"/>
                <w:lang w:val="en-US"/>
              </w:rPr>
            </w:pPr>
            <w:r>
              <w:rPr>
                <w:rFonts w:cs="Times New Roman"/>
                <w:lang w:val="en-US"/>
              </w:rPr>
              <w:t>2022</w:t>
            </w:r>
          </w:p>
        </w:tc>
      </w:tr>
      <w:tr w:rsidR="00653A46" w:rsidRPr="003E5160" w14:paraId="427D02C1" w14:textId="77777777" w:rsidTr="00867969">
        <w:trPr>
          <w:cantSplit/>
        </w:trPr>
        <w:tc>
          <w:tcPr>
            <w:tcW w:w="5309" w:type="dxa"/>
            <w:shd w:val="clear" w:color="auto" w:fill="auto"/>
            <w:vAlign w:val="bottom"/>
          </w:tcPr>
          <w:p w14:paraId="1F8CF87D" w14:textId="77777777" w:rsidR="00653A46" w:rsidRPr="00FD569E" w:rsidRDefault="00653A46" w:rsidP="00C042D4">
            <w:pPr>
              <w:pStyle w:val="acctfourfigures"/>
              <w:tabs>
                <w:tab w:val="clear" w:pos="765"/>
              </w:tabs>
              <w:ind w:left="188" w:hanging="174"/>
              <w:rPr>
                <w:b/>
                <w:bCs/>
                <w:i/>
                <w:iCs/>
                <w:szCs w:val="22"/>
              </w:rPr>
            </w:pPr>
          </w:p>
        </w:tc>
        <w:tc>
          <w:tcPr>
            <w:tcW w:w="810" w:type="dxa"/>
          </w:tcPr>
          <w:p w14:paraId="7E258BAE" w14:textId="77777777" w:rsidR="00653A46" w:rsidRPr="002E5423" w:rsidRDefault="00653A46" w:rsidP="00C042D4">
            <w:pPr>
              <w:ind w:left="-218" w:right="-7"/>
              <w:jc w:val="center"/>
              <w:rPr>
                <w:rFonts w:cs="Times New Roman"/>
                <w:i/>
                <w:iCs/>
                <w:lang w:val="en-US"/>
              </w:rPr>
            </w:pPr>
          </w:p>
        </w:tc>
        <w:tc>
          <w:tcPr>
            <w:tcW w:w="180" w:type="dxa"/>
          </w:tcPr>
          <w:p w14:paraId="016C7BDD" w14:textId="77777777" w:rsidR="00653A46" w:rsidRPr="003E5160" w:rsidRDefault="00653A46" w:rsidP="00C042D4">
            <w:pPr>
              <w:ind w:left="-218" w:right="-7"/>
              <w:jc w:val="center"/>
              <w:rPr>
                <w:rFonts w:cs="Times New Roman"/>
                <w:i/>
                <w:iCs/>
                <w:lang w:val="en-US"/>
              </w:rPr>
            </w:pPr>
          </w:p>
        </w:tc>
        <w:tc>
          <w:tcPr>
            <w:tcW w:w="2952" w:type="dxa"/>
            <w:gridSpan w:val="3"/>
          </w:tcPr>
          <w:p w14:paraId="39D88542" w14:textId="77777777" w:rsidR="00653A46" w:rsidRPr="003E5160" w:rsidRDefault="00653A46" w:rsidP="00C042D4">
            <w:pPr>
              <w:ind w:left="-218" w:right="-7"/>
              <w:jc w:val="center"/>
              <w:rPr>
                <w:rFonts w:cs="Times New Roman"/>
                <w:i/>
                <w:iCs/>
                <w:lang w:val="en-US"/>
              </w:rPr>
            </w:pPr>
            <w:r w:rsidRPr="003E5160">
              <w:rPr>
                <w:rFonts w:cs="Times New Roman"/>
                <w:i/>
                <w:iCs/>
                <w:lang w:val="en-US"/>
              </w:rPr>
              <w:t xml:space="preserve">(in </w:t>
            </w:r>
            <w:r w:rsidRPr="003E5160">
              <w:rPr>
                <w:rFonts w:cs="Times New Roman"/>
                <w:i/>
                <w:iCs/>
              </w:rPr>
              <w:t>thousand</w:t>
            </w:r>
            <w:r w:rsidRPr="003E5160">
              <w:rPr>
                <w:rFonts w:cs="Times New Roman"/>
                <w:i/>
                <w:iCs/>
                <w:lang w:val="en-US"/>
              </w:rPr>
              <w:t xml:space="preserve"> Baht)</w:t>
            </w:r>
          </w:p>
        </w:tc>
      </w:tr>
      <w:tr w:rsidR="00653A46" w:rsidRPr="002E5423" w14:paraId="21CFFA91" w14:textId="77777777" w:rsidTr="00867969">
        <w:trPr>
          <w:cantSplit/>
        </w:trPr>
        <w:tc>
          <w:tcPr>
            <w:tcW w:w="5309" w:type="dxa"/>
          </w:tcPr>
          <w:p w14:paraId="50DF79E2" w14:textId="77777777" w:rsidR="00653A46" w:rsidRPr="002E5423" w:rsidRDefault="00653A46" w:rsidP="00C042D4">
            <w:pPr>
              <w:rPr>
                <w:rFonts w:cs="Times New Roman"/>
                <w:b/>
                <w:bCs/>
              </w:rPr>
            </w:pPr>
            <w:r w:rsidRPr="002E5423">
              <w:rPr>
                <w:rFonts w:cs="Times New Roman"/>
                <w:b/>
                <w:bCs/>
              </w:rPr>
              <w:t>Related party</w:t>
            </w:r>
          </w:p>
        </w:tc>
        <w:tc>
          <w:tcPr>
            <w:tcW w:w="810" w:type="dxa"/>
          </w:tcPr>
          <w:p w14:paraId="2853AFCA" w14:textId="77777777" w:rsidR="00653A46" w:rsidRPr="002E5423" w:rsidRDefault="00653A46" w:rsidP="00C042D4">
            <w:pPr>
              <w:pStyle w:val="acctfourfigures"/>
              <w:tabs>
                <w:tab w:val="clear" w:pos="765"/>
                <w:tab w:val="decimal" w:pos="465"/>
              </w:tabs>
              <w:ind w:left="-83" w:right="11" w:firstLine="4"/>
              <w:jc w:val="right"/>
              <w:rPr>
                <w:rFonts w:cs="Angsana New"/>
                <w:b/>
                <w:bCs/>
                <w:i/>
                <w:iCs/>
                <w:szCs w:val="28"/>
                <w:lang w:val="en-US" w:bidi="th-TH"/>
              </w:rPr>
            </w:pPr>
          </w:p>
        </w:tc>
        <w:tc>
          <w:tcPr>
            <w:tcW w:w="180" w:type="dxa"/>
          </w:tcPr>
          <w:p w14:paraId="2D8BA64F" w14:textId="77777777" w:rsidR="00653A46" w:rsidRPr="002E5423" w:rsidRDefault="00653A46" w:rsidP="00C042D4">
            <w:pPr>
              <w:pStyle w:val="acctfourfigures"/>
              <w:tabs>
                <w:tab w:val="clear" w:pos="765"/>
                <w:tab w:val="decimal" w:pos="465"/>
              </w:tabs>
              <w:ind w:left="-83" w:right="11" w:firstLine="4"/>
              <w:jc w:val="right"/>
              <w:rPr>
                <w:rFonts w:cs="Angsana New"/>
                <w:b/>
                <w:bCs/>
                <w:szCs w:val="28"/>
                <w:lang w:val="en-US" w:bidi="th-TH"/>
              </w:rPr>
            </w:pPr>
          </w:p>
        </w:tc>
        <w:tc>
          <w:tcPr>
            <w:tcW w:w="1350" w:type="dxa"/>
          </w:tcPr>
          <w:p w14:paraId="6177FAF1" w14:textId="77777777" w:rsidR="00653A46" w:rsidRPr="002E5423" w:rsidRDefault="00653A46" w:rsidP="00C042D4">
            <w:pPr>
              <w:pStyle w:val="acctfourfigures"/>
              <w:tabs>
                <w:tab w:val="clear" w:pos="765"/>
                <w:tab w:val="decimal" w:pos="465"/>
              </w:tabs>
              <w:ind w:left="-83" w:right="11" w:firstLine="4"/>
              <w:jc w:val="right"/>
              <w:rPr>
                <w:rFonts w:cs="Angsana New"/>
                <w:b/>
                <w:bCs/>
                <w:szCs w:val="28"/>
                <w:lang w:val="en-US" w:bidi="th-TH"/>
              </w:rPr>
            </w:pPr>
          </w:p>
        </w:tc>
        <w:tc>
          <w:tcPr>
            <w:tcW w:w="252" w:type="dxa"/>
          </w:tcPr>
          <w:p w14:paraId="52E2CC03" w14:textId="77777777" w:rsidR="00653A46" w:rsidRPr="002E5423" w:rsidRDefault="00653A46" w:rsidP="00C042D4">
            <w:pPr>
              <w:pStyle w:val="acctfourfigures"/>
              <w:tabs>
                <w:tab w:val="clear" w:pos="765"/>
                <w:tab w:val="decimal" w:pos="731"/>
              </w:tabs>
              <w:ind w:left="-83" w:right="11" w:firstLine="4"/>
              <w:rPr>
                <w:b/>
                <w:bCs/>
                <w:szCs w:val="22"/>
              </w:rPr>
            </w:pPr>
          </w:p>
        </w:tc>
        <w:tc>
          <w:tcPr>
            <w:tcW w:w="1350" w:type="dxa"/>
          </w:tcPr>
          <w:p w14:paraId="61B96E79" w14:textId="77777777" w:rsidR="00653A46" w:rsidRPr="002E5423" w:rsidRDefault="00653A46" w:rsidP="00C042D4">
            <w:pPr>
              <w:pStyle w:val="acctfourfigures"/>
              <w:tabs>
                <w:tab w:val="clear" w:pos="765"/>
                <w:tab w:val="decimal" w:pos="731"/>
              </w:tabs>
              <w:ind w:left="-83" w:right="11" w:firstLine="4"/>
              <w:jc w:val="right"/>
              <w:rPr>
                <w:b/>
                <w:bCs/>
                <w:szCs w:val="22"/>
              </w:rPr>
            </w:pPr>
          </w:p>
        </w:tc>
      </w:tr>
      <w:tr w:rsidR="00653A46" w:rsidRPr="003E5160" w14:paraId="2BC6FF25" w14:textId="77777777" w:rsidTr="00867969">
        <w:trPr>
          <w:cantSplit/>
        </w:trPr>
        <w:tc>
          <w:tcPr>
            <w:tcW w:w="5309" w:type="dxa"/>
          </w:tcPr>
          <w:p w14:paraId="42CC41A6" w14:textId="77777777" w:rsidR="00653A46" w:rsidRPr="00FD569E" w:rsidRDefault="00653A46" w:rsidP="00C042D4">
            <w:pPr>
              <w:rPr>
                <w:rFonts w:cs="Times New Roman"/>
              </w:rPr>
            </w:pPr>
            <w:r>
              <w:rPr>
                <w:rFonts w:cs="Times New Roman"/>
              </w:rPr>
              <w:t>Within credit terms</w:t>
            </w:r>
          </w:p>
        </w:tc>
        <w:tc>
          <w:tcPr>
            <w:tcW w:w="810" w:type="dxa"/>
          </w:tcPr>
          <w:p w14:paraId="30FF6741" w14:textId="020BB6F6" w:rsidR="00653A46" w:rsidRPr="002E5423" w:rsidRDefault="00007337" w:rsidP="00C042D4">
            <w:pPr>
              <w:pStyle w:val="acctfourfigures"/>
              <w:tabs>
                <w:tab w:val="clear" w:pos="765"/>
              </w:tabs>
              <w:ind w:left="-83" w:right="-80" w:firstLine="4"/>
              <w:jc w:val="center"/>
              <w:rPr>
                <w:rFonts w:cs="Angsana New"/>
                <w:i/>
                <w:iCs/>
                <w:szCs w:val="28"/>
                <w:lang w:val="en-US" w:bidi="th-TH"/>
              </w:rPr>
            </w:pPr>
            <w:r>
              <w:rPr>
                <w:rFonts w:cs="Angsana New"/>
                <w:i/>
                <w:iCs/>
                <w:szCs w:val="28"/>
                <w:lang w:val="en-US" w:bidi="th-TH"/>
              </w:rPr>
              <w:t>2</w:t>
            </w:r>
          </w:p>
        </w:tc>
        <w:tc>
          <w:tcPr>
            <w:tcW w:w="180" w:type="dxa"/>
          </w:tcPr>
          <w:p w14:paraId="5128FC4F" w14:textId="77777777" w:rsidR="00653A46" w:rsidRDefault="00653A46" w:rsidP="00C042D4">
            <w:pPr>
              <w:pStyle w:val="acctfourfigures"/>
              <w:tabs>
                <w:tab w:val="clear" w:pos="765"/>
                <w:tab w:val="decimal" w:pos="465"/>
              </w:tabs>
              <w:ind w:left="-83" w:right="11" w:firstLine="4"/>
              <w:jc w:val="right"/>
              <w:rPr>
                <w:rFonts w:cs="Angsana New"/>
                <w:szCs w:val="28"/>
                <w:lang w:val="en-US" w:bidi="th-TH"/>
              </w:rPr>
            </w:pPr>
          </w:p>
        </w:tc>
        <w:tc>
          <w:tcPr>
            <w:tcW w:w="1350" w:type="dxa"/>
          </w:tcPr>
          <w:p w14:paraId="2C64386B" w14:textId="5BC5EF45" w:rsidR="00653A46" w:rsidRPr="00D00CF5" w:rsidRDefault="0051512C" w:rsidP="00C042D4">
            <w:pPr>
              <w:pStyle w:val="acctfourfigures"/>
              <w:tabs>
                <w:tab w:val="clear" w:pos="765"/>
                <w:tab w:val="decimal" w:pos="1140"/>
              </w:tabs>
              <w:ind w:left="-83" w:right="-80" w:firstLine="4"/>
              <w:rPr>
                <w:rFonts w:cs="Angsana New"/>
                <w:szCs w:val="28"/>
                <w:lang w:val="en-US" w:bidi="th-TH"/>
              </w:rPr>
            </w:pPr>
            <w:r>
              <w:rPr>
                <w:rFonts w:cs="Angsana New"/>
                <w:szCs w:val="28"/>
                <w:lang w:val="en-US" w:bidi="th-TH"/>
              </w:rPr>
              <w:t>81,816</w:t>
            </w:r>
          </w:p>
        </w:tc>
        <w:tc>
          <w:tcPr>
            <w:tcW w:w="252" w:type="dxa"/>
          </w:tcPr>
          <w:p w14:paraId="1BD532EC"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Pr>
          <w:p w14:paraId="5D0F373D" w14:textId="0419B839" w:rsidR="00653A46" w:rsidRDefault="00463784" w:rsidP="00C042D4">
            <w:pPr>
              <w:pStyle w:val="acctfourfigures"/>
              <w:tabs>
                <w:tab w:val="clear" w:pos="765"/>
                <w:tab w:val="decimal" w:pos="1140"/>
              </w:tabs>
              <w:ind w:left="-83" w:right="-80" w:firstLine="4"/>
              <w:rPr>
                <w:szCs w:val="22"/>
              </w:rPr>
            </w:pPr>
            <w:r>
              <w:rPr>
                <w:szCs w:val="22"/>
              </w:rPr>
              <w:t>60,925</w:t>
            </w:r>
          </w:p>
        </w:tc>
      </w:tr>
      <w:tr w:rsidR="00653A46" w:rsidRPr="003E5160" w14:paraId="516567FD" w14:textId="77777777" w:rsidTr="00867969">
        <w:trPr>
          <w:cantSplit/>
        </w:trPr>
        <w:tc>
          <w:tcPr>
            <w:tcW w:w="5309" w:type="dxa"/>
          </w:tcPr>
          <w:p w14:paraId="0C36FC12" w14:textId="77777777" w:rsidR="00653A46" w:rsidRPr="00FD569E" w:rsidRDefault="00653A46" w:rsidP="00C042D4">
            <w:pPr>
              <w:rPr>
                <w:rFonts w:cs="Times New Roman"/>
              </w:rPr>
            </w:pPr>
          </w:p>
        </w:tc>
        <w:tc>
          <w:tcPr>
            <w:tcW w:w="810" w:type="dxa"/>
          </w:tcPr>
          <w:p w14:paraId="3470F8E9" w14:textId="77777777" w:rsidR="00653A46" w:rsidRPr="002E5423" w:rsidRDefault="00653A46" w:rsidP="00C042D4">
            <w:pPr>
              <w:pStyle w:val="acctfourfigures"/>
              <w:tabs>
                <w:tab w:val="clear" w:pos="765"/>
              </w:tabs>
              <w:ind w:left="-83" w:right="-80" w:firstLine="4"/>
              <w:jc w:val="center"/>
              <w:rPr>
                <w:rFonts w:cs="Angsana New"/>
                <w:i/>
                <w:iCs/>
                <w:szCs w:val="28"/>
                <w:lang w:val="en-US" w:bidi="th-TH"/>
              </w:rPr>
            </w:pPr>
          </w:p>
        </w:tc>
        <w:tc>
          <w:tcPr>
            <w:tcW w:w="180" w:type="dxa"/>
          </w:tcPr>
          <w:p w14:paraId="6D09C939" w14:textId="77777777" w:rsidR="00653A46" w:rsidRDefault="00653A46" w:rsidP="00C042D4">
            <w:pPr>
              <w:pStyle w:val="acctfourfigures"/>
              <w:tabs>
                <w:tab w:val="clear" w:pos="765"/>
                <w:tab w:val="decimal" w:pos="465"/>
              </w:tabs>
              <w:ind w:left="-83" w:right="11" w:firstLine="4"/>
              <w:jc w:val="right"/>
              <w:rPr>
                <w:rFonts w:cs="Angsana New"/>
                <w:szCs w:val="28"/>
                <w:lang w:val="en-US" w:bidi="th-TH"/>
              </w:rPr>
            </w:pPr>
          </w:p>
        </w:tc>
        <w:tc>
          <w:tcPr>
            <w:tcW w:w="1350" w:type="dxa"/>
          </w:tcPr>
          <w:p w14:paraId="2B7993F5" w14:textId="77777777" w:rsidR="00653A46" w:rsidRPr="00D00CF5" w:rsidRDefault="00653A46" w:rsidP="00C042D4">
            <w:pPr>
              <w:pStyle w:val="acctfourfigures"/>
              <w:tabs>
                <w:tab w:val="clear" w:pos="765"/>
                <w:tab w:val="decimal" w:pos="1140"/>
              </w:tabs>
              <w:ind w:left="-83" w:right="-80" w:firstLine="4"/>
              <w:rPr>
                <w:rFonts w:cs="Angsana New"/>
                <w:szCs w:val="28"/>
                <w:lang w:val="en-US" w:bidi="th-TH"/>
              </w:rPr>
            </w:pPr>
          </w:p>
        </w:tc>
        <w:tc>
          <w:tcPr>
            <w:tcW w:w="252" w:type="dxa"/>
          </w:tcPr>
          <w:p w14:paraId="722DE868"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Pr>
          <w:p w14:paraId="6639C5C8" w14:textId="77777777" w:rsidR="00653A46" w:rsidRDefault="00653A46" w:rsidP="00C042D4">
            <w:pPr>
              <w:pStyle w:val="acctfourfigures"/>
              <w:tabs>
                <w:tab w:val="clear" w:pos="765"/>
                <w:tab w:val="decimal" w:pos="1140"/>
              </w:tabs>
              <w:ind w:left="-83" w:right="-80" w:firstLine="4"/>
              <w:rPr>
                <w:szCs w:val="22"/>
              </w:rPr>
            </w:pPr>
          </w:p>
        </w:tc>
      </w:tr>
      <w:tr w:rsidR="00653A46" w:rsidRPr="003E5160" w14:paraId="7F220F35" w14:textId="77777777" w:rsidTr="00867969">
        <w:trPr>
          <w:cantSplit/>
        </w:trPr>
        <w:tc>
          <w:tcPr>
            <w:tcW w:w="5309" w:type="dxa"/>
          </w:tcPr>
          <w:p w14:paraId="3A53490D" w14:textId="77777777" w:rsidR="00653A46" w:rsidRPr="00FD569E" w:rsidRDefault="00653A46" w:rsidP="00C042D4">
            <w:pPr>
              <w:rPr>
                <w:rFonts w:cs="Times New Roman"/>
              </w:rPr>
            </w:pPr>
            <w:r>
              <w:rPr>
                <w:rFonts w:cs="Times New Roman"/>
                <w:b/>
                <w:bCs/>
              </w:rPr>
              <w:t>Other</w:t>
            </w:r>
            <w:r w:rsidRPr="002E5423">
              <w:rPr>
                <w:rFonts w:cs="Times New Roman"/>
                <w:b/>
                <w:bCs/>
              </w:rPr>
              <w:t xml:space="preserve"> part</w:t>
            </w:r>
            <w:r>
              <w:rPr>
                <w:rFonts w:cs="Times New Roman"/>
                <w:b/>
                <w:bCs/>
              </w:rPr>
              <w:t>ies</w:t>
            </w:r>
          </w:p>
        </w:tc>
        <w:tc>
          <w:tcPr>
            <w:tcW w:w="810" w:type="dxa"/>
          </w:tcPr>
          <w:p w14:paraId="28264008" w14:textId="77777777" w:rsidR="00653A46" w:rsidRPr="002E5423" w:rsidRDefault="00653A46" w:rsidP="00C042D4">
            <w:pPr>
              <w:pStyle w:val="acctfourfigures"/>
              <w:tabs>
                <w:tab w:val="clear" w:pos="765"/>
              </w:tabs>
              <w:ind w:left="-83" w:right="-80" w:firstLine="4"/>
              <w:jc w:val="center"/>
              <w:rPr>
                <w:rFonts w:cs="Angsana New"/>
                <w:i/>
                <w:iCs/>
                <w:szCs w:val="28"/>
                <w:lang w:val="en-US" w:bidi="th-TH"/>
              </w:rPr>
            </w:pPr>
          </w:p>
        </w:tc>
        <w:tc>
          <w:tcPr>
            <w:tcW w:w="180" w:type="dxa"/>
          </w:tcPr>
          <w:p w14:paraId="5E73313F" w14:textId="77777777" w:rsidR="00653A46" w:rsidRDefault="00653A46" w:rsidP="00C042D4">
            <w:pPr>
              <w:pStyle w:val="acctfourfigures"/>
              <w:tabs>
                <w:tab w:val="clear" w:pos="765"/>
                <w:tab w:val="decimal" w:pos="465"/>
              </w:tabs>
              <w:ind w:left="-83" w:right="11" w:firstLine="4"/>
              <w:jc w:val="right"/>
              <w:rPr>
                <w:rFonts w:cs="Angsana New"/>
                <w:szCs w:val="28"/>
                <w:lang w:val="en-US" w:bidi="th-TH"/>
              </w:rPr>
            </w:pPr>
          </w:p>
        </w:tc>
        <w:tc>
          <w:tcPr>
            <w:tcW w:w="1350" w:type="dxa"/>
          </w:tcPr>
          <w:p w14:paraId="04351C86" w14:textId="77777777" w:rsidR="00653A46" w:rsidRPr="00D00CF5" w:rsidRDefault="00653A46" w:rsidP="00C042D4">
            <w:pPr>
              <w:pStyle w:val="acctfourfigures"/>
              <w:tabs>
                <w:tab w:val="clear" w:pos="765"/>
                <w:tab w:val="decimal" w:pos="1140"/>
              </w:tabs>
              <w:ind w:left="-83" w:right="-80" w:firstLine="4"/>
              <w:rPr>
                <w:rFonts w:cs="Angsana New"/>
                <w:szCs w:val="28"/>
                <w:lang w:val="en-US" w:bidi="th-TH"/>
              </w:rPr>
            </w:pPr>
          </w:p>
        </w:tc>
        <w:tc>
          <w:tcPr>
            <w:tcW w:w="252" w:type="dxa"/>
          </w:tcPr>
          <w:p w14:paraId="049403F8"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Pr>
          <w:p w14:paraId="3D68F8EA" w14:textId="77777777" w:rsidR="00653A46" w:rsidRDefault="00653A46" w:rsidP="00C042D4">
            <w:pPr>
              <w:pStyle w:val="acctfourfigures"/>
              <w:tabs>
                <w:tab w:val="clear" w:pos="765"/>
                <w:tab w:val="decimal" w:pos="1140"/>
              </w:tabs>
              <w:ind w:left="-83" w:right="-80" w:firstLine="4"/>
              <w:rPr>
                <w:szCs w:val="22"/>
              </w:rPr>
            </w:pPr>
          </w:p>
        </w:tc>
      </w:tr>
      <w:tr w:rsidR="00653A46" w:rsidRPr="003E5160" w14:paraId="1D9C176D" w14:textId="77777777" w:rsidTr="00867969">
        <w:trPr>
          <w:cantSplit/>
        </w:trPr>
        <w:tc>
          <w:tcPr>
            <w:tcW w:w="5309" w:type="dxa"/>
          </w:tcPr>
          <w:p w14:paraId="58AE5B2A" w14:textId="77777777" w:rsidR="00653A46" w:rsidRPr="00FD569E" w:rsidRDefault="00653A46" w:rsidP="00C042D4">
            <w:pPr>
              <w:rPr>
                <w:rFonts w:cs="Times New Roman"/>
              </w:rPr>
            </w:pPr>
            <w:r w:rsidRPr="00FD569E">
              <w:rPr>
                <w:rFonts w:cs="Times New Roman"/>
              </w:rPr>
              <w:t>Within credit terms</w:t>
            </w:r>
          </w:p>
        </w:tc>
        <w:tc>
          <w:tcPr>
            <w:tcW w:w="810" w:type="dxa"/>
          </w:tcPr>
          <w:p w14:paraId="33EC3E4A" w14:textId="77777777" w:rsidR="00653A46" w:rsidRPr="002E5423" w:rsidRDefault="00653A46" w:rsidP="00C042D4">
            <w:pPr>
              <w:pStyle w:val="acctfourfigures"/>
              <w:tabs>
                <w:tab w:val="clear" w:pos="765"/>
              </w:tabs>
              <w:ind w:left="-83" w:right="-80" w:firstLine="4"/>
              <w:jc w:val="center"/>
              <w:rPr>
                <w:rFonts w:cs="Angsana New"/>
                <w:i/>
                <w:iCs/>
                <w:szCs w:val="28"/>
                <w:lang w:val="en-US" w:bidi="th-TH"/>
              </w:rPr>
            </w:pPr>
          </w:p>
        </w:tc>
        <w:tc>
          <w:tcPr>
            <w:tcW w:w="180" w:type="dxa"/>
          </w:tcPr>
          <w:p w14:paraId="091E632B" w14:textId="77777777" w:rsidR="00653A46" w:rsidRDefault="00653A46" w:rsidP="00C042D4">
            <w:pPr>
              <w:pStyle w:val="acctfourfigures"/>
              <w:tabs>
                <w:tab w:val="clear" w:pos="765"/>
                <w:tab w:val="decimal" w:pos="465"/>
              </w:tabs>
              <w:ind w:left="-83" w:right="11" w:firstLine="4"/>
              <w:jc w:val="right"/>
              <w:rPr>
                <w:rFonts w:cs="Angsana New"/>
                <w:szCs w:val="28"/>
                <w:lang w:val="en-US" w:bidi="th-TH"/>
              </w:rPr>
            </w:pPr>
          </w:p>
        </w:tc>
        <w:tc>
          <w:tcPr>
            <w:tcW w:w="1350" w:type="dxa"/>
          </w:tcPr>
          <w:p w14:paraId="6DCF2AA1" w14:textId="18B0A1D1" w:rsidR="00653A46" w:rsidRPr="00D00CF5" w:rsidRDefault="0051512C" w:rsidP="00C042D4">
            <w:pPr>
              <w:pStyle w:val="acctfourfigures"/>
              <w:tabs>
                <w:tab w:val="clear" w:pos="765"/>
                <w:tab w:val="decimal" w:pos="1140"/>
              </w:tabs>
              <w:ind w:left="-83" w:right="-80" w:firstLine="4"/>
              <w:rPr>
                <w:rFonts w:cs="Angsana New"/>
                <w:szCs w:val="28"/>
                <w:lang w:val="en-US" w:bidi="th-TH"/>
              </w:rPr>
            </w:pPr>
            <w:r>
              <w:rPr>
                <w:rFonts w:cs="Angsana New"/>
                <w:szCs w:val="28"/>
                <w:lang w:val="en-US" w:bidi="th-TH"/>
              </w:rPr>
              <w:t>816,497</w:t>
            </w:r>
          </w:p>
        </w:tc>
        <w:tc>
          <w:tcPr>
            <w:tcW w:w="252" w:type="dxa"/>
          </w:tcPr>
          <w:p w14:paraId="3FA363AA"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Pr>
          <w:p w14:paraId="7A33504A" w14:textId="57395B86" w:rsidR="00653A46" w:rsidRPr="003E5160" w:rsidRDefault="0016645D" w:rsidP="00C042D4">
            <w:pPr>
              <w:pStyle w:val="acctfourfigures"/>
              <w:tabs>
                <w:tab w:val="clear" w:pos="765"/>
                <w:tab w:val="decimal" w:pos="1140"/>
              </w:tabs>
              <w:ind w:left="-83" w:right="-80" w:firstLine="4"/>
              <w:rPr>
                <w:szCs w:val="22"/>
              </w:rPr>
            </w:pPr>
            <w:r>
              <w:rPr>
                <w:szCs w:val="22"/>
              </w:rPr>
              <w:t>826,894</w:t>
            </w:r>
          </w:p>
        </w:tc>
      </w:tr>
      <w:tr w:rsidR="00653A46" w:rsidRPr="003E5160" w14:paraId="3A78CFCB" w14:textId="77777777" w:rsidTr="00867969">
        <w:trPr>
          <w:cantSplit/>
        </w:trPr>
        <w:tc>
          <w:tcPr>
            <w:tcW w:w="5309" w:type="dxa"/>
          </w:tcPr>
          <w:p w14:paraId="083B83D9" w14:textId="77777777" w:rsidR="00653A46" w:rsidRPr="00FD569E" w:rsidRDefault="00653A46" w:rsidP="00C042D4">
            <w:pPr>
              <w:rPr>
                <w:rFonts w:cs="Times New Roman"/>
              </w:rPr>
            </w:pPr>
            <w:r w:rsidRPr="00FD569E">
              <w:rPr>
                <w:rFonts w:cs="Times New Roman"/>
              </w:rPr>
              <w:t>Overdue:</w:t>
            </w:r>
          </w:p>
        </w:tc>
        <w:tc>
          <w:tcPr>
            <w:tcW w:w="810" w:type="dxa"/>
          </w:tcPr>
          <w:p w14:paraId="6E3DC7BD" w14:textId="77777777" w:rsidR="00653A46" w:rsidRPr="002E5423" w:rsidRDefault="00653A46" w:rsidP="00C042D4">
            <w:pPr>
              <w:pStyle w:val="acctfourfigures"/>
              <w:tabs>
                <w:tab w:val="clear" w:pos="765"/>
              </w:tabs>
              <w:ind w:left="-83" w:right="-80" w:firstLine="4"/>
              <w:jc w:val="center"/>
              <w:rPr>
                <w:i/>
                <w:iCs/>
                <w:szCs w:val="22"/>
              </w:rPr>
            </w:pPr>
          </w:p>
        </w:tc>
        <w:tc>
          <w:tcPr>
            <w:tcW w:w="180" w:type="dxa"/>
          </w:tcPr>
          <w:p w14:paraId="5324886F" w14:textId="77777777" w:rsidR="00653A46" w:rsidRPr="003E5160" w:rsidRDefault="00653A46" w:rsidP="00C042D4">
            <w:pPr>
              <w:pStyle w:val="acctfourfigures"/>
              <w:tabs>
                <w:tab w:val="clear" w:pos="765"/>
                <w:tab w:val="decimal" w:pos="465"/>
              </w:tabs>
              <w:ind w:left="-83" w:right="11" w:firstLine="4"/>
              <w:jc w:val="right"/>
              <w:rPr>
                <w:szCs w:val="22"/>
              </w:rPr>
            </w:pPr>
          </w:p>
        </w:tc>
        <w:tc>
          <w:tcPr>
            <w:tcW w:w="1350" w:type="dxa"/>
          </w:tcPr>
          <w:p w14:paraId="3B92DE05" w14:textId="1BA0B0DE" w:rsidR="00653A46" w:rsidRPr="00D00CF5" w:rsidRDefault="00653A46" w:rsidP="00C042D4">
            <w:pPr>
              <w:pStyle w:val="acctfourfigures"/>
              <w:tabs>
                <w:tab w:val="clear" w:pos="765"/>
                <w:tab w:val="decimal" w:pos="1140"/>
              </w:tabs>
              <w:ind w:left="-83" w:right="-80" w:firstLine="4"/>
              <w:rPr>
                <w:szCs w:val="22"/>
              </w:rPr>
            </w:pPr>
          </w:p>
        </w:tc>
        <w:tc>
          <w:tcPr>
            <w:tcW w:w="252" w:type="dxa"/>
          </w:tcPr>
          <w:p w14:paraId="0C5C3B8A"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Pr>
          <w:p w14:paraId="4964C8D1" w14:textId="4E7908E8" w:rsidR="00653A46" w:rsidRPr="003E5160" w:rsidRDefault="00653A46" w:rsidP="00C042D4">
            <w:pPr>
              <w:pStyle w:val="acctfourfigures"/>
              <w:tabs>
                <w:tab w:val="clear" w:pos="765"/>
                <w:tab w:val="decimal" w:pos="1140"/>
              </w:tabs>
              <w:ind w:left="-83" w:right="-80" w:firstLine="4"/>
              <w:rPr>
                <w:szCs w:val="22"/>
              </w:rPr>
            </w:pPr>
          </w:p>
        </w:tc>
      </w:tr>
      <w:tr w:rsidR="00653A46" w:rsidRPr="003E5160" w14:paraId="1C86F5CE" w14:textId="77777777" w:rsidTr="00867969">
        <w:trPr>
          <w:cantSplit/>
        </w:trPr>
        <w:tc>
          <w:tcPr>
            <w:tcW w:w="5309" w:type="dxa"/>
          </w:tcPr>
          <w:p w14:paraId="47C87EBB" w14:textId="25604482" w:rsidR="003A3182" w:rsidRPr="00FD569E" w:rsidRDefault="00653A46" w:rsidP="00463784">
            <w:pPr>
              <w:ind w:left="104"/>
              <w:rPr>
                <w:rFonts w:cs="Times New Roman"/>
              </w:rPr>
            </w:pPr>
            <w:r>
              <w:rPr>
                <w:rFonts w:cs="Times New Roman"/>
              </w:rPr>
              <w:t xml:space="preserve">Less than 3 months </w:t>
            </w:r>
            <w:r w:rsidR="00DB6CB9">
              <w:rPr>
                <w:rFonts w:cs="Times New Roman"/>
              </w:rPr>
              <w:tab/>
            </w:r>
          </w:p>
        </w:tc>
        <w:tc>
          <w:tcPr>
            <w:tcW w:w="810" w:type="dxa"/>
          </w:tcPr>
          <w:p w14:paraId="71B2998E" w14:textId="77777777" w:rsidR="00653A46" w:rsidRPr="002E5423" w:rsidRDefault="00653A46" w:rsidP="00C042D4">
            <w:pPr>
              <w:pStyle w:val="acctfourfigures"/>
              <w:tabs>
                <w:tab w:val="clear" w:pos="765"/>
              </w:tabs>
              <w:ind w:left="-83" w:right="-80" w:firstLine="4"/>
              <w:jc w:val="center"/>
              <w:rPr>
                <w:i/>
                <w:iCs/>
                <w:szCs w:val="22"/>
              </w:rPr>
            </w:pPr>
          </w:p>
        </w:tc>
        <w:tc>
          <w:tcPr>
            <w:tcW w:w="180" w:type="dxa"/>
          </w:tcPr>
          <w:p w14:paraId="6BB9E3AE" w14:textId="77777777" w:rsidR="00653A46" w:rsidRPr="000D22B6" w:rsidRDefault="00653A46" w:rsidP="00C042D4">
            <w:pPr>
              <w:pStyle w:val="acctfourfigures"/>
              <w:tabs>
                <w:tab w:val="clear" w:pos="765"/>
                <w:tab w:val="decimal" w:pos="465"/>
              </w:tabs>
              <w:ind w:left="-83" w:right="11" w:firstLine="4"/>
              <w:jc w:val="right"/>
              <w:rPr>
                <w:szCs w:val="22"/>
              </w:rPr>
            </w:pPr>
          </w:p>
        </w:tc>
        <w:tc>
          <w:tcPr>
            <w:tcW w:w="1350" w:type="dxa"/>
          </w:tcPr>
          <w:p w14:paraId="5560773B" w14:textId="06FFFCCF" w:rsidR="00350EC2" w:rsidRPr="00D00CF5" w:rsidRDefault="0051512C" w:rsidP="00C042D4">
            <w:pPr>
              <w:pStyle w:val="acctfourfigures"/>
              <w:tabs>
                <w:tab w:val="clear" w:pos="765"/>
                <w:tab w:val="decimal" w:pos="1140"/>
              </w:tabs>
              <w:ind w:left="-83" w:right="-80" w:firstLine="4"/>
              <w:rPr>
                <w:szCs w:val="22"/>
              </w:rPr>
            </w:pPr>
            <w:r>
              <w:rPr>
                <w:szCs w:val="22"/>
              </w:rPr>
              <w:t>163,927</w:t>
            </w:r>
          </w:p>
        </w:tc>
        <w:tc>
          <w:tcPr>
            <w:tcW w:w="252" w:type="dxa"/>
          </w:tcPr>
          <w:p w14:paraId="70CAF75C"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Pr>
          <w:p w14:paraId="358077F6" w14:textId="5086EA7A" w:rsidR="00350EC2" w:rsidRPr="003E5160" w:rsidRDefault="0042710C" w:rsidP="00C042D4">
            <w:pPr>
              <w:pStyle w:val="acctfourfigures"/>
              <w:tabs>
                <w:tab w:val="clear" w:pos="765"/>
                <w:tab w:val="decimal" w:pos="1140"/>
              </w:tabs>
              <w:ind w:left="-83" w:right="-80" w:firstLine="4"/>
              <w:rPr>
                <w:szCs w:val="22"/>
              </w:rPr>
            </w:pPr>
            <w:r>
              <w:rPr>
                <w:szCs w:val="22"/>
              </w:rPr>
              <w:t>201,579</w:t>
            </w:r>
          </w:p>
        </w:tc>
      </w:tr>
      <w:tr w:rsidR="00EC6B92" w:rsidRPr="003E5160" w14:paraId="19FF2908" w14:textId="77777777" w:rsidTr="00867969">
        <w:trPr>
          <w:cantSplit/>
        </w:trPr>
        <w:tc>
          <w:tcPr>
            <w:tcW w:w="5309" w:type="dxa"/>
          </w:tcPr>
          <w:p w14:paraId="32F68E78" w14:textId="2EB9FB60" w:rsidR="00EC6B92" w:rsidRDefault="007C60FC" w:rsidP="00C042D4">
            <w:pPr>
              <w:ind w:left="104"/>
              <w:rPr>
                <w:rFonts w:cs="Times New Roman"/>
              </w:rPr>
            </w:pPr>
            <w:r>
              <w:rPr>
                <w:rFonts w:cs="Times New Roman"/>
              </w:rPr>
              <w:t>3</w:t>
            </w:r>
            <w:r w:rsidR="00EC6B92">
              <w:rPr>
                <w:rFonts w:cs="Times New Roman"/>
              </w:rPr>
              <w:t xml:space="preserve"> - </w:t>
            </w:r>
            <w:r>
              <w:rPr>
                <w:rFonts w:cs="Times New Roman"/>
              </w:rPr>
              <w:t>6</w:t>
            </w:r>
            <w:r w:rsidR="00EC6B92">
              <w:rPr>
                <w:rFonts w:cs="Times New Roman"/>
              </w:rPr>
              <w:t xml:space="preserve"> months</w:t>
            </w:r>
          </w:p>
        </w:tc>
        <w:tc>
          <w:tcPr>
            <w:tcW w:w="810" w:type="dxa"/>
          </w:tcPr>
          <w:p w14:paraId="37C46584" w14:textId="77777777" w:rsidR="00EC6B92" w:rsidRPr="002E5423" w:rsidRDefault="00EC6B92" w:rsidP="00C042D4">
            <w:pPr>
              <w:pStyle w:val="acctfourfigures"/>
              <w:tabs>
                <w:tab w:val="clear" w:pos="765"/>
              </w:tabs>
              <w:ind w:left="-83" w:right="-80" w:firstLine="4"/>
              <w:jc w:val="center"/>
              <w:rPr>
                <w:i/>
                <w:iCs/>
                <w:szCs w:val="22"/>
              </w:rPr>
            </w:pPr>
          </w:p>
        </w:tc>
        <w:tc>
          <w:tcPr>
            <w:tcW w:w="180" w:type="dxa"/>
          </w:tcPr>
          <w:p w14:paraId="04773D37" w14:textId="77777777" w:rsidR="00EC6B92" w:rsidRPr="000D22B6" w:rsidRDefault="00EC6B92" w:rsidP="00C042D4">
            <w:pPr>
              <w:pStyle w:val="acctfourfigures"/>
              <w:tabs>
                <w:tab w:val="clear" w:pos="765"/>
                <w:tab w:val="decimal" w:pos="465"/>
              </w:tabs>
              <w:ind w:left="-83" w:right="11" w:firstLine="4"/>
              <w:jc w:val="right"/>
              <w:rPr>
                <w:szCs w:val="22"/>
              </w:rPr>
            </w:pPr>
          </w:p>
        </w:tc>
        <w:tc>
          <w:tcPr>
            <w:tcW w:w="1350" w:type="dxa"/>
          </w:tcPr>
          <w:p w14:paraId="6D742CA9" w14:textId="4E1FDC26" w:rsidR="00EC6B92" w:rsidRPr="007C60FC" w:rsidRDefault="0051512C" w:rsidP="00C042D4">
            <w:pPr>
              <w:pStyle w:val="acctfourfigures"/>
              <w:tabs>
                <w:tab w:val="clear" w:pos="765"/>
                <w:tab w:val="decimal" w:pos="1140"/>
              </w:tabs>
              <w:ind w:left="-83" w:right="-80" w:firstLine="4"/>
              <w:rPr>
                <w:rFonts w:cstheme="minorBidi"/>
                <w:szCs w:val="28"/>
                <w:lang w:val="en-US" w:bidi="th-TH"/>
              </w:rPr>
            </w:pPr>
            <w:r>
              <w:rPr>
                <w:rFonts w:cstheme="minorBidi"/>
                <w:szCs w:val="28"/>
                <w:lang w:val="en-US" w:bidi="th-TH"/>
              </w:rPr>
              <w:t>21</w:t>
            </w:r>
          </w:p>
        </w:tc>
        <w:tc>
          <w:tcPr>
            <w:tcW w:w="252" w:type="dxa"/>
          </w:tcPr>
          <w:p w14:paraId="1CE24CC1" w14:textId="77777777" w:rsidR="00EC6B92" w:rsidRPr="003E5160" w:rsidRDefault="00EC6B92" w:rsidP="00C042D4">
            <w:pPr>
              <w:pStyle w:val="acctfourfigures"/>
              <w:tabs>
                <w:tab w:val="clear" w:pos="765"/>
                <w:tab w:val="decimal" w:pos="1140"/>
              </w:tabs>
              <w:ind w:left="-83" w:right="-80" w:firstLine="4"/>
              <w:rPr>
                <w:szCs w:val="22"/>
              </w:rPr>
            </w:pPr>
          </w:p>
        </w:tc>
        <w:tc>
          <w:tcPr>
            <w:tcW w:w="1350" w:type="dxa"/>
          </w:tcPr>
          <w:p w14:paraId="30A7373F" w14:textId="0C225F72" w:rsidR="00EC6B92" w:rsidRDefault="00463784" w:rsidP="00C042D4">
            <w:pPr>
              <w:pStyle w:val="acctfourfigures"/>
              <w:tabs>
                <w:tab w:val="clear" w:pos="765"/>
                <w:tab w:val="decimal" w:pos="1140"/>
              </w:tabs>
              <w:ind w:left="-83" w:right="-80" w:firstLine="4"/>
              <w:rPr>
                <w:szCs w:val="22"/>
              </w:rPr>
            </w:pPr>
            <w:r>
              <w:rPr>
                <w:szCs w:val="22"/>
              </w:rPr>
              <w:t>62</w:t>
            </w:r>
          </w:p>
        </w:tc>
      </w:tr>
      <w:tr w:rsidR="00653A46" w:rsidRPr="003E5160" w14:paraId="78CCC215" w14:textId="77777777" w:rsidTr="00867969">
        <w:trPr>
          <w:cantSplit/>
        </w:trPr>
        <w:tc>
          <w:tcPr>
            <w:tcW w:w="5309" w:type="dxa"/>
          </w:tcPr>
          <w:p w14:paraId="0090A6B9" w14:textId="77777777" w:rsidR="00653A46" w:rsidRPr="00FD569E" w:rsidRDefault="00653A46" w:rsidP="00C042D4">
            <w:pPr>
              <w:ind w:left="104" w:right="-79"/>
              <w:rPr>
                <w:rFonts w:cs="Times New Roman"/>
              </w:rPr>
            </w:pPr>
          </w:p>
        </w:tc>
        <w:tc>
          <w:tcPr>
            <w:tcW w:w="810" w:type="dxa"/>
          </w:tcPr>
          <w:p w14:paraId="4858B43D" w14:textId="77777777" w:rsidR="00653A46" w:rsidRPr="002E5423" w:rsidRDefault="00653A46" w:rsidP="00C042D4">
            <w:pPr>
              <w:pStyle w:val="acctfourfigures"/>
              <w:tabs>
                <w:tab w:val="clear" w:pos="765"/>
              </w:tabs>
              <w:ind w:left="-83" w:right="-80" w:firstLine="4"/>
              <w:jc w:val="center"/>
              <w:rPr>
                <w:b/>
                <w:bCs/>
                <w:i/>
                <w:iCs/>
                <w:szCs w:val="22"/>
              </w:rPr>
            </w:pPr>
          </w:p>
        </w:tc>
        <w:tc>
          <w:tcPr>
            <w:tcW w:w="180" w:type="dxa"/>
          </w:tcPr>
          <w:p w14:paraId="0E07685F" w14:textId="77777777" w:rsidR="00653A46" w:rsidRPr="000D22B6" w:rsidRDefault="00653A46" w:rsidP="00C042D4">
            <w:pPr>
              <w:pStyle w:val="acctfourfigures"/>
              <w:tabs>
                <w:tab w:val="clear" w:pos="765"/>
                <w:tab w:val="decimal" w:pos="465"/>
              </w:tabs>
              <w:ind w:left="-83" w:right="11" w:firstLine="4"/>
              <w:jc w:val="right"/>
              <w:rPr>
                <w:b/>
                <w:bCs/>
                <w:szCs w:val="22"/>
              </w:rPr>
            </w:pPr>
          </w:p>
        </w:tc>
        <w:tc>
          <w:tcPr>
            <w:tcW w:w="1350" w:type="dxa"/>
            <w:tcBorders>
              <w:top w:val="single" w:sz="4" w:space="0" w:color="auto"/>
            </w:tcBorders>
          </w:tcPr>
          <w:p w14:paraId="4D3BCC25" w14:textId="28DED1E5" w:rsidR="00653A46" w:rsidRPr="00EC6B92" w:rsidRDefault="0051512C" w:rsidP="00C042D4">
            <w:pPr>
              <w:pStyle w:val="acctfourfigures"/>
              <w:tabs>
                <w:tab w:val="clear" w:pos="765"/>
                <w:tab w:val="decimal" w:pos="1140"/>
              </w:tabs>
              <w:ind w:left="-83" w:right="-80" w:firstLine="4"/>
              <w:rPr>
                <w:b/>
                <w:bCs/>
                <w:szCs w:val="22"/>
              </w:rPr>
            </w:pPr>
            <w:r>
              <w:rPr>
                <w:b/>
                <w:bCs/>
                <w:szCs w:val="22"/>
              </w:rPr>
              <w:t>980,445</w:t>
            </w:r>
          </w:p>
        </w:tc>
        <w:tc>
          <w:tcPr>
            <w:tcW w:w="252" w:type="dxa"/>
          </w:tcPr>
          <w:p w14:paraId="0A1373CC"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Borders>
              <w:top w:val="single" w:sz="4" w:space="0" w:color="auto"/>
            </w:tcBorders>
          </w:tcPr>
          <w:p w14:paraId="274E101C" w14:textId="6D276B4C" w:rsidR="00653A46" w:rsidRPr="004722B6" w:rsidRDefault="00463784" w:rsidP="00C042D4">
            <w:pPr>
              <w:pStyle w:val="acctfourfigures"/>
              <w:tabs>
                <w:tab w:val="clear" w:pos="765"/>
                <w:tab w:val="decimal" w:pos="1140"/>
              </w:tabs>
              <w:ind w:left="-83" w:right="-80" w:firstLine="4"/>
              <w:rPr>
                <w:b/>
                <w:bCs/>
                <w:szCs w:val="22"/>
              </w:rPr>
            </w:pPr>
            <w:r>
              <w:rPr>
                <w:b/>
                <w:bCs/>
                <w:szCs w:val="22"/>
              </w:rPr>
              <w:t>1,028,535</w:t>
            </w:r>
          </w:p>
        </w:tc>
      </w:tr>
      <w:tr w:rsidR="00653A46" w:rsidRPr="003E5160" w14:paraId="03F37AC3" w14:textId="77777777" w:rsidTr="00867969">
        <w:trPr>
          <w:cantSplit/>
        </w:trPr>
        <w:tc>
          <w:tcPr>
            <w:tcW w:w="5309" w:type="dxa"/>
          </w:tcPr>
          <w:p w14:paraId="623E9D82" w14:textId="77777777" w:rsidR="00653A46" w:rsidRPr="00FD569E" w:rsidRDefault="00653A46" w:rsidP="00C042D4">
            <w:pPr>
              <w:rPr>
                <w:rFonts w:cs="Times New Roman"/>
                <w:b/>
                <w:bCs/>
              </w:rPr>
            </w:pPr>
            <w:r w:rsidRPr="00FD569E">
              <w:rPr>
                <w:rFonts w:cs="Times New Roman"/>
                <w:b/>
                <w:bCs/>
              </w:rPr>
              <w:t>Total</w:t>
            </w:r>
          </w:p>
        </w:tc>
        <w:tc>
          <w:tcPr>
            <w:tcW w:w="810" w:type="dxa"/>
          </w:tcPr>
          <w:p w14:paraId="172D6410" w14:textId="77777777" w:rsidR="00653A46" w:rsidRPr="000D22B6" w:rsidRDefault="00653A46" w:rsidP="00C042D4">
            <w:pPr>
              <w:pStyle w:val="acctfourfigures"/>
              <w:tabs>
                <w:tab w:val="clear" w:pos="765"/>
                <w:tab w:val="decimal" w:pos="465"/>
              </w:tabs>
              <w:ind w:left="-83" w:right="11" w:firstLine="4"/>
              <w:jc w:val="right"/>
              <w:rPr>
                <w:b/>
                <w:bCs/>
                <w:szCs w:val="22"/>
              </w:rPr>
            </w:pPr>
          </w:p>
        </w:tc>
        <w:tc>
          <w:tcPr>
            <w:tcW w:w="180" w:type="dxa"/>
          </w:tcPr>
          <w:p w14:paraId="43647980" w14:textId="77777777" w:rsidR="00653A46" w:rsidRPr="000D22B6" w:rsidRDefault="00653A46" w:rsidP="00C042D4">
            <w:pPr>
              <w:pStyle w:val="acctfourfigures"/>
              <w:tabs>
                <w:tab w:val="clear" w:pos="765"/>
                <w:tab w:val="decimal" w:pos="465"/>
              </w:tabs>
              <w:ind w:left="-83" w:right="11" w:firstLine="4"/>
              <w:jc w:val="right"/>
              <w:rPr>
                <w:b/>
                <w:bCs/>
                <w:szCs w:val="22"/>
              </w:rPr>
            </w:pPr>
          </w:p>
        </w:tc>
        <w:tc>
          <w:tcPr>
            <w:tcW w:w="1350" w:type="dxa"/>
            <w:tcBorders>
              <w:top w:val="single" w:sz="4" w:space="0" w:color="auto"/>
              <w:bottom w:val="double" w:sz="4" w:space="0" w:color="auto"/>
            </w:tcBorders>
          </w:tcPr>
          <w:p w14:paraId="00960C7B" w14:textId="3A9A83A6" w:rsidR="00653A46" w:rsidRPr="00EC6B92" w:rsidRDefault="0051512C" w:rsidP="00C042D4">
            <w:pPr>
              <w:pStyle w:val="acctfourfigures"/>
              <w:tabs>
                <w:tab w:val="clear" w:pos="765"/>
                <w:tab w:val="decimal" w:pos="1140"/>
              </w:tabs>
              <w:ind w:left="-83" w:right="-80" w:firstLine="4"/>
              <w:rPr>
                <w:b/>
                <w:bCs/>
                <w:szCs w:val="22"/>
              </w:rPr>
            </w:pPr>
            <w:r>
              <w:rPr>
                <w:b/>
                <w:bCs/>
                <w:szCs w:val="22"/>
              </w:rPr>
              <w:t>1,062,261</w:t>
            </w:r>
          </w:p>
        </w:tc>
        <w:tc>
          <w:tcPr>
            <w:tcW w:w="252" w:type="dxa"/>
          </w:tcPr>
          <w:p w14:paraId="17696A28"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Borders>
              <w:top w:val="single" w:sz="4" w:space="0" w:color="auto"/>
              <w:bottom w:val="double" w:sz="4" w:space="0" w:color="auto"/>
            </w:tcBorders>
          </w:tcPr>
          <w:p w14:paraId="421A3F19" w14:textId="1374D07F" w:rsidR="00653A46" w:rsidRPr="004722B6" w:rsidRDefault="00463784" w:rsidP="00C042D4">
            <w:pPr>
              <w:pStyle w:val="acctfourfigures"/>
              <w:tabs>
                <w:tab w:val="clear" w:pos="765"/>
                <w:tab w:val="decimal" w:pos="1140"/>
              </w:tabs>
              <w:ind w:left="-83" w:right="-80" w:firstLine="4"/>
              <w:rPr>
                <w:b/>
                <w:bCs/>
                <w:szCs w:val="22"/>
              </w:rPr>
            </w:pPr>
            <w:r>
              <w:rPr>
                <w:b/>
                <w:bCs/>
                <w:szCs w:val="22"/>
              </w:rPr>
              <w:t>1,089,460</w:t>
            </w:r>
          </w:p>
        </w:tc>
      </w:tr>
    </w:tbl>
    <w:p w14:paraId="1E920C80" w14:textId="517E1B23" w:rsidR="00C042D4" w:rsidRDefault="00C042D4">
      <w:pPr>
        <w:spacing w:line="240" w:lineRule="auto"/>
        <w:rPr>
          <w:rFonts w:cs="Times New Roman"/>
          <w:b/>
          <w:bCs/>
          <w:sz w:val="24"/>
          <w:szCs w:val="24"/>
        </w:rPr>
      </w:pPr>
    </w:p>
    <w:p w14:paraId="164D3BEF" w14:textId="432C73F6" w:rsidR="00B75AE6" w:rsidRPr="008D35C2" w:rsidRDefault="00B762FF" w:rsidP="008D35C2">
      <w:pPr>
        <w:pStyle w:val="Heading1"/>
        <w:numPr>
          <w:ilvl w:val="0"/>
          <w:numId w:val="15"/>
        </w:numPr>
        <w:spacing w:after="0" w:line="240" w:lineRule="atLeast"/>
        <w:ind w:left="540" w:hanging="540"/>
        <w:rPr>
          <w:rFonts w:cs="Times New Roman"/>
          <w:i w:val="0"/>
          <w:iCs w:val="0"/>
        </w:rPr>
      </w:pPr>
      <w:r w:rsidRPr="008D35C2">
        <w:rPr>
          <w:rFonts w:cs="Times New Roman"/>
          <w:i w:val="0"/>
          <w:iCs w:val="0"/>
        </w:rPr>
        <w:t>Commitments with non</w:t>
      </w:r>
      <w:r w:rsidR="00165BEB" w:rsidRPr="008D35C2">
        <w:rPr>
          <w:rFonts w:cs="Times New Roman"/>
          <w:i w:val="0"/>
          <w:iCs w:val="0"/>
        </w:rPr>
        <w:t>-</w:t>
      </w:r>
      <w:r w:rsidRPr="008D35C2">
        <w:rPr>
          <w:rFonts w:cs="Times New Roman"/>
          <w:i w:val="0"/>
          <w:iCs w:val="0"/>
        </w:rPr>
        <w:t>related parties</w:t>
      </w:r>
    </w:p>
    <w:p w14:paraId="2C00F71F" w14:textId="77777777" w:rsidR="007D41DA" w:rsidRPr="00653A46" w:rsidRDefault="007D41DA" w:rsidP="007D41DA">
      <w:pPr>
        <w:spacing w:line="240" w:lineRule="atLeast"/>
        <w:ind w:left="540" w:right="-7"/>
        <w:rPr>
          <w:rFonts w:cs="Cordia New"/>
        </w:rPr>
      </w:pPr>
    </w:p>
    <w:tbl>
      <w:tblPr>
        <w:tblW w:w="9270" w:type="dxa"/>
        <w:tblInd w:w="450" w:type="dxa"/>
        <w:tblLook w:val="0000" w:firstRow="0" w:lastRow="0" w:firstColumn="0" w:lastColumn="0" w:noHBand="0" w:noVBand="0"/>
      </w:tblPr>
      <w:tblGrid>
        <w:gridCol w:w="6300"/>
        <w:gridCol w:w="1350"/>
        <w:gridCol w:w="270"/>
        <w:gridCol w:w="1350"/>
      </w:tblGrid>
      <w:tr w:rsidR="0005511D" w:rsidRPr="001E5B33" w14:paraId="249F1385" w14:textId="77777777" w:rsidTr="00867969">
        <w:trPr>
          <w:tblHeader/>
        </w:trPr>
        <w:tc>
          <w:tcPr>
            <w:tcW w:w="6300" w:type="dxa"/>
          </w:tcPr>
          <w:p w14:paraId="3C153C0D" w14:textId="77777777" w:rsidR="0005511D" w:rsidRPr="001E5B33" w:rsidRDefault="0005511D" w:rsidP="0005511D">
            <w:pPr>
              <w:tabs>
                <w:tab w:val="left" w:pos="540"/>
              </w:tabs>
              <w:spacing w:line="240" w:lineRule="atLeast"/>
              <w:ind w:right="-7"/>
              <w:rPr>
                <w:lang w:val="en-US"/>
              </w:rPr>
            </w:pPr>
          </w:p>
        </w:tc>
        <w:tc>
          <w:tcPr>
            <w:tcW w:w="1350" w:type="dxa"/>
          </w:tcPr>
          <w:p w14:paraId="15AD85C2" w14:textId="7D48B48C" w:rsidR="0005511D" w:rsidRPr="001E5B33" w:rsidRDefault="0005511D" w:rsidP="0005511D">
            <w:pPr>
              <w:spacing w:line="240" w:lineRule="atLeast"/>
              <w:ind w:left="-108" w:right="-108"/>
              <w:jc w:val="center"/>
              <w:rPr>
                <w:lang w:val="en-US"/>
              </w:rPr>
            </w:pPr>
            <w:r>
              <w:rPr>
                <w:rFonts w:cs="Times New Roman"/>
              </w:rPr>
              <w:t>30 September</w:t>
            </w:r>
          </w:p>
        </w:tc>
        <w:tc>
          <w:tcPr>
            <w:tcW w:w="270" w:type="dxa"/>
          </w:tcPr>
          <w:p w14:paraId="3CF11E72" w14:textId="77777777" w:rsidR="0005511D" w:rsidRPr="001E5B33" w:rsidRDefault="0005511D" w:rsidP="0005511D">
            <w:pPr>
              <w:spacing w:line="240" w:lineRule="atLeast"/>
              <w:ind w:left="-108" w:right="-108"/>
              <w:jc w:val="right"/>
              <w:rPr>
                <w:lang w:val="en-US"/>
              </w:rPr>
            </w:pPr>
          </w:p>
        </w:tc>
        <w:tc>
          <w:tcPr>
            <w:tcW w:w="1350" w:type="dxa"/>
          </w:tcPr>
          <w:p w14:paraId="0929D362" w14:textId="0C25ACFB" w:rsidR="0005511D" w:rsidRPr="001E5B33" w:rsidRDefault="0005511D" w:rsidP="0005511D">
            <w:pPr>
              <w:spacing w:line="240" w:lineRule="atLeast"/>
              <w:ind w:left="-108" w:right="-108"/>
              <w:jc w:val="center"/>
              <w:rPr>
                <w:lang w:val="en-US"/>
              </w:rPr>
            </w:pPr>
            <w:r w:rsidRPr="00963BC8">
              <w:rPr>
                <w:rFonts w:cs="Times New Roman"/>
                <w:lang w:val="en-US"/>
              </w:rPr>
              <w:t>31 December</w:t>
            </w:r>
          </w:p>
        </w:tc>
      </w:tr>
      <w:tr w:rsidR="0005511D" w:rsidRPr="00056757" w14:paraId="1FEBE7BC" w14:textId="77777777" w:rsidTr="00867969">
        <w:trPr>
          <w:tblHeader/>
        </w:trPr>
        <w:tc>
          <w:tcPr>
            <w:tcW w:w="6300" w:type="dxa"/>
          </w:tcPr>
          <w:p w14:paraId="05BCA2A5" w14:textId="77777777" w:rsidR="0005511D" w:rsidRPr="001E5B33" w:rsidRDefault="0005511D" w:rsidP="0005511D">
            <w:pPr>
              <w:tabs>
                <w:tab w:val="left" w:pos="540"/>
              </w:tabs>
              <w:spacing w:line="240" w:lineRule="atLeast"/>
              <w:ind w:right="-7"/>
              <w:rPr>
                <w:lang w:val="en-US"/>
              </w:rPr>
            </w:pPr>
          </w:p>
        </w:tc>
        <w:tc>
          <w:tcPr>
            <w:tcW w:w="1350" w:type="dxa"/>
          </w:tcPr>
          <w:p w14:paraId="30B858CD" w14:textId="574CA9DF" w:rsidR="0005511D" w:rsidRPr="001E5B33" w:rsidRDefault="0005511D" w:rsidP="0005511D">
            <w:pPr>
              <w:spacing w:line="240" w:lineRule="atLeast"/>
              <w:ind w:left="-108" w:right="-108"/>
              <w:jc w:val="center"/>
              <w:rPr>
                <w:lang w:val="en-US"/>
              </w:rPr>
            </w:pPr>
            <w:r w:rsidRPr="003E5160">
              <w:rPr>
                <w:rFonts w:cs="Times New Roman"/>
                <w:lang w:val="en-US"/>
              </w:rPr>
              <w:t>202</w:t>
            </w:r>
            <w:r>
              <w:rPr>
                <w:rFonts w:cs="Times New Roman"/>
                <w:lang w:val="en-US"/>
              </w:rPr>
              <w:t>3</w:t>
            </w:r>
          </w:p>
        </w:tc>
        <w:tc>
          <w:tcPr>
            <w:tcW w:w="270" w:type="dxa"/>
          </w:tcPr>
          <w:p w14:paraId="2B33878A" w14:textId="77777777" w:rsidR="0005511D" w:rsidRPr="001E5B33" w:rsidRDefault="0005511D" w:rsidP="0005511D">
            <w:pPr>
              <w:spacing w:line="240" w:lineRule="atLeast"/>
              <w:ind w:left="-108" w:right="-108"/>
              <w:jc w:val="right"/>
              <w:rPr>
                <w:lang w:val="en-US"/>
              </w:rPr>
            </w:pPr>
          </w:p>
        </w:tc>
        <w:tc>
          <w:tcPr>
            <w:tcW w:w="1350" w:type="dxa"/>
          </w:tcPr>
          <w:p w14:paraId="72E39584" w14:textId="4F2C3DFF" w:rsidR="0005511D" w:rsidRPr="001E5B33" w:rsidRDefault="0005511D" w:rsidP="0005511D">
            <w:pPr>
              <w:spacing w:line="240" w:lineRule="atLeast"/>
              <w:ind w:left="-108" w:right="-108"/>
              <w:jc w:val="center"/>
              <w:rPr>
                <w:lang w:val="en-US"/>
              </w:rPr>
            </w:pPr>
            <w:r>
              <w:rPr>
                <w:rFonts w:cs="Times New Roman"/>
                <w:lang w:val="en-US"/>
              </w:rPr>
              <w:t>2022</w:t>
            </w:r>
          </w:p>
        </w:tc>
      </w:tr>
      <w:tr w:rsidR="0005511D" w:rsidRPr="001E5B33" w14:paraId="113E1588" w14:textId="77777777" w:rsidTr="00867969">
        <w:trPr>
          <w:tblHeader/>
        </w:trPr>
        <w:tc>
          <w:tcPr>
            <w:tcW w:w="6300" w:type="dxa"/>
          </w:tcPr>
          <w:p w14:paraId="3825D7A9" w14:textId="77777777" w:rsidR="0005511D" w:rsidRPr="001E5B33" w:rsidRDefault="0005511D" w:rsidP="0005511D">
            <w:pPr>
              <w:tabs>
                <w:tab w:val="left" w:pos="540"/>
              </w:tabs>
              <w:spacing w:line="240" w:lineRule="atLeast"/>
              <w:ind w:right="-7"/>
              <w:rPr>
                <w:lang w:val="en-US"/>
              </w:rPr>
            </w:pPr>
          </w:p>
        </w:tc>
        <w:tc>
          <w:tcPr>
            <w:tcW w:w="2970" w:type="dxa"/>
            <w:gridSpan w:val="3"/>
          </w:tcPr>
          <w:p w14:paraId="1ECF495C" w14:textId="77777777" w:rsidR="0005511D" w:rsidRPr="001E5B33" w:rsidRDefault="0005511D" w:rsidP="0005511D">
            <w:pPr>
              <w:spacing w:line="240" w:lineRule="atLeast"/>
              <w:ind w:left="-218" w:right="-7"/>
              <w:jc w:val="center"/>
              <w:rPr>
                <w:b/>
                <w:bCs/>
                <w:i/>
                <w:iCs/>
                <w:lang w:val="en-US"/>
              </w:rPr>
            </w:pPr>
            <w:r w:rsidRPr="001E5B33">
              <w:rPr>
                <w:i/>
                <w:iCs/>
                <w:lang w:val="en-US"/>
              </w:rPr>
              <w:t xml:space="preserve">(in </w:t>
            </w:r>
            <w:r w:rsidRPr="001E5B33">
              <w:rPr>
                <w:rFonts w:cs="Times New Roman"/>
                <w:i/>
                <w:iCs/>
              </w:rPr>
              <w:t>thousand</w:t>
            </w:r>
            <w:r w:rsidRPr="001E5B33">
              <w:rPr>
                <w:i/>
                <w:iCs/>
                <w:lang w:val="en-US"/>
              </w:rPr>
              <w:t xml:space="preserve"> Baht)</w:t>
            </w:r>
          </w:p>
        </w:tc>
      </w:tr>
      <w:tr w:rsidR="0005511D" w:rsidRPr="001E5B33" w14:paraId="262AD82A" w14:textId="77777777" w:rsidTr="00867969">
        <w:tc>
          <w:tcPr>
            <w:tcW w:w="6300" w:type="dxa"/>
          </w:tcPr>
          <w:p w14:paraId="15CCC459" w14:textId="77777777" w:rsidR="0005511D" w:rsidRPr="001E5B33" w:rsidRDefault="0005511D" w:rsidP="0005511D">
            <w:pPr>
              <w:spacing w:line="240" w:lineRule="atLeast"/>
              <w:ind w:right="-7"/>
              <w:rPr>
                <w:b/>
                <w:bCs/>
                <w:i/>
                <w:iCs/>
              </w:rPr>
            </w:pPr>
            <w:r w:rsidRPr="001E5B33">
              <w:rPr>
                <w:b/>
                <w:bCs/>
                <w:i/>
                <w:iCs/>
              </w:rPr>
              <w:t>Capital commitments</w:t>
            </w:r>
          </w:p>
        </w:tc>
        <w:tc>
          <w:tcPr>
            <w:tcW w:w="1350" w:type="dxa"/>
          </w:tcPr>
          <w:p w14:paraId="6B9537D0" w14:textId="77777777" w:rsidR="0005511D" w:rsidRPr="001E5B33" w:rsidRDefault="0005511D" w:rsidP="0005511D">
            <w:pPr>
              <w:tabs>
                <w:tab w:val="decimal" w:pos="972"/>
              </w:tabs>
              <w:spacing w:line="240" w:lineRule="atLeast"/>
              <w:ind w:left="-108" w:right="-108"/>
              <w:rPr>
                <w:lang w:val="en-US"/>
              </w:rPr>
            </w:pPr>
          </w:p>
        </w:tc>
        <w:tc>
          <w:tcPr>
            <w:tcW w:w="270" w:type="dxa"/>
          </w:tcPr>
          <w:p w14:paraId="568B0A37" w14:textId="77777777" w:rsidR="0005511D" w:rsidRPr="001E5B33" w:rsidRDefault="0005511D" w:rsidP="0005511D">
            <w:pPr>
              <w:tabs>
                <w:tab w:val="decimal" w:pos="972"/>
              </w:tabs>
              <w:spacing w:line="240" w:lineRule="atLeast"/>
              <w:ind w:left="-108" w:right="-108"/>
              <w:rPr>
                <w:lang w:val="en-US"/>
              </w:rPr>
            </w:pPr>
          </w:p>
        </w:tc>
        <w:tc>
          <w:tcPr>
            <w:tcW w:w="1350" w:type="dxa"/>
          </w:tcPr>
          <w:p w14:paraId="2F13D04D" w14:textId="77777777" w:rsidR="0005511D" w:rsidRPr="001E5B33" w:rsidRDefault="0005511D" w:rsidP="0005511D">
            <w:pPr>
              <w:tabs>
                <w:tab w:val="decimal" w:pos="972"/>
              </w:tabs>
              <w:spacing w:line="240" w:lineRule="atLeast"/>
              <w:ind w:left="-108" w:right="-108"/>
              <w:rPr>
                <w:lang w:val="en-US"/>
              </w:rPr>
            </w:pPr>
          </w:p>
        </w:tc>
      </w:tr>
      <w:tr w:rsidR="0005511D" w:rsidRPr="001E5B33" w14:paraId="6A25FC17" w14:textId="77777777" w:rsidTr="00867969">
        <w:tc>
          <w:tcPr>
            <w:tcW w:w="6300" w:type="dxa"/>
          </w:tcPr>
          <w:p w14:paraId="54B393F4" w14:textId="77777777" w:rsidR="0005511D" w:rsidRPr="001E5B33" w:rsidRDefault="0005511D" w:rsidP="0005511D">
            <w:pPr>
              <w:spacing w:line="240" w:lineRule="atLeast"/>
              <w:ind w:right="-7"/>
              <w:rPr>
                <w:b/>
                <w:bCs/>
              </w:rPr>
            </w:pPr>
            <w:r w:rsidRPr="001E5B33">
              <w:t>Contracted but not provided for:</w:t>
            </w:r>
          </w:p>
        </w:tc>
        <w:tc>
          <w:tcPr>
            <w:tcW w:w="1350" w:type="dxa"/>
          </w:tcPr>
          <w:p w14:paraId="083FE989" w14:textId="77777777" w:rsidR="0005511D" w:rsidRPr="001E5B33" w:rsidRDefault="0005511D" w:rsidP="0005511D">
            <w:pPr>
              <w:tabs>
                <w:tab w:val="decimal" w:pos="972"/>
              </w:tabs>
              <w:spacing w:line="240" w:lineRule="atLeast"/>
              <w:ind w:left="-108" w:right="-108"/>
              <w:rPr>
                <w:lang w:val="en-US"/>
              </w:rPr>
            </w:pPr>
          </w:p>
        </w:tc>
        <w:tc>
          <w:tcPr>
            <w:tcW w:w="270" w:type="dxa"/>
          </w:tcPr>
          <w:p w14:paraId="16EEE3D8" w14:textId="77777777" w:rsidR="0005511D" w:rsidRPr="001E5B33" w:rsidRDefault="0005511D" w:rsidP="0005511D">
            <w:pPr>
              <w:tabs>
                <w:tab w:val="decimal" w:pos="972"/>
              </w:tabs>
              <w:spacing w:line="240" w:lineRule="atLeast"/>
              <w:ind w:left="-108" w:right="-108"/>
              <w:rPr>
                <w:lang w:val="en-US"/>
              </w:rPr>
            </w:pPr>
          </w:p>
        </w:tc>
        <w:tc>
          <w:tcPr>
            <w:tcW w:w="1350" w:type="dxa"/>
          </w:tcPr>
          <w:p w14:paraId="65A79C59" w14:textId="77777777" w:rsidR="0005511D" w:rsidRPr="001E5B33" w:rsidRDefault="0005511D" w:rsidP="0005511D">
            <w:pPr>
              <w:tabs>
                <w:tab w:val="decimal" w:pos="972"/>
              </w:tabs>
              <w:spacing w:line="240" w:lineRule="atLeast"/>
              <w:ind w:left="-108" w:right="-108"/>
              <w:rPr>
                <w:lang w:val="en-US"/>
              </w:rPr>
            </w:pPr>
          </w:p>
        </w:tc>
      </w:tr>
      <w:tr w:rsidR="0005511D" w:rsidRPr="001E5B33" w14:paraId="3C2C6FE3" w14:textId="77777777" w:rsidTr="00867969">
        <w:tc>
          <w:tcPr>
            <w:tcW w:w="6300" w:type="dxa"/>
          </w:tcPr>
          <w:p w14:paraId="4E44DE90" w14:textId="435607E0" w:rsidR="0005511D" w:rsidRPr="001E5B33" w:rsidRDefault="00AE47EB" w:rsidP="0005511D">
            <w:pPr>
              <w:spacing w:line="240" w:lineRule="atLeast"/>
              <w:ind w:right="-7"/>
            </w:pPr>
            <w:r>
              <w:rPr>
                <w:lang w:val="en-US"/>
              </w:rPr>
              <w:t xml:space="preserve">Factory, </w:t>
            </w:r>
            <w:r w:rsidR="00F179AA">
              <w:rPr>
                <w:lang w:val="en-US"/>
              </w:rPr>
              <w:t xml:space="preserve">machinery </w:t>
            </w:r>
            <w:r w:rsidR="0005511D" w:rsidRPr="001E5B33">
              <w:t>and equipment</w:t>
            </w:r>
          </w:p>
        </w:tc>
        <w:tc>
          <w:tcPr>
            <w:tcW w:w="1350" w:type="dxa"/>
            <w:tcBorders>
              <w:bottom w:val="double" w:sz="4" w:space="0" w:color="auto"/>
            </w:tcBorders>
          </w:tcPr>
          <w:p w14:paraId="431B1CD8" w14:textId="62FE6278" w:rsidR="0005511D" w:rsidRPr="001E5B33" w:rsidRDefault="0051512C" w:rsidP="0005511D">
            <w:pPr>
              <w:tabs>
                <w:tab w:val="decimal" w:pos="1114"/>
              </w:tabs>
              <w:spacing w:line="240" w:lineRule="atLeast"/>
              <w:ind w:left="-115" w:right="-115"/>
              <w:rPr>
                <w:b/>
                <w:bCs/>
                <w:lang w:val="en-US"/>
              </w:rPr>
            </w:pPr>
            <w:r>
              <w:rPr>
                <w:b/>
                <w:bCs/>
                <w:lang w:val="en-US"/>
              </w:rPr>
              <w:t>11,041</w:t>
            </w:r>
          </w:p>
        </w:tc>
        <w:tc>
          <w:tcPr>
            <w:tcW w:w="270" w:type="dxa"/>
          </w:tcPr>
          <w:p w14:paraId="022E5ED8" w14:textId="77777777" w:rsidR="0005511D" w:rsidRPr="001E5B33" w:rsidRDefault="0005511D" w:rsidP="0005511D">
            <w:pPr>
              <w:tabs>
                <w:tab w:val="decimal" w:pos="1287"/>
              </w:tabs>
              <w:spacing w:line="240" w:lineRule="atLeast"/>
              <w:ind w:left="-108" w:right="-108"/>
              <w:rPr>
                <w:b/>
                <w:bCs/>
                <w:lang w:val="en-US"/>
              </w:rPr>
            </w:pPr>
          </w:p>
        </w:tc>
        <w:tc>
          <w:tcPr>
            <w:tcW w:w="1350" w:type="dxa"/>
            <w:tcBorders>
              <w:bottom w:val="double" w:sz="4" w:space="0" w:color="auto"/>
            </w:tcBorders>
          </w:tcPr>
          <w:p w14:paraId="47F925D0" w14:textId="60727472" w:rsidR="0005511D" w:rsidRPr="001E5B33" w:rsidRDefault="0005511D" w:rsidP="0005511D">
            <w:pPr>
              <w:tabs>
                <w:tab w:val="decimal" w:pos="1096"/>
              </w:tabs>
              <w:spacing w:line="240" w:lineRule="atLeast"/>
              <w:ind w:left="-115" w:right="-115"/>
              <w:rPr>
                <w:b/>
                <w:bCs/>
                <w:lang w:val="en-US"/>
              </w:rPr>
            </w:pPr>
            <w:r>
              <w:rPr>
                <w:b/>
                <w:bCs/>
                <w:lang w:val="en-US"/>
              </w:rPr>
              <w:t>46,632</w:t>
            </w:r>
          </w:p>
        </w:tc>
      </w:tr>
      <w:tr w:rsidR="0005511D" w:rsidRPr="001E5B33" w14:paraId="0BB84154" w14:textId="77777777" w:rsidTr="00867969">
        <w:tc>
          <w:tcPr>
            <w:tcW w:w="6300" w:type="dxa"/>
          </w:tcPr>
          <w:p w14:paraId="333ADD09" w14:textId="77777777" w:rsidR="0005511D" w:rsidRPr="001E5B33" w:rsidRDefault="0005511D" w:rsidP="0005511D">
            <w:pPr>
              <w:tabs>
                <w:tab w:val="left" w:pos="540"/>
              </w:tabs>
              <w:spacing w:line="240" w:lineRule="atLeast"/>
              <w:ind w:right="92"/>
              <w:rPr>
                <w:b/>
                <w:bCs/>
                <w:i/>
                <w:iCs/>
              </w:rPr>
            </w:pPr>
          </w:p>
        </w:tc>
        <w:tc>
          <w:tcPr>
            <w:tcW w:w="1350" w:type="dxa"/>
          </w:tcPr>
          <w:p w14:paraId="743E6208" w14:textId="77777777" w:rsidR="0005511D" w:rsidRPr="001E5B33" w:rsidRDefault="0005511D" w:rsidP="0005511D">
            <w:pPr>
              <w:tabs>
                <w:tab w:val="decimal" w:pos="1035"/>
              </w:tabs>
              <w:spacing w:line="240" w:lineRule="atLeast"/>
              <w:ind w:left="-115" w:right="-115"/>
              <w:rPr>
                <w:b/>
                <w:bCs/>
                <w:lang w:val="en-US"/>
              </w:rPr>
            </w:pPr>
          </w:p>
        </w:tc>
        <w:tc>
          <w:tcPr>
            <w:tcW w:w="270" w:type="dxa"/>
          </w:tcPr>
          <w:p w14:paraId="1843BCDA" w14:textId="77777777" w:rsidR="0005511D" w:rsidRPr="001E5B33" w:rsidRDefault="0005511D" w:rsidP="0005511D">
            <w:pPr>
              <w:tabs>
                <w:tab w:val="decimal" w:pos="1287"/>
              </w:tabs>
              <w:spacing w:line="240" w:lineRule="atLeast"/>
              <w:ind w:left="-108" w:right="-108"/>
              <w:rPr>
                <w:b/>
                <w:bCs/>
                <w:lang w:val="en-US"/>
              </w:rPr>
            </w:pPr>
          </w:p>
        </w:tc>
        <w:tc>
          <w:tcPr>
            <w:tcW w:w="1350" w:type="dxa"/>
          </w:tcPr>
          <w:p w14:paraId="79B0B90E" w14:textId="77777777" w:rsidR="0005511D" w:rsidRPr="001E5B33" w:rsidRDefault="0005511D" w:rsidP="0005511D">
            <w:pPr>
              <w:tabs>
                <w:tab w:val="decimal" w:pos="1035"/>
              </w:tabs>
              <w:spacing w:line="240" w:lineRule="atLeast"/>
              <w:ind w:left="-115" w:right="-115"/>
              <w:rPr>
                <w:b/>
                <w:bCs/>
                <w:lang w:val="en-US"/>
              </w:rPr>
            </w:pPr>
          </w:p>
        </w:tc>
      </w:tr>
      <w:tr w:rsidR="0005511D" w:rsidRPr="001E5B33" w14:paraId="5EAD78AD" w14:textId="77777777" w:rsidTr="00867969">
        <w:tc>
          <w:tcPr>
            <w:tcW w:w="6300" w:type="dxa"/>
          </w:tcPr>
          <w:p w14:paraId="42763725" w14:textId="77777777" w:rsidR="0005511D" w:rsidRPr="00104B2D" w:rsidRDefault="0005511D" w:rsidP="0005511D">
            <w:pPr>
              <w:tabs>
                <w:tab w:val="left" w:pos="540"/>
              </w:tabs>
              <w:spacing w:line="240" w:lineRule="atLeast"/>
              <w:ind w:right="92"/>
              <w:rPr>
                <w:lang w:val="en-US"/>
              </w:rPr>
            </w:pPr>
            <w:r w:rsidRPr="00104B2D">
              <w:rPr>
                <w:b/>
                <w:bCs/>
                <w:i/>
                <w:iCs/>
              </w:rPr>
              <w:t>Other commitments</w:t>
            </w:r>
          </w:p>
        </w:tc>
        <w:tc>
          <w:tcPr>
            <w:tcW w:w="1350" w:type="dxa"/>
          </w:tcPr>
          <w:p w14:paraId="4C2E6377" w14:textId="77777777" w:rsidR="0005511D" w:rsidRPr="00104B2D" w:rsidRDefault="0005511D" w:rsidP="0005511D">
            <w:pPr>
              <w:tabs>
                <w:tab w:val="decimal" w:pos="1035"/>
              </w:tabs>
              <w:spacing w:line="240" w:lineRule="atLeast"/>
              <w:ind w:left="-115" w:right="-115"/>
              <w:rPr>
                <w:b/>
                <w:bCs/>
                <w:lang w:val="en-US"/>
              </w:rPr>
            </w:pPr>
          </w:p>
        </w:tc>
        <w:tc>
          <w:tcPr>
            <w:tcW w:w="270" w:type="dxa"/>
          </w:tcPr>
          <w:p w14:paraId="2AAAA64C" w14:textId="77777777" w:rsidR="0005511D" w:rsidRPr="001E5B33" w:rsidRDefault="0005511D" w:rsidP="0005511D">
            <w:pPr>
              <w:tabs>
                <w:tab w:val="decimal" w:pos="1287"/>
              </w:tabs>
              <w:spacing w:line="240" w:lineRule="atLeast"/>
              <w:ind w:left="-108" w:right="-108"/>
              <w:rPr>
                <w:b/>
                <w:bCs/>
                <w:lang w:val="en-US"/>
              </w:rPr>
            </w:pPr>
          </w:p>
        </w:tc>
        <w:tc>
          <w:tcPr>
            <w:tcW w:w="1350" w:type="dxa"/>
          </w:tcPr>
          <w:p w14:paraId="6FBA71D2" w14:textId="77777777" w:rsidR="0005511D" w:rsidRPr="001E5B33" w:rsidRDefault="0005511D" w:rsidP="0005511D">
            <w:pPr>
              <w:tabs>
                <w:tab w:val="decimal" w:pos="1035"/>
              </w:tabs>
              <w:spacing w:line="240" w:lineRule="atLeast"/>
              <w:ind w:left="-115" w:right="-115"/>
              <w:rPr>
                <w:b/>
                <w:bCs/>
                <w:lang w:val="en-US"/>
              </w:rPr>
            </w:pPr>
          </w:p>
        </w:tc>
      </w:tr>
      <w:tr w:rsidR="0005511D" w:rsidRPr="001E5B33" w14:paraId="4F5E61A7" w14:textId="77777777" w:rsidTr="00867969">
        <w:tc>
          <w:tcPr>
            <w:tcW w:w="6300" w:type="dxa"/>
          </w:tcPr>
          <w:p w14:paraId="3FFB7A8F" w14:textId="7F3C35B7" w:rsidR="0005511D" w:rsidRPr="00104B2D" w:rsidRDefault="0005511D" w:rsidP="0005511D">
            <w:pPr>
              <w:tabs>
                <w:tab w:val="left" w:pos="540"/>
              </w:tabs>
              <w:spacing w:line="240" w:lineRule="atLeast"/>
              <w:ind w:right="92"/>
            </w:pPr>
            <w:r w:rsidRPr="00104B2D">
              <w:t xml:space="preserve">Purchase orders accepted by suppliers </w:t>
            </w:r>
          </w:p>
        </w:tc>
        <w:tc>
          <w:tcPr>
            <w:tcW w:w="1350" w:type="dxa"/>
          </w:tcPr>
          <w:p w14:paraId="2D99A780" w14:textId="0E6C2A44" w:rsidR="0005511D" w:rsidRPr="00104B2D" w:rsidRDefault="0005511D" w:rsidP="0005511D">
            <w:pPr>
              <w:tabs>
                <w:tab w:val="decimal" w:pos="1087"/>
              </w:tabs>
              <w:spacing w:line="240" w:lineRule="atLeast"/>
              <w:ind w:left="-115" w:right="-115"/>
            </w:pPr>
          </w:p>
        </w:tc>
        <w:tc>
          <w:tcPr>
            <w:tcW w:w="270" w:type="dxa"/>
          </w:tcPr>
          <w:p w14:paraId="7ABBB462" w14:textId="77777777" w:rsidR="0005511D" w:rsidRPr="001E5B33" w:rsidRDefault="0005511D" w:rsidP="0005511D">
            <w:pPr>
              <w:tabs>
                <w:tab w:val="decimal" w:pos="1287"/>
              </w:tabs>
              <w:spacing w:line="240" w:lineRule="atLeast"/>
              <w:ind w:left="-108" w:right="-108"/>
              <w:rPr>
                <w:b/>
                <w:bCs/>
                <w:lang w:val="en-US"/>
              </w:rPr>
            </w:pPr>
          </w:p>
        </w:tc>
        <w:tc>
          <w:tcPr>
            <w:tcW w:w="1350" w:type="dxa"/>
          </w:tcPr>
          <w:p w14:paraId="0E042078" w14:textId="67EAC399" w:rsidR="0005511D" w:rsidRPr="001E5B33" w:rsidRDefault="0005511D" w:rsidP="0005511D">
            <w:pPr>
              <w:tabs>
                <w:tab w:val="decimal" w:pos="1087"/>
              </w:tabs>
              <w:spacing w:line="240" w:lineRule="atLeast"/>
              <w:ind w:right="-115"/>
            </w:pPr>
          </w:p>
        </w:tc>
      </w:tr>
      <w:tr w:rsidR="0005511D" w:rsidRPr="001E5B33" w14:paraId="222DDB44" w14:textId="77777777" w:rsidTr="00867969">
        <w:tc>
          <w:tcPr>
            <w:tcW w:w="6300" w:type="dxa"/>
          </w:tcPr>
          <w:p w14:paraId="15638620" w14:textId="0C5A0497" w:rsidR="0005511D" w:rsidRPr="00104B2D" w:rsidRDefault="0005511D" w:rsidP="0005511D">
            <w:pPr>
              <w:tabs>
                <w:tab w:val="left" w:pos="540"/>
              </w:tabs>
              <w:spacing w:line="240" w:lineRule="atLeast"/>
              <w:ind w:right="92"/>
              <w:rPr>
                <w:lang w:val="en-US"/>
              </w:rPr>
            </w:pPr>
            <w:r w:rsidRPr="00104B2D">
              <w:t>- Within one year</w:t>
            </w:r>
          </w:p>
        </w:tc>
        <w:tc>
          <w:tcPr>
            <w:tcW w:w="1350" w:type="dxa"/>
          </w:tcPr>
          <w:p w14:paraId="261D2682" w14:textId="31959A6D" w:rsidR="0005511D" w:rsidRPr="00104B2D" w:rsidRDefault="002220D1" w:rsidP="0005511D">
            <w:pPr>
              <w:tabs>
                <w:tab w:val="decimal" w:pos="1087"/>
              </w:tabs>
              <w:spacing w:line="240" w:lineRule="atLeast"/>
              <w:ind w:left="-115" w:right="-115"/>
            </w:pPr>
            <w:r>
              <w:t>1,126,751</w:t>
            </w:r>
          </w:p>
        </w:tc>
        <w:tc>
          <w:tcPr>
            <w:tcW w:w="270" w:type="dxa"/>
          </w:tcPr>
          <w:p w14:paraId="475B1B7F" w14:textId="77777777" w:rsidR="0005511D" w:rsidRPr="001E5B33" w:rsidRDefault="0005511D" w:rsidP="0005511D">
            <w:pPr>
              <w:tabs>
                <w:tab w:val="decimal" w:pos="1287"/>
              </w:tabs>
              <w:spacing w:line="240" w:lineRule="atLeast"/>
              <w:ind w:left="-108" w:right="-108"/>
              <w:rPr>
                <w:b/>
                <w:bCs/>
                <w:lang w:val="en-US"/>
              </w:rPr>
            </w:pPr>
          </w:p>
        </w:tc>
        <w:tc>
          <w:tcPr>
            <w:tcW w:w="1350" w:type="dxa"/>
          </w:tcPr>
          <w:p w14:paraId="0D3AC1EA" w14:textId="3250F95E" w:rsidR="0005511D" w:rsidRPr="00FE2D73" w:rsidRDefault="0005511D" w:rsidP="0005511D">
            <w:pPr>
              <w:tabs>
                <w:tab w:val="decimal" w:pos="1087"/>
              </w:tabs>
              <w:spacing w:line="240" w:lineRule="atLeast"/>
              <w:ind w:left="-115" w:right="-115"/>
              <w:rPr>
                <w:b/>
                <w:bCs/>
              </w:rPr>
            </w:pPr>
            <w:r>
              <w:t>1,229,566</w:t>
            </w:r>
          </w:p>
        </w:tc>
      </w:tr>
      <w:tr w:rsidR="0051512C" w:rsidRPr="001E5B33" w14:paraId="6B30476B" w14:textId="77777777" w:rsidTr="00867969">
        <w:tc>
          <w:tcPr>
            <w:tcW w:w="6300" w:type="dxa"/>
          </w:tcPr>
          <w:p w14:paraId="149AF33C" w14:textId="7094B6FC" w:rsidR="0051512C" w:rsidRPr="00104B2D" w:rsidRDefault="0051512C" w:rsidP="0051512C">
            <w:pPr>
              <w:tabs>
                <w:tab w:val="left" w:pos="540"/>
              </w:tabs>
              <w:spacing w:line="240" w:lineRule="atLeast"/>
              <w:ind w:right="92"/>
            </w:pPr>
            <w:r w:rsidRPr="00104B2D">
              <w:t xml:space="preserve">- </w:t>
            </w:r>
            <w:r>
              <w:t>After one year but within five years</w:t>
            </w:r>
          </w:p>
        </w:tc>
        <w:tc>
          <w:tcPr>
            <w:tcW w:w="1350" w:type="dxa"/>
          </w:tcPr>
          <w:p w14:paraId="1771FF18" w14:textId="7285AE0B" w:rsidR="0051512C" w:rsidRDefault="002220D1" w:rsidP="0005511D">
            <w:pPr>
              <w:tabs>
                <w:tab w:val="decimal" w:pos="1087"/>
              </w:tabs>
              <w:spacing w:line="240" w:lineRule="atLeast"/>
              <w:ind w:left="-115" w:right="-115"/>
            </w:pPr>
            <w:r>
              <w:t>127,077</w:t>
            </w:r>
          </w:p>
        </w:tc>
        <w:tc>
          <w:tcPr>
            <w:tcW w:w="270" w:type="dxa"/>
          </w:tcPr>
          <w:p w14:paraId="0B53FB56" w14:textId="77777777" w:rsidR="0051512C" w:rsidRPr="001E5B33" w:rsidRDefault="0051512C" w:rsidP="0005511D">
            <w:pPr>
              <w:tabs>
                <w:tab w:val="decimal" w:pos="1287"/>
              </w:tabs>
              <w:spacing w:line="240" w:lineRule="atLeast"/>
              <w:ind w:left="-108" w:right="-108"/>
              <w:rPr>
                <w:b/>
                <w:bCs/>
                <w:lang w:val="en-US"/>
              </w:rPr>
            </w:pPr>
          </w:p>
        </w:tc>
        <w:tc>
          <w:tcPr>
            <w:tcW w:w="1350" w:type="dxa"/>
          </w:tcPr>
          <w:p w14:paraId="2FDDCDE3" w14:textId="143CD9BC" w:rsidR="0051512C" w:rsidRDefault="0051512C" w:rsidP="0005511D">
            <w:pPr>
              <w:tabs>
                <w:tab w:val="decimal" w:pos="1087"/>
              </w:tabs>
              <w:spacing w:line="240" w:lineRule="atLeast"/>
              <w:ind w:left="-115" w:right="-115"/>
            </w:pPr>
            <w:r>
              <w:t>-</w:t>
            </w:r>
          </w:p>
        </w:tc>
      </w:tr>
      <w:tr w:rsidR="0005511D" w:rsidRPr="001E5B33" w14:paraId="7B527B39" w14:textId="77777777" w:rsidTr="00867969">
        <w:tc>
          <w:tcPr>
            <w:tcW w:w="6300" w:type="dxa"/>
          </w:tcPr>
          <w:p w14:paraId="72D51723" w14:textId="77777777" w:rsidR="0005511D" w:rsidRPr="001E5B33" w:rsidRDefault="0005511D" w:rsidP="0005511D">
            <w:pPr>
              <w:tabs>
                <w:tab w:val="left" w:pos="540"/>
              </w:tabs>
              <w:spacing w:line="240" w:lineRule="atLeast"/>
              <w:ind w:right="92"/>
            </w:pPr>
            <w:r w:rsidRPr="001E5B33">
              <w:t>Bank guarantees</w:t>
            </w:r>
          </w:p>
        </w:tc>
        <w:tc>
          <w:tcPr>
            <w:tcW w:w="1350" w:type="dxa"/>
            <w:tcBorders>
              <w:bottom w:val="single" w:sz="4" w:space="0" w:color="auto"/>
            </w:tcBorders>
          </w:tcPr>
          <w:p w14:paraId="73E580E3" w14:textId="21A98CEF" w:rsidR="0005511D" w:rsidRPr="001E5B33" w:rsidRDefault="0051512C" w:rsidP="0005511D">
            <w:pPr>
              <w:tabs>
                <w:tab w:val="decimal" w:pos="1087"/>
              </w:tabs>
              <w:spacing w:line="240" w:lineRule="atLeast"/>
              <w:ind w:left="-115" w:right="-115"/>
              <w:rPr>
                <w:cs/>
              </w:rPr>
            </w:pPr>
            <w:r>
              <w:t>22,500</w:t>
            </w:r>
          </w:p>
        </w:tc>
        <w:tc>
          <w:tcPr>
            <w:tcW w:w="270" w:type="dxa"/>
          </w:tcPr>
          <w:p w14:paraId="468E8950" w14:textId="77777777" w:rsidR="0005511D" w:rsidRPr="001E5B33" w:rsidRDefault="0005511D" w:rsidP="0005511D">
            <w:pPr>
              <w:tabs>
                <w:tab w:val="decimal" w:pos="1287"/>
              </w:tabs>
              <w:spacing w:line="240" w:lineRule="atLeast"/>
              <w:ind w:left="-108" w:right="-108"/>
              <w:rPr>
                <w:b/>
                <w:bCs/>
                <w:lang w:val="en-US"/>
              </w:rPr>
            </w:pPr>
          </w:p>
        </w:tc>
        <w:tc>
          <w:tcPr>
            <w:tcW w:w="1350" w:type="dxa"/>
            <w:tcBorders>
              <w:bottom w:val="single" w:sz="4" w:space="0" w:color="auto"/>
            </w:tcBorders>
          </w:tcPr>
          <w:p w14:paraId="65369DD9" w14:textId="5D4433F8" w:rsidR="0005511D" w:rsidRPr="001E5B33" w:rsidRDefault="0005511D" w:rsidP="0005511D">
            <w:pPr>
              <w:tabs>
                <w:tab w:val="decimal" w:pos="1087"/>
              </w:tabs>
              <w:spacing w:line="240" w:lineRule="atLeast"/>
              <w:ind w:left="-115" w:right="-115"/>
            </w:pPr>
            <w:r>
              <w:t>22,500</w:t>
            </w:r>
          </w:p>
        </w:tc>
      </w:tr>
      <w:tr w:rsidR="0005511D" w:rsidRPr="001E5B33" w14:paraId="033EC61A" w14:textId="77777777" w:rsidTr="00867969">
        <w:tc>
          <w:tcPr>
            <w:tcW w:w="6300" w:type="dxa"/>
          </w:tcPr>
          <w:p w14:paraId="264E4167" w14:textId="77777777" w:rsidR="0005511D" w:rsidRPr="001E5B33" w:rsidRDefault="0005511D" w:rsidP="0005511D">
            <w:pPr>
              <w:tabs>
                <w:tab w:val="left" w:pos="540"/>
              </w:tabs>
              <w:spacing w:line="240" w:lineRule="atLeast"/>
              <w:ind w:right="92"/>
            </w:pPr>
            <w:r w:rsidRPr="001E5B33">
              <w:rPr>
                <w:b/>
                <w:bCs/>
              </w:rPr>
              <w:t>Total</w:t>
            </w:r>
          </w:p>
        </w:tc>
        <w:tc>
          <w:tcPr>
            <w:tcW w:w="1350" w:type="dxa"/>
            <w:tcBorders>
              <w:top w:val="single" w:sz="4" w:space="0" w:color="auto"/>
              <w:bottom w:val="double" w:sz="4" w:space="0" w:color="auto"/>
            </w:tcBorders>
          </w:tcPr>
          <w:p w14:paraId="232FE476" w14:textId="7EA49470" w:rsidR="0005511D" w:rsidRPr="001E5B33" w:rsidRDefault="0051512C" w:rsidP="0005511D">
            <w:pPr>
              <w:tabs>
                <w:tab w:val="decimal" w:pos="1087"/>
              </w:tabs>
              <w:spacing w:line="240" w:lineRule="atLeast"/>
              <w:ind w:left="-115" w:right="-115"/>
              <w:rPr>
                <w:b/>
                <w:bCs/>
                <w:cs/>
                <w:lang w:val="en-US"/>
              </w:rPr>
            </w:pPr>
            <w:r>
              <w:rPr>
                <w:b/>
                <w:bCs/>
                <w:lang w:val="en-US"/>
              </w:rPr>
              <w:t>1,2</w:t>
            </w:r>
            <w:r w:rsidR="002220D1">
              <w:rPr>
                <w:b/>
                <w:bCs/>
                <w:lang w:val="en-US"/>
              </w:rPr>
              <w:t>76</w:t>
            </w:r>
            <w:r>
              <w:rPr>
                <w:b/>
                <w:bCs/>
                <w:lang w:val="en-US"/>
              </w:rPr>
              <w:t>,</w:t>
            </w:r>
            <w:r w:rsidR="002220D1">
              <w:rPr>
                <w:b/>
                <w:bCs/>
                <w:lang w:val="en-US"/>
              </w:rPr>
              <w:t>328</w:t>
            </w:r>
          </w:p>
        </w:tc>
        <w:tc>
          <w:tcPr>
            <w:tcW w:w="270" w:type="dxa"/>
          </w:tcPr>
          <w:p w14:paraId="7F5C46C0" w14:textId="77777777" w:rsidR="0005511D" w:rsidRPr="001E5B33" w:rsidRDefault="0005511D" w:rsidP="0005511D">
            <w:pPr>
              <w:tabs>
                <w:tab w:val="decimal" w:pos="1287"/>
              </w:tabs>
              <w:spacing w:line="240" w:lineRule="atLeast"/>
              <w:ind w:left="-108" w:right="-108"/>
              <w:rPr>
                <w:b/>
                <w:bCs/>
                <w:lang w:val="en-US"/>
              </w:rPr>
            </w:pPr>
          </w:p>
        </w:tc>
        <w:tc>
          <w:tcPr>
            <w:tcW w:w="1350" w:type="dxa"/>
            <w:tcBorders>
              <w:top w:val="single" w:sz="4" w:space="0" w:color="auto"/>
              <w:bottom w:val="double" w:sz="4" w:space="0" w:color="auto"/>
            </w:tcBorders>
          </w:tcPr>
          <w:p w14:paraId="12132352" w14:textId="3D7CE26B" w:rsidR="0005511D" w:rsidRPr="001E5B33" w:rsidRDefault="0005511D" w:rsidP="0005511D">
            <w:pPr>
              <w:tabs>
                <w:tab w:val="decimal" w:pos="1087"/>
              </w:tabs>
              <w:spacing w:line="240" w:lineRule="atLeast"/>
              <w:ind w:left="-115" w:right="-115"/>
              <w:rPr>
                <w:b/>
                <w:bCs/>
                <w:lang w:val="en-US"/>
              </w:rPr>
            </w:pPr>
            <w:r>
              <w:rPr>
                <w:b/>
                <w:bCs/>
                <w:lang w:val="en-US"/>
              </w:rPr>
              <w:t>1,252,066</w:t>
            </w:r>
          </w:p>
        </w:tc>
      </w:tr>
    </w:tbl>
    <w:p w14:paraId="73733DDB" w14:textId="77777777" w:rsidR="00811B6C" w:rsidRDefault="00811B6C" w:rsidP="00AF49AB">
      <w:pPr>
        <w:spacing w:line="240" w:lineRule="auto"/>
        <w:ind w:firstLine="540"/>
        <w:rPr>
          <w:rFonts w:cs="Times New Roman"/>
          <w:bCs/>
          <w:i/>
          <w:lang w:eastAsia="ja-JP"/>
        </w:rPr>
      </w:pPr>
    </w:p>
    <w:p w14:paraId="383A8831" w14:textId="40D03CC5" w:rsidR="00C84A2C" w:rsidRPr="00E20688" w:rsidRDefault="00C84A2C" w:rsidP="00AF49AB">
      <w:pPr>
        <w:spacing w:line="240" w:lineRule="auto"/>
        <w:ind w:firstLine="540"/>
        <w:rPr>
          <w:rFonts w:cs="Times New Roman"/>
          <w:bCs/>
          <w:i/>
          <w:lang w:eastAsia="ja-JP"/>
        </w:rPr>
      </w:pPr>
      <w:r w:rsidRPr="00E20688">
        <w:rPr>
          <w:rFonts w:cs="Times New Roman"/>
          <w:bCs/>
          <w:i/>
          <w:lang w:eastAsia="ja-JP"/>
        </w:rPr>
        <w:t>Bank guarantee</w:t>
      </w:r>
    </w:p>
    <w:p w14:paraId="38878855" w14:textId="77777777" w:rsidR="00C84A2C" w:rsidRPr="00E20688" w:rsidRDefault="00C84A2C" w:rsidP="00046D0F">
      <w:pPr>
        <w:ind w:left="540" w:right="29"/>
        <w:jc w:val="both"/>
        <w:rPr>
          <w:rFonts w:cs="Times New Roman"/>
          <w:lang w:val="en-US" w:eastAsia="ja-JP"/>
        </w:rPr>
      </w:pPr>
    </w:p>
    <w:p w14:paraId="4285F820" w14:textId="3E24AFF0" w:rsidR="00C84A2C" w:rsidRPr="00A47A24" w:rsidRDefault="00C84A2C" w:rsidP="00046D0F">
      <w:pPr>
        <w:ind w:left="540" w:right="29"/>
        <w:jc w:val="both"/>
        <w:rPr>
          <w:rFonts w:cstheme="minorBidi"/>
          <w:cs/>
          <w:lang w:eastAsia="ja-JP"/>
        </w:rPr>
      </w:pPr>
      <w:r w:rsidRPr="00E20688">
        <w:rPr>
          <w:rFonts w:cs="Times New Roman"/>
          <w:lang w:eastAsia="ja-JP"/>
        </w:rPr>
        <w:t xml:space="preserve">As at </w:t>
      </w:r>
      <w:r w:rsidR="00190A1B">
        <w:rPr>
          <w:rFonts w:cs="Times New Roman"/>
        </w:rPr>
        <w:t xml:space="preserve">30 </w:t>
      </w:r>
      <w:r w:rsidR="0005511D">
        <w:rPr>
          <w:rFonts w:cs="Times New Roman"/>
        </w:rPr>
        <w:t>September</w:t>
      </w:r>
      <w:r w:rsidR="00811B6C">
        <w:rPr>
          <w:rFonts w:cs="Times New Roman"/>
        </w:rPr>
        <w:t xml:space="preserve"> </w:t>
      </w:r>
      <w:r w:rsidR="009162A3">
        <w:rPr>
          <w:rFonts w:cs="Times New Roman"/>
        </w:rPr>
        <w:t>202</w:t>
      </w:r>
      <w:r w:rsidR="00397FFA">
        <w:rPr>
          <w:rFonts w:cs="Times New Roman"/>
        </w:rPr>
        <w:t>3</w:t>
      </w:r>
      <w:r w:rsidRPr="00E20688">
        <w:rPr>
          <w:rFonts w:cs="Times New Roman"/>
          <w:lang w:eastAsia="ja-JP"/>
        </w:rPr>
        <w:t xml:space="preserve">, the Company had commitment with a local bank for letters of guarantee issued in favour of the Company to the Metropolitan Electricity </w:t>
      </w:r>
      <w:r w:rsidR="001A3A44" w:rsidRPr="00E20688">
        <w:rPr>
          <w:rFonts w:cs="Times New Roman"/>
          <w:lang w:eastAsia="ja-JP"/>
        </w:rPr>
        <w:t>Authority</w:t>
      </w:r>
      <w:r w:rsidRPr="00E20688">
        <w:rPr>
          <w:rFonts w:cs="Times New Roman"/>
          <w:lang w:eastAsia="ja-JP"/>
        </w:rPr>
        <w:t xml:space="preserve"> and </w:t>
      </w:r>
      <w:r w:rsidR="003120E3" w:rsidRPr="00E20688">
        <w:rPr>
          <w:rFonts w:cs="Times New Roman"/>
          <w:lang w:eastAsia="ja-JP"/>
        </w:rPr>
        <w:t xml:space="preserve">the </w:t>
      </w:r>
      <w:r w:rsidRPr="00E20688">
        <w:rPr>
          <w:rFonts w:cs="Times New Roman"/>
          <w:lang w:eastAsia="ja-JP"/>
        </w:rPr>
        <w:t xml:space="preserve">Provincial Electricity </w:t>
      </w:r>
      <w:r w:rsidRPr="0051512C">
        <w:rPr>
          <w:rFonts w:cs="Times New Roman"/>
          <w:lang w:eastAsia="ja-JP"/>
        </w:rPr>
        <w:t>Authority tota</w:t>
      </w:r>
      <w:r w:rsidR="00175C10" w:rsidRPr="0051512C">
        <w:rPr>
          <w:rFonts w:cs="Times New Roman"/>
          <w:lang w:eastAsia="ja-JP"/>
        </w:rPr>
        <w:t>l</w:t>
      </w:r>
      <w:r w:rsidRPr="0051512C">
        <w:rPr>
          <w:rFonts w:cs="Times New Roman"/>
          <w:lang w:eastAsia="ja-JP"/>
        </w:rPr>
        <w:t>ling Bah</w:t>
      </w:r>
      <w:r w:rsidR="003C7D39" w:rsidRPr="0051512C">
        <w:rPr>
          <w:rFonts w:cs="Times New Roman"/>
          <w:lang w:eastAsia="ja-JP"/>
        </w:rPr>
        <w:t xml:space="preserve">t </w:t>
      </w:r>
      <w:r w:rsidR="00AD35B6">
        <w:rPr>
          <w:rFonts w:cs="Times New Roman"/>
          <w:lang w:eastAsia="ja-JP"/>
        </w:rPr>
        <w:t>23</w:t>
      </w:r>
      <w:r w:rsidR="0051512C" w:rsidRPr="0051512C">
        <w:rPr>
          <w:rFonts w:cs="Times New Roman"/>
          <w:lang w:eastAsia="ja-JP"/>
        </w:rPr>
        <w:t xml:space="preserve"> </w:t>
      </w:r>
      <w:r w:rsidRPr="0051512C">
        <w:rPr>
          <w:rFonts w:cs="Times New Roman"/>
          <w:lang w:eastAsia="ja-JP"/>
        </w:rPr>
        <w:t>million</w:t>
      </w:r>
      <w:r w:rsidRPr="00E20688">
        <w:rPr>
          <w:rFonts w:cs="Times New Roman"/>
          <w:lang w:eastAsia="ja-JP"/>
        </w:rPr>
        <w:t xml:space="preserve"> </w:t>
      </w:r>
      <w:r w:rsidRPr="00E20688">
        <w:rPr>
          <w:rFonts w:cs="Times New Roman"/>
          <w:i/>
          <w:iCs/>
          <w:lang w:eastAsia="ja-JP"/>
        </w:rPr>
        <w:t>(31 December 20</w:t>
      </w:r>
      <w:r w:rsidR="00915FED" w:rsidRPr="00E20688">
        <w:rPr>
          <w:rFonts w:cs="Times New Roman"/>
          <w:i/>
          <w:iCs/>
          <w:lang w:eastAsia="ja-JP"/>
        </w:rPr>
        <w:t>2</w:t>
      </w:r>
      <w:r w:rsidR="00397FFA">
        <w:rPr>
          <w:rFonts w:cs="Times New Roman"/>
          <w:i/>
          <w:iCs/>
          <w:lang w:eastAsia="ja-JP"/>
        </w:rPr>
        <w:t>2</w:t>
      </w:r>
      <w:r w:rsidRPr="00E20688">
        <w:rPr>
          <w:rFonts w:cs="Times New Roman"/>
          <w:i/>
          <w:iCs/>
          <w:lang w:eastAsia="ja-JP"/>
        </w:rPr>
        <w:t xml:space="preserve">: Baht </w:t>
      </w:r>
      <w:r w:rsidR="007D41DA" w:rsidRPr="00E20688">
        <w:rPr>
          <w:rFonts w:cs="Times New Roman"/>
          <w:i/>
          <w:iCs/>
          <w:lang w:eastAsia="ja-JP"/>
        </w:rPr>
        <w:t>2</w:t>
      </w:r>
      <w:r w:rsidR="00C723BA">
        <w:rPr>
          <w:rFonts w:cs="Times New Roman"/>
          <w:i/>
          <w:iCs/>
          <w:lang w:eastAsia="ja-JP"/>
        </w:rPr>
        <w:t>3</w:t>
      </w:r>
      <w:r w:rsidRPr="00E20688">
        <w:rPr>
          <w:rFonts w:cs="Times New Roman"/>
          <w:i/>
          <w:iCs/>
          <w:lang w:eastAsia="ja-JP"/>
        </w:rPr>
        <w:t xml:space="preserve"> million).</w:t>
      </w:r>
    </w:p>
    <w:p w14:paraId="288CB5E6" w14:textId="77777777" w:rsidR="00AF49AB" w:rsidRPr="00E20688" w:rsidRDefault="00AF49AB" w:rsidP="00046D0F">
      <w:pPr>
        <w:spacing w:line="240" w:lineRule="atLeast"/>
        <w:ind w:left="547"/>
        <w:rPr>
          <w:rFonts w:cs="Times New Roman"/>
          <w:i/>
          <w:iCs/>
        </w:rPr>
      </w:pPr>
    </w:p>
    <w:p w14:paraId="392AFCF7" w14:textId="0532974A" w:rsidR="004D2FCD" w:rsidRPr="00E20688" w:rsidRDefault="004D2FCD" w:rsidP="008506F5">
      <w:pPr>
        <w:spacing w:line="240" w:lineRule="auto"/>
        <w:ind w:firstLine="540"/>
        <w:rPr>
          <w:rFonts w:cs="Times New Roman"/>
          <w:i/>
          <w:iCs/>
          <w:lang w:val="en-US"/>
        </w:rPr>
      </w:pPr>
      <w:bookmarkStart w:id="2" w:name="_Hlk38539135"/>
      <w:r w:rsidRPr="00E20688">
        <w:rPr>
          <w:rFonts w:cs="Times New Roman"/>
          <w:i/>
          <w:iCs/>
        </w:rPr>
        <w:t>Purchase orders accepted by suppliers</w:t>
      </w:r>
    </w:p>
    <w:bookmarkEnd w:id="2"/>
    <w:p w14:paraId="4137635A" w14:textId="77777777" w:rsidR="004D2FCD" w:rsidRPr="00E20688" w:rsidRDefault="004D2FCD" w:rsidP="00046D0F">
      <w:pPr>
        <w:spacing w:line="240" w:lineRule="atLeast"/>
        <w:ind w:left="547"/>
        <w:rPr>
          <w:rFonts w:cs="Cordia New"/>
          <w:lang w:val="en-US"/>
        </w:rPr>
      </w:pPr>
    </w:p>
    <w:p w14:paraId="04EB4273" w14:textId="04895715" w:rsidR="00495B02" w:rsidRDefault="009F07A0" w:rsidP="00495B02">
      <w:pPr>
        <w:spacing w:line="240" w:lineRule="atLeast"/>
        <w:ind w:left="547"/>
        <w:jc w:val="thaiDistribute"/>
        <w:rPr>
          <w:rFonts w:cs="Times New Roman"/>
          <w:lang w:val="en-US"/>
        </w:rPr>
      </w:pPr>
      <w:r w:rsidRPr="00E20688">
        <w:rPr>
          <w:rFonts w:cs="Times New Roman"/>
          <w:lang w:val="en-US"/>
        </w:rPr>
        <w:t>As at</w:t>
      </w:r>
      <w:r w:rsidR="00963BC8">
        <w:rPr>
          <w:rFonts w:cs="Times New Roman"/>
          <w:lang w:val="en-US"/>
        </w:rPr>
        <w:t xml:space="preserve"> </w:t>
      </w:r>
      <w:r w:rsidR="00190A1B">
        <w:rPr>
          <w:rFonts w:cs="Times New Roman"/>
          <w:lang w:val="en-US"/>
        </w:rPr>
        <w:t xml:space="preserve">30 </w:t>
      </w:r>
      <w:r w:rsidR="0005511D">
        <w:rPr>
          <w:rFonts w:cs="Times New Roman"/>
          <w:lang w:val="en-US"/>
        </w:rPr>
        <w:t>September</w:t>
      </w:r>
      <w:r w:rsidR="00811B6C">
        <w:rPr>
          <w:rFonts w:cs="Times New Roman"/>
          <w:lang w:val="en-US"/>
        </w:rPr>
        <w:t xml:space="preserve"> </w:t>
      </w:r>
      <w:r w:rsidR="009162A3">
        <w:rPr>
          <w:rFonts w:cs="Times New Roman"/>
        </w:rPr>
        <w:t>202</w:t>
      </w:r>
      <w:r w:rsidR="00397FFA">
        <w:rPr>
          <w:rFonts w:cs="Times New Roman"/>
        </w:rPr>
        <w:t>3</w:t>
      </w:r>
      <w:r w:rsidR="004D2FCD" w:rsidRPr="00E20688">
        <w:rPr>
          <w:rFonts w:cs="Times New Roman"/>
          <w:lang w:val="en-US"/>
        </w:rPr>
        <w:t xml:space="preserve">, the Company had </w:t>
      </w:r>
      <w:r w:rsidR="004D2FCD" w:rsidRPr="00C723BA">
        <w:rPr>
          <w:rFonts w:cs="Times New Roman"/>
          <w:lang w:val="en-US"/>
        </w:rPr>
        <w:t xml:space="preserve">purchase orders accepted by suppliers for purchase of aluminium </w:t>
      </w:r>
      <w:r w:rsidR="00D80524" w:rsidRPr="00C723BA">
        <w:rPr>
          <w:rFonts w:cs="Times New Roman"/>
          <w:lang w:val="en-US"/>
        </w:rPr>
        <w:t xml:space="preserve">ingot for </w:t>
      </w:r>
      <w:r w:rsidR="00D80524" w:rsidRPr="00F10184">
        <w:rPr>
          <w:rFonts w:cs="Times New Roman"/>
          <w:lang w:val="en-US"/>
        </w:rPr>
        <w:t xml:space="preserve">a </w:t>
      </w:r>
      <w:r w:rsidR="004D2FCD" w:rsidRPr="00F10184">
        <w:rPr>
          <w:rFonts w:cs="Times New Roman"/>
          <w:lang w:val="en-US"/>
        </w:rPr>
        <w:t>to</w:t>
      </w:r>
      <w:r w:rsidR="00F91970" w:rsidRPr="00F10184">
        <w:rPr>
          <w:rFonts w:cs="Times New Roman"/>
          <w:lang w:val="en-US"/>
        </w:rPr>
        <w:t xml:space="preserve">tal quantity </w:t>
      </w:r>
      <w:r w:rsidR="00F10184" w:rsidRPr="00F10184">
        <w:rPr>
          <w:rFonts w:cs="Times New Roman"/>
          <w:lang w:val="en-US"/>
        </w:rPr>
        <w:t>14,800</w:t>
      </w:r>
      <w:r w:rsidR="00D946EF" w:rsidRPr="00F10184">
        <w:rPr>
          <w:rFonts w:cs="Times New Roman"/>
          <w:lang w:val="en-US"/>
        </w:rPr>
        <w:t xml:space="preserve"> </w:t>
      </w:r>
      <w:r w:rsidR="00376405" w:rsidRPr="00F10184">
        <w:rPr>
          <w:rFonts w:cs="Times New Roman"/>
          <w:lang w:val="en-US"/>
        </w:rPr>
        <w:t xml:space="preserve">MT </w:t>
      </w:r>
      <w:r w:rsidR="00376405" w:rsidRPr="00F10184">
        <w:rPr>
          <w:rFonts w:cs="Times New Roman"/>
          <w:i/>
          <w:iCs/>
          <w:lang w:val="en-US"/>
        </w:rPr>
        <w:t>(31</w:t>
      </w:r>
      <w:r w:rsidR="00376405" w:rsidRPr="00E20688">
        <w:rPr>
          <w:rFonts w:cs="Times New Roman"/>
          <w:i/>
          <w:iCs/>
          <w:lang w:val="en-US"/>
        </w:rPr>
        <w:t xml:space="preserve"> December 20</w:t>
      </w:r>
      <w:r w:rsidR="00F409FD" w:rsidRPr="00E20688">
        <w:rPr>
          <w:rFonts w:cs="Times New Roman"/>
          <w:i/>
          <w:iCs/>
          <w:lang w:val="en-US"/>
        </w:rPr>
        <w:t>2</w:t>
      </w:r>
      <w:r w:rsidR="00397FFA">
        <w:rPr>
          <w:rFonts w:cs="Times New Roman"/>
          <w:i/>
          <w:iCs/>
          <w:lang w:val="en-US"/>
        </w:rPr>
        <w:t>2</w:t>
      </w:r>
      <w:r w:rsidR="00600988" w:rsidRPr="00E20688">
        <w:rPr>
          <w:rFonts w:cs="Times New Roman"/>
          <w:i/>
          <w:iCs/>
          <w:lang w:val="en-US"/>
        </w:rPr>
        <w:t>:</w:t>
      </w:r>
      <w:r w:rsidR="00EB39C7" w:rsidRPr="00E20688">
        <w:rPr>
          <w:rFonts w:cs="Times New Roman"/>
          <w:i/>
          <w:iCs/>
          <w:lang w:val="en-US"/>
        </w:rPr>
        <w:t xml:space="preserve"> </w:t>
      </w:r>
      <w:r w:rsidR="00397FFA">
        <w:rPr>
          <w:i/>
          <w:iCs/>
          <w:lang w:val="en-US"/>
        </w:rPr>
        <w:t>15,000</w:t>
      </w:r>
      <w:r w:rsidR="009162A3" w:rsidRPr="00C05FBB">
        <w:rPr>
          <w:lang w:val="en-US"/>
        </w:rPr>
        <w:t xml:space="preserve"> </w:t>
      </w:r>
      <w:r w:rsidR="00376405" w:rsidRPr="00E20688">
        <w:rPr>
          <w:rFonts w:cs="Times New Roman"/>
          <w:i/>
          <w:iCs/>
          <w:lang w:val="en-US"/>
        </w:rPr>
        <w:t>MT)</w:t>
      </w:r>
      <w:r w:rsidR="00600988" w:rsidRPr="00E20688">
        <w:rPr>
          <w:rFonts w:cs="Times New Roman"/>
          <w:lang w:val="en-US"/>
        </w:rPr>
        <w:t>,</w:t>
      </w:r>
      <w:r w:rsidR="00E60852" w:rsidRPr="00E20688">
        <w:rPr>
          <w:rFonts w:cs="Times New Roman"/>
          <w:lang w:val="en-US"/>
        </w:rPr>
        <w:t xml:space="preserve"> at the price</w:t>
      </w:r>
      <w:r w:rsidR="004D2FCD" w:rsidRPr="00E20688">
        <w:rPr>
          <w:rFonts w:cs="Times New Roman"/>
          <w:lang w:val="en-US"/>
        </w:rPr>
        <w:t xml:space="preserve"> a</w:t>
      </w:r>
      <w:r w:rsidR="00087953" w:rsidRPr="00E20688">
        <w:rPr>
          <w:rFonts w:cs="Times New Roman"/>
          <w:lang w:val="en-US"/>
        </w:rPr>
        <w:t xml:space="preserve">s determined in purchase </w:t>
      </w:r>
      <w:r w:rsidR="005C771F" w:rsidRPr="00E20688">
        <w:rPr>
          <w:rFonts w:cs="Times New Roman"/>
          <w:lang w:val="en-US"/>
        </w:rPr>
        <w:t>orders</w:t>
      </w:r>
      <w:r w:rsidR="008F7D96" w:rsidRPr="00E20688">
        <w:rPr>
          <w:rFonts w:cs="Times New Roman"/>
          <w:lang w:val="en-US"/>
        </w:rPr>
        <w:t xml:space="preserve"> </w:t>
      </w:r>
      <w:r w:rsidR="004D2FCD" w:rsidRPr="00E20688">
        <w:rPr>
          <w:rFonts w:cs="Times New Roman"/>
          <w:i/>
          <w:iCs/>
          <w:lang w:val="en-US"/>
        </w:rPr>
        <w:t>(</w:t>
      </w:r>
      <w:r w:rsidR="004056AC" w:rsidRPr="00E20688">
        <w:rPr>
          <w:rFonts w:cs="Times New Roman"/>
          <w:i/>
          <w:iCs/>
          <w:lang w:val="en-US"/>
        </w:rPr>
        <w:t>31 December 20</w:t>
      </w:r>
      <w:r w:rsidR="00F409FD" w:rsidRPr="00E20688">
        <w:rPr>
          <w:rFonts w:cs="Times New Roman"/>
          <w:i/>
          <w:iCs/>
          <w:lang w:val="en-US"/>
        </w:rPr>
        <w:t>2</w:t>
      </w:r>
      <w:r w:rsidR="00397FFA">
        <w:rPr>
          <w:rFonts w:cs="Times New Roman"/>
          <w:i/>
          <w:iCs/>
          <w:lang w:val="en-US"/>
        </w:rPr>
        <w:t>2</w:t>
      </w:r>
      <w:r w:rsidR="00E60852" w:rsidRPr="00E20688">
        <w:rPr>
          <w:rFonts w:cs="Times New Roman"/>
          <w:i/>
          <w:iCs/>
          <w:lang w:val="en-US"/>
        </w:rPr>
        <w:t>: at the price</w:t>
      </w:r>
      <w:r w:rsidR="004D2FCD" w:rsidRPr="00E20688">
        <w:rPr>
          <w:rFonts w:cs="Times New Roman"/>
          <w:i/>
          <w:iCs/>
          <w:lang w:val="en-US"/>
        </w:rPr>
        <w:t xml:space="preserve"> </w:t>
      </w:r>
      <w:r w:rsidR="00453A51" w:rsidRPr="00E20688">
        <w:rPr>
          <w:rFonts w:cs="Times New Roman"/>
          <w:i/>
          <w:iCs/>
          <w:lang w:val="en-US"/>
        </w:rPr>
        <w:t>as determined in purchase orders</w:t>
      </w:r>
      <w:r w:rsidR="004D2FCD" w:rsidRPr="00E20688">
        <w:rPr>
          <w:rFonts w:cs="Times New Roman"/>
          <w:i/>
          <w:iCs/>
          <w:lang w:val="en-US"/>
        </w:rPr>
        <w:t xml:space="preserve">) </w:t>
      </w:r>
      <w:r w:rsidR="004D2FCD" w:rsidRPr="00E20688">
        <w:rPr>
          <w:rFonts w:cs="Times New Roman"/>
          <w:lang w:val="en-US"/>
        </w:rPr>
        <w:t>th</w:t>
      </w:r>
      <w:r w:rsidR="00F91970" w:rsidRPr="00E20688">
        <w:rPr>
          <w:rFonts w:cs="Times New Roman"/>
          <w:lang w:val="en-US"/>
        </w:rPr>
        <w:t xml:space="preserve">at </w:t>
      </w:r>
      <w:bookmarkStart w:id="3" w:name="_Hlk38539086"/>
      <w:r w:rsidR="00F91970" w:rsidRPr="00E20688">
        <w:rPr>
          <w:rFonts w:cs="Times New Roman"/>
          <w:lang w:val="en-US"/>
        </w:rPr>
        <w:t xml:space="preserve">will be delivered </w:t>
      </w:r>
      <w:r w:rsidR="00FE1F4A">
        <w:rPr>
          <w:szCs w:val="28"/>
          <w:lang w:val="en-US"/>
        </w:rPr>
        <w:t>during</w:t>
      </w:r>
      <w:r w:rsidR="00CD22C8">
        <w:rPr>
          <w:rFonts w:cs="Times New Roman"/>
          <w:lang w:val="en-US"/>
        </w:rPr>
        <w:t xml:space="preserve"> </w:t>
      </w:r>
      <w:bookmarkEnd w:id="3"/>
      <w:r w:rsidR="004F53FF">
        <w:rPr>
          <w:rFonts w:cs="Times New Roman"/>
          <w:lang w:val="en-US"/>
        </w:rPr>
        <w:t>2023</w:t>
      </w:r>
      <w:r w:rsidR="00256E76">
        <w:rPr>
          <w:rFonts w:cstheme="minorBidi" w:hint="cs"/>
          <w:cs/>
          <w:lang w:val="en-US"/>
        </w:rPr>
        <w:t xml:space="preserve"> </w:t>
      </w:r>
      <w:r w:rsidR="00256E76">
        <w:rPr>
          <w:rFonts w:cstheme="minorBidi"/>
          <w:lang w:val="en-US"/>
        </w:rPr>
        <w:t>to 2024</w:t>
      </w:r>
      <w:r w:rsidR="004F53FF">
        <w:rPr>
          <w:rFonts w:cs="Times New Roman"/>
          <w:lang w:val="en-US"/>
        </w:rPr>
        <w:t xml:space="preserve"> </w:t>
      </w:r>
      <w:r w:rsidR="004D2FCD" w:rsidRPr="00E20688">
        <w:rPr>
          <w:rFonts w:cs="Times New Roman"/>
          <w:i/>
          <w:iCs/>
          <w:lang w:val="en-US"/>
        </w:rPr>
        <w:t>(</w:t>
      </w:r>
      <w:r w:rsidR="00F91970" w:rsidRPr="00E20688">
        <w:rPr>
          <w:rFonts w:cs="Times New Roman"/>
          <w:i/>
          <w:iCs/>
          <w:lang w:val="en-US"/>
        </w:rPr>
        <w:t>31 December 20</w:t>
      </w:r>
      <w:r w:rsidR="00F409FD" w:rsidRPr="00E20688">
        <w:rPr>
          <w:rFonts w:cs="Times New Roman"/>
          <w:i/>
          <w:iCs/>
          <w:lang w:val="en-US"/>
        </w:rPr>
        <w:t>2</w:t>
      </w:r>
      <w:r w:rsidR="00397FFA">
        <w:rPr>
          <w:rFonts w:cs="Times New Roman"/>
          <w:i/>
          <w:iCs/>
          <w:lang w:val="en-US"/>
        </w:rPr>
        <w:t>2</w:t>
      </w:r>
      <w:r w:rsidR="00F91970" w:rsidRPr="00E20688">
        <w:rPr>
          <w:rFonts w:cs="Times New Roman"/>
          <w:i/>
          <w:iCs/>
          <w:lang w:val="en-US"/>
        </w:rPr>
        <w:t>:</w:t>
      </w:r>
      <w:r w:rsidR="002E0ECE" w:rsidRPr="00E20688">
        <w:rPr>
          <w:rFonts w:cs="Cordia New" w:hint="cs"/>
          <w:i/>
          <w:iCs/>
          <w:cs/>
          <w:lang w:val="en-US"/>
        </w:rPr>
        <w:t xml:space="preserve"> </w:t>
      </w:r>
      <w:r w:rsidR="003A7C68">
        <w:rPr>
          <w:rFonts w:cs="Cordia New"/>
          <w:i/>
          <w:iCs/>
          <w:lang w:val="en-US"/>
        </w:rPr>
        <w:t>during 202</w:t>
      </w:r>
      <w:r w:rsidR="00397FFA">
        <w:rPr>
          <w:rFonts w:cs="Cordia New"/>
          <w:i/>
          <w:iCs/>
          <w:lang w:val="en-US"/>
        </w:rPr>
        <w:t>2</w:t>
      </w:r>
      <w:r w:rsidR="003A7C68">
        <w:rPr>
          <w:rFonts w:cs="Cordia New"/>
          <w:i/>
          <w:iCs/>
          <w:lang w:val="en-US"/>
        </w:rPr>
        <w:t xml:space="preserve"> to 202</w:t>
      </w:r>
      <w:r w:rsidR="00397FFA">
        <w:rPr>
          <w:rFonts w:cs="Cordia New"/>
          <w:i/>
          <w:iCs/>
          <w:lang w:val="en-US"/>
        </w:rPr>
        <w:t>3</w:t>
      </w:r>
      <w:r w:rsidR="004D2FCD" w:rsidRPr="00E20688">
        <w:rPr>
          <w:rFonts w:cs="Times New Roman"/>
          <w:i/>
          <w:iCs/>
          <w:lang w:val="en-US"/>
        </w:rPr>
        <w:t>)</w:t>
      </w:r>
      <w:r w:rsidR="00495B02" w:rsidRPr="00E20688">
        <w:rPr>
          <w:rFonts w:cs="Times New Roman"/>
          <w:lang w:val="en-US"/>
        </w:rPr>
        <w:t>.</w:t>
      </w:r>
    </w:p>
    <w:p w14:paraId="2E9AD807" w14:textId="38EDDCCD" w:rsidR="00CC7240" w:rsidRDefault="00CC7240" w:rsidP="00495B02">
      <w:pPr>
        <w:spacing w:line="240" w:lineRule="atLeast"/>
        <w:ind w:right="-10"/>
        <w:jc w:val="both"/>
        <w:rPr>
          <w:rFonts w:cstheme="minorBidi"/>
          <w:lang w:val="en-US"/>
        </w:rPr>
      </w:pPr>
    </w:p>
    <w:p w14:paraId="183C8342" w14:textId="7F47A637" w:rsidR="00BB3DFE" w:rsidRPr="00BB3DFE" w:rsidRDefault="00BB3DFE" w:rsidP="00BB3DFE">
      <w:pPr>
        <w:spacing w:line="240" w:lineRule="atLeast"/>
        <w:ind w:left="547"/>
        <w:jc w:val="thaiDistribute"/>
        <w:rPr>
          <w:rFonts w:cs="Times New Roman"/>
          <w:lang w:val="en-US"/>
        </w:rPr>
      </w:pPr>
    </w:p>
    <w:sectPr w:rsidR="00BB3DFE" w:rsidRPr="00BB3DFE" w:rsidSect="00223806">
      <w:headerReference w:type="default" r:id="rId8"/>
      <w:footerReference w:type="default" r:id="rId9"/>
      <w:pgSz w:w="11907" w:h="16840" w:code="9"/>
      <w:pgMar w:top="691" w:right="1152" w:bottom="576" w:left="1152" w:header="720" w:footer="720" w:gutter="0"/>
      <w:paperSrc w:first="7" w:other="7"/>
      <w:pgNumType w:start="9"/>
      <w:cols w:space="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2603B" w14:textId="77777777" w:rsidR="001B2BEC" w:rsidRDefault="001B2BEC">
      <w:r>
        <w:separator/>
      </w:r>
    </w:p>
  </w:endnote>
  <w:endnote w:type="continuationSeparator" w:id="0">
    <w:p w14:paraId="74CE9FE8" w14:textId="77777777" w:rsidR="001B2BEC" w:rsidRDefault="001B2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8B2F9" w14:textId="4F240756" w:rsidR="00D95487" w:rsidRDefault="00D95487" w:rsidP="00691751">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sidR="006B05F0">
      <w:rPr>
        <w:rStyle w:val="PageNumber"/>
        <w:noProof/>
        <w:lang w:val="en-US"/>
      </w:rPr>
      <w:t>9</w:t>
    </w:r>
    <w:r>
      <w:rPr>
        <w:rStyle w:val="PageNumber"/>
        <w:lang w:val="en-US"/>
      </w:rPr>
      <w:fldChar w:fldCharType="end"/>
    </w:r>
  </w:p>
  <w:p w14:paraId="4466E2AF" w14:textId="77777777" w:rsidR="00D95487" w:rsidRPr="00A14333" w:rsidRDefault="00D95487" w:rsidP="00433C5F">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217F70" w14:textId="77777777" w:rsidR="001B2BEC" w:rsidRDefault="001B2BEC">
      <w:r>
        <w:separator/>
      </w:r>
    </w:p>
  </w:footnote>
  <w:footnote w:type="continuationSeparator" w:id="0">
    <w:p w14:paraId="332BE749" w14:textId="77777777" w:rsidR="001B2BEC" w:rsidRDefault="001B2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433F4E" w14:textId="77777777" w:rsidR="0053480F" w:rsidRPr="000333EB" w:rsidRDefault="0053480F" w:rsidP="0053480F">
    <w:pPr>
      <w:spacing w:line="240" w:lineRule="atLeast"/>
      <w:ind w:right="360"/>
      <w:jc w:val="both"/>
      <w:rPr>
        <w:b/>
        <w:bCs/>
        <w:sz w:val="28"/>
        <w:szCs w:val="28"/>
      </w:rPr>
    </w:pPr>
    <w:r>
      <w:rPr>
        <w:b/>
        <w:bCs/>
        <w:sz w:val="28"/>
        <w:szCs w:val="28"/>
        <w:lang w:val="en-US"/>
      </w:rPr>
      <w:t>Alucon</w:t>
    </w:r>
    <w:r w:rsidRPr="000333EB">
      <w:rPr>
        <w:b/>
        <w:bCs/>
        <w:sz w:val="28"/>
        <w:szCs w:val="28"/>
        <w:lang w:val="en-US"/>
      </w:rPr>
      <w:t xml:space="preserve"> Public Company</w:t>
    </w:r>
    <w:r w:rsidRPr="000333EB">
      <w:rPr>
        <w:b/>
        <w:bCs/>
        <w:sz w:val="28"/>
        <w:szCs w:val="28"/>
      </w:rPr>
      <w:t xml:space="preserve"> Limited</w:t>
    </w:r>
  </w:p>
  <w:p w14:paraId="7BA19748" w14:textId="77777777" w:rsidR="00A81197" w:rsidRPr="000333EB" w:rsidRDefault="00A81197" w:rsidP="00A81197">
    <w:pPr>
      <w:spacing w:line="240" w:lineRule="atLeast"/>
      <w:ind w:right="360"/>
      <w:jc w:val="both"/>
      <w:rPr>
        <w:b/>
        <w:bCs/>
        <w:sz w:val="24"/>
        <w:szCs w:val="24"/>
      </w:rPr>
    </w:pPr>
    <w:r w:rsidRPr="000333EB">
      <w:rPr>
        <w:b/>
        <w:bCs/>
        <w:sz w:val="24"/>
        <w:szCs w:val="24"/>
      </w:rPr>
      <w:t>Notes to</w:t>
    </w:r>
    <w:r>
      <w:rPr>
        <w:b/>
        <w:bCs/>
        <w:sz w:val="24"/>
        <w:szCs w:val="24"/>
      </w:rPr>
      <w:t xml:space="preserve"> the condensed interim financial s</w:t>
    </w:r>
    <w:r w:rsidRPr="000333EB">
      <w:rPr>
        <w:b/>
        <w:bCs/>
        <w:sz w:val="24"/>
        <w:szCs w:val="24"/>
      </w:rPr>
      <w:t>tatements</w:t>
    </w:r>
  </w:p>
  <w:p w14:paraId="3140769D" w14:textId="29BD8728" w:rsidR="0005511D" w:rsidRDefault="0005511D" w:rsidP="0005511D">
    <w:pPr>
      <w:spacing w:line="240" w:lineRule="atLeast"/>
      <w:ind w:right="360"/>
      <w:jc w:val="both"/>
      <w:rPr>
        <w:b/>
        <w:bCs/>
        <w:sz w:val="24"/>
        <w:szCs w:val="24"/>
      </w:rPr>
    </w:pPr>
    <w:r w:rsidRPr="00CF50B4">
      <w:rPr>
        <w:b/>
        <w:bCs/>
        <w:sz w:val="24"/>
        <w:szCs w:val="24"/>
      </w:rPr>
      <w:t xml:space="preserve">For the three-month </w:t>
    </w:r>
    <w:r>
      <w:rPr>
        <w:b/>
        <w:bCs/>
        <w:sz w:val="24"/>
        <w:szCs w:val="24"/>
      </w:rPr>
      <w:t xml:space="preserve">and nine-month </w:t>
    </w:r>
    <w:r w:rsidRPr="00CF50B4">
      <w:rPr>
        <w:b/>
        <w:bCs/>
        <w:sz w:val="24"/>
        <w:szCs w:val="24"/>
      </w:rPr>
      <w:t>period</w:t>
    </w:r>
    <w:r>
      <w:rPr>
        <w:b/>
        <w:bCs/>
        <w:sz w:val="24"/>
        <w:szCs w:val="24"/>
      </w:rPr>
      <w:t>s</w:t>
    </w:r>
    <w:r w:rsidRPr="00CF50B4">
      <w:rPr>
        <w:b/>
        <w:bCs/>
        <w:sz w:val="24"/>
        <w:szCs w:val="24"/>
      </w:rPr>
      <w:t xml:space="preserve"> ended </w:t>
    </w:r>
    <w:r>
      <w:rPr>
        <w:b/>
        <w:bCs/>
        <w:sz w:val="24"/>
        <w:szCs w:val="24"/>
      </w:rPr>
      <w:t xml:space="preserve">30 September 2023 </w:t>
    </w:r>
    <w:r w:rsidRPr="00766DC5">
      <w:rPr>
        <w:b/>
        <w:bCs/>
        <w:sz w:val="24"/>
        <w:szCs w:val="24"/>
      </w:rPr>
      <w:t>(Unaudited)</w:t>
    </w:r>
  </w:p>
  <w:p w14:paraId="44A15BF8" w14:textId="77777777" w:rsidR="0053480F" w:rsidRDefault="0053480F" w:rsidP="00C807A1">
    <w:pPr>
      <w:spacing w:line="240" w:lineRule="atLeast"/>
      <w:ind w:right="360"/>
      <w:jc w:val="both"/>
      <w:rPr>
        <w:b/>
        <w:bCs/>
        <w:sz w:val="24"/>
        <w:szCs w:val="24"/>
      </w:rPr>
    </w:pPr>
  </w:p>
  <w:p w14:paraId="7D5202D2" w14:textId="77777777" w:rsidR="0053480F" w:rsidRPr="00766DC5" w:rsidRDefault="0053480F" w:rsidP="00E04B8B">
    <w:pPr>
      <w:spacing w:line="240" w:lineRule="atLeast"/>
      <w:ind w:right="360"/>
      <w:jc w:val="both"/>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2" w15:restartNumberingAfterBreak="0">
    <w:nsid w:val="10E85AAB"/>
    <w:multiLevelType w:val="hybridMultilevel"/>
    <w:tmpl w:val="AAC84048"/>
    <w:lvl w:ilvl="0" w:tplc="D8DC158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51FA5"/>
    <w:multiLevelType w:val="hybridMultilevel"/>
    <w:tmpl w:val="4ED00B08"/>
    <w:lvl w:ilvl="0" w:tplc="9CDAC912">
      <w:start w:val="2"/>
      <w:numFmt w:val="bullet"/>
      <w:lvlText w:val="-"/>
      <w:lvlJc w:val="left"/>
      <w:pPr>
        <w:ind w:left="464" w:hanging="360"/>
      </w:pPr>
      <w:rPr>
        <w:rFonts w:ascii="Times New Roman" w:eastAsia="Times New Roman" w:hAnsi="Times New Roman" w:cs="Times New Roman"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4" w15:restartNumberingAfterBreak="0">
    <w:nsid w:val="202D21CF"/>
    <w:multiLevelType w:val="hybridMultilevel"/>
    <w:tmpl w:val="713EEA6E"/>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A7808D4"/>
    <w:multiLevelType w:val="hybridMultilevel"/>
    <w:tmpl w:val="B6D813AA"/>
    <w:lvl w:ilvl="0" w:tplc="B3541F3C">
      <w:start w:val="1"/>
      <w:numFmt w:val="lowerRoman"/>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987CC7"/>
    <w:multiLevelType w:val="hybridMultilevel"/>
    <w:tmpl w:val="4F32AA7C"/>
    <w:lvl w:ilvl="0" w:tplc="216C844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9" w15:restartNumberingAfterBreak="0">
    <w:nsid w:val="52833361"/>
    <w:multiLevelType w:val="hybridMultilevel"/>
    <w:tmpl w:val="F74E35CC"/>
    <w:lvl w:ilvl="0" w:tplc="A4DAAA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5169AB"/>
    <w:multiLevelType w:val="hybridMultilevel"/>
    <w:tmpl w:val="3782EEBA"/>
    <w:lvl w:ilvl="0" w:tplc="94502F3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B818F7"/>
    <w:multiLevelType w:val="hybridMultilevel"/>
    <w:tmpl w:val="DA1039DA"/>
    <w:lvl w:ilvl="0" w:tplc="DF045914">
      <w:start w:val="8"/>
      <w:numFmt w:val="bullet"/>
      <w:lvlText w:val="-"/>
      <w:lvlJc w:val="left"/>
      <w:pPr>
        <w:ind w:left="538" w:hanging="360"/>
      </w:pPr>
      <w:rPr>
        <w:rFonts w:ascii="Times New Roman" w:eastAsia="MS Mincho"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12" w15:restartNumberingAfterBreak="0">
    <w:nsid w:val="6F4F6AE3"/>
    <w:multiLevelType w:val="multilevel"/>
    <w:tmpl w:val="8C123680"/>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6FE44C37"/>
    <w:multiLevelType w:val="hybridMultilevel"/>
    <w:tmpl w:val="44444544"/>
    <w:lvl w:ilvl="0" w:tplc="97CC14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76C65C30"/>
    <w:multiLevelType w:val="hybridMultilevel"/>
    <w:tmpl w:val="20304DDE"/>
    <w:lvl w:ilvl="0" w:tplc="FCD40262">
      <w:start w:val="1"/>
      <w:numFmt w:val="bullet"/>
      <w:pStyle w:val="BodyTextbullet"/>
      <w:lvlText w:val=""/>
      <w:lvlJc w:val="left"/>
      <w:pPr>
        <w:tabs>
          <w:tab w:val="num" w:pos="1080"/>
        </w:tabs>
        <w:ind w:left="1080" w:hanging="360"/>
      </w:pPr>
      <w:rPr>
        <w:rFonts w:ascii="Symbol" w:hAnsi="Symbol" w:hint="default"/>
        <w:color w:val="auto"/>
        <w:sz w:val="22"/>
      </w:rPr>
    </w:lvl>
    <w:lvl w:ilvl="1" w:tplc="B0982540" w:tentative="1">
      <w:start w:val="1"/>
      <w:numFmt w:val="bullet"/>
      <w:lvlText w:val="o"/>
      <w:lvlJc w:val="left"/>
      <w:pPr>
        <w:tabs>
          <w:tab w:val="num" w:pos="2160"/>
        </w:tabs>
        <w:ind w:left="2160" w:hanging="360"/>
      </w:pPr>
      <w:rPr>
        <w:rFonts w:ascii="Courier New" w:hAnsi="Courier New" w:hint="default"/>
      </w:rPr>
    </w:lvl>
    <w:lvl w:ilvl="2" w:tplc="64EC227C" w:tentative="1">
      <w:start w:val="1"/>
      <w:numFmt w:val="bullet"/>
      <w:lvlText w:val=""/>
      <w:lvlJc w:val="left"/>
      <w:pPr>
        <w:tabs>
          <w:tab w:val="num" w:pos="2880"/>
        </w:tabs>
        <w:ind w:left="2880" w:hanging="360"/>
      </w:pPr>
      <w:rPr>
        <w:rFonts w:ascii="Wingdings" w:hAnsi="Wingdings" w:hint="default"/>
      </w:rPr>
    </w:lvl>
    <w:lvl w:ilvl="3" w:tplc="461CEF2A" w:tentative="1">
      <w:start w:val="1"/>
      <w:numFmt w:val="bullet"/>
      <w:lvlText w:val=""/>
      <w:lvlJc w:val="left"/>
      <w:pPr>
        <w:tabs>
          <w:tab w:val="num" w:pos="3600"/>
        </w:tabs>
        <w:ind w:left="3600" w:hanging="360"/>
      </w:pPr>
      <w:rPr>
        <w:rFonts w:ascii="Symbol" w:hAnsi="Symbol" w:hint="default"/>
      </w:rPr>
    </w:lvl>
    <w:lvl w:ilvl="4" w:tplc="B0B20D6C" w:tentative="1">
      <w:start w:val="1"/>
      <w:numFmt w:val="bullet"/>
      <w:lvlText w:val="o"/>
      <w:lvlJc w:val="left"/>
      <w:pPr>
        <w:tabs>
          <w:tab w:val="num" w:pos="4320"/>
        </w:tabs>
        <w:ind w:left="4320" w:hanging="360"/>
      </w:pPr>
      <w:rPr>
        <w:rFonts w:ascii="Courier New" w:hAnsi="Courier New" w:hint="default"/>
      </w:rPr>
    </w:lvl>
    <w:lvl w:ilvl="5" w:tplc="4EA45978" w:tentative="1">
      <w:start w:val="1"/>
      <w:numFmt w:val="bullet"/>
      <w:lvlText w:val=""/>
      <w:lvlJc w:val="left"/>
      <w:pPr>
        <w:tabs>
          <w:tab w:val="num" w:pos="5040"/>
        </w:tabs>
        <w:ind w:left="5040" w:hanging="360"/>
      </w:pPr>
      <w:rPr>
        <w:rFonts w:ascii="Wingdings" w:hAnsi="Wingdings" w:hint="default"/>
      </w:rPr>
    </w:lvl>
    <w:lvl w:ilvl="6" w:tplc="DBC0EBAA" w:tentative="1">
      <w:start w:val="1"/>
      <w:numFmt w:val="bullet"/>
      <w:lvlText w:val=""/>
      <w:lvlJc w:val="left"/>
      <w:pPr>
        <w:tabs>
          <w:tab w:val="num" w:pos="5760"/>
        </w:tabs>
        <w:ind w:left="5760" w:hanging="360"/>
      </w:pPr>
      <w:rPr>
        <w:rFonts w:ascii="Symbol" w:hAnsi="Symbol" w:hint="default"/>
      </w:rPr>
    </w:lvl>
    <w:lvl w:ilvl="7" w:tplc="A0881B68" w:tentative="1">
      <w:start w:val="1"/>
      <w:numFmt w:val="bullet"/>
      <w:lvlText w:val="o"/>
      <w:lvlJc w:val="left"/>
      <w:pPr>
        <w:tabs>
          <w:tab w:val="num" w:pos="6480"/>
        </w:tabs>
        <w:ind w:left="6480" w:hanging="360"/>
      </w:pPr>
      <w:rPr>
        <w:rFonts w:ascii="Courier New" w:hAnsi="Courier New" w:hint="default"/>
      </w:rPr>
    </w:lvl>
    <w:lvl w:ilvl="8" w:tplc="BDF4BE20" w:tentative="1">
      <w:start w:val="1"/>
      <w:numFmt w:val="bullet"/>
      <w:lvlText w:val=""/>
      <w:lvlJc w:val="left"/>
      <w:pPr>
        <w:tabs>
          <w:tab w:val="num" w:pos="7200"/>
        </w:tabs>
        <w:ind w:left="7200" w:hanging="360"/>
      </w:pPr>
      <w:rPr>
        <w:rFonts w:ascii="Wingdings" w:hAnsi="Wingdings" w:hint="default"/>
      </w:rPr>
    </w:lvl>
  </w:abstractNum>
  <w:num w:numId="1">
    <w:abstractNumId w:val="12"/>
  </w:num>
  <w:num w:numId="2">
    <w:abstractNumId w:val="16"/>
  </w:num>
  <w:num w:numId="3">
    <w:abstractNumId w:val="0"/>
  </w:num>
  <w:num w:numId="4">
    <w:abstractNumId w:val="14"/>
  </w:num>
  <w:num w:numId="5">
    <w:abstractNumId w:val="1"/>
  </w:num>
  <w:num w:numId="6">
    <w:abstractNumId w:val="15"/>
  </w:num>
  <w:num w:numId="7">
    <w:abstractNumId w:val="6"/>
  </w:num>
  <w:num w:numId="8">
    <w:abstractNumId w:val="11"/>
  </w:num>
  <w:num w:numId="9">
    <w:abstractNumId w:val="5"/>
  </w:num>
  <w:num w:numId="10">
    <w:abstractNumId w:val="2"/>
  </w:num>
  <w:num w:numId="11">
    <w:abstractNumId w:val="9"/>
  </w:num>
  <w:num w:numId="12">
    <w:abstractNumId w:val="3"/>
  </w:num>
  <w:num w:numId="13">
    <w:abstractNumId w:val="8"/>
  </w:num>
  <w:num w:numId="14">
    <w:abstractNumId w:val="4"/>
  </w:num>
  <w:num w:numId="15">
    <w:abstractNumId w:val="13"/>
  </w:num>
  <w:num w:numId="16">
    <w:abstractNumId w:val="14"/>
  </w:num>
  <w:num w:numId="17">
    <w:abstractNumId w:val="14"/>
  </w:num>
  <w:num w:numId="18">
    <w:abstractNumId w:val="14"/>
  </w:num>
  <w:num w:numId="19">
    <w:abstractNumId w:val="14"/>
  </w:num>
  <w:num w:numId="20">
    <w:abstractNumId w:val="14"/>
  </w:num>
  <w:num w:numId="21">
    <w:abstractNumId w:val="14"/>
  </w:num>
  <w:num w:numId="22">
    <w:abstractNumId w:val="14"/>
  </w:num>
  <w:num w:numId="23">
    <w:abstractNumId w:val="7"/>
  </w:num>
  <w:num w:numId="24">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A09"/>
    <w:rsid w:val="00000830"/>
    <w:rsid w:val="0000090B"/>
    <w:rsid w:val="00000AC4"/>
    <w:rsid w:val="00001541"/>
    <w:rsid w:val="00001603"/>
    <w:rsid w:val="00001629"/>
    <w:rsid w:val="00001CAF"/>
    <w:rsid w:val="00002063"/>
    <w:rsid w:val="0000265E"/>
    <w:rsid w:val="00002AE2"/>
    <w:rsid w:val="00003B07"/>
    <w:rsid w:val="00003BFF"/>
    <w:rsid w:val="00004452"/>
    <w:rsid w:val="0000485F"/>
    <w:rsid w:val="00004BC6"/>
    <w:rsid w:val="00005F91"/>
    <w:rsid w:val="00005FAF"/>
    <w:rsid w:val="000061CE"/>
    <w:rsid w:val="00007337"/>
    <w:rsid w:val="00007482"/>
    <w:rsid w:val="000077F7"/>
    <w:rsid w:val="00007816"/>
    <w:rsid w:val="00010C1B"/>
    <w:rsid w:val="00013750"/>
    <w:rsid w:val="00013C37"/>
    <w:rsid w:val="000148C9"/>
    <w:rsid w:val="00014D43"/>
    <w:rsid w:val="000152B7"/>
    <w:rsid w:val="00016591"/>
    <w:rsid w:val="00016634"/>
    <w:rsid w:val="00016E06"/>
    <w:rsid w:val="000177E1"/>
    <w:rsid w:val="00017CEC"/>
    <w:rsid w:val="000204C7"/>
    <w:rsid w:val="000207E0"/>
    <w:rsid w:val="0002168C"/>
    <w:rsid w:val="00021937"/>
    <w:rsid w:val="00022134"/>
    <w:rsid w:val="00022972"/>
    <w:rsid w:val="00022C0F"/>
    <w:rsid w:val="00023351"/>
    <w:rsid w:val="00023629"/>
    <w:rsid w:val="00023D8E"/>
    <w:rsid w:val="00024407"/>
    <w:rsid w:val="000244E2"/>
    <w:rsid w:val="000252F4"/>
    <w:rsid w:val="00025557"/>
    <w:rsid w:val="00026819"/>
    <w:rsid w:val="00026A47"/>
    <w:rsid w:val="00027FC1"/>
    <w:rsid w:val="00027FD9"/>
    <w:rsid w:val="000308EB"/>
    <w:rsid w:val="00030974"/>
    <w:rsid w:val="00030E4B"/>
    <w:rsid w:val="00030E94"/>
    <w:rsid w:val="00030F46"/>
    <w:rsid w:val="000311DF"/>
    <w:rsid w:val="000317EB"/>
    <w:rsid w:val="000327A0"/>
    <w:rsid w:val="00032D5E"/>
    <w:rsid w:val="00033260"/>
    <w:rsid w:val="000333EB"/>
    <w:rsid w:val="000334EB"/>
    <w:rsid w:val="000335D1"/>
    <w:rsid w:val="00035BCC"/>
    <w:rsid w:val="00035D50"/>
    <w:rsid w:val="00035DED"/>
    <w:rsid w:val="00036D62"/>
    <w:rsid w:val="00036F87"/>
    <w:rsid w:val="00037B2E"/>
    <w:rsid w:val="00037EE4"/>
    <w:rsid w:val="0004010B"/>
    <w:rsid w:val="000406D8"/>
    <w:rsid w:val="00041647"/>
    <w:rsid w:val="000429F5"/>
    <w:rsid w:val="000431E3"/>
    <w:rsid w:val="000434B3"/>
    <w:rsid w:val="00043E4F"/>
    <w:rsid w:val="0004479F"/>
    <w:rsid w:val="00044A10"/>
    <w:rsid w:val="00045269"/>
    <w:rsid w:val="00046039"/>
    <w:rsid w:val="000464EB"/>
    <w:rsid w:val="00046C8C"/>
    <w:rsid w:val="00046D0F"/>
    <w:rsid w:val="0005019B"/>
    <w:rsid w:val="00050666"/>
    <w:rsid w:val="000522B6"/>
    <w:rsid w:val="000531F9"/>
    <w:rsid w:val="000534EA"/>
    <w:rsid w:val="000536B2"/>
    <w:rsid w:val="00053EDE"/>
    <w:rsid w:val="000545C9"/>
    <w:rsid w:val="0005511D"/>
    <w:rsid w:val="00055376"/>
    <w:rsid w:val="00055757"/>
    <w:rsid w:val="0005639A"/>
    <w:rsid w:val="00056757"/>
    <w:rsid w:val="00056B60"/>
    <w:rsid w:val="00057192"/>
    <w:rsid w:val="000606A6"/>
    <w:rsid w:val="00061DE0"/>
    <w:rsid w:val="00063965"/>
    <w:rsid w:val="00063A95"/>
    <w:rsid w:val="00063EF1"/>
    <w:rsid w:val="00064D0F"/>
    <w:rsid w:val="00064E92"/>
    <w:rsid w:val="00065596"/>
    <w:rsid w:val="00065A65"/>
    <w:rsid w:val="00065A74"/>
    <w:rsid w:val="00066683"/>
    <w:rsid w:val="00067462"/>
    <w:rsid w:val="00067519"/>
    <w:rsid w:val="00067AF8"/>
    <w:rsid w:val="00070798"/>
    <w:rsid w:val="00073AA4"/>
    <w:rsid w:val="00074B6A"/>
    <w:rsid w:val="00074FCD"/>
    <w:rsid w:val="00075E2C"/>
    <w:rsid w:val="0007603A"/>
    <w:rsid w:val="00077122"/>
    <w:rsid w:val="00077BF5"/>
    <w:rsid w:val="00077E40"/>
    <w:rsid w:val="00080F2E"/>
    <w:rsid w:val="00082DCF"/>
    <w:rsid w:val="00083E1B"/>
    <w:rsid w:val="000840C0"/>
    <w:rsid w:val="000845D7"/>
    <w:rsid w:val="00085403"/>
    <w:rsid w:val="0008597C"/>
    <w:rsid w:val="0008639C"/>
    <w:rsid w:val="000865CD"/>
    <w:rsid w:val="00087953"/>
    <w:rsid w:val="0009121B"/>
    <w:rsid w:val="00092597"/>
    <w:rsid w:val="00092B78"/>
    <w:rsid w:val="000930F9"/>
    <w:rsid w:val="00094A35"/>
    <w:rsid w:val="00094CC6"/>
    <w:rsid w:val="000958DE"/>
    <w:rsid w:val="00096666"/>
    <w:rsid w:val="00096AE6"/>
    <w:rsid w:val="00097101"/>
    <w:rsid w:val="000971B5"/>
    <w:rsid w:val="00097A7F"/>
    <w:rsid w:val="000A1F30"/>
    <w:rsid w:val="000A266A"/>
    <w:rsid w:val="000A283C"/>
    <w:rsid w:val="000A3955"/>
    <w:rsid w:val="000A3ACD"/>
    <w:rsid w:val="000A4262"/>
    <w:rsid w:val="000A4734"/>
    <w:rsid w:val="000A5FD8"/>
    <w:rsid w:val="000A71DA"/>
    <w:rsid w:val="000B2971"/>
    <w:rsid w:val="000B2F1D"/>
    <w:rsid w:val="000B3473"/>
    <w:rsid w:val="000B3A65"/>
    <w:rsid w:val="000B3EF9"/>
    <w:rsid w:val="000B4662"/>
    <w:rsid w:val="000B4F02"/>
    <w:rsid w:val="000B5CF8"/>
    <w:rsid w:val="000B6061"/>
    <w:rsid w:val="000B683C"/>
    <w:rsid w:val="000B6CF5"/>
    <w:rsid w:val="000B6E65"/>
    <w:rsid w:val="000C1FC3"/>
    <w:rsid w:val="000C23AC"/>
    <w:rsid w:val="000C253F"/>
    <w:rsid w:val="000C2A40"/>
    <w:rsid w:val="000C343D"/>
    <w:rsid w:val="000C3A57"/>
    <w:rsid w:val="000C3B7F"/>
    <w:rsid w:val="000C5FCA"/>
    <w:rsid w:val="000C70FB"/>
    <w:rsid w:val="000C7CD7"/>
    <w:rsid w:val="000C7FE9"/>
    <w:rsid w:val="000D0698"/>
    <w:rsid w:val="000D1581"/>
    <w:rsid w:val="000D21AC"/>
    <w:rsid w:val="000D21D8"/>
    <w:rsid w:val="000D22B6"/>
    <w:rsid w:val="000D3337"/>
    <w:rsid w:val="000D38DB"/>
    <w:rsid w:val="000D39E1"/>
    <w:rsid w:val="000D3C19"/>
    <w:rsid w:val="000D3C22"/>
    <w:rsid w:val="000D56A7"/>
    <w:rsid w:val="000D573B"/>
    <w:rsid w:val="000D64FA"/>
    <w:rsid w:val="000D6516"/>
    <w:rsid w:val="000D726C"/>
    <w:rsid w:val="000D77AC"/>
    <w:rsid w:val="000D796D"/>
    <w:rsid w:val="000D7AFB"/>
    <w:rsid w:val="000D7B61"/>
    <w:rsid w:val="000D7E50"/>
    <w:rsid w:val="000D7EBB"/>
    <w:rsid w:val="000E0DBA"/>
    <w:rsid w:val="000E0FA1"/>
    <w:rsid w:val="000E103C"/>
    <w:rsid w:val="000E1676"/>
    <w:rsid w:val="000E2A18"/>
    <w:rsid w:val="000E3BDA"/>
    <w:rsid w:val="000E44FE"/>
    <w:rsid w:val="000E4F98"/>
    <w:rsid w:val="000E5284"/>
    <w:rsid w:val="000E5B22"/>
    <w:rsid w:val="000F153D"/>
    <w:rsid w:val="000F1F66"/>
    <w:rsid w:val="000F2678"/>
    <w:rsid w:val="000F26E8"/>
    <w:rsid w:val="000F4281"/>
    <w:rsid w:val="000F4988"/>
    <w:rsid w:val="000F4C8A"/>
    <w:rsid w:val="000F55FD"/>
    <w:rsid w:val="000F5775"/>
    <w:rsid w:val="000F5E7B"/>
    <w:rsid w:val="000F67F9"/>
    <w:rsid w:val="000F7566"/>
    <w:rsid w:val="001013FA"/>
    <w:rsid w:val="00101496"/>
    <w:rsid w:val="0010187C"/>
    <w:rsid w:val="001020C1"/>
    <w:rsid w:val="0010265A"/>
    <w:rsid w:val="001029C7"/>
    <w:rsid w:val="001035D9"/>
    <w:rsid w:val="00104937"/>
    <w:rsid w:val="00104B2D"/>
    <w:rsid w:val="00105C94"/>
    <w:rsid w:val="0010649F"/>
    <w:rsid w:val="00106A22"/>
    <w:rsid w:val="001076C3"/>
    <w:rsid w:val="00107856"/>
    <w:rsid w:val="00107C61"/>
    <w:rsid w:val="001111B6"/>
    <w:rsid w:val="00111379"/>
    <w:rsid w:val="0011146B"/>
    <w:rsid w:val="00112773"/>
    <w:rsid w:val="00112834"/>
    <w:rsid w:val="001140DD"/>
    <w:rsid w:val="0011643E"/>
    <w:rsid w:val="00116F49"/>
    <w:rsid w:val="0012006C"/>
    <w:rsid w:val="001226E6"/>
    <w:rsid w:val="00122A48"/>
    <w:rsid w:val="001230A5"/>
    <w:rsid w:val="001231DC"/>
    <w:rsid w:val="00123CC9"/>
    <w:rsid w:val="00123E2A"/>
    <w:rsid w:val="00124175"/>
    <w:rsid w:val="0012417C"/>
    <w:rsid w:val="001241F6"/>
    <w:rsid w:val="0012426A"/>
    <w:rsid w:val="00125224"/>
    <w:rsid w:val="001255C1"/>
    <w:rsid w:val="001256E0"/>
    <w:rsid w:val="00125704"/>
    <w:rsid w:val="00126298"/>
    <w:rsid w:val="0012658A"/>
    <w:rsid w:val="00126EB8"/>
    <w:rsid w:val="001272C7"/>
    <w:rsid w:val="00130579"/>
    <w:rsid w:val="001308BD"/>
    <w:rsid w:val="00131D0E"/>
    <w:rsid w:val="001327BC"/>
    <w:rsid w:val="00133A18"/>
    <w:rsid w:val="00133A46"/>
    <w:rsid w:val="00133BB5"/>
    <w:rsid w:val="00135C3E"/>
    <w:rsid w:val="00136DE3"/>
    <w:rsid w:val="00136F1D"/>
    <w:rsid w:val="00140157"/>
    <w:rsid w:val="00140581"/>
    <w:rsid w:val="001405B7"/>
    <w:rsid w:val="00140C4E"/>
    <w:rsid w:val="00141566"/>
    <w:rsid w:val="001416CE"/>
    <w:rsid w:val="00141E70"/>
    <w:rsid w:val="00142620"/>
    <w:rsid w:val="001432E5"/>
    <w:rsid w:val="00144988"/>
    <w:rsid w:val="001449BA"/>
    <w:rsid w:val="0014583E"/>
    <w:rsid w:val="0014667A"/>
    <w:rsid w:val="001469A3"/>
    <w:rsid w:val="00146B14"/>
    <w:rsid w:val="0014797D"/>
    <w:rsid w:val="001479F7"/>
    <w:rsid w:val="001507C1"/>
    <w:rsid w:val="00150DF1"/>
    <w:rsid w:val="00150E03"/>
    <w:rsid w:val="001515E1"/>
    <w:rsid w:val="00151A9C"/>
    <w:rsid w:val="00154D39"/>
    <w:rsid w:val="00155BA3"/>
    <w:rsid w:val="00155ECB"/>
    <w:rsid w:val="00155F7E"/>
    <w:rsid w:val="00157217"/>
    <w:rsid w:val="0016028B"/>
    <w:rsid w:val="00161BF3"/>
    <w:rsid w:val="0016201F"/>
    <w:rsid w:val="00162BFC"/>
    <w:rsid w:val="00162D62"/>
    <w:rsid w:val="00163306"/>
    <w:rsid w:val="00165B0B"/>
    <w:rsid w:val="00165BEB"/>
    <w:rsid w:val="0016645D"/>
    <w:rsid w:val="00166E0F"/>
    <w:rsid w:val="0016712F"/>
    <w:rsid w:val="001672EF"/>
    <w:rsid w:val="00167FAB"/>
    <w:rsid w:val="00170DF4"/>
    <w:rsid w:val="00171183"/>
    <w:rsid w:val="00171744"/>
    <w:rsid w:val="00171CCA"/>
    <w:rsid w:val="0017243D"/>
    <w:rsid w:val="001728D3"/>
    <w:rsid w:val="001731BB"/>
    <w:rsid w:val="00173342"/>
    <w:rsid w:val="001735A4"/>
    <w:rsid w:val="001745D4"/>
    <w:rsid w:val="00175C10"/>
    <w:rsid w:val="00175CB2"/>
    <w:rsid w:val="00176CB5"/>
    <w:rsid w:val="00177296"/>
    <w:rsid w:val="00177635"/>
    <w:rsid w:val="0017790A"/>
    <w:rsid w:val="001823BE"/>
    <w:rsid w:val="00183358"/>
    <w:rsid w:val="001841FF"/>
    <w:rsid w:val="0018462C"/>
    <w:rsid w:val="00185524"/>
    <w:rsid w:val="00186E2F"/>
    <w:rsid w:val="00187A1E"/>
    <w:rsid w:val="00187A6E"/>
    <w:rsid w:val="00187C39"/>
    <w:rsid w:val="00190A1B"/>
    <w:rsid w:val="00190D68"/>
    <w:rsid w:val="00190E9F"/>
    <w:rsid w:val="00191647"/>
    <w:rsid w:val="001927B9"/>
    <w:rsid w:val="00192F58"/>
    <w:rsid w:val="0019370F"/>
    <w:rsid w:val="00193AAA"/>
    <w:rsid w:val="00193FF5"/>
    <w:rsid w:val="001944A1"/>
    <w:rsid w:val="00194E98"/>
    <w:rsid w:val="00194F34"/>
    <w:rsid w:val="0019588F"/>
    <w:rsid w:val="0019638F"/>
    <w:rsid w:val="00196483"/>
    <w:rsid w:val="00196F72"/>
    <w:rsid w:val="00197693"/>
    <w:rsid w:val="00197965"/>
    <w:rsid w:val="001A0152"/>
    <w:rsid w:val="001A0427"/>
    <w:rsid w:val="001A0882"/>
    <w:rsid w:val="001A0F88"/>
    <w:rsid w:val="001A1286"/>
    <w:rsid w:val="001A1513"/>
    <w:rsid w:val="001A1D2A"/>
    <w:rsid w:val="001A2FB6"/>
    <w:rsid w:val="001A3020"/>
    <w:rsid w:val="001A322D"/>
    <w:rsid w:val="001A3A44"/>
    <w:rsid w:val="001A3F6A"/>
    <w:rsid w:val="001A4FCC"/>
    <w:rsid w:val="001A574E"/>
    <w:rsid w:val="001A5989"/>
    <w:rsid w:val="001A60F5"/>
    <w:rsid w:val="001A68E2"/>
    <w:rsid w:val="001A6C27"/>
    <w:rsid w:val="001A736A"/>
    <w:rsid w:val="001B0178"/>
    <w:rsid w:val="001B08C6"/>
    <w:rsid w:val="001B1EF0"/>
    <w:rsid w:val="001B218D"/>
    <w:rsid w:val="001B2861"/>
    <w:rsid w:val="001B2A2B"/>
    <w:rsid w:val="001B2B0F"/>
    <w:rsid w:val="001B2BEC"/>
    <w:rsid w:val="001B3503"/>
    <w:rsid w:val="001B3C92"/>
    <w:rsid w:val="001B5B80"/>
    <w:rsid w:val="001B6584"/>
    <w:rsid w:val="001B6AA3"/>
    <w:rsid w:val="001B6F60"/>
    <w:rsid w:val="001B70CA"/>
    <w:rsid w:val="001B75BB"/>
    <w:rsid w:val="001B7881"/>
    <w:rsid w:val="001C05A5"/>
    <w:rsid w:val="001C0DD7"/>
    <w:rsid w:val="001C0E16"/>
    <w:rsid w:val="001C12EA"/>
    <w:rsid w:val="001C35EE"/>
    <w:rsid w:val="001C3825"/>
    <w:rsid w:val="001C4758"/>
    <w:rsid w:val="001C4871"/>
    <w:rsid w:val="001C4C6B"/>
    <w:rsid w:val="001C52C3"/>
    <w:rsid w:val="001C58F0"/>
    <w:rsid w:val="001C64AA"/>
    <w:rsid w:val="001C688A"/>
    <w:rsid w:val="001C7D3A"/>
    <w:rsid w:val="001D0350"/>
    <w:rsid w:val="001D0395"/>
    <w:rsid w:val="001D0C53"/>
    <w:rsid w:val="001D264F"/>
    <w:rsid w:val="001D38AE"/>
    <w:rsid w:val="001D5238"/>
    <w:rsid w:val="001D679F"/>
    <w:rsid w:val="001E02AC"/>
    <w:rsid w:val="001E0C85"/>
    <w:rsid w:val="001E0DDD"/>
    <w:rsid w:val="001E1554"/>
    <w:rsid w:val="001E1869"/>
    <w:rsid w:val="001E1C28"/>
    <w:rsid w:val="001E2EB6"/>
    <w:rsid w:val="001E38B4"/>
    <w:rsid w:val="001E3CD0"/>
    <w:rsid w:val="001E4E97"/>
    <w:rsid w:val="001E5BB7"/>
    <w:rsid w:val="001E5C61"/>
    <w:rsid w:val="001E640F"/>
    <w:rsid w:val="001E6ECF"/>
    <w:rsid w:val="001E6FEE"/>
    <w:rsid w:val="001E78A1"/>
    <w:rsid w:val="001E7936"/>
    <w:rsid w:val="001E7E3A"/>
    <w:rsid w:val="001F093A"/>
    <w:rsid w:val="001F0C30"/>
    <w:rsid w:val="001F0E56"/>
    <w:rsid w:val="001F139F"/>
    <w:rsid w:val="001F3AEA"/>
    <w:rsid w:val="001F3F12"/>
    <w:rsid w:val="001F3F7E"/>
    <w:rsid w:val="001F4A08"/>
    <w:rsid w:val="001F5955"/>
    <w:rsid w:val="001F5E05"/>
    <w:rsid w:val="001F7728"/>
    <w:rsid w:val="0020200B"/>
    <w:rsid w:val="00202314"/>
    <w:rsid w:val="002023F7"/>
    <w:rsid w:val="0020242D"/>
    <w:rsid w:val="00203BCC"/>
    <w:rsid w:val="002041FD"/>
    <w:rsid w:val="00205904"/>
    <w:rsid w:val="002061DE"/>
    <w:rsid w:val="00207038"/>
    <w:rsid w:val="0020746B"/>
    <w:rsid w:val="00211602"/>
    <w:rsid w:val="002123DC"/>
    <w:rsid w:val="0021251B"/>
    <w:rsid w:val="00212634"/>
    <w:rsid w:val="00212D5E"/>
    <w:rsid w:val="00212E87"/>
    <w:rsid w:val="00214234"/>
    <w:rsid w:val="002149A9"/>
    <w:rsid w:val="00214B78"/>
    <w:rsid w:val="00216C70"/>
    <w:rsid w:val="00217075"/>
    <w:rsid w:val="00217912"/>
    <w:rsid w:val="00217B9C"/>
    <w:rsid w:val="002203D1"/>
    <w:rsid w:val="00220603"/>
    <w:rsid w:val="00220B3A"/>
    <w:rsid w:val="00221194"/>
    <w:rsid w:val="00221D02"/>
    <w:rsid w:val="002220D1"/>
    <w:rsid w:val="002221E4"/>
    <w:rsid w:val="002228D4"/>
    <w:rsid w:val="00222CAB"/>
    <w:rsid w:val="00223168"/>
    <w:rsid w:val="00223806"/>
    <w:rsid w:val="00223807"/>
    <w:rsid w:val="0022580D"/>
    <w:rsid w:val="002258F4"/>
    <w:rsid w:val="00226AB1"/>
    <w:rsid w:val="00226EB5"/>
    <w:rsid w:val="0022733F"/>
    <w:rsid w:val="0023081D"/>
    <w:rsid w:val="00230C74"/>
    <w:rsid w:val="00231307"/>
    <w:rsid w:val="00231E07"/>
    <w:rsid w:val="00231E95"/>
    <w:rsid w:val="00231FF6"/>
    <w:rsid w:val="002323DD"/>
    <w:rsid w:val="00233550"/>
    <w:rsid w:val="002336D7"/>
    <w:rsid w:val="00233A1A"/>
    <w:rsid w:val="00234B47"/>
    <w:rsid w:val="00235AB8"/>
    <w:rsid w:val="002366FB"/>
    <w:rsid w:val="00236F51"/>
    <w:rsid w:val="0024045E"/>
    <w:rsid w:val="0024127C"/>
    <w:rsid w:val="00241698"/>
    <w:rsid w:val="00241E1E"/>
    <w:rsid w:val="00242ED8"/>
    <w:rsid w:val="002434CA"/>
    <w:rsid w:val="00243B60"/>
    <w:rsid w:val="00245459"/>
    <w:rsid w:val="00245A7E"/>
    <w:rsid w:val="00246FC5"/>
    <w:rsid w:val="00247E41"/>
    <w:rsid w:val="00251628"/>
    <w:rsid w:val="00251D25"/>
    <w:rsid w:val="00251DD0"/>
    <w:rsid w:val="00251E73"/>
    <w:rsid w:val="002532C5"/>
    <w:rsid w:val="00253F46"/>
    <w:rsid w:val="002543C7"/>
    <w:rsid w:val="002548AF"/>
    <w:rsid w:val="00254CD2"/>
    <w:rsid w:val="0025511A"/>
    <w:rsid w:val="002565D9"/>
    <w:rsid w:val="00256E76"/>
    <w:rsid w:val="002572FF"/>
    <w:rsid w:val="00257DE0"/>
    <w:rsid w:val="002603D0"/>
    <w:rsid w:val="00262048"/>
    <w:rsid w:val="002621DA"/>
    <w:rsid w:val="00262E02"/>
    <w:rsid w:val="00263271"/>
    <w:rsid w:val="002643E1"/>
    <w:rsid w:val="00266960"/>
    <w:rsid w:val="00266F53"/>
    <w:rsid w:val="00267196"/>
    <w:rsid w:val="002675F2"/>
    <w:rsid w:val="00267675"/>
    <w:rsid w:val="002718C4"/>
    <w:rsid w:val="002724F7"/>
    <w:rsid w:val="00273068"/>
    <w:rsid w:val="00273B93"/>
    <w:rsid w:val="002749CA"/>
    <w:rsid w:val="00275171"/>
    <w:rsid w:val="002756B3"/>
    <w:rsid w:val="00275A6B"/>
    <w:rsid w:val="002809A3"/>
    <w:rsid w:val="00282333"/>
    <w:rsid w:val="00282698"/>
    <w:rsid w:val="0028302A"/>
    <w:rsid w:val="002832ED"/>
    <w:rsid w:val="00283E8A"/>
    <w:rsid w:val="0028491F"/>
    <w:rsid w:val="00284C73"/>
    <w:rsid w:val="002857CA"/>
    <w:rsid w:val="00285F44"/>
    <w:rsid w:val="00285FDA"/>
    <w:rsid w:val="002862A9"/>
    <w:rsid w:val="00287E2A"/>
    <w:rsid w:val="002900F9"/>
    <w:rsid w:val="0029028C"/>
    <w:rsid w:val="00294298"/>
    <w:rsid w:val="002948D8"/>
    <w:rsid w:val="002949F7"/>
    <w:rsid w:val="002951E8"/>
    <w:rsid w:val="00295F93"/>
    <w:rsid w:val="002961A9"/>
    <w:rsid w:val="00296254"/>
    <w:rsid w:val="00297E9F"/>
    <w:rsid w:val="002A037C"/>
    <w:rsid w:val="002A1A4F"/>
    <w:rsid w:val="002A2091"/>
    <w:rsid w:val="002A3263"/>
    <w:rsid w:val="002A397C"/>
    <w:rsid w:val="002A4019"/>
    <w:rsid w:val="002A61A5"/>
    <w:rsid w:val="002A6754"/>
    <w:rsid w:val="002A68E7"/>
    <w:rsid w:val="002A69ED"/>
    <w:rsid w:val="002A7BDE"/>
    <w:rsid w:val="002B3440"/>
    <w:rsid w:val="002B39DB"/>
    <w:rsid w:val="002B4863"/>
    <w:rsid w:val="002B56AE"/>
    <w:rsid w:val="002B696B"/>
    <w:rsid w:val="002B6BE8"/>
    <w:rsid w:val="002C03C2"/>
    <w:rsid w:val="002C18E3"/>
    <w:rsid w:val="002C270C"/>
    <w:rsid w:val="002C3643"/>
    <w:rsid w:val="002C49E3"/>
    <w:rsid w:val="002C4B9E"/>
    <w:rsid w:val="002C4C19"/>
    <w:rsid w:val="002C4C1D"/>
    <w:rsid w:val="002C5B7A"/>
    <w:rsid w:val="002C646A"/>
    <w:rsid w:val="002C6836"/>
    <w:rsid w:val="002C7A3A"/>
    <w:rsid w:val="002D084A"/>
    <w:rsid w:val="002D2618"/>
    <w:rsid w:val="002D3E97"/>
    <w:rsid w:val="002D4C08"/>
    <w:rsid w:val="002D6B94"/>
    <w:rsid w:val="002D6D9E"/>
    <w:rsid w:val="002D7024"/>
    <w:rsid w:val="002D79CB"/>
    <w:rsid w:val="002E0ECE"/>
    <w:rsid w:val="002E1B2D"/>
    <w:rsid w:val="002E2639"/>
    <w:rsid w:val="002E30E8"/>
    <w:rsid w:val="002E3C69"/>
    <w:rsid w:val="002E44BD"/>
    <w:rsid w:val="002E46CB"/>
    <w:rsid w:val="002E4B00"/>
    <w:rsid w:val="002E5423"/>
    <w:rsid w:val="002E6528"/>
    <w:rsid w:val="002F0FA9"/>
    <w:rsid w:val="002F0FB2"/>
    <w:rsid w:val="002F1C46"/>
    <w:rsid w:val="002F24BC"/>
    <w:rsid w:val="002F34C3"/>
    <w:rsid w:val="002F4FE3"/>
    <w:rsid w:val="002F5D7E"/>
    <w:rsid w:val="002F6B2B"/>
    <w:rsid w:val="002F7947"/>
    <w:rsid w:val="002F7C1C"/>
    <w:rsid w:val="00300195"/>
    <w:rsid w:val="0030047E"/>
    <w:rsid w:val="00300D55"/>
    <w:rsid w:val="00301419"/>
    <w:rsid w:val="00301B1A"/>
    <w:rsid w:val="00302E2D"/>
    <w:rsid w:val="00303FCD"/>
    <w:rsid w:val="00304423"/>
    <w:rsid w:val="00306A53"/>
    <w:rsid w:val="003076AE"/>
    <w:rsid w:val="00310A0D"/>
    <w:rsid w:val="003112AB"/>
    <w:rsid w:val="00311D4F"/>
    <w:rsid w:val="003120E3"/>
    <w:rsid w:val="003138EC"/>
    <w:rsid w:val="00313BE6"/>
    <w:rsid w:val="00314D59"/>
    <w:rsid w:val="00315FDC"/>
    <w:rsid w:val="0031600A"/>
    <w:rsid w:val="003203CD"/>
    <w:rsid w:val="003205C1"/>
    <w:rsid w:val="0032082B"/>
    <w:rsid w:val="003208A5"/>
    <w:rsid w:val="00321EB5"/>
    <w:rsid w:val="00324403"/>
    <w:rsid w:val="00324C7F"/>
    <w:rsid w:val="003254C4"/>
    <w:rsid w:val="00327093"/>
    <w:rsid w:val="00327AD3"/>
    <w:rsid w:val="00327E03"/>
    <w:rsid w:val="00330256"/>
    <w:rsid w:val="00331FC4"/>
    <w:rsid w:val="00332D03"/>
    <w:rsid w:val="00333B6A"/>
    <w:rsid w:val="00334A44"/>
    <w:rsid w:val="003366CA"/>
    <w:rsid w:val="00336AA0"/>
    <w:rsid w:val="00337D7D"/>
    <w:rsid w:val="003401DD"/>
    <w:rsid w:val="003411DB"/>
    <w:rsid w:val="00341F2C"/>
    <w:rsid w:val="003421C5"/>
    <w:rsid w:val="00343A31"/>
    <w:rsid w:val="00344749"/>
    <w:rsid w:val="00344820"/>
    <w:rsid w:val="00345F5B"/>
    <w:rsid w:val="00347A33"/>
    <w:rsid w:val="00347BFC"/>
    <w:rsid w:val="00347EF3"/>
    <w:rsid w:val="00350EC2"/>
    <w:rsid w:val="00350F4A"/>
    <w:rsid w:val="00351FF3"/>
    <w:rsid w:val="00353464"/>
    <w:rsid w:val="00354A12"/>
    <w:rsid w:val="00354C82"/>
    <w:rsid w:val="00355FD5"/>
    <w:rsid w:val="003560EA"/>
    <w:rsid w:val="003574A9"/>
    <w:rsid w:val="00357AC4"/>
    <w:rsid w:val="00361A87"/>
    <w:rsid w:val="00362B7F"/>
    <w:rsid w:val="00362CE8"/>
    <w:rsid w:val="0036357D"/>
    <w:rsid w:val="00363E88"/>
    <w:rsid w:val="00364426"/>
    <w:rsid w:val="00364554"/>
    <w:rsid w:val="00365110"/>
    <w:rsid w:val="00366108"/>
    <w:rsid w:val="0036664B"/>
    <w:rsid w:val="00366930"/>
    <w:rsid w:val="003669BE"/>
    <w:rsid w:val="00366F5F"/>
    <w:rsid w:val="00367C38"/>
    <w:rsid w:val="00370E9F"/>
    <w:rsid w:val="003729E5"/>
    <w:rsid w:val="00372A0D"/>
    <w:rsid w:val="00375856"/>
    <w:rsid w:val="0037596F"/>
    <w:rsid w:val="0037629A"/>
    <w:rsid w:val="00376405"/>
    <w:rsid w:val="00377149"/>
    <w:rsid w:val="0037763A"/>
    <w:rsid w:val="00380B7F"/>
    <w:rsid w:val="0038410F"/>
    <w:rsid w:val="00384A4A"/>
    <w:rsid w:val="00385612"/>
    <w:rsid w:val="00385770"/>
    <w:rsid w:val="00385951"/>
    <w:rsid w:val="0038629D"/>
    <w:rsid w:val="00386BD9"/>
    <w:rsid w:val="003878CF"/>
    <w:rsid w:val="00387DE5"/>
    <w:rsid w:val="00387E83"/>
    <w:rsid w:val="0039001C"/>
    <w:rsid w:val="00390DC3"/>
    <w:rsid w:val="00391963"/>
    <w:rsid w:val="00392802"/>
    <w:rsid w:val="003941D6"/>
    <w:rsid w:val="00394AC5"/>
    <w:rsid w:val="00395A4E"/>
    <w:rsid w:val="00395C15"/>
    <w:rsid w:val="003963E4"/>
    <w:rsid w:val="00397073"/>
    <w:rsid w:val="00397107"/>
    <w:rsid w:val="00397C65"/>
    <w:rsid w:val="00397FFA"/>
    <w:rsid w:val="003A0360"/>
    <w:rsid w:val="003A05A5"/>
    <w:rsid w:val="003A0F14"/>
    <w:rsid w:val="003A1BFB"/>
    <w:rsid w:val="003A28BD"/>
    <w:rsid w:val="003A3182"/>
    <w:rsid w:val="003A3571"/>
    <w:rsid w:val="003A4574"/>
    <w:rsid w:val="003A4D13"/>
    <w:rsid w:val="003A4D2A"/>
    <w:rsid w:val="003A59F6"/>
    <w:rsid w:val="003A61A0"/>
    <w:rsid w:val="003A6229"/>
    <w:rsid w:val="003A6A95"/>
    <w:rsid w:val="003A7C68"/>
    <w:rsid w:val="003B01A5"/>
    <w:rsid w:val="003B0E84"/>
    <w:rsid w:val="003B30F3"/>
    <w:rsid w:val="003B33C9"/>
    <w:rsid w:val="003B3C5B"/>
    <w:rsid w:val="003B5B9E"/>
    <w:rsid w:val="003B6682"/>
    <w:rsid w:val="003B6BD1"/>
    <w:rsid w:val="003B712F"/>
    <w:rsid w:val="003B72C3"/>
    <w:rsid w:val="003C021D"/>
    <w:rsid w:val="003C1CB8"/>
    <w:rsid w:val="003C3259"/>
    <w:rsid w:val="003C46E8"/>
    <w:rsid w:val="003C4CC4"/>
    <w:rsid w:val="003C6CB9"/>
    <w:rsid w:val="003C70C5"/>
    <w:rsid w:val="003C70CD"/>
    <w:rsid w:val="003C7D39"/>
    <w:rsid w:val="003D3338"/>
    <w:rsid w:val="003D35E8"/>
    <w:rsid w:val="003D5207"/>
    <w:rsid w:val="003D5E81"/>
    <w:rsid w:val="003D6217"/>
    <w:rsid w:val="003D6A49"/>
    <w:rsid w:val="003D7157"/>
    <w:rsid w:val="003D7880"/>
    <w:rsid w:val="003D7A2C"/>
    <w:rsid w:val="003D7C1F"/>
    <w:rsid w:val="003E02A2"/>
    <w:rsid w:val="003E0394"/>
    <w:rsid w:val="003E0744"/>
    <w:rsid w:val="003E13C7"/>
    <w:rsid w:val="003E2CE0"/>
    <w:rsid w:val="003E2D2B"/>
    <w:rsid w:val="003E30E7"/>
    <w:rsid w:val="003E3A9D"/>
    <w:rsid w:val="003E3C7E"/>
    <w:rsid w:val="003E4F4C"/>
    <w:rsid w:val="003E5160"/>
    <w:rsid w:val="003E598E"/>
    <w:rsid w:val="003E62EC"/>
    <w:rsid w:val="003E63AF"/>
    <w:rsid w:val="003E6B72"/>
    <w:rsid w:val="003E7C10"/>
    <w:rsid w:val="003E7D7F"/>
    <w:rsid w:val="003F03EA"/>
    <w:rsid w:val="003F0632"/>
    <w:rsid w:val="003F0ED3"/>
    <w:rsid w:val="003F1FB9"/>
    <w:rsid w:val="003F2AF2"/>
    <w:rsid w:val="003F3C01"/>
    <w:rsid w:val="003F4008"/>
    <w:rsid w:val="003F47B6"/>
    <w:rsid w:val="003F4E9C"/>
    <w:rsid w:val="003F604C"/>
    <w:rsid w:val="003F7ED4"/>
    <w:rsid w:val="0040153C"/>
    <w:rsid w:val="004036B7"/>
    <w:rsid w:val="0040394E"/>
    <w:rsid w:val="00403AD8"/>
    <w:rsid w:val="00403FE5"/>
    <w:rsid w:val="00404029"/>
    <w:rsid w:val="0040518B"/>
    <w:rsid w:val="004056AC"/>
    <w:rsid w:val="004063C6"/>
    <w:rsid w:val="004063D1"/>
    <w:rsid w:val="00406CD6"/>
    <w:rsid w:val="00406E54"/>
    <w:rsid w:val="0041015E"/>
    <w:rsid w:val="00410483"/>
    <w:rsid w:val="00410CEC"/>
    <w:rsid w:val="00411163"/>
    <w:rsid w:val="004119C6"/>
    <w:rsid w:val="004130C3"/>
    <w:rsid w:val="00413D88"/>
    <w:rsid w:val="0041478A"/>
    <w:rsid w:val="004148E1"/>
    <w:rsid w:val="00415505"/>
    <w:rsid w:val="00415D38"/>
    <w:rsid w:val="00416266"/>
    <w:rsid w:val="00417105"/>
    <w:rsid w:val="004200A6"/>
    <w:rsid w:val="00420FCC"/>
    <w:rsid w:val="0042221A"/>
    <w:rsid w:val="004224CA"/>
    <w:rsid w:val="00422620"/>
    <w:rsid w:val="00422CE1"/>
    <w:rsid w:val="00424CC5"/>
    <w:rsid w:val="00424F1F"/>
    <w:rsid w:val="00426759"/>
    <w:rsid w:val="004267C7"/>
    <w:rsid w:val="00426FFC"/>
    <w:rsid w:val="0042710C"/>
    <w:rsid w:val="00427260"/>
    <w:rsid w:val="00427862"/>
    <w:rsid w:val="00427C64"/>
    <w:rsid w:val="0043082A"/>
    <w:rsid w:val="00431475"/>
    <w:rsid w:val="00431897"/>
    <w:rsid w:val="004325DF"/>
    <w:rsid w:val="00433685"/>
    <w:rsid w:val="00433C5F"/>
    <w:rsid w:val="00435CB5"/>
    <w:rsid w:val="00435E8D"/>
    <w:rsid w:val="00435FC0"/>
    <w:rsid w:val="00436235"/>
    <w:rsid w:val="004373CE"/>
    <w:rsid w:val="004412EA"/>
    <w:rsid w:val="00441C3A"/>
    <w:rsid w:val="00441F2D"/>
    <w:rsid w:val="00442E0C"/>
    <w:rsid w:val="00444613"/>
    <w:rsid w:val="00444BD7"/>
    <w:rsid w:val="00446307"/>
    <w:rsid w:val="0044653C"/>
    <w:rsid w:val="0044690F"/>
    <w:rsid w:val="00446E6A"/>
    <w:rsid w:val="00446F2F"/>
    <w:rsid w:val="004501EF"/>
    <w:rsid w:val="00451287"/>
    <w:rsid w:val="00451349"/>
    <w:rsid w:val="00453A51"/>
    <w:rsid w:val="00455A94"/>
    <w:rsid w:val="00456578"/>
    <w:rsid w:val="004569CE"/>
    <w:rsid w:val="00456B37"/>
    <w:rsid w:val="00456BF8"/>
    <w:rsid w:val="004570BE"/>
    <w:rsid w:val="004613D5"/>
    <w:rsid w:val="00461CA2"/>
    <w:rsid w:val="00461CAE"/>
    <w:rsid w:val="00462006"/>
    <w:rsid w:val="00463784"/>
    <w:rsid w:val="00463A5A"/>
    <w:rsid w:val="00463E77"/>
    <w:rsid w:val="00464132"/>
    <w:rsid w:val="00464550"/>
    <w:rsid w:val="00464E7E"/>
    <w:rsid w:val="00465DD2"/>
    <w:rsid w:val="00465FD1"/>
    <w:rsid w:val="00466BDD"/>
    <w:rsid w:val="00467120"/>
    <w:rsid w:val="004675F7"/>
    <w:rsid w:val="00467628"/>
    <w:rsid w:val="004678C5"/>
    <w:rsid w:val="004717CC"/>
    <w:rsid w:val="004722B6"/>
    <w:rsid w:val="004729F0"/>
    <w:rsid w:val="00472AC0"/>
    <w:rsid w:val="00473D14"/>
    <w:rsid w:val="004745B2"/>
    <w:rsid w:val="004757E6"/>
    <w:rsid w:val="00477F66"/>
    <w:rsid w:val="0048033B"/>
    <w:rsid w:val="00480ED4"/>
    <w:rsid w:val="00481BC1"/>
    <w:rsid w:val="004824B9"/>
    <w:rsid w:val="00483587"/>
    <w:rsid w:val="0048425C"/>
    <w:rsid w:val="00484DE5"/>
    <w:rsid w:val="00484E14"/>
    <w:rsid w:val="00485467"/>
    <w:rsid w:val="00486865"/>
    <w:rsid w:val="00486AD2"/>
    <w:rsid w:val="00486C43"/>
    <w:rsid w:val="00487B9A"/>
    <w:rsid w:val="00487D6E"/>
    <w:rsid w:val="0049064B"/>
    <w:rsid w:val="004906F7"/>
    <w:rsid w:val="0049070E"/>
    <w:rsid w:val="00490AAA"/>
    <w:rsid w:val="00490C62"/>
    <w:rsid w:val="004910B7"/>
    <w:rsid w:val="004920A2"/>
    <w:rsid w:val="0049256F"/>
    <w:rsid w:val="00493B0A"/>
    <w:rsid w:val="00494A48"/>
    <w:rsid w:val="00494DBD"/>
    <w:rsid w:val="004952FD"/>
    <w:rsid w:val="004958BB"/>
    <w:rsid w:val="00495B02"/>
    <w:rsid w:val="00495C31"/>
    <w:rsid w:val="0049614A"/>
    <w:rsid w:val="00496339"/>
    <w:rsid w:val="004968DE"/>
    <w:rsid w:val="00496CBB"/>
    <w:rsid w:val="00496DE0"/>
    <w:rsid w:val="004A21F8"/>
    <w:rsid w:val="004A2C98"/>
    <w:rsid w:val="004A2ED7"/>
    <w:rsid w:val="004A345D"/>
    <w:rsid w:val="004A3D1B"/>
    <w:rsid w:val="004A3E68"/>
    <w:rsid w:val="004A5515"/>
    <w:rsid w:val="004A6BC1"/>
    <w:rsid w:val="004A6E42"/>
    <w:rsid w:val="004A7B24"/>
    <w:rsid w:val="004B0495"/>
    <w:rsid w:val="004B0E1A"/>
    <w:rsid w:val="004B1471"/>
    <w:rsid w:val="004B28D1"/>
    <w:rsid w:val="004B2D72"/>
    <w:rsid w:val="004B3BC5"/>
    <w:rsid w:val="004B41FD"/>
    <w:rsid w:val="004B4EE1"/>
    <w:rsid w:val="004B4F99"/>
    <w:rsid w:val="004B5204"/>
    <w:rsid w:val="004B59CB"/>
    <w:rsid w:val="004B632A"/>
    <w:rsid w:val="004B7332"/>
    <w:rsid w:val="004B7DEB"/>
    <w:rsid w:val="004C0E27"/>
    <w:rsid w:val="004C115E"/>
    <w:rsid w:val="004C311D"/>
    <w:rsid w:val="004C3228"/>
    <w:rsid w:val="004C52FF"/>
    <w:rsid w:val="004C63E2"/>
    <w:rsid w:val="004C6631"/>
    <w:rsid w:val="004D0E53"/>
    <w:rsid w:val="004D1E15"/>
    <w:rsid w:val="004D2C59"/>
    <w:rsid w:val="004D2FCD"/>
    <w:rsid w:val="004D3573"/>
    <w:rsid w:val="004D3D7A"/>
    <w:rsid w:val="004D3F37"/>
    <w:rsid w:val="004D467D"/>
    <w:rsid w:val="004D4940"/>
    <w:rsid w:val="004D49E4"/>
    <w:rsid w:val="004D6327"/>
    <w:rsid w:val="004D729A"/>
    <w:rsid w:val="004D7B71"/>
    <w:rsid w:val="004E05C0"/>
    <w:rsid w:val="004E1111"/>
    <w:rsid w:val="004E153A"/>
    <w:rsid w:val="004E1690"/>
    <w:rsid w:val="004E261B"/>
    <w:rsid w:val="004E2F4B"/>
    <w:rsid w:val="004E5185"/>
    <w:rsid w:val="004E51C6"/>
    <w:rsid w:val="004E611D"/>
    <w:rsid w:val="004E7897"/>
    <w:rsid w:val="004E7B59"/>
    <w:rsid w:val="004F0F92"/>
    <w:rsid w:val="004F121E"/>
    <w:rsid w:val="004F1499"/>
    <w:rsid w:val="004F2452"/>
    <w:rsid w:val="004F25C4"/>
    <w:rsid w:val="004F388C"/>
    <w:rsid w:val="004F3EDB"/>
    <w:rsid w:val="004F4E49"/>
    <w:rsid w:val="004F4E80"/>
    <w:rsid w:val="004F53FF"/>
    <w:rsid w:val="004F6238"/>
    <w:rsid w:val="004F647D"/>
    <w:rsid w:val="004F66F2"/>
    <w:rsid w:val="004F760B"/>
    <w:rsid w:val="00500216"/>
    <w:rsid w:val="00500634"/>
    <w:rsid w:val="0050288D"/>
    <w:rsid w:val="00503633"/>
    <w:rsid w:val="00503750"/>
    <w:rsid w:val="0050624D"/>
    <w:rsid w:val="005065EB"/>
    <w:rsid w:val="00506F94"/>
    <w:rsid w:val="00507827"/>
    <w:rsid w:val="00510034"/>
    <w:rsid w:val="00510B03"/>
    <w:rsid w:val="00510C0A"/>
    <w:rsid w:val="0051135C"/>
    <w:rsid w:val="0051266B"/>
    <w:rsid w:val="005129A3"/>
    <w:rsid w:val="00512B80"/>
    <w:rsid w:val="00513222"/>
    <w:rsid w:val="0051512C"/>
    <w:rsid w:val="00515468"/>
    <w:rsid w:val="00515D7F"/>
    <w:rsid w:val="00516377"/>
    <w:rsid w:val="00516C93"/>
    <w:rsid w:val="005205FB"/>
    <w:rsid w:val="00520C1A"/>
    <w:rsid w:val="00520DBA"/>
    <w:rsid w:val="005217B9"/>
    <w:rsid w:val="00521910"/>
    <w:rsid w:val="00521ADE"/>
    <w:rsid w:val="005220A8"/>
    <w:rsid w:val="0052275E"/>
    <w:rsid w:val="0052299E"/>
    <w:rsid w:val="0052332E"/>
    <w:rsid w:val="00523868"/>
    <w:rsid w:val="00523B0A"/>
    <w:rsid w:val="00524D68"/>
    <w:rsid w:val="00524E23"/>
    <w:rsid w:val="00525311"/>
    <w:rsid w:val="00525A12"/>
    <w:rsid w:val="0052614C"/>
    <w:rsid w:val="0052623C"/>
    <w:rsid w:val="00526423"/>
    <w:rsid w:val="00527623"/>
    <w:rsid w:val="00530B4B"/>
    <w:rsid w:val="00531C38"/>
    <w:rsid w:val="00531E33"/>
    <w:rsid w:val="00531E4F"/>
    <w:rsid w:val="0053277D"/>
    <w:rsid w:val="00532BA3"/>
    <w:rsid w:val="0053480F"/>
    <w:rsid w:val="00535AD8"/>
    <w:rsid w:val="00536606"/>
    <w:rsid w:val="005370AD"/>
    <w:rsid w:val="005403DC"/>
    <w:rsid w:val="00540D4F"/>
    <w:rsid w:val="005414E1"/>
    <w:rsid w:val="005417D4"/>
    <w:rsid w:val="00541EDA"/>
    <w:rsid w:val="0054237E"/>
    <w:rsid w:val="005429DE"/>
    <w:rsid w:val="00543D31"/>
    <w:rsid w:val="00543D88"/>
    <w:rsid w:val="00544565"/>
    <w:rsid w:val="005447CB"/>
    <w:rsid w:val="005452B3"/>
    <w:rsid w:val="005453B0"/>
    <w:rsid w:val="00545816"/>
    <w:rsid w:val="00545BE0"/>
    <w:rsid w:val="00545EF0"/>
    <w:rsid w:val="00546BC9"/>
    <w:rsid w:val="0054718B"/>
    <w:rsid w:val="0055085C"/>
    <w:rsid w:val="0055094D"/>
    <w:rsid w:val="00550F2D"/>
    <w:rsid w:val="00553C0D"/>
    <w:rsid w:val="00554D27"/>
    <w:rsid w:val="00554DD4"/>
    <w:rsid w:val="0055602B"/>
    <w:rsid w:val="0055606E"/>
    <w:rsid w:val="005566B2"/>
    <w:rsid w:val="0055670C"/>
    <w:rsid w:val="005578D4"/>
    <w:rsid w:val="00560137"/>
    <w:rsid w:val="0056055C"/>
    <w:rsid w:val="00562922"/>
    <w:rsid w:val="00562924"/>
    <w:rsid w:val="00562BA0"/>
    <w:rsid w:val="00562C72"/>
    <w:rsid w:val="005635EA"/>
    <w:rsid w:val="00563D49"/>
    <w:rsid w:val="00564314"/>
    <w:rsid w:val="00566716"/>
    <w:rsid w:val="00570005"/>
    <w:rsid w:val="00570642"/>
    <w:rsid w:val="00570A32"/>
    <w:rsid w:val="00570A6E"/>
    <w:rsid w:val="00570F28"/>
    <w:rsid w:val="00571606"/>
    <w:rsid w:val="00571774"/>
    <w:rsid w:val="005717AB"/>
    <w:rsid w:val="005722A5"/>
    <w:rsid w:val="0057315D"/>
    <w:rsid w:val="00573BBC"/>
    <w:rsid w:val="00573C53"/>
    <w:rsid w:val="0057443B"/>
    <w:rsid w:val="00575C55"/>
    <w:rsid w:val="00576965"/>
    <w:rsid w:val="00576D4F"/>
    <w:rsid w:val="00576E88"/>
    <w:rsid w:val="005771DB"/>
    <w:rsid w:val="00577F28"/>
    <w:rsid w:val="0058085E"/>
    <w:rsid w:val="00584F5E"/>
    <w:rsid w:val="005868DB"/>
    <w:rsid w:val="0058790B"/>
    <w:rsid w:val="0058799A"/>
    <w:rsid w:val="0059060E"/>
    <w:rsid w:val="00590A9B"/>
    <w:rsid w:val="0059169E"/>
    <w:rsid w:val="005917AF"/>
    <w:rsid w:val="00591C94"/>
    <w:rsid w:val="00591D34"/>
    <w:rsid w:val="0059230D"/>
    <w:rsid w:val="00593025"/>
    <w:rsid w:val="00594373"/>
    <w:rsid w:val="005944EA"/>
    <w:rsid w:val="00594F4E"/>
    <w:rsid w:val="00595389"/>
    <w:rsid w:val="005953F2"/>
    <w:rsid w:val="00595B16"/>
    <w:rsid w:val="005979C1"/>
    <w:rsid w:val="00597FF5"/>
    <w:rsid w:val="005A219C"/>
    <w:rsid w:val="005A248E"/>
    <w:rsid w:val="005A29D7"/>
    <w:rsid w:val="005A3B7A"/>
    <w:rsid w:val="005A5350"/>
    <w:rsid w:val="005A6B43"/>
    <w:rsid w:val="005A6FB3"/>
    <w:rsid w:val="005A7358"/>
    <w:rsid w:val="005A76F7"/>
    <w:rsid w:val="005A7F64"/>
    <w:rsid w:val="005B110D"/>
    <w:rsid w:val="005B2241"/>
    <w:rsid w:val="005B28E2"/>
    <w:rsid w:val="005B2AF6"/>
    <w:rsid w:val="005B2DD6"/>
    <w:rsid w:val="005B3488"/>
    <w:rsid w:val="005B3B2F"/>
    <w:rsid w:val="005B3C40"/>
    <w:rsid w:val="005B4877"/>
    <w:rsid w:val="005B49FC"/>
    <w:rsid w:val="005B4A0E"/>
    <w:rsid w:val="005B554D"/>
    <w:rsid w:val="005B5801"/>
    <w:rsid w:val="005B6B3E"/>
    <w:rsid w:val="005B6ED1"/>
    <w:rsid w:val="005B76F1"/>
    <w:rsid w:val="005B7B68"/>
    <w:rsid w:val="005B7D32"/>
    <w:rsid w:val="005C0559"/>
    <w:rsid w:val="005C1221"/>
    <w:rsid w:val="005C1B9C"/>
    <w:rsid w:val="005C1C61"/>
    <w:rsid w:val="005C2DD3"/>
    <w:rsid w:val="005C6E4E"/>
    <w:rsid w:val="005C763A"/>
    <w:rsid w:val="005C771F"/>
    <w:rsid w:val="005D0451"/>
    <w:rsid w:val="005D110B"/>
    <w:rsid w:val="005D2278"/>
    <w:rsid w:val="005D27AC"/>
    <w:rsid w:val="005D2CF9"/>
    <w:rsid w:val="005D480A"/>
    <w:rsid w:val="005D4810"/>
    <w:rsid w:val="005D5093"/>
    <w:rsid w:val="005D58B1"/>
    <w:rsid w:val="005D6A1F"/>
    <w:rsid w:val="005D6B04"/>
    <w:rsid w:val="005D7A55"/>
    <w:rsid w:val="005E0E25"/>
    <w:rsid w:val="005E0F6C"/>
    <w:rsid w:val="005E10E0"/>
    <w:rsid w:val="005E2737"/>
    <w:rsid w:val="005E383C"/>
    <w:rsid w:val="005E3BA0"/>
    <w:rsid w:val="005E421A"/>
    <w:rsid w:val="005E5537"/>
    <w:rsid w:val="005E5725"/>
    <w:rsid w:val="005E7D50"/>
    <w:rsid w:val="005E7DE6"/>
    <w:rsid w:val="005F0E31"/>
    <w:rsid w:val="005F1475"/>
    <w:rsid w:val="005F1C30"/>
    <w:rsid w:val="005F4141"/>
    <w:rsid w:val="005F4A2F"/>
    <w:rsid w:val="005F5EA6"/>
    <w:rsid w:val="005F698A"/>
    <w:rsid w:val="00600988"/>
    <w:rsid w:val="00600BFD"/>
    <w:rsid w:val="00601FC5"/>
    <w:rsid w:val="006047E8"/>
    <w:rsid w:val="006049F5"/>
    <w:rsid w:val="00604DF9"/>
    <w:rsid w:val="00604F70"/>
    <w:rsid w:val="0060534E"/>
    <w:rsid w:val="0060583F"/>
    <w:rsid w:val="00610B7A"/>
    <w:rsid w:val="00610D79"/>
    <w:rsid w:val="00611047"/>
    <w:rsid w:val="006111FD"/>
    <w:rsid w:val="00611245"/>
    <w:rsid w:val="006114F6"/>
    <w:rsid w:val="0061183E"/>
    <w:rsid w:val="00612079"/>
    <w:rsid w:val="0061209C"/>
    <w:rsid w:val="006125E7"/>
    <w:rsid w:val="00612AB0"/>
    <w:rsid w:val="00614097"/>
    <w:rsid w:val="00620410"/>
    <w:rsid w:val="00620D3E"/>
    <w:rsid w:val="006211E5"/>
    <w:rsid w:val="006227AF"/>
    <w:rsid w:val="00622F16"/>
    <w:rsid w:val="00624123"/>
    <w:rsid w:val="006247F0"/>
    <w:rsid w:val="006247F4"/>
    <w:rsid w:val="00624FC8"/>
    <w:rsid w:val="00625332"/>
    <w:rsid w:val="00630CEA"/>
    <w:rsid w:val="0063188D"/>
    <w:rsid w:val="00631E15"/>
    <w:rsid w:val="00631FF7"/>
    <w:rsid w:val="00632D51"/>
    <w:rsid w:val="006370FE"/>
    <w:rsid w:val="00641A05"/>
    <w:rsid w:val="00642AF7"/>
    <w:rsid w:val="00643E64"/>
    <w:rsid w:val="00644557"/>
    <w:rsid w:val="00644581"/>
    <w:rsid w:val="00644A96"/>
    <w:rsid w:val="00645B1B"/>
    <w:rsid w:val="00645D53"/>
    <w:rsid w:val="00646014"/>
    <w:rsid w:val="006468C9"/>
    <w:rsid w:val="00646F85"/>
    <w:rsid w:val="00647BA3"/>
    <w:rsid w:val="00647E2D"/>
    <w:rsid w:val="0065077F"/>
    <w:rsid w:val="00650DC2"/>
    <w:rsid w:val="00652ADE"/>
    <w:rsid w:val="0065348A"/>
    <w:rsid w:val="00653A46"/>
    <w:rsid w:val="006543C8"/>
    <w:rsid w:val="00654C6F"/>
    <w:rsid w:val="00656938"/>
    <w:rsid w:val="00656CAE"/>
    <w:rsid w:val="00660CCA"/>
    <w:rsid w:val="00663325"/>
    <w:rsid w:val="0066347A"/>
    <w:rsid w:val="0066368C"/>
    <w:rsid w:val="006638E7"/>
    <w:rsid w:val="00663BA2"/>
    <w:rsid w:val="006644BB"/>
    <w:rsid w:val="00664CC2"/>
    <w:rsid w:val="00665898"/>
    <w:rsid w:val="0066605D"/>
    <w:rsid w:val="00666FA4"/>
    <w:rsid w:val="00666FEF"/>
    <w:rsid w:val="00667882"/>
    <w:rsid w:val="0067173A"/>
    <w:rsid w:val="006717A8"/>
    <w:rsid w:val="00672B47"/>
    <w:rsid w:val="006753ED"/>
    <w:rsid w:val="006823E2"/>
    <w:rsid w:val="00682539"/>
    <w:rsid w:val="00682593"/>
    <w:rsid w:val="00683AA5"/>
    <w:rsid w:val="00683E41"/>
    <w:rsid w:val="00683FBD"/>
    <w:rsid w:val="006849E7"/>
    <w:rsid w:val="00685121"/>
    <w:rsid w:val="0068528A"/>
    <w:rsid w:val="00685A10"/>
    <w:rsid w:val="00686658"/>
    <w:rsid w:val="00690EE2"/>
    <w:rsid w:val="0069113B"/>
    <w:rsid w:val="00691751"/>
    <w:rsid w:val="006917C0"/>
    <w:rsid w:val="00691C87"/>
    <w:rsid w:val="006925E0"/>
    <w:rsid w:val="00693DA7"/>
    <w:rsid w:val="00695636"/>
    <w:rsid w:val="006956D6"/>
    <w:rsid w:val="00695B96"/>
    <w:rsid w:val="00695C9B"/>
    <w:rsid w:val="006971A7"/>
    <w:rsid w:val="00697742"/>
    <w:rsid w:val="006A02CF"/>
    <w:rsid w:val="006A0D3E"/>
    <w:rsid w:val="006A0E9F"/>
    <w:rsid w:val="006A0FC1"/>
    <w:rsid w:val="006A2B2E"/>
    <w:rsid w:val="006A455B"/>
    <w:rsid w:val="006A4642"/>
    <w:rsid w:val="006A510A"/>
    <w:rsid w:val="006A5310"/>
    <w:rsid w:val="006A53EA"/>
    <w:rsid w:val="006A6A63"/>
    <w:rsid w:val="006B02E7"/>
    <w:rsid w:val="006B05F0"/>
    <w:rsid w:val="006B131D"/>
    <w:rsid w:val="006B27B8"/>
    <w:rsid w:val="006B30CA"/>
    <w:rsid w:val="006B4D76"/>
    <w:rsid w:val="006B60C7"/>
    <w:rsid w:val="006B6127"/>
    <w:rsid w:val="006B643B"/>
    <w:rsid w:val="006B6B6F"/>
    <w:rsid w:val="006B71DE"/>
    <w:rsid w:val="006B7352"/>
    <w:rsid w:val="006C0BA9"/>
    <w:rsid w:val="006C1569"/>
    <w:rsid w:val="006C21C6"/>
    <w:rsid w:val="006C29A5"/>
    <w:rsid w:val="006C5958"/>
    <w:rsid w:val="006C6719"/>
    <w:rsid w:val="006C721B"/>
    <w:rsid w:val="006C7D57"/>
    <w:rsid w:val="006C7F12"/>
    <w:rsid w:val="006D0F4E"/>
    <w:rsid w:val="006D12BF"/>
    <w:rsid w:val="006D1563"/>
    <w:rsid w:val="006D2369"/>
    <w:rsid w:val="006D2777"/>
    <w:rsid w:val="006D314E"/>
    <w:rsid w:val="006D39BD"/>
    <w:rsid w:val="006D4278"/>
    <w:rsid w:val="006D43F0"/>
    <w:rsid w:val="006D4D93"/>
    <w:rsid w:val="006D52F9"/>
    <w:rsid w:val="006D6080"/>
    <w:rsid w:val="006D61E7"/>
    <w:rsid w:val="006D63B5"/>
    <w:rsid w:val="006D77C0"/>
    <w:rsid w:val="006D7833"/>
    <w:rsid w:val="006D7CA7"/>
    <w:rsid w:val="006D7E6B"/>
    <w:rsid w:val="006E13DB"/>
    <w:rsid w:val="006E24C6"/>
    <w:rsid w:val="006E2C13"/>
    <w:rsid w:val="006E6B0F"/>
    <w:rsid w:val="006F0AE2"/>
    <w:rsid w:val="006F1D9A"/>
    <w:rsid w:val="006F20A3"/>
    <w:rsid w:val="006F33DA"/>
    <w:rsid w:val="006F3563"/>
    <w:rsid w:val="006F384C"/>
    <w:rsid w:val="006F38B1"/>
    <w:rsid w:val="006F3A56"/>
    <w:rsid w:val="006F3E3A"/>
    <w:rsid w:val="006F4F72"/>
    <w:rsid w:val="006F5FEC"/>
    <w:rsid w:val="006F63EE"/>
    <w:rsid w:val="006F6BD0"/>
    <w:rsid w:val="006F74B4"/>
    <w:rsid w:val="006F7512"/>
    <w:rsid w:val="007005D9"/>
    <w:rsid w:val="00701192"/>
    <w:rsid w:val="007015D8"/>
    <w:rsid w:val="0070164A"/>
    <w:rsid w:val="00702926"/>
    <w:rsid w:val="00702A5A"/>
    <w:rsid w:val="00702E5F"/>
    <w:rsid w:val="007046ED"/>
    <w:rsid w:val="00704A99"/>
    <w:rsid w:val="007052F6"/>
    <w:rsid w:val="00705E9C"/>
    <w:rsid w:val="00706FF2"/>
    <w:rsid w:val="00710C37"/>
    <w:rsid w:val="00710DE4"/>
    <w:rsid w:val="00711AA1"/>
    <w:rsid w:val="00712A2B"/>
    <w:rsid w:val="00713212"/>
    <w:rsid w:val="0071338D"/>
    <w:rsid w:val="00713C2A"/>
    <w:rsid w:val="007142CA"/>
    <w:rsid w:val="007147C7"/>
    <w:rsid w:val="007176EB"/>
    <w:rsid w:val="007200AB"/>
    <w:rsid w:val="0072011D"/>
    <w:rsid w:val="007201EF"/>
    <w:rsid w:val="007206D2"/>
    <w:rsid w:val="00720CB1"/>
    <w:rsid w:val="00721B5F"/>
    <w:rsid w:val="00721F18"/>
    <w:rsid w:val="00722738"/>
    <w:rsid w:val="00722AEA"/>
    <w:rsid w:val="00723C7F"/>
    <w:rsid w:val="00726151"/>
    <w:rsid w:val="00727DCF"/>
    <w:rsid w:val="0073057D"/>
    <w:rsid w:val="00730795"/>
    <w:rsid w:val="00730CB6"/>
    <w:rsid w:val="007315D8"/>
    <w:rsid w:val="00731870"/>
    <w:rsid w:val="00732232"/>
    <w:rsid w:val="0073290C"/>
    <w:rsid w:val="00732C76"/>
    <w:rsid w:val="00733CA8"/>
    <w:rsid w:val="0073496F"/>
    <w:rsid w:val="00734E79"/>
    <w:rsid w:val="00734F63"/>
    <w:rsid w:val="0073597B"/>
    <w:rsid w:val="007366B7"/>
    <w:rsid w:val="0073691A"/>
    <w:rsid w:val="00737482"/>
    <w:rsid w:val="0074015E"/>
    <w:rsid w:val="00740A61"/>
    <w:rsid w:val="007427CA"/>
    <w:rsid w:val="00744696"/>
    <w:rsid w:val="00745134"/>
    <w:rsid w:val="00745231"/>
    <w:rsid w:val="00745636"/>
    <w:rsid w:val="0074722E"/>
    <w:rsid w:val="007475BE"/>
    <w:rsid w:val="00747C13"/>
    <w:rsid w:val="00751CCF"/>
    <w:rsid w:val="00751CD8"/>
    <w:rsid w:val="00751F9E"/>
    <w:rsid w:val="007525B8"/>
    <w:rsid w:val="007542CC"/>
    <w:rsid w:val="00754C5D"/>
    <w:rsid w:val="0075635F"/>
    <w:rsid w:val="007564D0"/>
    <w:rsid w:val="007577AD"/>
    <w:rsid w:val="007612DB"/>
    <w:rsid w:val="00762F1C"/>
    <w:rsid w:val="00762F94"/>
    <w:rsid w:val="00765C4E"/>
    <w:rsid w:val="007660E7"/>
    <w:rsid w:val="00766DC5"/>
    <w:rsid w:val="007670C2"/>
    <w:rsid w:val="007716EB"/>
    <w:rsid w:val="007718F9"/>
    <w:rsid w:val="00772C05"/>
    <w:rsid w:val="00772E6B"/>
    <w:rsid w:val="0077302B"/>
    <w:rsid w:val="00773340"/>
    <w:rsid w:val="00773346"/>
    <w:rsid w:val="00775236"/>
    <w:rsid w:val="0077523B"/>
    <w:rsid w:val="00777184"/>
    <w:rsid w:val="00777B7D"/>
    <w:rsid w:val="00777FAC"/>
    <w:rsid w:val="007801C5"/>
    <w:rsid w:val="00780FCB"/>
    <w:rsid w:val="00781B59"/>
    <w:rsid w:val="00781F34"/>
    <w:rsid w:val="007826F7"/>
    <w:rsid w:val="0078278E"/>
    <w:rsid w:val="007828EE"/>
    <w:rsid w:val="007848CD"/>
    <w:rsid w:val="00785E8B"/>
    <w:rsid w:val="0078623B"/>
    <w:rsid w:val="00786767"/>
    <w:rsid w:val="007873F0"/>
    <w:rsid w:val="00787523"/>
    <w:rsid w:val="00791CA3"/>
    <w:rsid w:val="00791E22"/>
    <w:rsid w:val="00792189"/>
    <w:rsid w:val="00792C48"/>
    <w:rsid w:val="0079401B"/>
    <w:rsid w:val="00794633"/>
    <w:rsid w:val="0079516D"/>
    <w:rsid w:val="007955E7"/>
    <w:rsid w:val="00796882"/>
    <w:rsid w:val="0079720C"/>
    <w:rsid w:val="007977CC"/>
    <w:rsid w:val="007A1D76"/>
    <w:rsid w:val="007A1F76"/>
    <w:rsid w:val="007A2C81"/>
    <w:rsid w:val="007A34D3"/>
    <w:rsid w:val="007A3546"/>
    <w:rsid w:val="007A4668"/>
    <w:rsid w:val="007A4AE0"/>
    <w:rsid w:val="007A4EB7"/>
    <w:rsid w:val="007A4EBC"/>
    <w:rsid w:val="007A6191"/>
    <w:rsid w:val="007B09B9"/>
    <w:rsid w:val="007B0C53"/>
    <w:rsid w:val="007B1224"/>
    <w:rsid w:val="007B146B"/>
    <w:rsid w:val="007B1D0E"/>
    <w:rsid w:val="007B2EC0"/>
    <w:rsid w:val="007B3364"/>
    <w:rsid w:val="007B3A07"/>
    <w:rsid w:val="007B432B"/>
    <w:rsid w:val="007B5078"/>
    <w:rsid w:val="007B5614"/>
    <w:rsid w:val="007B68F6"/>
    <w:rsid w:val="007B7576"/>
    <w:rsid w:val="007B77C0"/>
    <w:rsid w:val="007B7BBD"/>
    <w:rsid w:val="007C0B74"/>
    <w:rsid w:val="007C0B81"/>
    <w:rsid w:val="007C1EE8"/>
    <w:rsid w:val="007C21E7"/>
    <w:rsid w:val="007C29BE"/>
    <w:rsid w:val="007C2F98"/>
    <w:rsid w:val="007C3806"/>
    <w:rsid w:val="007C3BA5"/>
    <w:rsid w:val="007C4422"/>
    <w:rsid w:val="007C44E8"/>
    <w:rsid w:val="007C4696"/>
    <w:rsid w:val="007C4AC6"/>
    <w:rsid w:val="007C60FC"/>
    <w:rsid w:val="007C6895"/>
    <w:rsid w:val="007D1C76"/>
    <w:rsid w:val="007D2515"/>
    <w:rsid w:val="007D29E7"/>
    <w:rsid w:val="007D2F49"/>
    <w:rsid w:val="007D3B48"/>
    <w:rsid w:val="007D3E20"/>
    <w:rsid w:val="007D41DA"/>
    <w:rsid w:val="007D4B3A"/>
    <w:rsid w:val="007D52BC"/>
    <w:rsid w:val="007D534C"/>
    <w:rsid w:val="007D596F"/>
    <w:rsid w:val="007D66CF"/>
    <w:rsid w:val="007D67BA"/>
    <w:rsid w:val="007D69F8"/>
    <w:rsid w:val="007D6D54"/>
    <w:rsid w:val="007D702D"/>
    <w:rsid w:val="007D7104"/>
    <w:rsid w:val="007D7ABB"/>
    <w:rsid w:val="007E03F1"/>
    <w:rsid w:val="007E0FD1"/>
    <w:rsid w:val="007E1B7E"/>
    <w:rsid w:val="007E4625"/>
    <w:rsid w:val="007E4766"/>
    <w:rsid w:val="007E5BEC"/>
    <w:rsid w:val="007E73B9"/>
    <w:rsid w:val="007E753B"/>
    <w:rsid w:val="007F048E"/>
    <w:rsid w:val="007F1C85"/>
    <w:rsid w:val="007F1CE1"/>
    <w:rsid w:val="007F37CB"/>
    <w:rsid w:val="007F3830"/>
    <w:rsid w:val="007F459B"/>
    <w:rsid w:val="007F4852"/>
    <w:rsid w:val="007F5FC1"/>
    <w:rsid w:val="007F66CD"/>
    <w:rsid w:val="007F6B27"/>
    <w:rsid w:val="007F6BA1"/>
    <w:rsid w:val="007F7D77"/>
    <w:rsid w:val="008000D9"/>
    <w:rsid w:val="00800FA2"/>
    <w:rsid w:val="008018C6"/>
    <w:rsid w:val="00801C52"/>
    <w:rsid w:val="00802117"/>
    <w:rsid w:val="00802799"/>
    <w:rsid w:val="00802C2C"/>
    <w:rsid w:val="0080301E"/>
    <w:rsid w:val="0080410E"/>
    <w:rsid w:val="0080457A"/>
    <w:rsid w:val="00804ACC"/>
    <w:rsid w:val="00806878"/>
    <w:rsid w:val="0081007E"/>
    <w:rsid w:val="0081035F"/>
    <w:rsid w:val="00811608"/>
    <w:rsid w:val="00811B6C"/>
    <w:rsid w:val="00811CAD"/>
    <w:rsid w:val="00812452"/>
    <w:rsid w:val="008129D3"/>
    <w:rsid w:val="008133AA"/>
    <w:rsid w:val="00815607"/>
    <w:rsid w:val="0081630C"/>
    <w:rsid w:val="00816340"/>
    <w:rsid w:val="00817126"/>
    <w:rsid w:val="00817288"/>
    <w:rsid w:val="0081768E"/>
    <w:rsid w:val="0082076C"/>
    <w:rsid w:val="00821A85"/>
    <w:rsid w:val="00821F0E"/>
    <w:rsid w:val="008220D4"/>
    <w:rsid w:val="008227DF"/>
    <w:rsid w:val="00822FFC"/>
    <w:rsid w:val="00823281"/>
    <w:rsid w:val="0082466D"/>
    <w:rsid w:val="00825412"/>
    <w:rsid w:val="00825CB1"/>
    <w:rsid w:val="00826331"/>
    <w:rsid w:val="00830244"/>
    <w:rsid w:val="00830F2E"/>
    <w:rsid w:val="00831236"/>
    <w:rsid w:val="00831495"/>
    <w:rsid w:val="00831712"/>
    <w:rsid w:val="008338CF"/>
    <w:rsid w:val="00833D9B"/>
    <w:rsid w:val="00833DFB"/>
    <w:rsid w:val="00834304"/>
    <w:rsid w:val="008343CC"/>
    <w:rsid w:val="00835335"/>
    <w:rsid w:val="00835BC0"/>
    <w:rsid w:val="008379CD"/>
    <w:rsid w:val="00837AAD"/>
    <w:rsid w:val="008400CF"/>
    <w:rsid w:val="00840AC5"/>
    <w:rsid w:val="00841DB3"/>
    <w:rsid w:val="008455B2"/>
    <w:rsid w:val="00845CF3"/>
    <w:rsid w:val="00847B9C"/>
    <w:rsid w:val="00847BC5"/>
    <w:rsid w:val="00850481"/>
    <w:rsid w:val="008506F5"/>
    <w:rsid w:val="00850CA2"/>
    <w:rsid w:val="008516C9"/>
    <w:rsid w:val="00852522"/>
    <w:rsid w:val="00853810"/>
    <w:rsid w:val="00854220"/>
    <w:rsid w:val="00854AC8"/>
    <w:rsid w:val="008558CC"/>
    <w:rsid w:val="0085594C"/>
    <w:rsid w:val="0085602B"/>
    <w:rsid w:val="0085733E"/>
    <w:rsid w:val="00860EFD"/>
    <w:rsid w:val="0086165C"/>
    <w:rsid w:val="00861AAE"/>
    <w:rsid w:val="00863763"/>
    <w:rsid w:val="0086604D"/>
    <w:rsid w:val="0086734A"/>
    <w:rsid w:val="00867969"/>
    <w:rsid w:val="00870408"/>
    <w:rsid w:val="008717E7"/>
    <w:rsid w:val="00871B61"/>
    <w:rsid w:val="00871E65"/>
    <w:rsid w:val="0087243C"/>
    <w:rsid w:val="00873376"/>
    <w:rsid w:val="008735BA"/>
    <w:rsid w:val="008747B1"/>
    <w:rsid w:val="00874994"/>
    <w:rsid w:val="008754EA"/>
    <w:rsid w:val="00875A4E"/>
    <w:rsid w:val="00876459"/>
    <w:rsid w:val="0087654B"/>
    <w:rsid w:val="00877262"/>
    <w:rsid w:val="00877BD6"/>
    <w:rsid w:val="00877FAD"/>
    <w:rsid w:val="00880931"/>
    <w:rsid w:val="0088172A"/>
    <w:rsid w:val="00881DC7"/>
    <w:rsid w:val="0088216A"/>
    <w:rsid w:val="00882AA2"/>
    <w:rsid w:val="00882F14"/>
    <w:rsid w:val="00883000"/>
    <w:rsid w:val="008843AF"/>
    <w:rsid w:val="008846A5"/>
    <w:rsid w:val="0088472D"/>
    <w:rsid w:val="00884DB7"/>
    <w:rsid w:val="00885A23"/>
    <w:rsid w:val="00885A68"/>
    <w:rsid w:val="00886F66"/>
    <w:rsid w:val="00887637"/>
    <w:rsid w:val="008877F1"/>
    <w:rsid w:val="008878C1"/>
    <w:rsid w:val="00887C6A"/>
    <w:rsid w:val="00890B5F"/>
    <w:rsid w:val="008927A7"/>
    <w:rsid w:val="00892ABF"/>
    <w:rsid w:val="008942B1"/>
    <w:rsid w:val="00894691"/>
    <w:rsid w:val="0089477F"/>
    <w:rsid w:val="00894EA1"/>
    <w:rsid w:val="00894F48"/>
    <w:rsid w:val="00895514"/>
    <w:rsid w:val="0089554C"/>
    <w:rsid w:val="00895563"/>
    <w:rsid w:val="0089577A"/>
    <w:rsid w:val="00896B6E"/>
    <w:rsid w:val="008970BD"/>
    <w:rsid w:val="008A069C"/>
    <w:rsid w:val="008A0B93"/>
    <w:rsid w:val="008A0BD3"/>
    <w:rsid w:val="008A0F55"/>
    <w:rsid w:val="008A1605"/>
    <w:rsid w:val="008A1F5D"/>
    <w:rsid w:val="008A21F6"/>
    <w:rsid w:val="008A2A5A"/>
    <w:rsid w:val="008A2F1E"/>
    <w:rsid w:val="008A356F"/>
    <w:rsid w:val="008A4D44"/>
    <w:rsid w:val="008A4E37"/>
    <w:rsid w:val="008A56B4"/>
    <w:rsid w:val="008A5883"/>
    <w:rsid w:val="008A5B80"/>
    <w:rsid w:val="008A64B0"/>
    <w:rsid w:val="008A652C"/>
    <w:rsid w:val="008A7375"/>
    <w:rsid w:val="008A794F"/>
    <w:rsid w:val="008B0869"/>
    <w:rsid w:val="008B0A11"/>
    <w:rsid w:val="008B1C4C"/>
    <w:rsid w:val="008B1EDC"/>
    <w:rsid w:val="008B22E2"/>
    <w:rsid w:val="008B2CE7"/>
    <w:rsid w:val="008B3000"/>
    <w:rsid w:val="008B3B20"/>
    <w:rsid w:val="008B3F3D"/>
    <w:rsid w:val="008B4C7B"/>
    <w:rsid w:val="008B673E"/>
    <w:rsid w:val="008B6AED"/>
    <w:rsid w:val="008C022C"/>
    <w:rsid w:val="008C026F"/>
    <w:rsid w:val="008C02EA"/>
    <w:rsid w:val="008C084C"/>
    <w:rsid w:val="008C0D31"/>
    <w:rsid w:val="008C1EEC"/>
    <w:rsid w:val="008C3368"/>
    <w:rsid w:val="008C36E3"/>
    <w:rsid w:val="008C3D24"/>
    <w:rsid w:val="008C4479"/>
    <w:rsid w:val="008C4545"/>
    <w:rsid w:val="008C56A7"/>
    <w:rsid w:val="008C59CC"/>
    <w:rsid w:val="008C785D"/>
    <w:rsid w:val="008D0F0D"/>
    <w:rsid w:val="008D17C7"/>
    <w:rsid w:val="008D1E8A"/>
    <w:rsid w:val="008D1F49"/>
    <w:rsid w:val="008D2EB4"/>
    <w:rsid w:val="008D330F"/>
    <w:rsid w:val="008D35C2"/>
    <w:rsid w:val="008D4150"/>
    <w:rsid w:val="008D6D01"/>
    <w:rsid w:val="008D74A5"/>
    <w:rsid w:val="008D7A16"/>
    <w:rsid w:val="008D7C18"/>
    <w:rsid w:val="008E0FFF"/>
    <w:rsid w:val="008E418F"/>
    <w:rsid w:val="008E45B0"/>
    <w:rsid w:val="008E4F06"/>
    <w:rsid w:val="008E5008"/>
    <w:rsid w:val="008E5125"/>
    <w:rsid w:val="008E52CE"/>
    <w:rsid w:val="008E5D82"/>
    <w:rsid w:val="008E6134"/>
    <w:rsid w:val="008E688A"/>
    <w:rsid w:val="008E6936"/>
    <w:rsid w:val="008F056C"/>
    <w:rsid w:val="008F0CE9"/>
    <w:rsid w:val="008F118B"/>
    <w:rsid w:val="008F2339"/>
    <w:rsid w:val="008F2442"/>
    <w:rsid w:val="008F2821"/>
    <w:rsid w:val="008F319E"/>
    <w:rsid w:val="008F33C1"/>
    <w:rsid w:val="008F3496"/>
    <w:rsid w:val="008F4FE7"/>
    <w:rsid w:val="008F63F7"/>
    <w:rsid w:val="008F7030"/>
    <w:rsid w:val="008F7C77"/>
    <w:rsid w:val="008F7D96"/>
    <w:rsid w:val="00900DE1"/>
    <w:rsid w:val="00900DEF"/>
    <w:rsid w:val="00901F50"/>
    <w:rsid w:val="00902F76"/>
    <w:rsid w:val="00903332"/>
    <w:rsid w:val="009036ED"/>
    <w:rsid w:val="009038F8"/>
    <w:rsid w:val="009041CF"/>
    <w:rsid w:val="00904532"/>
    <w:rsid w:val="00905F2C"/>
    <w:rsid w:val="00906184"/>
    <w:rsid w:val="00906ADD"/>
    <w:rsid w:val="00906B27"/>
    <w:rsid w:val="00906CD7"/>
    <w:rsid w:val="009077B2"/>
    <w:rsid w:val="00907D0E"/>
    <w:rsid w:val="009110C9"/>
    <w:rsid w:val="0091194F"/>
    <w:rsid w:val="00913199"/>
    <w:rsid w:val="009136CF"/>
    <w:rsid w:val="00915FED"/>
    <w:rsid w:val="009162A3"/>
    <w:rsid w:val="00916625"/>
    <w:rsid w:val="00916AEC"/>
    <w:rsid w:val="0091717A"/>
    <w:rsid w:val="00917D29"/>
    <w:rsid w:val="0092020E"/>
    <w:rsid w:val="00921726"/>
    <w:rsid w:val="009224B8"/>
    <w:rsid w:val="00922798"/>
    <w:rsid w:val="009228AE"/>
    <w:rsid w:val="00923A25"/>
    <w:rsid w:val="00924D93"/>
    <w:rsid w:val="009254F0"/>
    <w:rsid w:val="0092728F"/>
    <w:rsid w:val="009309BC"/>
    <w:rsid w:val="00932954"/>
    <w:rsid w:val="00935479"/>
    <w:rsid w:val="00936041"/>
    <w:rsid w:val="009373CB"/>
    <w:rsid w:val="00940038"/>
    <w:rsid w:val="00940389"/>
    <w:rsid w:val="009414B4"/>
    <w:rsid w:val="00941E78"/>
    <w:rsid w:val="009421CF"/>
    <w:rsid w:val="009425DF"/>
    <w:rsid w:val="0094422F"/>
    <w:rsid w:val="009448D5"/>
    <w:rsid w:val="00945289"/>
    <w:rsid w:val="00945367"/>
    <w:rsid w:val="00946E82"/>
    <w:rsid w:val="0094768F"/>
    <w:rsid w:val="0094775B"/>
    <w:rsid w:val="009503B1"/>
    <w:rsid w:val="00950C9D"/>
    <w:rsid w:val="00952762"/>
    <w:rsid w:val="00953663"/>
    <w:rsid w:val="009556E1"/>
    <w:rsid w:val="00960A9D"/>
    <w:rsid w:val="009614DE"/>
    <w:rsid w:val="00961E5F"/>
    <w:rsid w:val="0096254E"/>
    <w:rsid w:val="00962FDB"/>
    <w:rsid w:val="009631A5"/>
    <w:rsid w:val="00963605"/>
    <w:rsid w:val="00963A91"/>
    <w:rsid w:val="00963BC8"/>
    <w:rsid w:val="00964955"/>
    <w:rsid w:val="0096512A"/>
    <w:rsid w:val="00965BE5"/>
    <w:rsid w:val="00966130"/>
    <w:rsid w:val="009673FA"/>
    <w:rsid w:val="0096764F"/>
    <w:rsid w:val="00967922"/>
    <w:rsid w:val="009705CF"/>
    <w:rsid w:val="00970B6C"/>
    <w:rsid w:val="00971820"/>
    <w:rsid w:val="0097247B"/>
    <w:rsid w:val="009724F5"/>
    <w:rsid w:val="009730D5"/>
    <w:rsid w:val="00973AEC"/>
    <w:rsid w:val="00974650"/>
    <w:rsid w:val="00974A6E"/>
    <w:rsid w:val="00975E64"/>
    <w:rsid w:val="00976221"/>
    <w:rsid w:val="0097631A"/>
    <w:rsid w:val="00976CE4"/>
    <w:rsid w:val="009814BC"/>
    <w:rsid w:val="00981632"/>
    <w:rsid w:val="00981EE6"/>
    <w:rsid w:val="009825A5"/>
    <w:rsid w:val="00983898"/>
    <w:rsid w:val="0098483E"/>
    <w:rsid w:val="009849C5"/>
    <w:rsid w:val="00984B44"/>
    <w:rsid w:val="00984D3F"/>
    <w:rsid w:val="00984D54"/>
    <w:rsid w:val="0098571C"/>
    <w:rsid w:val="00986F7D"/>
    <w:rsid w:val="009873DD"/>
    <w:rsid w:val="00987E1D"/>
    <w:rsid w:val="00990570"/>
    <w:rsid w:val="00990BC1"/>
    <w:rsid w:val="00990C7B"/>
    <w:rsid w:val="00990CBE"/>
    <w:rsid w:val="00991062"/>
    <w:rsid w:val="009910B5"/>
    <w:rsid w:val="00991F84"/>
    <w:rsid w:val="00992029"/>
    <w:rsid w:val="00992C33"/>
    <w:rsid w:val="00992EF0"/>
    <w:rsid w:val="0099313C"/>
    <w:rsid w:val="00993D4B"/>
    <w:rsid w:val="00994B5E"/>
    <w:rsid w:val="00994FC7"/>
    <w:rsid w:val="009957C5"/>
    <w:rsid w:val="00995CCD"/>
    <w:rsid w:val="00996BB7"/>
    <w:rsid w:val="009970A9"/>
    <w:rsid w:val="00997CB5"/>
    <w:rsid w:val="00997E8C"/>
    <w:rsid w:val="009A09EC"/>
    <w:rsid w:val="009A12CE"/>
    <w:rsid w:val="009A21A5"/>
    <w:rsid w:val="009A2275"/>
    <w:rsid w:val="009A2CE3"/>
    <w:rsid w:val="009A3498"/>
    <w:rsid w:val="009A4046"/>
    <w:rsid w:val="009A4CB3"/>
    <w:rsid w:val="009A4CE2"/>
    <w:rsid w:val="009A4FD0"/>
    <w:rsid w:val="009A5108"/>
    <w:rsid w:val="009A5386"/>
    <w:rsid w:val="009A5721"/>
    <w:rsid w:val="009A57D4"/>
    <w:rsid w:val="009A581B"/>
    <w:rsid w:val="009A6265"/>
    <w:rsid w:val="009A66E2"/>
    <w:rsid w:val="009A6E8C"/>
    <w:rsid w:val="009B0291"/>
    <w:rsid w:val="009B0CD2"/>
    <w:rsid w:val="009B1470"/>
    <w:rsid w:val="009B23E7"/>
    <w:rsid w:val="009B3168"/>
    <w:rsid w:val="009B42B8"/>
    <w:rsid w:val="009B52A4"/>
    <w:rsid w:val="009B7173"/>
    <w:rsid w:val="009B7683"/>
    <w:rsid w:val="009B7A2C"/>
    <w:rsid w:val="009B7DBD"/>
    <w:rsid w:val="009C0318"/>
    <w:rsid w:val="009C0F51"/>
    <w:rsid w:val="009C1A7A"/>
    <w:rsid w:val="009C23DC"/>
    <w:rsid w:val="009C2603"/>
    <w:rsid w:val="009C28D9"/>
    <w:rsid w:val="009C2C46"/>
    <w:rsid w:val="009C3D04"/>
    <w:rsid w:val="009C4062"/>
    <w:rsid w:val="009C460E"/>
    <w:rsid w:val="009C636D"/>
    <w:rsid w:val="009C720C"/>
    <w:rsid w:val="009C7C43"/>
    <w:rsid w:val="009C7E78"/>
    <w:rsid w:val="009D159C"/>
    <w:rsid w:val="009D167D"/>
    <w:rsid w:val="009D1825"/>
    <w:rsid w:val="009D1BB4"/>
    <w:rsid w:val="009D2421"/>
    <w:rsid w:val="009D3059"/>
    <w:rsid w:val="009D373F"/>
    <w:rsid w:val="009D467F"/>
    <w:rsid w:val="009D6330"/>
    <w:rsid w:val="009D6B13"/>
    <w:rsid w:val="009D6FE3"/>
    <w:rsid w:val="009D7046"/>
    <w:rsid w:val="009D749E"/>
    <w:rsid w:val="009D78C4"/>
    <w:rsid w:val="009D78D3"/>
    <w:rsid w:val="009E0B41"/>
    <w:rsid w:val="009E1403"/>
    <w:rsid w:val="009E1A5B"/>
    <w:rsid w:val="009E2AB4"/>
    <w:rsid w:val="009E538D"/>
    <w:rsid w:val="009E76CC"/>
    <w:rsid w:val="009E7F3F"/>
    <w:rsid w:val="009E7FB2"/>
    <w:rsid w:val="009F01D6"/>
    <w:rsid w:val="009F0773"/>
    <w:rsid w:val="009F07A0"/>
    <w:rsid w:val="009F2816"/>
    <w:rsid w:val="009F55E5"/>
    <w:rsid w:val="009F64E8"/>
    <w:rsid w:val="009F7454"/>
    <w:rsid w:val="009F7A41"/>
    <w:rsid w:val="00A062B5"/>
    <w:rsid w:val="00A065FC"/>
    <w:rsid w:val="00A0798F"/>
    <w:rsid w:val="00A07EAD"/>
    <w:rsid w:val="00A07F38"/>
    <w:rsid w:val="00A11EAE"/>
    <w:rsid w:val="00A11EB3"/>
    <w:rsid w:val="00A1206F"/>
    <w:rsid w:val="00A14333"/>
    <w:rsid w:val="00A156CC"/>
    <w:rsid w:val="00A15A1D"/>
    <w:rsid w:val="00A1617B"/>
    <w:rsid w:val="00A16BE4"/>
    <w:rsid w:val="00A16CA0"/>
    <w:rsid w:val="00A16CDB"/>
    <w:rsid w:val="00A172FF"/>
    <w:rsid w:val="00A20A02"/>
    <w:rsid w:val="00A20AD7"/>
    <w:rsid w:val="00A21A31"/>
    <w:rsid w:val="00A21ED7"/>
    <w:rsid w:val="00A22289"/>
    <w:rsid w:val="00A23860"/>
    <w:rsid w:val="00A24B27"/>
    <w:rsid w:val="00A25260"/>
    <w:rsid w:val="00A25942"/>
    <w:rsid w:val="00A259C5"/>
    <w:rsid w:val="00A2680A"/>
    <w:rsid w:val="00A26EC9"/>
    <w:rsid w:val="00A2791F"/>
    <w:rsid w:val="00A3055F"/>
    <w:rsid w:val="00A30EE1"/>
    <w:rsid w:val="00A32C9F"/>
    <w:rsid w:val="00A32E10"/>
    <w:rsid w:val="00A3307A"/>
    <w:rsid w:val="00A33554"/>
    <w:rsid w:val="00A35377"/>
    <w:rsid w:val="00A36A57"/>
    <w:rsid w:val="00A36BDE"/>
    <w:rsid w:val="00A37519"/>
    <w:rsid w:val="00A42534"/>
    <w:rsid w:val="00A42720"/>
    <w:rsid w:val="00A42832"/>
    <w:rsid w:val="00A436C0"/>
    <w:rsid w:val="00A43BF1"/>
    <w:rsid w:val="00A44CE5"/>
    <w:rsid w:val="00A4524C"/>
    <w:rsid w:val="00A45449"/>
    <w:rsid w:val="00A4554D"/>
    <w:rsid w:val="00A45E56"/>
    <w:rsid w:val="00A461C0"/>
    <w:rsid w:val="00A47A24"/>
    <w:rsid w:val="00A47B69"/>
    <w:rsid w:val="00A5013E"/>
    <w:rsid w:val="00A501A3"/>
    <w:rsid w:val="00A509D4"/>
    <w:rsid w:val="00A50B40"/>
    <w:rsid w:val="00A5129C"/>
    <w:rsid w:val="00A525C4"/>
    <w:rsid w:val="00A52736"/>
    <w:rsid w:val="00A5320E"/>
    <w:rsid w:val="00A53735"/>
    <w:rsid w:val="00A56F2D"/>
    <w:rsid w:val="00A57759"/>
    <w:rsid w:val="00A603A9"/>
    <w:rsid w:val="00A60B07"/>
    <w:rsid w:val="00A60F94"/>
    <w:rsid w:val="00A61E3E"/>
    <w:rsid w:val="00A633F3"/>
    <w:rsid w:val="00A63EEE"/>
    <w:rsid w:val="00A650B2"/>
    <w:rsid w:val="00A661C3"/>
    <w:rsid w:val="00A670F2"/>
    <w:rsid w:val="00A67E19"/>
    <w:rsid w:val="00A70177"/>
    <w:rsid w:val="00A71402"/>
    <w:rsid w:val="00A7153D"/>
    <w:rsid w:val="00A71598"/>
    <w:rsid w:val="00A71E31"/>
    <w:rsid w:val="00A72F43"/>
    <w:rsid w:val="00A73085"/>
    <w:rsid w:val="00A731A5"/>
    <w:rsid w:val="00A743CA"/>
    <w:rsid w:val="00A7456C"/>
    <w:rsid w:val="00A74B0F"/>
    <w:rsid w:val="00A770E5"/>
    <w:rsid w:val="00A7789F"/>
    <w:rsid w:val="00A81197"/>
    <w:rsid w:val="00A8168C"/>
    <w:rsid w:val="00A820D0"/>
    <w:rsid w:val="00A82B2A"/>
    <w:rsid w:val="00A84401"/>
    <w:rsid w:val="00A86FC8"/>
    <w:rsid w:val="00A90794"/>
    <w:rsid w:val="00A91936"/>
    <w:rsid w:val="00A91EE5"/>
    <w:rsid w:val="00A92ACC"/>
    <w:rsid w:val="00A939A6"/>
    <w:rsid w:val="00A96E8C"/>
    <w:rsid w:val="00A97027"/>
    <w:rsid w:val="00A97FC7"/>
    <w:rsid w:val="00AA0521"/>
    <w:rsid w:val="00AA07C3"/>
    <w:rsid w:val="00AA08DF"/>
    <w:rsid w:val="00AA1236"/>
    <w:rsid w:val="00AA1293"/>
    <w:rsid w:val="00AA12B3"/>
    <w:rsid w:val="00AA20BD"/>
    <w:rsid w:val="00AA3C04"/>
    <w:rsid w:val="00AA4D36"/>
    <w:rsid w:val="00AA5DC3"/>
    <w:rsid w:val="00AA644C"/>
    <w:rsid w:val="00AA690A"/>
    <w:rsid w:val="00AB16E4"/>
    <w:rsid w:val="00AB1FEE"/>
    <w:rsid w:val="00AB2454"/>
    <w:rsid w:val="00AB46B8"/>
    <w:rsid w:val="00AB4D33"/>
    <w:rsid w:val="00AB535F"/>
    <w:rsid w:val="00AB59C1"/>
    <w:rsid w:val="00AB6D21"/>
    <w:rsid w:val="00AB74F4"/>
    <w:rsid w:val="00AB7CDD"/>
    <w:rsid w:val="00AC02D4"/>
    <w:rsid w:val="00AC1769"/>
    <w:rsid w:val="00AC2D4E"/>
    <w:rsid w:val="00AC3FC0"/>
    <w:rsid w:val="00AC436F"/>
    <w:rsid w:val="00AC4ADF"/>
    <w:rsid w:val="00AC52F0"/>
    <w:rsid w:val="00AC5819"/>
    <w:rsid w:val="00AC6DBA"/>
    <w:rsid w:val="00AC7046"/>
    <w:rsid w:val="00AC758A"/>
    <w:rsid w:val="00AC7969"/>
    <w:rsid w:val="00AD03E7"/>
    <w:rsid w:val="00AD0D13"/>
    <w:rsid w:val="00AD1377"/>
    <w:rsid w:val="00AD1551"/>
    <w:rsid w:val="00AD1C7A"/>
    <w:rsid w:val="00AD24CD"/>
    <w:rsid w:val="00AD270F"/>
    <w:rsid w:val="00AD2B9A"/>
    <w:rsid w:val="00AD2E7B"/>
    <w:rsid w:val="00AD35B6"/>
    <w:rsid w:val="00AD4437"/>
    <w:rsid w:val="00AD46BC"/>
    <w:rsid w:val="00AD4B30"/>
    <w:rsid w:val="00AD77DB"/>
    <w:rsid w:val="00AE0187"/>
    <w:rsid w:val="00AE0FFB"/>
    <w:rsid w:val="00AE17BE"/>
    <w:rsid w:val="00AE21CE"/>
    <w:rsid w:val="00AE3B14"/>
    <w:rsid w:val="00AE405A"/>
    <w:rsid w:val="00AE47EB"/>
    <w:rsid w:val="00AE4FB0"/>
    <w:rsid w:val="00AE50C1"/>
    <w:rsid w:val="00AE519E"/>
    <w:rsid w:val="00AE51C7"/>
    <w:rsid w:val="00AE677D"/>
    <w:rsid w:val="00AE6C0A"/>
    <w:rsid w:val="00AE6EC2"/>
    <w:rsid w:val="00AE737A"/>
    <w:rsid w:val="00AE7A38"/>
    <w:rsid w:val="00AF2EF1"/>
    <w:rsid w:val="00AF44BA"/>
    <w:rsid w:val="00AF49AB"/>
    <w:rsid w:val="00AF5191"/>
    <w:rsid w:val="00AF6361"/>
    <w:rsid w:val="00AF69F2"/>
    <w:rsid w:val="00AF6A5C"/>
    <w:rsid w:val="00AF78C6"/>
    <w:rsid w:val="00AF7EFA"/>
    <w:rsid w:val="00B00021"/>
    <w:rsid w:val="00B009DB"/>
    <w:rsid w:val="00B01CB2"/>
    <w:rsid w:val="00B01E9E"/>
    <w:rsid w:val="00B022A4"/>
    <w:rsid w:val="00B03A71"/>
    <w:rsid w:val="00B043CF"/>
    <w:rsid w:val="00B043FA"/>
    <w:rsid w:val="00B04C22"/>
    <w:rsid w:val="00B04CAE"/>
    <w:rsid w:val="00B05812"/>
    <w:rsid w:val="00B05ED4"/>
    <w:rsid w:val="00B064E4"/>
    <w:rsid w:val="00B06F72"/>
    <w:rsid w:val="00B077DD"/>
    <w:rsid w:val="00B0784F"/>
    <w:rsid w:val="00B079F4"/>
    <w:rsid w:val="00B07A1E"/>
    <w:rsid w:val="00B100F0"/>
    <w:rsid w:val="00B103DD"/>
    <w:rsid w:val="00B11A3A"/>
    <w:rsid w:val="00B12E91"/>
    <w:rsid w:val="00B13EA6"/>
    <w:rsid w:val="00B14106"/>
    <w:rsid w:val="00B144A0"/>
    <w:rsid w:val="00B1500D"/>
    <w:rsid w:val="00B1589D"/>
    <w:rsid w:val="00B15B58"/>
    <w:rsid w:val="00B16191"/>
    <w:rsid w:val="00B17667"/>
    <w:rsid w:val="00B208E6"/>
    <w:rsid w:val="00B21FEE"/>
    <w:rsid w:val="00B25EE9"/>
    <w:rsid w:val="00B25FC9"/>
    <w:rsid w:val="00B2654F"/>
    <w:rsid w:val="00B27103"/>
    <w:rsid w:val="00B273B3"/>
    <w:rsid w:val="00B2794C"/>
    <w:rsid w:val="00B27CE9"/>
    <w:rsid w:val="00B30195"/>
    <w:rsid w:val="00B30ECA"/>
    <w:rsid w:val="00B314DB"/>
    <w:rsid w:val="00B326BF"/>
    <w:rsid w:val="00B32879"/>
    <w:rsid w:val="00B3472E"/>
    <w:rsid w:val="00B35B10"/>
    <w:rsid w:val="00B3700D"/>
    <w:rsid w:val="00B376E3"/>
    <w:rsid w:val="00B3784B"/>
    <w:rsid w:val="00B37875"/>
    <w:rsid w:val="00B40625"/>
    <w:rsid w:val="00B4072D"/>
    <w:rsid w:val="00B40F53"/>
    <w:rsid w:val="00B41F47"/>
    <w:rsid w:val="00B42646"/>
    <w:rsid w:val="00B45774"/>
    <w:rsid w:val="00B45C84"/>
    <w:rsid w:val="00B45DEC"/>
    <w:rsid w:val="00B45F82"/>
    <w:rsid w:val="00B46EF1"/>
    <w:rsid w:val="00B473A3"/>
    <w:rsid w:val="00B50756"/>
    <w:rsid w:val="00B50CD5"/>
    <w:rsid w:val="00B51A1B"/>
    <w:rsid w:val="00B51F6E"/>
    <w:rsid w:val="00B524DC"/>
    <w:rsid w:val="00B53452"/>
    <w:rsid w:val="00B53590"/>
    <w:rsid w:val="00B55D0F"/>
    <w:rsid w:val="00B5620B"/>
    <w:rsid w:val="00B56EB8"/>
    <w:rsid w:val="00B576FF"/>
    <w:rsid w:val="00B57C24"/>
    <w:rsid w:val="00B57FE9"/>
    <w:rsid w:val="00B6032A"/>
    <w:rsid w:val="00B60348"/>
    <w:rsid w:val="00B60EF8"/>
    <w:rsid w:val="00B61A76"/>
    <w:rsid w:val="00B620B8"/>
    <w:rsid w:val="00B629A0"/>
    <w:rsid w:val="00B62F18"/>
    <w:rsid w:val="00B63A71"/>
    <w:rsid w:val="00B64BBC"/>
    <w:rsid w:val="00B6541E"/>
    <w:rsid w:val="00B65E98"/>
    <w:rsid w:val="00B66B59"/>
    <w:rsid w:val="00B67A94"/>
    <w:rsid w:val="00B71CFE"/>
    <w:rsid w:val="00B71DB9"/>
    <w:rsid w:val="00B72234"/>
    <w:rsid w:val="00B72CE9"/>
    <w:rsid w:val="00B72F29"/>
    <w:rsid w:val="00B73D69"/>
    <w:rsid w:val="00B74476"/>
    <w:rsid w:val="00B749CE"/>
    <w:rsid w:val="00B75AE6"/>
    <w:rsid w:val="00B762FF"/>
    <w:rsid w:val="00B7694B"/>
    <w:rsid w:val="00B770FB"/>
    <w:rsid w:val="00B7750B"/>
    <w:rsid w:val="00B77DA1"/>
    <w:rsid w:val="00B8041D"/>
    <w:rsid w:val="00B81A6C"/>
    <w:rsid w:val="00B8226C"/>
    <w:rsid w:val="00B82478"/>
    <w:rsid w:val="00B835A6"/>
    <w:rsid w:val="00B83E5D"/>
    <w:rsid w:val="00B848A1"/>
    <w:rsid w:val="00B85ABD"/>
    <w:rsid w:val="00B87EF5"/>
    <w:rsid w:val="00B91601"/>
    <w:rsid w:val="00B91855"/>
    <w:rsid w:val="00B91A0A"/>
    <w:rsid w:val="00B92C6C"/>
    <w:rsid w:val="00B93202"/>
    <w:rsid w:val="00B933BA"/>
    <w:rsid w:val="00B941DA"/>
    <w:rsid w:val="00B95D9E"/>
    <w:rsid w:val="00B95EB9"/>
    <w:rsid w:val="00B96BBA"/>
    <w:rsid w:val="00B97DA3"/>
    <w:rsid w:val="00BA0229"/>
    <w:rsid w:val="00BA1BEA"/>
    <w:rsid w:val="00BA2180"/>
    <w:rsid w:val="00BA2435"/>
    <w:rsid w:val="00BA3156"/>
    <w:rsid w:val="00BA33C1"/>
    <w:rsid w:val="00BA367A"/>
    <w:rsid w:val="00BA4193"/>
    <w:rsid w:val="00BA4498"/>
    <w:rsid w:val="00BA5DE6"/>
    <w:rsid w:val="00BA6C8C"/>
    <w:rsid w:val="00BA743F"/>
    <w:rsid w:val="00BB1475"/>
    <w:rsid w:val="00BB2285"/>
    <w:rsid w:val="00BB3201"/>
    <w:rsid w:val="00BB3318"/>
    <w:rsid w:val="00BB3DFE"/>
    <w:rsid w:val="00BB49EB"/>
    <w:rsid w:val="00BB4CC9"/>
    <w:rsid w:val="00BB54FF"/>
    <w:rsid w:val="00BB6136"/>
    <w:rsid w:val="00BB666B"/>
    <w:rsid w:val="00BC00F5"/>
    <w:rsid w:val="00BC05C3"/>
    <w:rsid w:val="00BC0A52"/>
    <w:rsid w:val="00BC0B76"/>
    <w:rsid w:val="00BC1B36"/>
    <w:rsid w:val="00BC2B42"/>
    <w:rsid w:val="00BC2F79"/>
    <w:rsid w:val="00BC354D"/>
    <w:rsid w:val="00BC37B3"/>
    <w:rsid w:val="00BC5D96"/>
    <w:rsid w:val="00BC70F4"/>
    <w:rsid w:val="00BC7E7E"/>
    <w:rsid w:val="00BD1007"/>
    <w:rsid w:val="00BD1639"/>
    <w:rsid w:val="00BD1F45"/>
    <w:rsid w:val="00BD2508"/>
    <w:rsid w:val="00BD25C2"/>
    <w:rsid w:val="00BD4FF0"/>
    <w:rsid w:val="00BD5653"/>
    <w:rsid w:val="00BD59E8"/>
    <w:rsid w:val="00BD6BAA"/>
    <w:rsid w:val="00BD6CDC"/>
    <w:rsid w:val="00BE0E96"/>
    <w:rsid w:val="00BE1543"/>
    <w:rsid w:val="00BE16E1"/>
    <w:rsid w:val="00BE318C"/>
    <w:rsid w:val="00BE47ED"/>
    <w:rsid w:val="00BE53E3"/>
    <w:rsid w:val="00BE5F79"/>
    <w:rsid w:val="00BE5FF1"/>
    <w:rsid w:val="00BE6BE2"/>
    <w:rsid w:val="00BE6FC9"/>
    <w:rsid w:val="00BE7E83"/>
    <w:rsid w:val="00BF0D0E"/>
    <w:rsid w:val="00BF1006"/>
    <w:rsid w:val="00BF1C21"/>
    <w:rsid w:val="00BF2D91"/>
    <w:rsid w:val="00BF471F"/>
    <w:rsid w:val="00BF518B"/>
    <w:rsid w:val="00BF61EB"/>
    <w:rsid w:val="00BF6328"/>
    <w:rsid w:val="00BF64F8"/>
    <w:rsid w:val="00BF6541"/>
    <w:rsid w:val="00BF69E3"/>
    <w:rsid w:val="00BF6A4F"/>
    <w:rsid w:val="00C00E5B"/>
    <w:rsid w:val="00C00E6B"/>
    <w:rsid w:val="00C01DD2"/>
    <w:rsid w:val="00C024B9"/>
    <w:rsid w:val="00C02C6F"/>
    <w:rsid w:val="00C03A59"/>
    <w:rsid w:val="00C042D4"/>
    <w:rsid w:val="00C044AD"/>
    <w:rsid w:val="00C04DB1"/>
    <w:rsid w:val="00C062F6"/>
    <w:rsid w:val="00C06D38"/>
    <w:rsid w:val="00C07F94"/>
    <w:rsid w:val="00C10D1F"/>
    <w:rsid w:val="00C10EE4"/>
    <w:rsid w:val="00C1160A"/>
    <w:rsid w:val="00C12695"/>
    <w:rsid w:val="00C12FE7"/>
    <w:rsid w:val="00C1367F"/>
    <w:rsid w:val="00C13A06"/>
    <w:rsid w:val="00C13C60"/>
    <w:rsid w:val="00C14882"/>
    <w:rsid w:val="00C14D1A"/>
    <w:rsid w:val="00C157FE"/>
    <w:rsid w:val="00C16627"/>
    <w:rsid w:val="00C21095"/>
    <w:rsid w:val="00C224D0"/>
    <w:rsid w:val="00C22D11"/>
    <w:rsid w:val="00C22D70"/>
    <w:rsid w:val="00C2321D"/>
    <w:rsid w:val="00C23508"/>
    <w:rsid w:val="00C2373D"/>
    <w:rsid w:val="00C23EC3"/>
    <w:rsid w:val="00C2472B"/>
    <w:rsid w:val="00C305B0"/>
    <w:rsid w:val="00C30BE8"/>
    <w:rsid w:val="00C31899"/>
    <w:rsid w:val="00C31B2E"/>
    <w:rsid w:val="00C329B8"/>
    <w:rsid w:val="00C32FB7"/>
    <w:rsid w:val="00C33027"/>
    <w:rsid w:val="00C331CC"/>
    <w:rsid w:val="00C33643"/>
    <w:rsid w:val="00C3384E"/>
    <w:rsid w:val="00C34691"/>
    <w:rsid w:val="00C3521F"/>
    <w:rsid w:val="00C352E1"/>
    <w:rsid w:val="00C35FDB"/>
    <w:rsid w:val="00C37710"/>
    <w:rsid w:val="00C37E0F"/>
    <w:rsid w:val="00C4033E"/>
    <w:rsid w:val="00C40AE7"/>
    <w:rsid w:val="00C424F0"/>
    <w:rsid w:val="00C44424"/>
    <w:rsid w:val="00C44695"/>
    <w:rsid w:val="00C44921"/>
    <w:rsid w:val="00C44DBB"/>
    <w:rsid w:val="00C45B67"/>
    <w:rsid w:val="00C476AD"/>
    <w:rsid w:val="00C5064B"/>
    <w:rsid w:val="00C51298"/>
    <w:rsid w:val="00C51B0F"/>
    <w:rsid w:val="00C51C3A"/>
    <w:rsid w:val="00C52363"/>
    <w:rsid w:val="00C52D61"/>
    <w:rsid w:val="00C52F1D"/>
    <w:rsid w:val="00C53167"/>
    <w:rsid w:val="00C532A4"/>
    <w:rsid w:val="00C53484"/>
    <w:rsid w:val="00C53EAC"/>
    <w:rsid w:val="00C5467B"/>
    <w:rsid w:val="00C54EB1"/>
    <w:rsid w:val="00C5543C"/>
    <w:rsid w:val="00C555CE"/>
    <w:rsid w:val="00C57245"/>
    <w:rsid w:val="00C574A7"/>
    <w:rsid w:val="00C579E5"/>
    <w:rsid w:val="00C57C87"/>
    <w:rsid w:val="00C57EA4"/>
    <w:rsid w:val="00C612FF"/>
    <w:rsid w:val="00C629B6"/>
    <w:rsid w:val="00C63F8E"/>
    <w:rsid w:val="00C64383"/>
    <w:rsid w:val="00C650E4"/>
    <w:rsid w:val="00C6512D"/>
    <w:rsid w:val="00C66283"/>
    <w:rsid w:val="00C66C27"/>
    <w:rsid w:val="00C66D8F"/>
    <w:rsid w:val="00C6753D"/>
    <w:rsid w:val="00C7020A"/>
    <w:rsid w:val="00C7066E"/>
    <w:rsid w:val="00C723BA"/>
    <w:rsid w:val="00C72E3F"/>
    <w:rsid w:val="00C745A2"/>
    <w:rsid w:val="00C75223"/>
    <w:rsid w:val="00C753E6"/>
    <w:rsid w:val="00C763CE"/>
    <w:rsid w:val="00C7670D"/>
    <w:rsid w:val="00C76B7A"/>
    <w:rsid w:val="00C778AE"/>
    <w:rsid w:val="00C779B7"/>
    <w:rsid w:val="00C77CC6"/>
    <w:rsid w:val="00C807A1"/>
    <w:rsid w:val="00C8129A"/>
    <w:rsid w:val="00C81C17"/>
    <w:rsid w:val="00C83A36"/>
    <w:rsid w:val="00C846A0"/>
    <w:rsid w:val="00C84A2C"/>
    <w:rsid w:val="00C85002"/>
    <w:rsid w:val="00C86634"/>
    <w:rsid w:val="00C90360"/>
    <w:rsid w:val="00C90E2C"/>
    <w:rsid w:val="00C91EBF"/>
    <w:rsid w:val="00C9214A"/>
    <w:rsid w:val="00C924BC"/>
    <w:rsid w:val="00C924F8"/>
    <w:rsid w:val="00C92D2A"/>
    <w:rsid w:val="00C93897"/>
    <w:rsid w:val="00C93968"/>
    <w:rsid w:val="00C94069"/>
    <w:rsid w:val="00C94D4F"/>
    <w:rsid w:val="00C9514F"/>
    <w:rsid w:val="00C95D55"/>
    <w:rsid w:val="00C9623F"/>
    <w:rsid w:val="00C97386"/>
    <w:rsid w:val="00C97716"/>
    <w:rsid w:val="00CA0101"/>
    <w:rsid w:val="00CA0207"/>
    <w:rsid w:val="00CA0B24"/>
    <w:rsid w:val="00CA1729"/>
    <w:rsid w:val="00CA199B"/>
    <w:rsid w:val="00CA25DF"/>
    <w:rsid w:val="00CA303B"/>
    <w:rsid w:val="00CA3354"/>
    <w:rsid w:val="00CA375D"/>
    <w:rsid w:val="00CA3F66"/>
    <w:rsid w:val="00CA4F2D"/>
    <w:rsid w:val="00CA64AA"/>
    <w:rsid w:val="00CB1811"/>
    <w:rsid w:val="00CB1C02"/>
    <w:rsid w:val="00CB1CC9"/>
    <w:rsid w:val="00CB20BA"/>
    <w:rsid w:val="00CB2769"/>
    <w:rsid w:val="00CB4B48"/>
    <w:rsid w:val="00CB5C92"/>
    <w:rsid w:val="00CB7B9D"/>
    <w:rsid w:val="00CC2888"/>
    <w:rsid w:val="00CC3046"/>
    <w:rsid w:val="00CC351D"/>
    <w:rsid w:val="00CC4981"/>
    <w:rsid w:val="00CC6784"/>
    <w:rsid w:val="00CC7240"/>
    <w:rsid w:val="00CC7AFD"/>
    <w:rsid w:val="00CD15E8"/>
    <w:rsid w:val="00CD1746"/>
    <w:rsid w:val="00CD1C50"/>
    <w:rsid w:val="00CD1F06"/>
    <w:rsid w:val="00CD22C8"/>
    <w:rsid w:val="00CD29EA"/>
    <w:rsid w:val="00CD2EF3"/>
    <w:rsid w:val="00CD4142"/>
    <w:rsid w:val="00CD45B4"/>
    <w:rsid w:val="00CD47CC"/>
    <w:rsid w:val="00CD5ABA"/>
    <w:rsid w:val="00CD72D9"/>
    <w:rsid w:val="00CE1439"/>
    <w:rsid w:val="00CE1FCF"/>
    <w:rsid w:val="00CE2235"/>
    <w:rsid w:val="00CE27DB"/>
    <w:rsid w:val="00CE2B52"/>
    <w:rsid w:val="00CE3412"/>
    <w:rsid w:val="00CE377D"/>
    <w:rsid w:val="00CE4FC8"/>
    <w:rsid w:val="00CE56E4"/>
    <w:rsid w:val="00CE5C7E"/>
    <w:rsid w:val="00CE72DA"/>
    <w:rsid w:val="00CE72F7"/>
    <w:rsid w:val="00CF02ED"/>
    <w:rsid w:val="00CF259B"/>
    <w:rsid w:val="00CF4287"/>
    <w:rsid w:val="00CF48EB"/>
    <w:rsid w:val="00CF4FD4"/>
    <w:rsid w:val="00CF50B4"/>
    <w:rsid w:val="00CF56E8"/>
    <w:rsid w:val="00CF58E0"/>
    <w:rsid w:val="00CF671A"/>
    <w:rsid w:val="00CF6F88"/>
    <w:rsid w:val="00CF71DB"/>
    <w:rsid w:val="00CF72BC"/>
    <w:rsid w:val="00CF7A93"/>
    <w:rsid w:val="00D00CF5"/>
    <w:rsid w:val="00D0164C"/>
    <w:rsid w:val="00D02259"/>
    <w:rsid w:val="00D03718"/>
    <w:rsid w:val="00D03FE3"/>
    <w:rsid w:val="00D04763"/>
    <w:rsid w:val="00D04ADC"/>
    <w:rsid w:val="00D04E3B"/>
    <w:rsid w:val="00D04F1E"/>
    <w:rsid w:val="00D05442"/>
    <w:rsid w:val="00D05539"/>
    <w:rsid w:val="00D05AE2"/>
    <w:rsid w:val="00D05CB2"/>
    <w:rsid w:val="00D06734"/>
    <w:rsid w:val="00D06AFF"/>
    <w:rsid w:val="00D072AA"/>
    <w:rsid w:val="00D077C4"/>
    <w:rsid w:val="00D07BA6"/>
    <w:rsid w:val="00D10732"/>
    <w:rsid w:val="00D10964"/>
    <w:rsid w:val="00D1223A"/>
    <w:rsid w:val="00D14129"/>
    <w:rsid w:val="00D14297"/>
    <w:rsid w:val="00D158DA"/>
    <w:rsid w:val="00D15A7D"/>
    <w:rsid w:val="00D15EF2"/>
    <w:rsid w:val="00D17CDF"/>
    <w:rsid w:val="00D17E4F"/>
    <w:rsid w:val="00D2038E"/>
    <w:rsid w:val="00D20FB0"/>
    <w:rsid w:val="00D21EA9"/>
    <w:rsid w:val="00D22E23"/>
    <w:rsid w:val="00D2370C"/>
    <w:rsid w:val="00D24500"/>
    <w:rsid w:val="00D24A10"/>
    <w:rsid w:val="00D25C22"/>
    <w:rsid w:val="00D267E0"/>
    <w:rsid w:val="00D302BE"/>
    <w:rsid w:val="00D303E8"/>
    <w:rsid w:val="00D30A5D"/>
    <w:rsid w:val="00D3182A"/>
    <w:rsid w:val="00D32EA8"/>
    <w:rsid w:val="00D32EEA"/>
    <w:rsid w:val="00D33EB8"/>
    <w:rsid w:val="00D34230"/>
    <w:rsid w:val="00D34BE9"/>
    <w:rsid w:val="00D34E39"/>
    <w:rsid w:val="00D34E4E"/>
    <w:rsid w:val="00D36875"/>
    <w:rsid w:val="00D37AC2"/>
    <w:rsid w:val="00D40114"/>
    <w:rsid w:val="00D40285"/>
    <w:rsid w:val="00D40B5C"/>
    <w:rsid w:val="00D41AC7"/>
    <w:rsid w:val="00D41B4F"/>
    <w:rsid w:val="00D42399"/>
    <w:rsid w:val="00D42AE2"/>
    <w:rsid w:val="00D42BE0"/>
    <w:rsid w:val="00D42ECB"/>
    <w:rsid w:val="00D446CF"/>
    <w:rsid w:val="00D44A1A"/>
    <w:rsid w:val="00D4567E"/>
    <w:rsid w:val="00D45B67"/>
    <w:rsid w:val="00D46151"/>
    <w:rsid w:val="00D47ADA"/>
    <w:rsid w:val="00D47C44"/>
    <w:rsid w:val="00D51BCB"/>
    <w:rsid w:val="00D52EBE"/>
    <w:rsid w:val="00D5410B"/>
    <w:rsid w:val="00D54B46"/>
    <w:rsid w:val="00D551DA"/>
    <w:rsid w:val="00D555EC"/>
    <w:rsid w:val="00D569E6"/>
    <w:rsid w:val="00D56B46"/>
    <w:rsid w:val="00D6007D"/>
    <w:rsid w:val="00D6091A"/>
    <w:rsid w:val="00D62D5E"/>
    <w:rsid w:val="00D62D66"/>
    <w:rsid w:val="00D634CD"/>
    <w:rsid w:val="00D639A4"/>
    <w:rsid w:val="00D640E7"/>
    <w:rsid w:val="00D65219"/>
    <w:rsid w:val="00D65423"/>
    <w:rsid w:val="00D65CCE"/>
    <w:rsid w:val="00D66E49"/>
    <w:rsid w:val="00D67DFB"/>
    <w:rsid w:val="00D70001"/>
    <w:rsid w:val="00D707B2"/>
    <w:rsid w:val="00D711F8"/>
    <w:rsid w:val="00D73497"/>
    <w:rsid w:val="00D73946"/>
    <w:rsid w:val="00D73AEB"/>
    <w:rsid w:val="00D7457B"/>
    <w:rsid w:val="00D74DC9"/>
    <w:rsid w:val="00D7501D"/>
    <w:rsid w:val="00D7508D"/>
    <w:rsid w:val="00D753FC"/>
    <w:rsid w:val="00D75BD4"/>
    <w:rsid w:val="00D76B7D"/>
    <w:rsid w:val="00D77311"/>
    <w:rsid w:val="00D80524"/>
    <w:rsid w:val="00D80C04"/>
    <w:rsid w:val="00D815D0"/>
    <w:rsid w:val="00D81A69"/>
    <w:rsid w:val="00D8248C"/>
    <w:rsid w:val="00D833AE"/>
    <w:rsid w:val="00D83B2A"/>
    <w:rsid w:val="00D84320"/>
    <w:rsid w:val="00D84470"/>
    <w:rsid w:val="00D84CE1"/>
    <w:rsid w:val="00D84E09"/>
    <w:rsid w:val="00D85BEE"/>
    <w:rsid w:val="00D861FB"/>
    <w:rsid w:val="00D8680F"/>
    <w:rsid w:val="00D86F99"/>
    <w:rsid w:val="00D87403"/>
    <w:rsid w:val="00D87F14"/>
    <w:rsid w:val="00D87F67"/>
    <w:rsid w:val="00D91831"/>
    <w:rsid w:val="00D93BC0"/>
    <w:rsid w:val="00D946EF"/>
    <w:rsid w:val="00D95266"/>
    <w:rsid w:val="00D95487"/>
    <w:rsid w:val="00D96143"/>
    <w:rsid w:val="00D9630C"/>
    <w:rsid w:val="00D96EB4"/>
    <w:rsid w:val="00D96F15"/>
    <w:rsid w:val="00D97CEE"/>
    <w:rsid w:val="00DA0613"/>
    <w:rsid w:val="00DA141D"/>
    <w:rsid w:val="00DA15C3"/>
    <w:rsid w:val="00DA1C4F"/>
    <w:rsid w:val="00DA2830"/>
    <w:rsid w:val="00DA3071"/>
    <w:rsid w:val="00DA367A"/>
    <w:rsid w:val="00DA3EDF"/>
    <w:rsid w:val="00DA4870"/>
    <w:rsid w:val="00DA5857"/>
    <w:rsid w:val="00DA5F5B"/>
    <w:rsid w:val="00DA7B87"/>
    <w:rsid w:val="00DB0B73"/>
    <w:rsid w:val="00DB16EF"/>
    <w:rsid w:val="00DB1734"/>
    <w:rsid w:val="00DB1F4B"/>
    <w:rsid w:val="00DB2F06"/>
    <w:rsid w:val="00DB310C"/>
    <w:rsid w:val="00DB3C1B"/>
    <w:rsid w:val="00DB40CD"/>
    <w:rsid w:val="00DB472E"/>
    <w:rsid w:val="00DB484F"/>
    <w:rsid w:val="00DB509D"/>
    <w:rsid w:val="00DB69A7"/>
    <w:rsid w:val="00DB69D4"/>
    <w:rsid w:val="00DB6CB9"/>
    <w:rsid w:val="00DB7AAA"/>
    <w:rsid w:val="00DC12AD"/>
    <w:rsid w:val="00DC21A1"/>
    <w:rsid w:val="00DC262D"/>
    <w:rsid w:val="00DC3168"/>
    <w:rsid w:val="00DC3296"/>
    <w:rsid w:val="00DC3402"/>
    <w:rsid w:val="00DC4CCE"/>
    <w:rsid w:val="00DC50A1"/>
    <w:rsid w:val="00DC50CD"/>
    <w:rsid w:val="00DC55C2"/>
    <w:rsid w:val="00DC5699"/>
    <w:rsid w:val="00DC67E4"/>
    <w:rsid w:val="00DC6805"/>
    <w:rsid w:val="00DC7C5D"/>
    <w:rsid w:val="00DD0493"/>
    <w:rsid w:val="00DD07D3"/>
    <w:rsid w:val="00DD129C"/>
    <w:rsid w:val="00DD12D4"/>
    <w:rsid w:val="00DD3303"/>
    <w:rsid w:val="00DD3D2A"/>
    <w:rsid w:val="00DD4AB4"/>
    <w:rsid w:val="00DD4BF0"/>
    <w:rsid w:val="00DD54AB"/>
    <w:rsid w:val="00DD6151"/>
    <w:rsid w:val="00DD621A"/>
    <w:rsid w:val="00DD79C0"/>
    <w:rsid w:val="00DE0553"/>
    <w:rsid w:val="00DE16E6"/>
    <w:rsid w:val="00DE25FE"/>
    <w:rsid w:val="00DE2943"/>
    <w:rsid w:val="00DE2FB7"/>
    <w:rsid w:val="00DE5251"/>
    <w:rsid w:val="00DE5DDF"/>
    <w:rsid w:val="00DE60AD"/>
    <w:rsid w:val="00DE6179"/>
    <w:rsid w:val="00DE61B4"/>
    <w:rsid w:val="00DE67A2"/>
    <w:rsid w:val="00DE68D9"/>
    <w:rsid w:val="00DE69F1"/>
    <w:rsid w:val="00DE75C6"/>
    <w:rsid w:val="00DF050C"/>
    <w:rsid w:val="00DF0729"/>
    <w:rsid w:val="00DF08E2"/>
    <w:rsid w:val="00DF091C"/>
    <w:rsid w:val="00DF0AB7"/>
    <w:rsid w:val="00DF0B5E"/>
    <w:rsid w:val="00DF0E4C"/>
    <w:rsid w:val="00DF1AB1"/>
    <w:rsid w:val="00DF205F"/>
    <w:rsid w:val="00DF27ED"/>
    <w:rsid w:val="00DF2913"/>
    <w:rsid w:val="00DF353D"/>
    <w:rsid w:val="00DF49E9"/>
    <w:rsid w:val="00DF4A99"/>
    <w:rsid w:val="00DF5C32"/>
    <w:rsid w:val="00DF6268"/>
    <w:rsid w:val="00DF7110"/>
    <w:rsid w:val="00DF7152"/>
    <w:rsid w:val="00DF75B9"/>
    <w:rsid w:val="00DF7967"/>
    <w:rsid w:val="00DF7DB5"/>
    <w:rsid w:val="00E0410C"/>
    <w:rsid w:val="00E04883"/>
    <w:rsid w:val="00E049E1"/>
    <w:rsid w:val="00E04B8B"/>
    <w:rsid w:val="00E04F41"/>
    <w:rsid w:val="00E05686"/>
    <w:rsid w:val="00E0598F"/>
    <w:rsid w:val="00E0630E"/>
    <w:rsid w:val="00E07BA3"/>
    <w:rsid w:val="00E07DC7"/>
    <w:rsid w:val="00E10BCF"/>
    <w:rsid w:val="00E1174F"/>
    <w:rsid w:val="00E12989"/>
    <w:rsid w:val="00E12BC5"/>
    <w:rsid w:val="00E1362A"/>
    <w:rsid w:val="00E13A27"/>
    <w:rsid w:val="00E15ADC"/>
    <w:rsid w:val="00E16760"/>
    <w:rsid w:val="00E17C64"/>
    <w:rsid w:val="00E17F5B"/>
    <w:rsid w:val="00E20122"/>
    <w:rsid w:val="00E20497"/>
    <w:rsid w:val="00E20688"/>
    <w:rsid w:val="00E218C9"/>
    <w:rsid w:val="00E226DA"/>
    <w:rsid w:val="00E228C3"/>
    <w:rsid w:val="00E23BD2"/>
    <w:rsid w:val="00E23EEB"/>
    <w:rsid w:val="00E24A2A"/>
    <w:rsid w:val="00E250E4"/>
    <w:rsid w:val="00E2555A"/>
    <w:rsid w:val="00E2764A"/>
    <w:rsid w:val="00E278C2"/>
    <w:rsid w:val="00E27C77"/>
    <w:rsid w:val="00E302DE"/>
    <w:rsid w:val="00E321A8"/>
    <w:rsid w:val="00E3339B"/>
    <w:rsid w:val="00E33480"/>
    <w:rsid w:val="00E339E6"/>
    <w:rsid w:val="00E34451"/>
    <w:rsid w:val="00E34BFF"/>
    <w:rsid w:val="00E34CC7"/>
    <w:rsid w:val="00E34D31"/>
    <w:rsid w:val="00E350ED"/>
    <w:rsid w:val="00E36005"/>
    <w:rsid w:val="00E365F3"/>
    <w:rsid w:val="00E36605"/>
    <w:rsid w:val="00E3743F"/>
    <w:rsid w:val="00E37ED3"/>
    <w:rsid w:val="00E37FF3"/>
    <w:rsid w:val="00E400D4"/>
    <w:rsid w:val="00E4049E"/>
    <w:rsid w:val="00E41885"/>
    <w:rsid w:val="00E42ADC"/>
    <w:rsid w:val="00E436A5"/>
    <w:rsid w:val="00E43A6F"/>
    <w:rsid w:val="00E45101"/>
    <w:rsid w:val="00E45889"/>
    <w:rsid w:val="00E4750E"/>
    <w:rsid w:val="00E47783"/>
    <w:rsid w:val="00E505D8"/>
    <w:rsid w:val="00E50A7B"/>
    <w:rsid w:val="00E50B47"/>
    <w:rsid w:val="00E512CD"/>
    <w:rsid w:val="00E51766"/>
    <w:rsid w:val="00E51C86"/>
    <w:rsid w:val="00E5228F"/>
    <w:rsid w:val="00E5230C"/>
    <w:rsid w:val="00E536B4"/>
    <w:rsid w:val="00E54170"/>
    <w:rsid w:val="00E545B8"/>
    <w:rsid w:val="00E55BE9"/>
    <w:rsid w:val="00E55CE0"/>
    <w:rsid w:val="00E55F09"/>
    <w:rsid w:val="00E56350"/>
    <w:rsid w:val="00E563AD"/>
    <w:rsid w:val="00E572B4"/>
    <w:rsid w:val="00E57428"/>
    <w:rsid w:val="00E57628"/>
    <w:rsid w:val="00E57822"/>
    <w:rsid w:val="00E60852"/>
    <w:rsid w:val="00E609BA"/>
    <w:rsid w:val="00E621B5"/>
    <w:rsid w:val="00E62939"/>
    <w:rsid w:val="00E63C71"/>
    <w:rsid w:val="00E65122"/>
    <w:rsid w:val="00E660ED"/>
    <w:rsid w:val="00E662E3"/>
    <w:rsid w:val="00E6698F"/>
    <w:rsid w:val="00E669BA"/>
    <w:rsid w:val="00E66CF0"/>
    <w:rsid w:val="00E66E0C"/>
    <w:rsid w:val="00E7030D"/>
    <w:rsid w:val="00E71A06"/>
    <w:rsid w:val="00E71C21"/>
    <w:rsid w:val="00E72117"/>
    <w:rsid w:val="00E7305C"/>
    <w:rsid w:val="00E734BB"/>
    <w:rsid w:val="00E73EBC"/>
    <w:rsid w:val="00E74CBD"/>
    <w:rsid w:val="00E75B8E"/>
    <w:rsid w:val="00E8052D"/>
    <w:rsid w:val="00E809B7"/>
    <w:rsid w:val="00E80FD4"/>
    <w:rsid w:val="00E82108"/>
    <w:rsid w:val="00E82819"/>
    <w:rsid w:val="00E82DB9"/>
    <w:rsid w:val="00E83B4E"/>
    <w:rsid w:val="00E8401B"/>
    <w:rsid w:val="00E8433F"/>
    <w:rsid w:val="00E84C93"/>
    <w:rsid w:val="00E85ABE"/>
    <w:rsid w:val="00E873F0"/>
    <w:rsid w:val="00E875F0"/>
    <w:rsid w:val="00E876D6"/>
    <w:rsid w:val="00E87A61"/>
    <w:rsid w:val="00E87E59"/>
    <w:rsid w:val="00E900A1"/>
    <w:rsid w:val="00E90BC4"/>
    <w:rsid w:val="00E91098"/>
    <w:rsid w:val="00E912A2"/>
    <w:rsid w:val="00E91CA0"/>
    <w:rsid w:val="00E924B2"/>
    <w:rsid w:val="00E92747"/>
    <w:rsid w:val="00E9274D"/>
    <w:rsid w:val="00E93A58"/>
    <w:rsid w:val="00E93F1B"/>
    <w:rsid w:val="00E95074"/>
    <w:rsid w:val="00E96495"/>
    <w:rsid w:val="00E9684C"/>
    <w:rsid w:val="00E971E2"/>
    <w:rsid w:val="00E979B8"/>
    <w:rsid w:val="00E97A95"/>
    <w:rsid w:val="00EA0022"/>
    <w:rsid w:val="00EA04A0"/>
    <w:rsid w:val="00EA0534"/>
    <w:rsid w:val="00EA076F"/>
    <w:rsid w:val="00EA1B29"/>
    <w:rsid w:val="00EA2462"/>
    <w:rsid w:val="00EA2D07"/>
    <w:rsid w:val="00EA4DC8"/>
    <w:rsid w:val="00EA4DD6"/>
    <w:rsid w:val="00EA5271"/>
    <w:rsid w:val="00EA5EC1"/>
    <w:rsid w:val="00EA74ED"/>
    <w:rsid w:val="00EA7576"/>
    <w:rsid w:val="00EA75C9"/>
    <w:rsid w:val="00EB1436"/>
    <w:rsid w:val="00EB18C8"/>
    <w:rsid w:val="00EB3242"/>
    <w:rsid w:val="00EB39C7"/>
    <w:rsid w:val="00EB39D7"/>
    <w:rsid w:val="00EB450C"/>
    <w:rsid w:val="00EB488F"/>
    <w:rsid w:val="00EB6333"/>
    <w:rsid w:val="00EB6C04"/>
    <w:rsid w:val="00EB6D51"/>
    <w:rsid w:val="00EC09E7"/>
    <w:rsid w:val="00EC1079"/>
    <w:rsid w:val="00EC1DBC"/>
    <w:rsid w:val="00EC1EFF"/>
    <w:rsid w:val="00EC2359"/>
    <w:rsid w:val="00EC3091"/>
    <w:rsid w:val="00EC42B9"/>
    <w:rsid w:val="00EC5690"/>
    <w:rsid w:val="00EC58C8"/>
    <w:rsid w:val="00EC615A"/>
    <w:rsid w:val="00EC6B92"/>
    <w:rsid w:val="00EC7176"/>
    <w:rsid w:val="00EC7B90"/>
    <w:rsid w:val="00ED0EB4"/>
    <w:rsid w:val="00ED1261"/>
    <w:rsid w:val="00ED2471"/>
    <w:rsid w:val="00ED28C5"/>
    <w:rsid w:val="00ED3BF4"/>
    <w:rsid w:val="00ED48DA"/>
    <w:rsid w:val="00ED49D8"/>
    <w:rsid w:val="00ED65DF"/>
    <w:rsid w:val="00ED6765"/>
    <w:rsid w:val="00ED711C"/>
    <w:rsid w:val="00ED7265"/>
    <w:rsid w:val="00ED7982"/>
    <w:rsid w:val="00EE22A2"/>
    <w:rsid w:val="00EE3C1C"/>
    <w:rsid w:val="00EE47E4"/>
    <w:rsid w:val="00EE5132"/>
    <w:rsid w:val="00EE54B6"/>
    <w:rsid w:val="00EE577B"/>
    <w:rsid w:val="00EE65F7"/>
    <w:rsid w:val="00EF052C"/>
    <w:rsid w:val="00EF0A44"/>
    <w:rsid w:val="00EF107A"/>
    <w:rsid w:val="00EF1327"/>
    <w:rsid w:val="00EF1AC9"/>
    <w:rsid w:val="00EF3AF8"/>
    <w:rsid w:val="00EF4C2E"/>
    <w:rsid w:val="00EF50A8"/>
    <w:rsid w:val="00F00970"/>
    <w:rsid w:val="00F00A34"/>
    <w:rsid w:val="00F01B35"/>
    <w:rsid w:val="00F01BA0"/>
    <w:rsid w:val="00F022A8"/>
    <w:rsid w:val="00F02A0C"/>
    <w:rsid w:val="00F049F4"/>
    <w:rsid w:val="00F059CE"/>
    <w:rsid w:val="00F05F1F"/>
    <w:rsid w:val="00F06659"/>
    <w:rsid w:val="00F06700"/>
    <w:rsid w:val="00F07967"/>
    <w:rsid w:val="00F10184"/>
    <w:rsid w:val="00F10F94"/>
    <w:rsid w:val="00F11B0B"/>
    <w:rsid w:val="00F1212F"/>
    <w:rsid w:val="00F14CFB"/>
    <w:rsid w:val="00F15773"/>
    <w:rsid w:val="00F168A0"/>
    <w:rsid w:val="00F179AA"/>
    <w:rsid w:val="00F205C6"/>
    <w:rsid w:val="00F20FB6"/>
    <w:rsid w:val="00F210C0"/>
    <w:rsid w:val="00F21704"/>
    <w:rsid w:val="00F21912"/>
    <w:rsid w:val="00F22851"/>
    <w:rsid w:val="00F23592"/>
    <w:rsid w:val="00F239E8"/>
    <w:rsid w:val="00F24D1A"/>
    <w:rsid w:val="00F24F79"/>
    <w:rsid w:val="00F25720"/>
    <w:rsid w:val="00F27B77"/>
    <w:rsid w:val="00F27FAA"/>
    <w:rsid w:val="00F30851"/>
    <w:rsid w:val="00F30EC0"/>
    <w:rsid w:val="00F345D9"/>
    <w:rsid w:val="00F35300"/>
    <w:rsid w:val="00F3556E"/>
    <w:rsid w:val="00F356A8"/>
    <w:rsid w:val="00F35C88"/>
    <w:rsid w:val="00F37BED"/>
    <w:rsid w:val="00F409FD"/>
    <w:rsid w:val="00F43A95"/>
    <w:rsid w:val="00F440D2"/>
    <w:rsid w:val="00F45320"/>
    <w:rsid w:val="00F45B2B"/>
    <w:rsid w:val="00F45F4A"/>
    <w:rsid w:val="00F46BF1"/>
    <w:rsid w:val="00F47B56"/>
    <w:rsid w:val="00F47C09"/>
    <w:rsid w:val="00F50163"/>
    <w:rsid w:val="00F5126D"/>
    <w:rsid w:val="00F523C0"/>
    <w:rsid w:val="00F525DE"/>
    <w:rsid w:val="00F52659"/>
    <w:rsid w:val="00F54652"/>
    <w:rsid w:val="00F55C32"/>
    <w:rsid w:val="00F56970"/>
    <w:rsid w:val="00F5732D"/>
    <w:rsid w:val="00F6047F"/>
    <w:rsid w:val="00F60E28"/>
    <w:rsid w:val="00F6118F"/>
    <w:rsid w:val="00F615F1"/>
    <w:rsid w:val="00F62628"/>
    <w:rsid w:val="00F64EBB"/>
    <w:rsid w:val="00F64F39"/>
    <w:rsid w:val="00F65039"/>
    <w:rsid w:val="00F6797E"/>
    <w:rsid w:val="00F712AD"/>
    <w:rsid w:val="00F71FDE"/>
    <w:rsid w:val="00F7489C"/>
    <w:rsid w:val="00F74990"/>
    <w:rsid w:val="00F74EE2"/>
    <w:rsid w:val="00F75605"/>
    <w:rsid w:val="00F75B69"/>
    <w:rsid w:val="00F768A0"/>
    <w:rsid w:val="00F76A12"/>
    <w:rsid w:val="00F77051"/>
    <w:rsid w:val="00F77B0C"/>
    <w:rsid w:val="00F77EAF"/>
    <w:rsid w:val="00F80D0A"/>
    <w:rsid w:val="00F810BC"/>
    <w:rsid w:val="00F8215F"/>
    <w:rsid w:val="00F823B4"/>
    <w:rsid w:val="00F8245D"/>
    <w:rsid w:val="00F82756"/>
    <w:rsid w:val="00F83F71"/>
    <w:rsid w:val="00F84053"/>
    <w:rsid w:val="00F846A1"/>
    <w:rsid w:val="00F84E4F"/>
    <w:rsid w:val="00F85009"/>
    <w:rsid w:val="00F85E43"/>
    <w:rsid w:val="00F861CB"/>
    <w:rsid w:val="00F86473"/>
    <w:rsid w:val="00F90132"/>
    <w:rsid w:val="00F90289"/>
    <w:rsid w:val="00F912FE"/>
    <w:rsid w:val="00F91970"/>
    <w:rsid w:val="00F91EE2"/>
    <w:rsid w:val="00F91F81"/>
    <w:rsid w:val="00F93A7B"/>
    <w:rsid w:val="00F94BAA"/>
    <w:rsid w:val="00F94FD0"/>
    <w:rsid w:val="00F953F4"/>
    <w:rsid w:val="00F95C2E"/>
    <w:rsid w:val="00F95E20"/>
    <w:rsid w:val="00F961BC"/>
    <w:rsid w:val="00F962B4"/>
    <w:rsid w:val="00F96306"/>
    <w:rsid w:val="00F963D0"/>
    <w:rsid w:val="00F966FA"/>
    <w:rsid w:val="00FA0FFA"/>
    <w:rsid w:val="00FA261A"/>
    <w:rsid w:val="00FA39AF"/>
    <w:rsid w:val="00FA3DBE"/>
    <w:rsid w:val="00FA5830"/>
    <w:rsid w:val="00FA62F8"/>
    <w:rsid w:val="00FA6CCE"/>
    <w:rsid w:val="00FA6F23"/>
    <w:rsid w:val="00FA6FDF"/>
    <w:rsid w:val="00FA753A"/>
    <w:rsid w:val="00FA787C"/>
    <w:rsid w:val="00FB09CE"/>
    <w:rsid w:val="00FB0A09"/>
    <w:rsid w:val="00FB0A71"/>
    <w:rsid w:val="00FB281A"/>
    <w:rsid w:val="00FB430D"/>
    <w:rsid w:val="00FB4922"/>
    <w:rsid w:val="00FB4B8E"/>
    <w:rsid w:val="00FB509D"/>
    <w:rsid w:val="00FB5321"/>
    <w:rsid w:val="00FB5DBF"/>
    <w:rsid w:val="00FB68F0"/>
    <w:rsid w:val="00FB7D74"/>
    <w:rsid w:val="00FC0A30"/>
    <w:rsid w:val="00FC1520"/>
    <w:rsid w:val="00FC16E6"/>
    <w:rsid w:val="00FC39E8"/>
    <w:rsid w:val="00FC40F6"/>
    <w:rsid w:val="00FC45B8"/>
    <w:rsid w:val="00FC4D70"/>
    <w:rsid w:val="00FC58CF"/>
    <w:rsid w:val="00FC7278"/>
    <w:rsid w:val="00FC73C4"/>
    <w:rsid w:val="00FC7C2C"/>
    <w:rsid w:val="00FD01C8"/>
    <w:rsid w:val="00FD09CD"/>
    <w:rsid w:val="00FD0E05"/>
    <w:rsid w:val="00FD1AB0"/>
    <w:rsid w:val="00FD1FC8"/>
    <w:rsid w:val="00FD34F7"/>
    <w:rsid w:val="00FD381A"/>
    <w:rsid w:val="00FD3826"/>
    <w:rsid w:val="00FD388F"/>
    <w:rsid w:val="00FD3BAF"/>
    <w:rsid w:val="00FD569E"/>
    <w:rsid w:val="00FD641F"/>
    <w:rsid w:val="00FD6542"/>
    <w:rsid w:val="00FD65AC"/>
    <w:rsid w:val="00FD6A5F"/>
    <w:rsid w:val="00FD7234"/>
    <w:rsid w:val="00FD72C6"/>
    <w:rsid w:val="00FD75E6"/>
    <w:rsid w:val="00FE00C5"/>
    <w:rsid w:val="00FE0534"/>
    <w:rsid w:val="00FE12BF"/>
    <w:rsid w:val="00FE1F4A"/>
    <w:rsid w:val="00FE2D73"/>
    <w:rsid w:val="00FE37DD"/>
    <w:rsid w:val="00FE3BDC"/>
    <w:rsid w:val="00FE5F46"/>
    <w:rsid w:val="00FE61D3"/>
    <w:rsid w:val="00FE65F0"/>
    <w:rsid w:val="00FE784D"/>
    <w:rsid w:val="00FF0401"/>
    <w:rsid w:val="00FF049E"/>
    <w:rsid w:val="00FF0CD6"/>
    <w:rsid w:val="00FF1385"/>
    <w:rsid w:val="00FF32CE"/>
    <w:rsid w:val="00FF3B96"/>
    <w:rsid w:val="00FF3C5D"/>
    <w:rsid w:val="00FF43F6"/>
    <w:rsid w:val="00FF4ABA"/>
    <w:rsid w:val="00FF5409"/>
    <w:rsid w:val="00FF5AD1"/>
    <w:rsid w:val="00FF6049"/>
    <w:rsid w:val="00FF64A5"/>
    <w:rsid w:val="00FF75EE"/>
    <w:rsid w:val="00FF7B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AB9AA"/>
  <w15:chartTrackingRefBased/>
  <w15:docId w15:val="{E5EC1746-CB51-48DB-B17E-1E52AE97B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8D5"/>
    <w:pPr>
      <w:spacing w:line="260" w:lineRule="atLeast"/>
    </w:pPr>
    <w:rPr>
      <w:rFonts w:ascii="Times New Roman" w:hAnsi="Times New Roman"/>
      <w:sz w:val="22"/>
      <w:szCs w:val="22"/>
      <w:lang w:val="en-GB"/>
    </w:rPr>
  </w:style>
  <w:style w:type="paragraph" w:styleId="Heading1">
    <w:name w:val="heading 1"/>
    <w:basedOn w:val="Heading2"/>
    <w:next w:val="BodyText"/>
    <w:qFormat/>
    <w:pPr>
      <w:numPr>
        <w:ilvl w:val="0"/>
      </w:numPr>
      <w:outlineLvl w:val="0"/>
    </w:pPr>
  </w:style>
  <w:style w:type="paragraph" w:styleId="Heading2">
    <w:name w:val="heading 2"/>
    <w:basedOn w:val="Heading3"/>
    <w:next w:val="BodyText"/>
    <w:qFormat/>
    <w:pPr>
      <w:numPr>
        <w:ilvl w:val="1"/>
        <w:numId w:val="4"/>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cs="CG Times (W1)"/>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pPr>
      <w:spacing w:before="240" w:line="360" w:lineRule="auto"/>
      <w:ind w:left="540"/>
    </w:pPr>
    <w:rPr>
      <w:rFonts w:cs="CG Times (W1)"/>
      <w:sz w:val="20"/>
      <w:szCs w:val="20"/>
      <w:lang w:val="en-US"/>
    </w:rPr>
  </w:style>
  <w:style w:type="paragraph" w:styleId="BodyText2">
    <w:name w:val="Body Text 2"/>
    <w:basedOn w:val="Normal"/>
    <w:pPr>
      <w:spacing w:before="120" w:line="360" w:lineRule="auto"/>
      <w:ind w:right="360"/>
      <w:jc w:val="both"/>
    </w:pPr>
    <w:rPr>
      <w:sz w:val="20"/>
      <w:szCs w:val="20"/>
      <w:lang w:val="en-US"/>
    </w:rPr>
  </w:style>
  <w:style w:type="paragraph" w:styleId="Caption">
    <w:name w:val="caption"/>
    <w:basedOn w:val="Normal"/>
    <w:next w:val="Normal"/>
    <w:qFormat/>
    <w:pPr>
      <w:tabs>
        <w:tab w:val="left" w:pos="1800"/>
        <w:tab w:val="decimal" w:pos="8180"/>
      </w:tabs>
      <w:spacing w:before="120" w:line="360" w:lineRule="auto"/>
      <w:ind w:left="547" w:right="374"/>
      <w:jc w:val="both"/>
    </w:pPr>
    <w:rPr>
      <w:sz w:val="20"/>
      <w:szCs w:val="20"/>
      <w:u w:val="single"/>
      <w:lang w:val="en-US"/>
    </w:rPr>
  </w:style>
  <w:style w:type="paragraph" w:styleId="BodyText3">
    <w:name w:val="Body Text 3"/>
    <w:basedOn w:val="Normal"/>
    <w:pPr>
      <w:tabs>
        <w:tab w:val="left" w:pos="540"/>
        <w:tab w:val="decimal" w:pos="8180"/>
      </w:tabs>
      <w:spacing w:line="240" w:lineRule="atLeast"/>
      <w:ind w:right="374"/>
      <w:jc w:val="both"/>
    </w:pPr>
    <w:rPr>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customStyle="1" w:styleId="xxbody">
    <w:name w:val="x.x body"/>
    <w:basedOn w:val="Normal"/>
    <w:pPr>
      <w:widowControl w:val="0"/>
      <w:spacing w:before="240" w:line="360" w:lineRule="atLeast"/>
      <w:ind w:left="720"/>
      <w:jc w:val="both"/>
    </w:pPr>
    <w:rPr>
      <w:rFonts w:ascii="CG Times (W1)" w:hAnsi="CG Times (W1)" w:cs="Cordia New"/>
      <w:sz w:val="32"/>
      <w:szCs w:val="32"/>
      <w:lang w:val="th-TH"/>
    </w:rPr>
  </w:style>
  <w:style w:type="paragraph" w:styleId="PlainText">
    <w:name w:val="Plain Text"/>
    <w:basedOn w:val="Normal"/>
    <w:pPr>
      <w:spacing w:line="240" w:lineRule="auto"/>
    </w:pPr>
    <w:rPr>
      <w:rFonts w:eastAsia="Cordia New"/>
      <w:sz w:val="28"/>
      <w:szCs w:val="28"/>
      <w:lang w:val="th-TH"/>
    </w:rPr>
  </w:style>
  <w:style w:type="paragraph" w:styleId="MacroText">
    <w:name w:val="macro"/>
    <w:semiHidden/>
    <w:rsid w:val="00E23BD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jc w:val="both"/>
    </w:pPr>
    <w:rPr>
      <w:rFonts w:cs="Times New Roman"/>
      <w:b/>
      <w:lang w:val="en-US"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57443B"/>
    <w:pPr>
      <w:spacing w:after="120"/>
      <w:ind w:left="720" w:right="389" w:hanging="180"/>
      <w:jc w:val="both"/>
    </w:pPr>
    <w:rPr>
      <w:rFonts w:cs="Times New Roman"/>
      <w:bCs/>
      <w:i/>
      <w:iCs/>
      <w:lang w:val="en-US" w:eastAsia="en-GB"/>
    </w:rPr>
  </w:style>
  <w:style w:type="character" w:customStyle="1" w:styleId="AccPolicysubheadChar">
    <w:name w:val="Acc Policy sub head Char"/>
    <w:link w:val="AccPolicysubhead"/>
    <w:rsid w:val="0057443B"/>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link w:val="AccPolicyalternative"/>
    <w:rsid w:val="007D7104"/>
    <w:rPr>
      <w:bCs/>
      <w:i/>
      <w:iCs/>
      <w:sz w:val="22"/>
      <w:szCs w:val="22"/>
      <w:lang w:val="en-US" w:eastAsia="en-GB" w:bidi="th-TH"/>
    </w:rPr>
  </w:style>
  <w:style w:type="paragraph" w:customStyle="1" w:styleId="BodyTextbullet">
    <w:name w:val="Body Text bullet"/>
    <w:basedOn w:val="BodyText"/>
    <w:next w:val="BodyText"/>
    <w:autoRedefine/>
    <w:rsid w:val="00E82819"/>
    <w:pPr>
      <w:numPr>
        <w:numId w:val="2"/>
      </w:numPr>
      <w:spacing w:after="120"/>
      <w:jc w:val="both"/>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
    <w:basedOn w:val="BodyText"/>
    <w:rsid w:val="003A4D13"/>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uiPriority w:val="39"/>
    <w:rsid w:val="00217B9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tabs>
        <w:tab w:val="num" w:pos="36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acctstatementsub-heading">
    <w:name w:val="acct statement sub-heading"/>
    <w:aliases w:val="ass"/>
    <w:basedOn w:val="Normal"/>
    <w:next w:val="Normal"/>
    <w:rsid w:val="0032082B"/>
    <w:pPr>
      <w:keepNext/>
      <w:keepLines/>
      <w:tabs>
        <w:tab w:val="num" w:pos="540"/>
      </w:tabs>
      <w:spacing w:before="130" w:after="130" w:line="240" w:lineRule="atLeast"/>
      <w:ind w:left="540" w:hanging="1134"/>
      <w:outlineLvl w:val="1"/>
    </w:pPr>
    <w:rPr>
      <w:rFonts w:cs="Times New Roman"/>
      <w:b/>
      <w:szCs w:val="20"/>
      <w:lang w:bidi="ar-SA"/>
    </w:rPr>
  </w:style>
  <w:style w:type="paragraph" w:customStyle="1" w:styleId="acctcolumnheading">
    <w:name w:val="acct column heading"/>
    <w:aliases w:val="ac"/>
    <w:basedOn w:val="Normal"/>
    <w:rsid w:val="00850481"/>
    <w:pPr>
      <w:spacing w:after="260"/>
      <w:jc w:val="center"/>
    </w:pPr>
    <w:rPr>
      <w:rFonts w:cs="Times New Roman"/>
      <w:szCs w:val="20"/>
      <w:lang w:bidi="ar-SA"/>
    </w:rPr>
  </w:style>
  <w:style w:type="paragraph" w:customStyle="1" w:styleId="paragraph">
    <w:name w:val="paragraph"/>
    <w:basedOn w:val="Normal"/>
    <w:next w:val="Normal"/>
    <w:rsid w:val="00EA5271"/>
    <w:pPr>
      <w:tabs>
        <w:tab w:val="left" w:pos="360"/>
      </w:tabs>
      <w:spacing w:line="240" w:lineRule="auto"/>
      <w:ind w:left="360" w:hanging="360"/>
      <w:jc w:val="both"/>
    </w:pPr>
    <w:rPr>
      <w:rFonts w:ascii="TimesNewRomanPS" w:eastAsia="MS Mincho" w:hAnsi="TimesNewRomanPS"/>
      <w:sz w:val="20"/>
      <w:szCs w:val="20"/>
    </w:rPr>
  </w:style>
  <w:style w:type="paragraph" w:customStyle="1" w:styleId="CoverTitle">
    <w:name w:val="Cover Title"/>
    <w:basedOn w:val="Normal"/>
    <w:rsid w:val="00F963D0"/>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CoverClientName">
    <w:name w:val="Cover Client Name"/>
    <w:basedOn w:val="Normal"/>
    <w:rsid w:val="00F963D0"/>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CoverDate">
    <w:name w:val="Cover Dat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acctmainheading">
    <w:name w:val="acct main heading"/>
    <w:aliases w:val="am"/>
    <w:basedOn w:val="Normal"/>
    <w:rsid w:val="00106A22"/>
    <w:pPr>
      <w:keepNext/>
      <w:spacing w:after="140" w:line="320" w:lineRule="atLeast"/>
    </w:pPr>
    <w:rPr>
      <w:rFonts w:cs="Times New Roman"/>
      <w:b/>
      <w:sz w:val="28"/>
      <w:szCs w:val="20"/>
      <w:lang w:bidi="ar-SA"/>
    </w:rPr>
  </w:style>
  <w:style w:type="paragraph" w:customStyle="1" w:styleId="3">
    <w:name w:val="?????3????"/>
    <w:basedOn w:val="Normal"/>
    <w:rsid w:val="00DE75C6"/>
    <w:pPr>
      <w:tabs>
        <w:tab w:val="left" w:pos="360"/>
        <w:tab w:val="left" w:pos="720"/>
      </w:tabs>
      <w:spacing w:line="240" w:lineRule="auto"/>
    </w:pPr>
    <w:rPr>
      <w:rFonts w:ascii="Book Antiqua" w:eastAsia="MS Mincho" w:hAnsi="Book Antiqua"/>
      <w:lang w:val="th-TH"/>
    </w:rPr>
  </w:style>
  <w:style w:type="paragraph" w:customStyle="1" w:styleId="headingitalic">
    <w:name w:val="heading italic"/>
    <w:aliases w:val="hi"/>
    <w:basedOn w:val="Normal"/>
    <w:rsid w:val="00B75AE6"/>
    <w:pPr>
      <w:spacing w:after="260"/>
    </w:pPr>
    <w:rPr>
      <w:rFonts w:cs="Times New Roman"/>
      <w:bCs/>
      <w:i/>
      <w:iCs/>
      <w:szCs w:val="20"/>
      <w:lang w:bidi="ar-SA"/>
    </w:rPr>
  </w:style>
  <w:style w:type="paragraph" w:customStyle="1" w:styleId="accttwolines">
    <w:name w:val="acct two lines"/>
    <w:aliases w:val="a2l"/>
    <w:basedOn w:val="Normal"/>
    <w:rsid w:val="008D6D01"/>
    <w:pPr>
      <w:spacing w:after="240"/>
      <w:ind w:left="142" w:hanging="142"/>
    </w:pPr>
    <w:rPr>
      <w:rFonts w:cs="Times New Roman"/>
      <w:szCs w:val="20"/>
      <w:lang w:bidi="ar-SA"/>
    </w:rPr>
  </w:style>
  <w:style w:type="paragraph" w:customStyle="1" w:styleId="CharChar">
    <w:name w:val="อักขระ อักขระ อักขระ Char Char อักขระ"/>
    <w:basedOn w:val="Normal"/>
    <w:rsid w:val="00A82B2A"/>
    <w:pPr>
      <w:spacing w:after="160" w:line="240" w:lineRule="exact"/>
    </w:pPr>
    <w:rPr>
      <w:rFonts w:ascii="Verdana" w:hAnsi="Verdana"/>
      <w:sz w:val="20"/>
      <w:szCs w:val="20"/>
      <w:lang w:val="en-US" w:bidi="ar-SA"/>
    </w:rPr>
  </w:style>
  <w:style w:type="paragraph" w:customStyle="1" w:styleId="blockbullet">
    <w:name w:val="block bullet"/>
    <w:aliases w:val="bb"/>
    <w:basedOn w:val="block"/>
    <w:rsid w:val="00D8248C"/>
    <w:pPr>
      <w:numPr>
        <w:numId w:val="6"/>
      </w:numPr>
      <w:tabs>
        <w:tab w:val="clear" w:pos="340"/>
        <w:tab w:val="num" w:pos="907"/>
      </w:tabs>
      <w:ind w:left="907"/>
    </w:pPr>
  </w:style>
  <w:style w:type="character" w:customStyle="1" w:styleId="BodyTextChar">
    <w:name w:val="Body Text Char"/>
    <w:aliases w:val="bt Char,body text Char,Body Char"/>
    <w:link w:val="BodyText"/>
    <w:rsid w:val="005B5801"/>
    <w:rPr>
      <w:rFonts w:cs="Angsana New"/>
      <w:sz w:val="22"/>
      <w:szCs w:val="22"/>
      <w:lang w:val="en-GB" w:eastAsia="en-US" w:bidi="th-TH"/>
    </w:rPr>
  </w:style>
  <w:style w:type="paragraph" w:customStyle="1" w:styleId="a0">
    <w:name w:val="a"/>
    <w:basedOn w:val="Normal"/>
    <w:rsid w:val="00765C4E"/>
    <w:pPr>
      <w:spacing w:before="100" w:beforeAutospacing="1" w:after="100" w:afterAutospacing="1" w:line="240" w:lineRule="auto"/>
    </w:pPr>
    <w:rPr>
      <w:rFonts w:cs="Times New Roman"/>
      <w:sz w:val="24"/>
      <w:szCs w:val="24"/>
      <w:lang w:val="en-US"/>
    </w:rPr>
  </w:style>
  <w:style w:type="paragraph" w:styleId="ListParagraph">
    <w:name w:val="List Paragraph"/>
    <w:basedOn w:val="Normal"/>
    <w:link w:val="ListParagraphChar"/>
    <w:uiPriority w:val="34"/>
    <w:qFormat/>
    <w:rsid w:val="00A25260"/>
    <w:pPr>
      <w:ind w:left="720"/>
      <w:contextualSpacing/>
    </w:pPr>
    <w:rPr>
      <w:rFonts w:cs="Times New Roman"/>
      <w:szCs w:val="20"/>
      <w:lang w:bidi="ar-SA"/>
    </w:rPr>
  </w:style>
  <w:style w:type="character" w:customStyle="1" w:styleId="Heading3Char">
    <w:name w:val="Heading 3 Char"/>
    <w:aliases w:val="h3 sub heading Char"/>
    <w:link w:val="Heading3"/>
    <w:rsid w:val="001927B9"/>
    <w:rPr>
      <w:rFonts w:ascii="Times New Roman" w:hAnsi="Times New Roman" w:cs="CG Times (W1)"/>
      <w:i/>
      <w:iCs/>
      <w:sz w:val="22"/>
      <w:szCs w:val="22"/>
      <w:lang w:val="en-GB"/>
    </w:rPr>
  </w:style>
  <w:style w:type="character" w:customStyle="1" w:styleId="FooterChar">
    <w:name w:val="Footer Char"/>
    <w:link w:val="Footer"/>
    <w:uiPriority w:val="99"/>
    <w:rsid w:val="00593025"/>
    <w:rPr>
      <w:rFonts w:ascii="Times New Roman" w:hAnsi="Times New Roman" w:cs="CG Times (W1)"/>
      <w:sz w:val="18"/>
      <w:szCs w:val="18"/>
      <w:lang w:val="en-GB"/>
    </w:rPr>
  </w:style>
  <w:style w:type="character" w:customStyle="1" w:styleId="ListParagraphChar">
    <w:name w:val="List Paragraph Char"/>
    <w:link w:val="ListParagraph"/>
    <w:uiPriority w:val="34"/>
    <w:locked/>
    <w:rsid w:val="003E5160"/>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7464822">
      <w:bodyDiv w:val="1"/>
      <w:marLeft w:val="0"/>
      <w:marRight w:val="0"/>
      <w:marTop w:val="0"/>
      <w:marBottom w:val="0"/>
      <w:divBdr>
        <w:top w:val="none" w:sz="0" w:space="0" w:color="auto"/>
        <w:left w:val="none" w:sz="0" w:space="0" w:color="auto"/>
        <w:bottom w:val="none" w:sz="0" w:space="0" w:color="auto"/>
        <w:right w:val="none" w:sz="0" w:space="0" w:color="auto"/>
      </w:divBdr>
    </w:div>
    <w:div w:id="1128552783">
      <w:bodyDiv w:val="1"/>
      <w:marLeft w:val="0"/>
      <w:marRight w:val="0"/>
      <w:marTop w:val="0"/>
      <w:marBottom w:val="0"/>
      <w:divBdr>
        <w:top w:val="none" w:sz="0" w:space="0" w:color="auto"/>
        <w:left w:val="none" w:sz="0" w:space="0" w:color="auto"/>
        <w:bottom w:val="none" w:sz="0" w:space="0" w:color="auto"/>
        <w:right w:val="none" w:sz="0" w:space="0" w:color="auto"/>
      </w:divBdr>
    </w:div>
    <w:div w:id="1142162496">
      <w:bodyDiv w:val="1"/>
      <w:marLeft w:val="0"/>
      <w:marRight w:val="0"/>
      <w:marTop w:val="0"/>
      <w:marBottom w:val="0"/>
      <w:divBdr>
        <w:top w:val="none" w:sz="0" w:space="0" w:color="auto"/>
        <w:left w:val="none" w:sz="0" w:space="0" w:color="auto"/>
        <w:bottom w:val="none" w:sz="0" w:space="0" w:color="auto"/>
        <w:right w:val="none" w:sz="0" w:space="0" w:color="auto"/>
      </w:divBdr>
    </w:div>
    <w:div w:id="1224636814">
      <w:bodyDiv w:val="1"/>
      <w:marLeft w:val="0"/>
      <w:marRight w:val="0"/>
      <w:marTop w:val="0"/>
      <w:marBottom w:val="0"/>
      <w:divBdr>
        <w:top w:val="none" w:sz="0" w:space="0" w:color="auto"/>
        <w:left w:val="none" w:sz="0" w:space="0" w:color="auto"/>
        <w:bottom w:val="none" w:sz="0" w:space="0" w:color="auto"/>
        <w:right w:val="none" w:sz="0" w:space="0" w:color="auto"/>
      </w:divBdr>
    </w:div>
    <w:div w:id="142102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4319C5-56B7-462A-AE3D-C5DD1526BB99}">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Fax</Template>
  <TotalTime>1</TotalTime>
  <Pages>6</Pages>
  <Words>1405</Words>
  <Characters>8010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9397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Patthawan, Ongchaikupt</dc:creator>
  <cp:keywords/>
  <dc:description/>
  <cp:lastModifiedBy>Netupsorn Khanchalee</cp:lastModifiedBy>
  <cp:revision>2</cp:revision>
  <cp:lastPrinted>2019-10-24T04:17:00Z</cp:lastPrinted>
  <dcterms:created xsi:type="dcterms:W3CDTF">2023-11-10T09:39:00Z</dcterms:created>
  <dcterms:modified xsi:type="dcterms:W3CDTF">2023-11-10T09:39:00Z</dcterms:modified>
</cp:coreProperties>
</file>