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270"/>
        <w:gridCol w:w="8100"/>
      </w:tblGrid>
      <w:tr w:rsidR="00BC6F8C" w:rsidRPr="003F4CEA" w14:paraId="12CF4061" w14:textId="77777777" w:rsidTr="00D77808"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1472C34" w14:textId="77777777" w:rsidR="00BC6F8C" w:rsidRPr="0086213E" w:rsidRDefault="00BC6F8C" w:rsidP="00513FB3">
            <w:pPr>
              <w:pStyle w:val="TOC2"/>
              <w:spacing w:line="380" w:lineRule="atLeast"/>
              <w:rPr>
                <w:b/>
                <w:bCs/>
              </w:rPr>
            </w:pPr>
            <w:r w:rsidRPr="0086213E">
              <w:rPr>
                <w:b/>
                <w:bCs/>
              </w:rPr>
              <w:t>Note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7BEED" w14:textId="77777777" w:rsidR="00BC6F8C" w:rsidRPr="0086213E" w:rsidRDefault="00BC6F8C" w:rsidP="00513FB3">
            <w:pPr>
              <w:pStyle w:val="TOC2"/>
              <w:spacing w:line="380" w:lineRule="atLeast"/>
              <w:rPr>
                <w:b/>
                <w:bCs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56E463A3" w14:textId="77777777" w:rsidR="00BC6F8C" w:rsidRPr="0086213E" w:rsidRDefault="00BC6F8C" w:rsidP="00513FB3">
            <w:pPr>
              <w:pStyle w:val="TOC2"/>
              <w:spacing w:line="380" w:lineRule="atLeast"/>
              <w:rPr>
                <w:b/>
                <w:bCs/>
              </w:rPr>
            </w:pPr>
            <w:r w:rsidRPr="0086213E">
              <w:rPr>
                <w:b/>
                <w:bCs/>
              </w:rPr>
              <w:t>Contents</w:t>
            </w:r>
          </w:p>
        </w:tc>
      </w:tr>
      <w:tr w:rsidR="00BC6F8C" w:rsidRPr="003F4CEA" w14:paraId="43B7AE91" w14:textId="77777777" w:rsidTr="00D77808">
        <w:tc>
          <w:tcPr>
            <w:tcW w:w="1188" w:type="dxa"/>
          </w:tcPr>
          <w:p w14:paraId="33E58CC0" w14:textId="77777777" w:rsidR="00BC6F8C" w:rsidRPr="003F4CEA" w:rsidRDefault="00BC6F8C" w:rsidP="00513FB3">
            <w:pPr>
              <w:pStyle w:val="TOC2"/>
              <w:spacing w:line="380" w:lineRule="atLeast"/>
            </w:pPr>
          </w:p>
        </w:tc>
        <w:tc>
          <w:tcPr>
            <w:tcW w:w="270" w:type="dxa"/>
          </w:tcPr>
          <w:p w14:paraId="08556E7B" w14:textId="77777777" w:rsidR="00BC6F8C" w:rsidRPr="003F4CEA" w:rsidRDefault="00BC6F8C" w:rsidP="00513FB3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507C1829" w14:textId="77777777" w:rsidR="00BC6F8C" w:rsidRPr="003F4CEA" w:rsidRDefault="00BC6F8C" w:rsidP="00513FB3">
            <w:pPr>
              <w:pStyle w:val="TOC2"/>
              <w:spacing w:line="380" w:lineRule="atLeast"/>
            </w:pPr>
          </w:p>
        </w:tc>
      </w:tr>
      <w:tr w:rsidR="00B71A35" w:rsidRPr="003F4CEA" w14:paraId="56DA6EF6" w14:textId="77777777" w:rsidTr="00D77808">
        <w:tc>
          <w:tcPr>
            <w:tcW w:w="1188" w:type="dxa"/>
          </w:tcPr>
          <w:p w14:paraId="78B0CA10" w14:textId="77777777" w:rsidR="00B71A35" w:rsidRPr="00B71A35" w:rsidRDefault="00432172" w:rsidP="00513FB3">
            <w:pPr>
              <w:pStyle w:val="TOC2"/>
              <w:spacing w:line="380" w:lineRule="atLeast"/>
            </w:pPr>
            <w:r>
              <w:t>1</w:t>
            </w:r>
          </w:p>
        </w:tc>
        <w:tc>
          <w:tcPr>
            <w:tcW w:w="270" w:type="dxa"/>
          </w:tcPr>
          <w:p w14:paraId="3144BC67" w14:textId="77777777" w:rsidR="00B71A35" w:rsidRPr="00B71A35" w:rsidRDefault="00B71A35" w:rsidP="00513FB3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34FC872C" w14:textId="77777777" w:rsidR="00B71A35" w:rsidRPr="00B71A35" w:rsidRDefault="00B71A35" w:rsidP="00513FB3">
            <w:pPr>
              <w:pStyle w:val="TOC2"/>
              <w:spacing w:line="380" w:lineRule="atLeast"/>
            </w:pPr>
            <w:r w:rsidRPr="00B71A35">
              <w:t>Basis of preparation of the interim financial statements</w:t>
            </w:r>
          </w:p>
        </w:tc>
      </w:tr>
      <w:tr w:rsidR="00DD4D11" w:rsidRPr="003F4CEA" w14:paraId="729178B1" w14:textId="77777777" w:rsidTr="00D77808">
        <w:tc>
          <w:tcPr>
            <w:tcW w:w="1188" w:type="dxa"/>
          </w:tcPr>
          <w:p w14:paraId="14DFB441" w14:textId="77777777" w:rsidR="00DD4D11" w:rsidRPr="00B71A35" w:rsidRDefault="003A1EFD" w:rsidP="00513FB3">
            <w:pPr>
              <w:pStyle w:val="TOC2"/>
              <w:spacing w:line="380" w:lineRule="atLeast"/>
            </w:pPr>
            <w:r>
              <w:t>2</w:t>
            </w:r>
          </w:p>
        </w:tc>
        <w:tc>
          <w:tcPr>
            <w:tcW w:w="270" w:type="dxa"/>
          </w:tcPr>
          <w:p w14:paraId="6512CFC4" w14:textId="77777777" w:rsidR="00DD4D11" w:rsidRPr="00B71A35" w:rsidRDefault="00DD4D11" w:rsidP="00513FB3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1DB98E36" w14:textId="77777777" w:rsidR="00DD4D11" w:rsidRPr="00B71A35" w:rsidRDefault="00DD4D11" w:rsidP="00513FB3">
            <w:pPr>
              <w:pStyle w:val="TOC2"/>
              <w:spacing w:line="380" w:lineRule="atLeast"/>
            </w:pPr>
            <w:r w:rsidRPr="00B71A35">
              <w:t>Related parties</w:t>
            </w:r>
          </w:p>
        </w:tc>
      </w:tr>
      <w:tr w:rsidR="006E546C" w:rsidRPr="003F4CEA" w14:paraId="2C44A66B" w14:textId="77777777" w:rsidTr="00D77808">
        <w:tc>
          <w:tcPr>
            <w:tcW w:w="1188" w:type="dxa"/>
          </w:tcPr>
          <w:p w14:paraId="51D01EA7" w14:textId="77777777" w:rsidR="006E546C" w:rsidRPr="00B71A35" w:rsidRDefault="006E546C" w:rsidP="00513FB3">
            <w:pPr>
              <w:pStyle w:val="TOC2"/>
              <w:spacing w:line="380" w:lineRule="atLeast"/>
            </w:pPr>
            <w:r>
              <w:t>3</w:t>
            </w:r>
          </w:p>
        </w:tc>
        <w:tc>
          <w:tcPr>
            <w:tcW w:w="270" w:type="dxa"/>
          </w:tcPr>
          <w:p w14:paraId="3834CC5A" w14:textId="77777777" w:rsidR="006E546C" w:rsidRPr="00B71A35" w:rsidRDefault="006E546C" w:rsidP="00513FB3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5C9070CF" w14:textId="77777777" w:rsidR="006E546C" w:rsidRPr="006E546C" w:rsidRDefault="006E546C" w:rsidP="00513FB3">
            <w:pPr>
              <w:pStyle w:val="TOC2"/>
              <w:spacing w:line="380" w:lineRule="atLeast"/>
              <w:rPr>
                <w:highlight w:val="yellow"/>
                <w:cs/>
                <w:lang w:bidi="th-TH"/>
              </w:rPr>
            </w:pPr>
            <w:r w:rsidRPr="00B71A35">
              <w:t>Investments in</w:t>
            </w:r>
            <w:r>
              <w:t xml:space="preserve"> </w:t>
            </w:r>
            <w:r w:rsidRPr="00096FAC">
              <w:t>associates</w:t>
            </w:r>
            <w:r w:rsidR="00630E30" w:rsidRPr="00096FAC">
              <w:t xml:space="preserve"> </w:t>
            </w:r>
            <w:r w:rsidR="00630E30" w:rsidRPr="00B63BD6">
              <w:t>and subsidiary</w:t>
            </w:r>
          </w:p>
        </w:tc>
      </w:tr>
      <w:tr w:rsidR="006E546C" w:rsidRPr="003F4CEA" w14:paraId="442096FD" w14:textId="77777777" w:rsidTr="00D77808">
        <w:tc>
          <w:tcPr>
            <w:tcW w:w="1188" w:type="dxa"/>
          </w:tcPr>
          <w:p w14:paraId="60B11BF4" w14:textId="77777777" w:rsidR="006E546C" w:rsidRPr="00B71A35" w:rsidRDefault="006E546C" w:rsidP="00513FB3">
            <w:pPr>
              <w:pStyle w:val="TOC2"/>
              <w:spacing w:line="380" w:lineRule="atLeast"/>
            </w:pPr>
            <w:r>
              <w:t>4</w:t>
            </w:r>
          </w:p>
        </w:tc>
        <w:tc>
          <w:tcPr>
            <w:tcW w:w="270" w:type="dxa"/>
          </w:tcPr>
          <w:p w14:paraId="058A4B9E" w14:textId="77777777" w:rsidR="006E546C" w:rsidRPr="00B71A35" w:rsidRDefault="006E546C" w:rsidP="00513FB3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2583960F" w14:textId="77777777" w:rsidR="006E546C" w:rsidRPr="006E546C" w:rsidRDefault="006E546C" w:rsidP="00513FB3">
            <w:pPr>
              <w:pStyle w:val="TOC2"/>
              <w:spacing w:line="380" w:lineRule="atLeast"/>
              <w:rPr>
                <w:highlight w:val="yellow"/>
              </w:rPr>
            </w:pPr>
            <w:r w:rsidRPr="00055D21">
              <w:t xml:space="preserve">Property, </w:t>
            </w:r>
            <w:proofErr w:type="gramStart"/>
            <w:r w:rsidRPr="00055D21">
              <w:t>plant</w:t>
            </w:r>
            <w:proofErr w:type="gramEnd"/>
            <w:r w:rsidRPr="00055D21">
              <w:t xml:space="preserve"> and equipment</w:t>
            </w:r>
          </w:p>
        </w:tc>
      </w:tr>
      <w:tr w:rsidR="006E546C" w:rsidRPr="003F4CEA" w14:paraId="3F8B3AA3" w14:textId="77777777" w:rsidTr="00D77808">
        <w:tc>
          <w:tcPr>
            <w:tcW w:w="1188" w:type="dxa"/>
          </w:tcPr>
          <w:p w14:paraId="314D4413" w14:textId="77777777" w:rsidR="006E546C" w:rsidRPr="00055D21" w:rsidRDefault="006E546C" w:rsidP="00513FB3">
            <w:pPr>
              <w:pStyle w:val="TOC2"/>
              <w:spacing w:line="380" w:lineRule="atLeast"/>
            </w:pPr>
            <w:r>
              <w:t>5</w:t>
            </w:r>
          </w:p>
        </w:tc>
        <w:tc>
          <w:tcPr>
            <w:tcW w:w="270" w:type="dxa"/>
          </w:tcPr>
          <w:p w14:paraId="7C395069" w14:textId="77777777" w:rsidR="006E546C" w:rsidRPr="00055D21" w:rsidRDefault="006E546C" w:rsidP="00513FB3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3DCEBF3C" w14:textId="77777777" w:rsidR="006E546C" w:rsidRPr="00055D21" w:rsidRDefault="006E546C" w:rsidP="00513FB3">
            <w:pPr>
              <w:pStyle w:val="TOC2"/>
              <w:spacing w:line="380" w:lineRule="atLeast"/>
            </w:pPr>
            <w:r w:rsidRPr="00055D21">
              <w:t>Segment information</w:t>
            </w:r>
            <w:r w:rsidR="00A10CAE">
              <w:t xml:space="preserve"> and disaggregation of revenue</w:t>
            </w:r>
          </w:p>
        </w:tc>
      </w:tr>
      <w:tr w:rsidR="00192B37" w:rsidRPr="003F4CEA" w14:paraId="7376C2C5" w14:textId="77777777" w:rsidTr="00D77808">
        <w:tc>
          <w:tcPr>
            <w:tcW w:w="1188" w:type="dxa"/>
          </w:tcPr>
          <w:p w14:paraId="5B5550E3" w14:textId="77777777" w:rsidR="00192B37" w:rsidRPr="002A32D5" w:rsidRDefault="00192B37" w:rsidP="001C3CFA">
            <w:pPr>
              <w:pStyle w:val="TOC2"/>
              <w:spacing w:line="380" w:lineRule="atLeast"/>
            </w:pPr>
            <w:r w:rsidRPr="002A32D5">
              <w:t>6</w:t>
            </w:r>
          </w:p>
        </w:tc>
        <w:tc>
          <w:tcPr>
            <w:tcW w:w="270" w:type="dxa"/>
          </w:tcPr>
          <w:p w14:paraId="730CEDDA" w14:textId="77777777" w:rsidR="00192B37" w:rsidRPr="002A32D5" w:rsidRDefault="00192B37" w:rsidP="001C3CFA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520DB8C8" w14:textId="77777777" w:rsidR="00192B37" w:rsidRPr="002A32D5" w:rsidRDefault="00192B37" w:rsidP="001C3CFA">
            <w:pPr>
              <w:pStyle w:val="TOC2"/>
              <w:spacing w:line="380" w:lineRule="atLeast"/>
              <w:jc w:val="left"/>
            </w:pPr>
            <w:r w:rsidRPr="002A32D5">
              <w:t>Earnings per share</w:t>
            </w:r>
          </w:p>
        </w:tc>
      </w:tr>
      <w:tr w:rsidR="006E1E9C" w:rsidRPr="003F4CEA" w14:paraId="722D5F24" w14:textId="77777777" w:rsidTr="00D77808">
        <w:tc>
          <w:tcPr>
            <w:tcW w:w="1188" w:type="dxa"/>
          </w:tcPr>
          <w:p w14:paraId="02B94B46" w14:textId="7A4D38B4" w:rsidR="006E1E9C" w:rsidRPr="002A32D5" w:rsidRDefault="006E1E9C" w:rsidP="006E1E9C">
            <w:pPr>
              <w:pStyle w:val="TOC2"/>
              <w:spacing w:line="380" w:lineRule="atLeast"/>
            </w:pPr>
            <w:r>
              <w:t>7</w:t>
            </w:r>
          </w:p>
        </w:tc>
        <w:tc>
          <w:tcPr>
            <w:tcW w:w="270" w:type="dxa"/>
          </w:tcPr>
          <w:p w14:paraId="19896FD5" w14:textId="77777777" w:rsidR="006E1E9C" w:rsidRPr="002A32D5" w:rsidRDefault="006E1E9C" w:rsidP="006E1E9C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48940916" w14:textId="1DFC55E6" w:rsidR="006E1E9C" w:rsidRPr="002A32D5" w:rsidRDefault="006E1E9C" w:rsidP="006E1E9C">
            <w:pPr>
              <w:pStyle w:val="TOC2"/>
              <w:spacing w:line="380" w:lineRule="atLeast"/>
              <w:jc w:val="left"/>
            </w:pPr>
            <w:r>
              <w:t>Dividends</w:t>
            </w:r>
          </w:p>
        </w:tc>
      </w:tr>
      <w:tr w:rsidR="006E1E9C" w:rsidRPr="003F4CEA" w14:paraId="5A4C00B7" w14:textId="77777777" w:rsidTr="00D77808">
        <w:tc>
          <w:tcPr>
            <w:tcW w:w="1188" w:type="dxa"/>
          </w:tcPr>
          <w:p w14:paraId="2E1AF1E9" w14:textId="3578E9EB" w:rsidR="006E1E9C" w:rsidRPr="004A7E01" w:rsidRDefault="006E1E9C" w:rsidP="006E1E9C">
            <w:pPr>
              <w:pStyle w:val="TOC2"/>
              <w:spacing w:line="380" w:lineRule="atLeast"/>
            </w:pPr>
            <w:r>
              <w:t>8</w:t>
            </w:r>
          </w:p>
        </w:tc>
        <w:tc>
          <w:tcPr>
            <w:tcW w:w="270" w:type="dxa"/>
          </w:tcPr>
          <w:p w14:paraId="5ABF3250" w14:textId="77777777" w:rsidR="006E1E9C" w:rsidRPr="004A7E01" w:rsidRDefault="006E1E9C" w:rsidP="006E1E9C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73FA0984" w14:textId="77777777" w:rsidR="006E1E9C" w:rsidRPr="004A7E01" w:rsidRDefault="006E1E9C" w:rsidP="006E1E9C">
            <w:pPr>
              <w:pStyle w:val="TOC2"/>
              <w:spacing w:line="380" w:lineRule="atLeast"/>
              <w:jc w:val="left"/>
            </w:pPr>
            <w:r w:rsidRPr="004A7E01">
              <w:t>Financial instruments</w:t>
            </w:r>
          </w:p>
        </w:tc>
      </w:tr>
      <w:tr w:rsidR="006E1E9C" w:rsidRPr="003F4CEA" w14:paraId="21B6CD61" w14:textId="77777777" w:rsidTr="00D77808">
        <w:tc>
          <w:tcPr>
            <w:tcW w:w="1188" w:type="dxa"/>
          </w:tcPr>
          <w:p w14:paraId="30C45EBF" w14:textId="3538C4F6" w:rsidR="006E1E9C" w:rsidRPr="004A7E01" w:rsidRDefault="006E1E9C" w:rsidP="006E1E9C">
            <w:pPr>
              <w:pStyle w:val="TOC2"/>
              <w:spacing w:line="380" w:lineRule="atLeast"/>
            </w:pPr>
            <w:r>
              <w:t>9</w:t>
            </w:r>
          </w:p>
        </w:tc>
        <w:tc>
          <w:tcPr>
            <w:tcW w:w="270" w:type="dxa"/>
          </w:tcPr>
          <w:p w14:paraId="78739F4C" w14:textId="77777777" w:rsidR="006E1E9C" w:rsidRPr="004A7E01" w:rsidRDefault="006E1E9C" w:rsidP="006E1E9C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06B3259E" w14:textId="77777777" w:rsidR="006E1E9C" w:rsidRPr="004A7E01" w:rsidRDefault="006E1E9C" w:rsidP="006E1E9C">
            <w:pPr>
              <w:pStyle w:val="TOC2"/>
              <w:spacing w:line="380" w:lineRule="atLeast"/>
              <w:jc w:val="left"/>
            </w:pPr>
            <w:r w:rsidRPr="004A7E01">
              <w:t>Commitments with non-related parties</w:t>
            </w:r>
            <w:r w:rsidRPr="004A7E01" w:rsidDel="00151245">
              <w:t xml:space="preserve"> </w:t>
            </w:r>
          </w:p>
        </w:tc>
      </w:tr>
      <w:tr w:rsidR="006E1E9C" w:rsidRPr="003F4CEA" w14:paraId="53572C4E" w14:textId="77777777" w:rsidTr="00D77808">
        <w:tc>
          <w:tcPr>
            <w:tcW w:w="1188" w:type="dxa"/>
          </w:tcPr>
          <w:p w14:paraId="7CF1D7CE" w14:textId="1C99EF6E" w:rsidR="006E1E9C" w:rsidRPr="004A7E01" w:rsidRDefault="006E1E9C" w:rsidP="006E1E9C">
            <w:pPr>
              <w:pStyle w:val="TOC2"/>
              <w:spacing w:line="380" w:lineRule="atLeast"/>
            </w:pPr>
            <w:r>
              <w:t>10</w:t>
            </w:r>
          </w:p>
        </w:tc>
        <w:tc>
          <w:tcPr>
            <w:tcW w:w="270" w:type="dxa"/>
          </w:tcPr>
          <w:p w14:paraId="64F0E44F" w14:textId="77777777" w:rsidR="006E1E9C" w:rsidRPr="004A7E01" w:rsidRDefault="006E1E9C" w:rsidP="006E1E9C">
            <w:pPr>
              <w:pStyle w:val="TOC2"/>
              <w:spacing w:line="380" w:lineRule="atLeast"/>
            </w:pPr>
          </w:p>
        </w:tc>
        <w:tc>
          <w:tcPr>
            <w:tcW w:w="8100" w:type="dxa"/>
          </w:tcPr>
          <w:p w14:paraId="087388E3" w14:textId="07230DB1" w:rsidR="006E1E9C" w:rsidRPr="004A7E01" w:rsidRDefault="006E1E9C" w:rsidP="006E1E9C">
            <w:pPr>
              <w:pStyle w:val="TOC2"/>
              <w:spacing w:line="380" w:lineRule="atLeast"/>
            </w:pPr>
            <w:r w:rsidRPr="0085116B">
              <w:t>Reclassification of accounts</w:t>
            </w:r>
          </w:p>
        </w:tc>
      </w:tr>
    </w:tbl>
    <w:p w14:paraId="3465CFCC" w14:textId="77777777" w:rsidR="00D60A60" w:rsidRPr="003F4CEA" w:rsidRDefault="00D60A60" w:rsidP="00242204">
      <w:pPr>
        <w:pStyle w:val="BodyText"/>
        <w:spacing w:after="0" w:line="240" w:lineRule="atLeast"/>
        <w:rPr>
          <w:rFonts w:cs="Times New Roman"/>
        </w:rPr>
        <w:sectPr w:rsidR="00D60A60" w:rsidRPr="003F4CEA" w:rsidSect="008B499E">
          <w:headerReference w:type="default" r:id="rId8"/>
          <w:footerReference w:type="default" r:id="rId9"/>
          <w:pgSz w:w="11907" w:h="16840"/>
          <w:pgMar w:top="176" w:right="1152" w:bottom="576" w:left="1152" w:header="720" w:footer="720" w:gutter="0"/>
          <w:pgNumType w:start="15"/>
          <w:cols w:space="720"/>
          <w:docGrid w:linePitch="299"/>
        </w:sectPr>
      </w:pPr>
    </w:p>
    <w:p w14:paraId="40E185B3" w14:textId="77777777" w:rsidR="00591F81" w:rsidRPr="004F7EF6" w:rsidRDefault="00591F81" w:rsidP="00513FB3">
      <w:pPr>
        <w:spacing w:line="380" w:lineRule="atLeast"/>
        <w:ind w:left="567"/>
        <w:jc w:val="thaiDistribute"/>
        <w:rPr>
          <w:rFonts w:cs="Times New Roman"/>
          <w:szCs w:val="22"/>
        </w:rPr>
      </w:pPr>
      <w:r w:rsidRPr="004F7EF6">
        <w:rPr>
          <w:rFonts w:cs="Times New Roman"/>
          <w:szCs w:val="22"/>
        </w:rPr>
        <w:lastRenderedPageBreak/>
        <w:t xml:space="preserve">These notes form an integral part of the </w:t>
      </w:r>
      <w:r w:rsidR="00A10CAE">
        <w:rPr>
          <w:rFonts w:cs="Times New Roman"/>
          <w:szCs w:val="22"/>
        </w:rPr>
        <w:t xml:space="preserve">interim </w:t>
      </w:r>
      <w:r w:rsidRPr="004F7EF6">
        <w:rPr>
          <w:rFonts w:cs="Times New Roman"/>
          <w:szCs w:val="22"/>
        </w:rPr>
        <w:t>financial statements.</w:t>
      </w:r>
    </w:p>
    <w:p w14:paraId="26D2ED89" w14:textId="77777777" w:rsidR="00591F81" w:rsidRPr="000A3031" w:rsidRDefault="00591F81" w:rsidP="00513FB3">
      <w:pPr>
        <w:spacing w:line="380" w:lineRule="atLeast"/>
        <w:ind w:left="567"/>
        <w:jc w:val="thaiDistribute"/>
        <w:rPr>
          <w:rFonts w:cs="Times New Roman"/>
          <w:szCs w:val="22"/>
        </w:rPr>
      </w:pPr>
    </w:p>
    <w:p w14:paraId="04EF5B84" w14:textId="76FEE4FB" w:rsidR="00B71A35" w:rsidRPr="004F7EF6" w:rsidRDefault="00B71A35" w:rsidP="00513FB3">
      <w:pPr>
        <w:pStyle w:val="BodyText3"/>
        <w:spacing w:line="380" w:lineRule="atLeast"/>
        <w:ind w:left="540" w:firstLine="0"/>
        <w:jc w:val="thaiDistribute"/>
        <w:rPr>
          <w:sz w:val="22"/>
          <w:szCs w:val="22"/>
          <w:lang w:val="en-US"/>
        </w:rPr>
      </w:pPr>
      <w:r w:rsidRPr="004F7EF6">
        <w:rPr>
          <w:sz w:val="22"/>
          <w:szCs w:val="22"/>
        </w:rPr>
        <w:t xml:space="preserve">The interim financial statements issued for Thai regulatory reporting purposes are prepared in the Thai language. These English language financial statements have been prepared from the Thai language statutory financial </w:t>
      </w:r>
      <w:r w:rsidR="002A4AFA" w:rsidRPr="004F7EF6">
        <w:rPr>
          <w:sz w:val="22"/>
          <w:szCs w:val="22"/>
        </w:rPr>
        <w:t>statements</w:t>
      </w:r>
      <w:r w:rsidR="002A4AFA" w:rsidRPr="00F40E36">
        <w:rPr>
          <w:sz w:val="22"/>
          <w:szCs w:val="22"/>
        </w:rPr>
        <w:t xml:space="preserve"> and</w:t>
      </w:r>
      <w:r w:rsidRPr="004F7EF6">
        <w:rPr>
          <w:sz w:val="22"/>
          <w:szCs w:val="22"/>
        </w:rPr>
        <w:t xml:space="preserve"> were approved and authorised for issue by the Company’s </w:t>
      </w:r>
      <w:r w:rsidR="005B2CE0" w:rsidRPr="00083985">
        <w:rPr>
          <w:sz w:val="22"/>
          <w:szCs w:val="22"/>
        </w:rPr>
        <w:t xml:space="preserve">Board of </w:t>
      </w:r>
      <w:r w:rsidRPr="00346E7E">
        <w:rPr>
          <w:sz w:val="22"/>
          <w:szCs w:val="22"/>
        </w:rPr>
        <w:t xml:space="preserve">Directors on </w:t>
      </w:r>
      <w:r w:rsidR="000C2805">
        <w:rPr>
          <w:sz w:val="22"/>
          <w:szCs w:val="22"/>
          <w:lang w:val="en-US"/>
        </w:rPr>
        <w:t>9</w:t>
      </w:r>
      <w:r w:rsidR="000B6729" w:rsidRPr="005D7A47">
        <w:rPr>
          <w:sz w:val="22"/>
          <w:szCs w:val="22"/>
          <w:lang w:val="en-US"/>
        </w:rPr>
        <w:t xml:space="preserve"> November </w:t>
      </w:r>
      <w:r w:rsidR="00493AC1" w:rsidRPr="00346E7E">
        <w:rPr>
          <w:sz w:val="22"/>
          <w:szCs w:val="22"/>
          <w:lang w:val="en-US"/>
        </w:rPr>
        <w:t>20</w:t>
      </w:r>
      <w:r w:rsidR="00CA0AFC" w:rsidRPr="00346E7E">
        <w:rPr>
          <w:sz w:val="22"/>
          <w:szCs w:val="22"/>
          <w:lang w:val="en-US"/>
        </w:rPr>
        <w:t>2</w:t>
      </w:r>
      <w:r w:rsidR="007C3B57" w:rsidRPr="00346E7E">
        <w:rPr>
          <w:sz w:val="22"/>
          <w:szCs w:val="22"/>
          <w:lang w:val="en-US"/>
        </w:rPr>
        <w:t>3</w:t>
      </w:r>
      <w:r w:rsidRPr="00346E7E">
        <w:rPr>
          <w:sz w:val="22"/>
          <w:szCs w:val="22"/>
          <w:lang w:val="en-US"/>
        </w:rPr>
        <w:t>.</w:t>
      </w:r>
    </w:p>
    <w:p w14:paraId="6D969A03" w14:textId="77777777" w:rsidR="00A4454C" w:rsidRPr="000A3031" w:rsidRDefault="00A4454C" w:rsidP="00432172">
      <w:pPr>
        <w:tabs>
          <w:tab w:val="left" w:pos="540"/>
        </w:tabs>
        <w:spacing w:line="380" w:lineRule="atLeast"/>
        <w:ind w:right="29"/>
        <w:jc w:val="thaiDistribute"/>
        <w:rPr>
          <w:spacing w:val="-2"/>
          <w:szCs w:val="22"/>
        </w:rPr>
      </w:pPr>
    </w:p>
    <w:p w14:paraId="459F54BC" w14:textId="77777777" w:rsidR="00591F81" w:rsidRPr="003F4CEA" w:rsidRDefault="00432172" w:rsidP="00242204">
      <w:pPr>
        <w:spacing w:line="240" w:lineRule="atLeast"/>
        <w:ind w:left="540" w:hanging="540"/>
        <w:jc w:val="thaiDistribute"/>
        <w:outlineLvl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0E3AD0" w:rsidRPr="003F4CEA">
        <w:rPr>
          <w:rFonts w:cs="Times New Roman"/>
          <w:b/>
          <w:bCs/>
          <w:sz w:val="24"/>
          <w:szCs w:val="24"/>
        </w:rPr>
        <w:tab/>
      </w:r>
      <w:r w:rsidR="00591F81" w:rsidRPr="003F4CEA">
        <w:rPr>
          <w:rFonts w:cs="Times New Roman"/>
          <w:b/>
          <w:bCs/>
          <w:sz w:val="24"/>
          <w:szCs w:val="24"/>
        </w:rPr>
        <w:t xml:space="preserve">Basis of preparation of the </w:t>
      </w:r>
      <w:r w:rsidR="00651871">
        <w:rPr>
          <w:rFonts w:cs="Times New Roman"/>
          <w:b/>
          <w:bCs/>
          <w:sz w:val="24"/>
          <w:szCs w:val="24"/>
        </w:rPr>
        <w:t xml:space="preserve">interim </w:t>
      </w:r>
      <w:r w:rsidR="00591F81" w:rsidRPr="003F4CEA">
        <w:rPr>
          <w:rFonts w:cs="Times New Roman"/>
          <w:b/>
          <w:bCs/>
          <w:sz w:val="24"/>
          <w:szCs w:val="24"/>
        </w:rPr>
        <w:t>financial statements</w:t>
      </w:r>
    </w:p>
    <w:p w14:paraId="0C827CA7" w14:textId="77777777" w:rsidR="00F15BD0" w:rsidRPr="00E40B9F" w:rsidRDefault="00F15BD0" w:rsidP="00657303">
      <w:pPr>
        <w:spacing w:line="380" w:lineRule="atLeast"/>
        <w:jc w:val="thaiDistribute"/>
        <w:rPr>
          <w:rFonts w:cs="Times New Roman"/>
          <w:sz w:val="18"/>
          <w:szCs w:val="18"/>
        </w:rPr>
      </w:pPr>
    </w:p>
    <w:p w14:paraId="04F4C9AB" w14:textId="7B16326D" w:rsidR="00AD5374" w:rsidRPr="00432172" w:rsidRDefault="00AD5374" w:rsidP="00432172">
      <w:pPr>
        <w:pStyle w:val="BodyText"/>
        <w:spacing w:after="0" w:line="380" w:lineRule="atLeast"/>
        <w:ind w:left="540"/>
        <w:jc w:val="thaiDistribute"/>
        <w:rPr>
          <w:szCs w:val="22"/>
        </w:rPr>
      </w:pPr>
      <w:r w:rsidRPr="004D0BC1">
        <w:rPr>
          <w:szCs w:val="22"/>
        </w:rPr>
        <w:t xml:space="preserve">The </w:t>
      </w:r>
      <w:r w:rsidR="003D579D">
        <w:rPr>
          <w:szCs w:val="22"/>
        </w:rPr>
        <w:t>condensed</w:t>
      </w:r>
      <w:r w:rsidR="00FB0AA0">
        <w:rPr>
          <w:szCs w:val="22"/>
        </w:rPr>
        <w:t xml:space="preserve"> </w:t>
      </w:r>
      <w:r w:rsidRPr="004D0BC1">
        <w:rPr>
          <w:szCs w:val="22"/>
        </w:rPr>
        <w:t xml:space="preserve">interim financial statements are </w:t>
      </w:r>
      <w:r w:rsidR="00F469D8" w:rsidRPr="00F469D8">
        <w:t>presented in the same format as the annual financial statements</w:t>
      </w:r>
      <w:r w:rsidR="003D579D">
        <w:t xml:space="preserve"> </w:t>
      </w:r>
      <w:r w:rsidR="00432172">
        <w:t>together with</w:t>
      </w:r>
      <w:r w:rsidR="003D579D">
        <w:t xml:space="preserve"> </w:t>
      </w:r>
      <w:r w:rsidR="00F469D8" w:rsidRPr="00F469D8">
        <w:t>notes to the interim financial statements on</w:t>
      </w:r>
      <w:r w:rsidRPr="004D0BC1">
        <w:rPr>
          <w:szCs w:val="22"/>
        </w:rPr>
        <w:t xml:space="preserve"> a condensed basis </w:t>
      </w:r>
      <w:r w:rsidR="003D579D" w:rsidRPr="003D579D">
        <w:t>(“interim financial statements”)</w:t>
      </w:r>
      <w:r w:rsidR="003D579D" w:rsidRPr="00610BA4">
        <w:t xml:space="preserve"> </w:t>
      </w:r>
      <w:r w:rsidRPr="004D0BC1">
        <w:rPr>
          <w:szCs w:val="22"/>
        </w:rPr>
        <w:t xml:space="preserve">in accordance with Thai Accounting Standard (TAS) No. </w:t>
      </w:r>
      <w:r>
        <w:rPr>
          <w:szCs w:val="22"/>
        </w:rPr>
        <w:t xml:space="preserve">34 </w:t>
      </w:r>
      <w:r w:rsidRPr="004D0BC1">
        <w:rPr>
          <w:i/>
          <w:iCs/>
          <w:szCs w:val="22"/>
        </w:rPr>
        <w:t>Interim Financial Reporting</w:t>
      </w:r>
      <w:r w:rsidR="00F469D8">
        <w:rPr>
          <w:i/>
          <w:iCs/>
          <w:szCs w:val="22"/>
        </w:rPr>
        <w:t>,</w:t>
      </w:r>
      <w:r w:rsidRPr="004D0BC1">
        <w:rPr>
          <w:i/>
          <w:iCs/>
          <w:szCs w:val="22"/>
        </w:rPr>
        <w:t xml:space="preserve"> </w:t>
      </w:r>
      <w:r w:rsidRPr="004D0BC1">
        <w:rPr>
          <w:szCs w:val="22"/>
        </w:rPr>
        <w:t>guidelines promulgated by the Federation of Accounting Professions and applicable rules and regulations of the Thai Securities and Exchange Commission.</w:t>
      </w:r>
      <w:r w:rsidR="008213BE">
        <w:rPr>
          <w:szCs w:val="22"/>
        </w:rPr>
        <w:t xml:space="preserve"> </w:t>
      </w:r>
      <w:r w:rsidR="008213BE" w:rsidRPr="008213BE">
        <w:rPr>
          <w:szCs w:val="22"/>
        </w:rPr>
        <w:t xml:space="preserve">The interim financial statements </w:t>
      </w:r>
      <w:r w:rsidR="003A08BD">
        <w:rPr>
          <w:szCs w:val="22"/>
          <w:cs/>
        </w:rPr>
        <w:br/>
      </w:r>
      <w:r w:rsidR="008213BE" w:rsidRPr="008213BE">
        <w:rPr>
          <w:szCs w:val="22"/>
        </w:rPr>
        <w:t xml:space="preserve">focus on new activities, </w:t>
      </w:r>
      <w:proofErr w:type="gramStart"/>
      <w:r w:rsidR="008213BE" w:rsidRPr="008213BE">
        <w:rPr>
          <w:szCs w:val="22"/>
        </w:rPr>
        <w:t>events</w:t>
      </w:r>
      <w:proofErr w:type="gramEnd"/>
      <w:r w:rsidR="008213BE" w:rsidRPr="008213BE">
        <w:rPr>
          <w:szCs w:val="22"/>
        </w:rPr>
        <w:t xml:space="preserve"> and circumstances to avoid repetition of information previously </w:t>
      </w:r>
      <w:r w:rsidR="003A08BD">
        <w:rPr>
          <w:szCs w:val="22"/>
          <w:cs/>
        </w:rPr>
        <w:br/>
      </w:r>
      <w:r w:rsidR="008213BE" w:rsidRPr="008213BE">
        <w:rPr>
          <w:szCs w:val="22"/>
        </w:rPr>
        <w:t xml:space="preserve">reported in annual financial statements. Accordingly, these interim financial statements should be read in conjunction with the financial statements of the Company </w:t>
      </w:r>
      <w:r w:rsidR="008213BE" w:rsidRPr="004A7E01">
        <w:rPr>
          <w:szCs w:val="22"/>
        </w:rPr>
        <w:t>and its subsidiar</w:t>
      </w:r>
      <w:r w:rsidR="00D8376C" w:rsidRPr="004A7E01">
        <w:rPr>
          <w:szCs w:val="22"/>
        </w:rPr>
        <w:t>y</w:t>
      </w:r>
      <w:r w:rsidR="008213BE" w:rsidRPr="004A7E01">
        <w:rPr>
          <w:szCs w:val="22"/>
        </w:rPr>
        <w:t xml:space="preserve"> for the</w:t>
      </w:r>
      <w:r w:rsidR="008213BE" w:rsidRPr="008213BE">
        <w:rPr>
          <w:szCs w:val="22"/>
        </w:rPr>
        <w:t xml:space="preserve"> year ended </w:t>
      </w:r>
      <w:r w:rsidR="004A1657">
        <w:rPr>
          <w:szCs w:val="22"/>
        </w:rPr>
        <w:br/>
      </w:r>
      <w:r w:rsidR="008213BE" w:rsidRPr="008213BE">
        <w:rPr>
          <w:szCs w:val="22"/>
        </w:rPr>
        <w:t xml:space="preserve">31 </w:t>
      </w:r>
      <w:r w:rsidR="008213BE">
        <w:rPr>
          <w:szCs w:val="22"/>
        </w:rPr>
        <w:t>March 202</w:t>
      </w:r>
      <w:r w:rsidR="007C3B57">
        <w:rPr>
          <w:szCs w:val="22"/>
        </w:rPr>
        <w:t>3</w:t>
      </w:r>
      <w:r w:rsidR="008213BE" w:rsidRPr="008213BE">
        <w:rPr>
          <w:szCs w:val="22"/>
        </w:rPr>
        <w:t>.</w:t>
      </w:r>
    </w:p>
    <w:p w14:paraId="3DE96509" w14:textId="77777777" w:rsidR="004955C1" w:rsidRPr="008213BE" w:rsidRDefault="004955C1" w:rsidP="00A17E71">
      <w:pPr>
        <w:pStyle w:val="BodyText"/>
        <w:spacing w:after="0" w:line="380" w:lineRule="atLeast"/>
        <w:ind w:left="540"/>
        <w:jc w:val="both"/>
        <w:rPr>
          <w:szCs w:val="22"/>
        </w:rPr>
      </w:pPr>
    </w:p>
    <w:p w14:paraId="3DD5E1C9" w14:textId="77777777" w:rsidR="008213BE" w:rsidRPr="008213BE" w:rsidRDefault="008213BE" w:rsidP="00A17E71">
      <w:pPr>
        <w:pStyle w:val="BodyText"/>
        <w:spacing w:after="0" w:line="380" w:lineRule="atLeast"/>
        <w:ind w:left="540"/>
        <w:jc w:val="both"/>
        <w:rPr>
          <w:szCs w:val="22"/>
        </w:rPr>
      </w:pPr>
      <w:r w:rsidRPr="008213BE">
        <w:rPr>
          <w:szCs w:val="22"/>
        </w:rPr>
        <w:t>In preparing these interim financial statements, judgements and estimates are made by management in applying the Group’s accounting policies. Actual results may differ from these estimates.</w:t>
      </w:r>
      <w:r>
        <w:rPr>
          <w:szCs w:val="22"/>
        </w:rPr>
        <w:br/>
      </w:r>
      <w:r w:rsidRPr="008213BE">
        <w:rPr>
          <w:szCs w:val="22"/>
        </w:rPr>
        <w:t xml:space="preserve">The accounting policies, methods of computation and the key sources of estimation uncertainty were the same as those that described in the financial statements for the year ended 31 </w:t>
      </w:r>
      <w:r>
        <w:rPr>
          <w:szCs w:val="22"/>
        </w:rPr>
        <w:t>March 202</w:t>
      </w:r>
      <w:r w:rsidR="007C3B57">
        <w:rPr>
          <w:szCs w:val="22"/>
        </w:rPr>
        <w:t>3</w:t>
      </w:r>
      <w:r>
        <w:rPr>
          <w:szCs w:val="22"/>
        </w:rPr>
        <w:t>.</w:t>
      </w:r>
    </w:p>
    <w:p w14:paraId="5143BBDA" w14:textId="77777777" w:rsidR="00FE4348" w:rsidRDefault="00FE4348" w:rsidP="0066423A">
      <w:pPr>
        <w:pStyle w:val="BodyText"/>
        <w:tabs>
          <w:tab w:val="left" w:pos="630"/>
        </w:tabs>
        <w:spacing w:after="0" w:line="380" w:lineRule="atLeast"/>
        <w:jc w:val="both"/>
      </w:pPr>
    </w:p>
    <w:p w14:paraId="2E8A8040" w14:textId="77777777" w:rsidR="00591F81" w:rsidRPr="00F40E36" w:rsidRDefault="00D02F86" w:rsidP="00610DE8">
      <w:pPr>
        <w:spacing w:line="240" w:lineRule="atLeast"/>
        <w:ind w:left="540" w:hanging="540"/>
        <w:jc w:val="thaiDistribute"/>
        <w:outlineLvl w:val="0"/>
        <w:rPr>
          <w:rFonts w:cs="Cordia New"/>
          <w:b/>
          <w:bCs/>
          <w:sz w:val="24"/>
          <w:szCs w:val="30"/>
          <w:cs/>
          <w:lang w:bidi="th-TH"/>
        </w:rPr>
      </w:pPr>
      <w:r>
        <w:br w:type="page"/>
      </w:r>
      <w:r w:rsidR="00610DE8" w:rsidRPr="00610DE8">
        <w:rPr>
          <w:rFonts w:cs="Times New Roman"/>
          <w:b/>
          <w:bCs/>
          <w:sz w:val="24"/>
          <w:szCs w:val="24"/>
        </w:rPr>
        <w:lastRenderedPageBreak/>
        <w:t>2</w:t>
      </w:r>
      <w:r w:rsidR="00DD4D11">
        <w:rPr>
          <w:rFonts w:cs="Times New Roman"/>
          <w:b/>
          <w:bCs/>
          <w:sz w:val="24"/>
          <w:szCs w:val="24"/>
        </w:rPr>
        <w:tab/>
      </w:r>
      <w:r w:rsidR="00C6048E" w:rsidRPr="003F4CEA">
        <w:rPr>
          <w:rFonts w:cs="Times New Roman"/>
          <w:b/>
          <w:bCs/>
          <w:sz w:val="24"/>
          <w:szCs w:val="24"/>
        </w:rPr>
        <w:t>R</w:t>
      </w:r>
      <w:r w:rsidR="0041508E" w:rsidRPr="003F4CEA">
        <w:rPr>
          <w:rFonts w:cs="Times New Roman"/>
          <w:b/>
          <w:bCs/>
          <w:sz w:val="24"/>
          <w:szCs w:val="24"/>
        </w:rPr>
        <w:t>e</w:t>
      </w:r>
      <w:r w:rsidR="00591F81" w:rsidRPr="003F4CEA">
        <w:rPr>
          <w:rFonts w:cs="Times New Roman"/>
          <w:b/>
          <w:bCs/>
          <w:sz w:val="24"/>
          <w:szCs w:val="24"/>
        </w:rPr>
        <w:t>lated part</w:t>
      </w:r>
      <w:r w:rsidR="00BC6F8C" w:rsidRPr="003F4CEA">
        <w:rPr>
          <w:rFonts w:cs="Times New Roman"/>
          <w:b/>
          <w:bCs/>
          <w:sz w:val="24"/>
          <w:szCs w:val="24"/>
        </w:rPr>
        <w:t>ies</w:t>
      </w:r>
    </w:p>
    <w:p w14:paraId="1266D9DD" w14:textId="77777777" w:rsidR="000B6729" w:rsidRDefault="000B6729" w:rsidP="000B6729">
      <w:pPr>
        <w:spacing w:line="240" w:lineRule="exact"/>
        <w:ind w:left="547"/>
        <w:jc w:val="both"/>
        <w:rPr>
          <w:sz w:val="20"/>
          <w:szCs w:val="18"/>
        </w:rPr>
      </w:pPr>
    </w:p>
    <w:tbl>
      <w:tblPr>
        <w:tblW w:w="94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56"/>
        <w:gridCol w:w="1062"/>
        <w:gridCol w:w="18"/>
        <w:gridCol w:w="252"/>
        <w:gridCol w:w="1080"/>
        <w:gridCol w:w="270"/>
        <w:gridCol w:w="1080"/>
        <w:gridCol w:w="18"/>
        <w:gridCol w:w="252"/>
        <w:gridCol w:w="18"/>
        <w:gridCol w:w="1080"/>
      </w:tblGrid>
      <w:tr w:rsidR="000B6729" w:rsidRPr="004D0BC1" w14:paraId="0883064E" w14:textId="77777777" w:rsidTr="00F4258F">
        <w:trPr>
          <w:cantSplit/>
          <w:trHeight w:hRule="exact" w:val="360"/>
          <w:tblHeader/>
        </w:trPr>
        <w:tc>
          <w:tcPr>
            <w:tcW w:w="4356" w:type="dxa"/>
          </w:tcPr>
          <w:p w14:paraId="0EC0B91F" w14:textId="77777777" w:rsidR="000B6729" w:rsidRPr="00154E5B" w:rsidRDefault="000B6729" w:rsidP="00DE657E">
            <w:pPr>
              <w:spacing w:line="340" w:lineRule="atLeast"/>
              <w:ind w:right="-115"/>
              <w:jc w:val="both"/>
              <w:rPr>
                <w:szCs w:val="22"/>
              </w:rPr>
            </w:pPr>
          </w:p>
        </w:tc>
        <w:tc>
          <w:tcPr>
            <w:tcW w:w="2412" w:type="dxa"/>
            <w:gridSpan w:val="4"/>
          </w:tcPr>
          <w:p w14:paraId="128A98D4" w14:textId="77777777" w:rsidR="000B6729" w:rsidRPr="004D0BC1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40" w:lineRule="atLeast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D0BC1">
              <w:rPr>
                <w:rFonts w:ascii="Times New Roman" w:hAnsi="Times New Roman" w:cs="Times New Roman"/>
                <w:b/>
                <w:bCs/>
                <w:lang w:val="en-US"/>
              </w:rPr>
              <w:t>Consolidated</w:t>
            </w:r>
          </w:p>
        </w:tc>
        <w:tc>
          <w:tcPr>
            <w:tcW w:w="270" w:type="dxa"/>
          </w:tcPr>
          <w:p w14:paraId="6A15CA31" w14:textId="77777777" w:rsidR="000B6729" w:rsidRPr="004D0BC1" w:rsidRDefault="000B6729" w:rsidP="00DE657E">
            <w:pPr>
              <w:spacing w:line="340" w:lineRule="atLeast"/>
              <w:ind w:left="-108" w:right="-115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448" w:type="dxa"/>
            <w:gridSpan w:val="5"/>
          </w:tcPr>
          <w:p w14:paraId="60FA9716" w14:textId="77777777" w:rsidR="000B6729" w:rsidRPr="004D0BC1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40" w:lineRule="atLeast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D0BC1">
              <w:rPr>
                <w:rFonts w:ascii="Times New Roman" w:hAnsi="Times New Roman" w:cs="Times New Roman"/>
                <w:b/>
                <w:bCs/>
                <w:lang w:val="en-US"/>
              </w:rPr>
              <w:t>Separate</w:t>
            </w:r>
          </w:p>
        </w:tc>
      </w:tr>
      <w:tr w:rsidR="000B6729" w:rsidRPr="004D0BC1" w14:paraId="3E321A50" w14:textId="77777777" w:rsidTr="00F4258F">
        <w:trPr>
          <w:cantSplit/>
          <w:trHeight w:hRule="exact" w:val="360"/>
          <w:tblHeader/>
        </w:trPr>
        <w:tc>
          <w:tcPr>
            <w:tcW w:w="4356" w:type="dxa"/>
          </w:tcPr>
          <w:p w14:paraId="2595939D" w14:textId="77777777" w:rsidR="000B6729" w:rsidRPr="00EB77CF" w:rsidRDefault="000B6729" w:rsidP="00DE657E">
            <w:pPr>
              <w:spacing w:line="340" w:lineRule="atLeast"/>
              <w:ind w:right="-115"/>
              <w:jc w:val="both"/>
              <w:rPr>
                <w:b/>
                <w:bCs/>
                <w:i/>
                <w:iCs/>
                <w:szCs w:val="22"/>
              </w:rPr>
            </w:pPr>
            <w:r w:rsidRPr="00EB77CF">
              <w:rPr>
                <w:b/>
                <w:bCs/>
                <w:i/>
                <w:iCs/>
                <w:szCs w:val="22"/>
              </w:rPr>
              <w:t>Significant transactions with related parties</w:t>
            </w:r>
          </w:p>
        </w:tc>
        <w:tc>
          <w:tcPr>
            <w:tcW w:w="2412" w:type="dxa"/>
            <w:gridSpan w:val="4"/>
          </w:tcPr>
          <w:p w14:paraId="764CA721" w14:textId="77777777" w:rsidR="000B6729" w:rsidRPr="004D0BC1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40" w:lineRule="atLeast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D0BC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  <w:tc>
          <w:tcPr>
            <w:tcW w:w="270" w:type="dxa"/>
          </w:tcPr>
          <w:p w14:paraId="75B4868F" w14:textId="77777777" w:rsidR="000B6729" w:rsidRPr="004D0BC1" w:rsidRDefault="000B6729" w:rsidP="00DE657E">
            <w:pPr>
              <w:spacing w:line="340" w:lineRule="atLeast"/>
              <w:ind w:left="-108" w:right="-115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448" w:type="dxa"/>
            <w:gridSpan w:val="5"/>
          </w:tcPr>
          <w:p w14:paraId="299B199B" w14:textId="77777777" w:rsidR="000B6729" w:rsidRPr="004D0BC1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40" w:lineRule="atLeast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D0BC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</w:tr>
      <w:tr w:rsidR="000B6729" w:rsidRPr="004D0BC1" w14:paraId="303295D8" w14:textId="77777777" w:rsidTr="00F4258F">
        <w:trPr>
          <w:cantSplit/>
          <w:trHeight w:hRule="exact" w:val="360"/>
          <w:tblHeader/>
        </w:trPr>
        <w:tc>
          <w:tcPr>
            <w:tcW w:w="4356" w:type="dxa"/>
          </w:tcPr>
          <w:p w14:paraId="23284216" w14:textId="77777777" w:rsidR="000B6729" w:rsidRPr="00154E5B" w:rsidRDefault="000B6729" w:rsidP="000B6729">
            <w:pPr>
              <w:spacing w:line="340" w:lineRule="atLeast"/>
              <w:ind w:right="-115"/>
              <w:jc w:val="both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Three</w:t>
            </w:r>
            <w:r w:rsidRPr="00154E5B">
              <w:rPr>
                <w:b/>
                <w:bCs/>
                <w:i/>
                <w:iCs/>
                <w:szCs w:val="22"/>
              </w:rPr>
              <w:t xml:space="preserve">-month period ended </w:t>
            </w:r>
            <w:r>
              <w:rPr>
                <w:b/>
                <w:bCs/>
                <w:i/>
                <w:iCs/>
                <w:szCs w:val="22"/>
              </w:rPr>
              <w:t>30 September</w:t>
            </w:r>
          </w:p>
        </w:tc>
        <w:tc>
          <w:tcPr>
            <w:tcW w:w="1062" w:type="dxa"/>
          </w:tcPr>
          <w:p w14:paraId="5A7C035B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270" w:type="dxa"/>
            <w:gridSpan w:val="2"/>
          </w:tcPr>
          <w:p w14:paraId="6299B131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D2F9DA9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  <w:tc>
          <w:tcPr>
            <w:tcW w:w="270" w:type="dxa"/>
          </w:tcPr>
          <w:p w14:paraId="66C035B5" w14:textId="77777777" w:rsidR="000B6729" w:rsidRPr="004D0BC1" w:rsidRDefault="000B6729" w:rsidP="000B6729">
            <w:pPr>
              <w:spacing w:line="340" w:lineRule="atLeast"/>
              <w:ind w:left="-108" w:right="-115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080" w:type="dxa"/>
          </w:tcPr>
          <w:p w14:paraId="76D94E5F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270" w:type="dxa"/>
            <w:gridSpan w:val="2"/>
          </w:tcPr>
          <w:p w14:paraId="09A088C1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  <w:u w:val="single"/>
              </w:rPr>
            </w:pPr>
          </w:p>
        </w:tc>
        <w:tc>
          <w:tcPr>
            <w:tcW w:w="1098" w:type="dxa"/>
            <w:gridSpan w:val="2"/>
          </w:tcPr>
          <w:p w14:paraId="6EAAF980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</w:tr>
      <w:tr w:rsidR="000B6729" w:rsidRPr="004D0BC1" w14:paraId="2ED1EC63" w14:textId="77777777" w:rsidTr="00F4258F">
        <w:trPr>
          <w:cantSplit/>
          <w:trHeight w:hRule="exact" w:val="346"/>
          <w:tblHeader/>
        </w:trPr>
        <w:tc>
          <w:tcPr>
            <w:tcW w:w="4356" w:type="dxa"/>
          </w:tcPr>
          <w:p w14:paraId="1FAB3A24" w14:textId="77777777" w:rsidR="000B6729" w:rsidRPr="00154E5B" w:rsidRDefault="000B6729" w:rsidP="000B6729">
            <w:pPr>
              <w:spacing w:line="380" w:lineRule="atLeast"/>
              <w:ind w:right="-108"/>
              <w:jc w:val="both"/>
              <w:rPr>
                <w:szCs w:val="22"/>
              </w:rPr>
            </w:pPr>
          </w:p>
        </w:tc>
        <w:tc>
          <w:tcPr>
            <w:tcW w:w="5130" w:type="dxa"/>
            <w:gridSpan w:val="10"/>
          </w:tcPr>
          <w:p w14:paraId="06E2332D" w14:textId="77777777" w:rsidR="000B6729" w:rsidRPr="004D0BC1" w:rsidRDefault="000B6729" w:rsidP="000B6729">
            <w:pPr>
              <w:spacing w:line="380" w:lineRule="atLeast"/>
              <w:ind w:left="-108" w:right="-108"/>
              <w:jc w:val="center"/>
              <w:rPr>
                <w:i/>
                <w:iCs/>
                <w:szCs w:val="22"/>
              </w:rPr>
            </w:pPr>
            <w:r w:rsidRPr="004D0BC1">
              <w:rPr>
                <w:i/>
                <w:iCs/>
                <w:szCs w:val="22"/>
              </w:rPr>
              <w:t>(</w:t>
            </w:r>
            <w:proofErr w:type="gramStart"/>
            <w:r w:rsidRPr="004D0BC1">
              <w:rPr>
                <w:i/>
                <w:iCs/>
                <w:szCs w:val="22"/>
              </w:rPr>
              <w:t>in</w:t>
            </w:r>
            <w:proofErr w:type="gramEnd"/>
            <w:r w:rsidRPr="004D0BC1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8C3118" w:rsidRPr="00A05C80" w14:paraId="43032CD6" w14:textId="77777777" w:rsidTr="00B83E7D">
        <w:trPr>
          <w:cantSplit/>
          <w:trHeight w:val="83"/>
        </w:trPr>
        <w:tc>
          <w:tcPr>
            <w:tcW w:w="4356" w:type="dxa"/>
          </w:tcPr>
          <w:p w14:paraId="2060EAC4" w14:textId="6482CEFA" w:rsidR="008C3118" w:rsidRPr="004D0BC1" w:rsidRDefault="008C3118" w:rsidP="00B83E7D">
            <w:pPr>
              <w:spacing w:line="380" w:lineRule="atLeast"/>
              <w:rPr>
                <w:b/>
                <w:bCs/>
                <w:szCs w:val="22"/>
              </w:rPr>
            </w:pPr>
            <w:r w:rsidRPr="008C3118">
              <w:rPr>
                <w:b/>
                <w:bCs/>
                <w:szCs w:val="22"/>
              </w:rPr>
              <w:t>Associates</w:t>
            </w:r>
          </w:p>
        </w:tc>
        <w:tc>
          <w:tcPr>
            <w:tcW w:w="1080" w:type="dxa"/>
            <w:gridSpan w:val="2"/>
          </w:tcPr>
          <w:p w14:paraId="411B252A" w14:textId="77777777" w:rsidR="008C3118" w:rsidRPr="004D0BC1" w:rsidRDefault="008C3118" w:rsidP="00B83E7D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496D8C6E" w14:textId="77777777" w:rsidR="008C3118" w:rsidRPr="004D0BC1" w:rsidRDefault="008C3118" w:rsidP="00B83E7D">
            <w:pPr>
              <w:pStyle w:val="a3"/>
              <w:tabs>
                <w:tab w:val="decimal" w:pos="860"/>
              </w:tabs>
              <w:spacing w:line="380" w:lineRule="atLeast"/>
              <w:ind w:left="-108" w:right="-108"/>
              <w:jc w:val="left"/>
              <w:rPr>
                <w:lang w:val="en-US"/>
              </w:rPr>
            </w:pPr>
          </w:p>
        </w:tc>
        <w:tc>
          <w:tcPr>
            <w:tcW w:w="1080" w:type="dxa"/>
          </w:tcPr>
          <w:p w14:paraId="0AB13F71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4CDB7F9B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1BBB47EF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AC36181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34808F38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867AAC" w14:paraId="4914691E" w14:textId="77777777" w:rsidTr="00F4258F">
        <w:trPr>
          <w:cantSplit/>
          <w:trHeight w:val="83"/>
        </w:trPr>
        <w:tc>
          <w:tcPr>
            <w:tcW w:w="4356" w:type="dxa"/>
          </w:tcPr>
          <w:p w14:paraId="637BBF24" w14:textId="77777777" w:rsidR="00C825B9" w:rsidRPr="004D0BC1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 w:rsidRPr="004D0BC1">
              <w:rPr>
                <w:szCs w:val="22"/>
              </w:rPr>
              <w:t>Interest income</w:t>
            </w:r>
          </w:p>
        </w:tc>
        <w:tc>
          <w:tcPr>
            <w:tcW w:w="1080" w:type="dxa"/>
            <w:gridSpan w:val="2"/>
          </w:tcPr>
          <w:p w14:paraId="1D60A897" w14:textId="3F5F8BF9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241,371</w:t>
            </w:r>
          </w:p>
        </w:tc>
        <w:tc>
          <w:tcPr>
            <w:tcW w:w="252" w:type="dxa"/>
          </w:tcPr>
          <w:p w14:paraId="20305A89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7A0DFDA7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cs/>
                <w:lang w:val="en-US"/>
              </w:rPr>
            </w:pPr>
            <w:r>
              <w:rPr>
                <w:rFonts w:cs="Times New Roman"/>
                <w:lang w:val="en-US"/>
              </w:rPr>
              <w:t>148,244</w:t>
            </w:r>
          </w:p>
        </w:tc>
        <w:tc>
          <w:tcPr>
            <w:tcW w:w="270" w:type="dxa"/>
          </w:tcPr>
          <w:p w14:paraId="05C8DF3D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0628EC79" w14:textId="172F7251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241,371</w:t>
            </w:r>
          </w:p>
        </w:tc>
        <w:tc>
          <w:tcPr>
            <w:tcW w:w="270" w:type="dxa"/>
            <w:gridSpan w:val="2"/>
          </w:tcPr>
          <w:p w14:paraId="6B04921B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2965FFD5" w14:textId="77777777" w:rsidR="00C825B9" w:rsidRPr="00867AAC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cs/>
                <w:lang w:val="en-US"/>
              </w:rPr>
            </w:pPr>
            <w:r>
              <w:rPr>
                <w:rFonts w:cs="Times New Roman"/>
                <w:lang w:val="en-US"/>
              </w:rPr>
              <w:t>148,244</w:t>
            </w:r>
          </w:p>
        </w:tc>
      </w:tr>
      <w:tr w:rsidR="000B1E42" w:rsidRPr="00BD59F3" w14:paraId="33F5577D" w14:textId="77777777" w:rsidTr="00F4258F">
        <w:trPr>
          <w:cantSplit/>
          <w:trHeight w:val="83"/>
        </w:trPr>
        <w:tc>
          <w:tcPr>
            <w:tcW w:w="4356" w:type="dxa"/>
          </w:tcPr>
          <w:p w14:paraId="2F117C77" w14:textId="77777777" w:rsidR="000B1E42" w:rsidRPr="004D0BC1" w:rsidRDefault="000B1E42" w:rsidP="000B1E42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Dividend income</w:t>
            </w:r>
          </w:p>
        </w:tc>
        <w:tc>
          <w:tcPr>
            <w:tcW w:w="1080" w:type="dxa"/>
            <w:gridSpan w:val="2"/>
          </w:tcPr>
          <w:p w14:paraId="4CE0AF88" w14:textId="0DCB2657" w:rsidR="000B1E42" w:rsidRPr="00F45D25" w:rsidRDefault="000B1E42" w:rsidP="00F45D25">
            <w:pPr>
              <w:pStyle w:val="30"/>
              <w:tabs>
                <w:tab w:val="clear" w:pos="360"/>
                <w:tab w:val="clear" w:pos="720"/>
                <w:tab w:val="decimal" w:pos="590"/>
              </w:tabs>
              <w:spacing w:line="380" w:lineRule="atLeast"/>
              <w:ind w:left="-108" w:right="-108"/>
            </w:pPr>
            <w:r w:rsidRPr="004C7979">
              <w:t>-</w:t>
            </w:r>
          </w:p>
        </w:tc>
        <w:tc>
          <w:tcPr>
            <w:tcW w:w="252" w:type="dxa"/>
          </w:tcPr>
          <w:p w14:paraId="62BAC720" w14:textId="77777777" w:rsidR="000B1E42" w:rsidRPr="00BD59F3" w:rsidRDefault="000B1E42" w:rsidP="000B1E42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327604D8" w14:textId="77777777" w:rsidR="000B1E42" w:rsidRPr="00867AAC" w:rsidRDefault="000B1E42" w:rsidP="00F45D25">
            <w:pPr>
              <w:pStyle w:val="30"/>
              <w:tabs>
                <w:tab w:val="clear" w:pos="360"/>
                <w:tab w:val="clear" w:pos="720"/>
                <w:tab w:val="decimal" w:pos="590"/>
              </w:tabs>
              <w:spacing w:line="380" w:lineRule="atLeast"/>
              <w:ind w:left="-108" w:right="-108"/>
              <w:rPr>
                <w:rFonts w:cs="Times New Roman"/>
                <w:cs/>
                <w:lang w:val="en-US"/>
              </w:rPr>
            </w:pPr>
            <w:r w:rsidRPr="004C7979">
              <w:t>-</w:t>
            </w:r>
          </w:p>
        </w:tc>
        <w:tc>
          <w:tcPr>
            <w:tcW w:w="270" w:type="dxa"/>
          </w:tcPr>
          <w:p w14:paraId="74A4B3B9" w14:textId="77777777" w:rsidR="000B1E42" w:rsidRPr="00BD59F3" w:rsidRDefault="000B1E42" w:rsidP="000B1E42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6D8FB791" w14:textId="12415A61" w:rsidR="000B1E42" w:rsidRPr="00436391" w:rsidRDefault="000B1E42" w:rsidP="000B1E42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cs/>
              </w:rPr>
            </w:pPr>
            <w:r w:rsidRPr="00594947">
              <w:rPr>
                <w:rFonts w:cs="Times New Roman"/>
                <w:lang w:val="en-US"/>
              </w:rPr>
              <w:t>25,491</w:t>
            </w:r>
          </w:p>
        </w:tc>
        <w:tc>
          <w:tcPr>
            <w:tcW w:w="270" w:type="dxa"/>
            <w:gridSpan w:val="2"/>
          </w:tcPr>
          <w:p w14:paraId="3D821D27" w14:textId="77777777" w:rsidR="000B1E42" w:rsidRPr="00BD59F3" w:rsidRDefault="000B1E42" w:rsidP="000B1E42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43A5352A" w14:textId="77777777" w:rsidR="000B1E42" w:rsidRPr="00436391" w:rsidRDefault="000B1E42" w:rsidP="000B1E42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cs/>
              </w:rPr>
            </w:pPr>
            <w:r w:rsidRPr="00630F47">
              <w:rPr>
                <w:rFonts w:cs="Times New Roman" w:hint="cs"/>
                <w:cs/>
                <w:lang w:val="en-US"/>
              </w:rPr>
              <w:t>25,491</w:t>
            </w:r>
          </w:p>
        </w:tc>
      </w:tr>
      <w:tr w:rsidR="00C825B9" w:rsidRPr="00A05C80" w14:paraId="356919AB" w14:textId="77777777" w:rsidTr="000B2EFB">
        <w:trPr>
          <w:cantSplit/>
          <w:trHeight w:hRule="exact" w:val="353"/>
        </w:trPr>
        <w:tc>
          <w:tcPr>
            <w:tcW w:w="4356" w:type="dxa"/>
          </w:tcPr>
          <w:p w14:paraId="3903DA0C" w14:textId="77777777" w:rsidR="00C825B9" w:rsidRPr="004D0BC1" w:rsidRDefault="00C825B9" w:rsidP="00C825B9">
            <w:pPr>
              <w:spacing w:line="38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3D0DC05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5E95879A" w14:textId="77777777" w:rsidR="00C825B9" w:rsidRPr="004D0BC1" w:rsidRDefault="00C825B9" w:rsidP="00C825B9">
            <w:pPr>
              <w:pStyle w:val="a3"/>
              <w:tabs>
                <w:tab w:val="decimal" w:pos="860"/>
              </w:tabs>
              <w:spacing w:line="380" w:lineRule="atLeast"/>
              <w:ind w:left="-108" w:right="-108"/>
              <w:jc w:val="left"/>
              <w:rPr>
                <w:lang w:val="en-US"/>
              </w:rPr>
            </w:pPr>
          </w:p>
        </w:tc>
        <w:tc>
          <w:tcPr>
            <w:tcW w:w="1080" w:type="dxa"/>
          </w:tcPr>
          <w:p w14:paraId="29800C58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306646F0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5EBC3D27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682E472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1682DD1B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A05C80" w14:paraId="7167069D" w14:textId="77777777" w:rsidTr="00F4258F">
        <w:trPr>
          <w:cantSplit/>
          <w:trHeight w:val="83"/>
        </w:trPr>
        <w:tc>
          <w:tcPr>
            <w:tcW w:w="4356" w:type="dxa"/>
          </w:tcPr>
          <w:p w14:paraId="1C0A8C31" w14:textId="77777777" w:rsidR="00C825B9" w:rsidRPr="004D0BC1" w:rsidRDefault="00C825B9" w:rsidP="00C825B9">
            <w:pPr>
              <w:spacing w:line="380" w:lineRule="atLeast"/>
              <w:rPr>
                <w:b/>
                <w:bCs/>
                <w:szCs w:val="22"/>
              </w:rPr>
            </w:pPr>
            <w:r w:rsidRPr="004D0BC1">
              <w:rPr>
                <w:b/>
                <w:bCs/>
                <w:szCs w:val="22"/>
              </w:rPr>
              <w:t>Key management personnel</w:t>
            </w:r>
          </w:p>
        </w:tc>
        <w:tc>
          <w:tcPr>
            <w:tcW w:w="1080" w:type="dxa"/>
            <w:gridSpan w:val="2"/>
          </w:tcPr>
          <w:p w14:paraId="5BB0E9D3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2D071C12" w14:textId="77777777" w:rsidR="00C825B9" w:rsidRPr="004D0BC1" w:rsidRDefault="00C825B9" w:rsidP="00C825B9">
            <w:pPr>
              <w:pStyle w:val="a3"/>
              <w:tabs>
                <w:tab w:val="decimal" w:pos="860"/>
              </w:tabs>
              <w:spacing w:line="380" w:lineRule="atLeast"/>
              <w:ind w:left="-108" w:right="-108"/>
              <w:jc w:val="left"/>
              <w:rPr>
                <w:lang w:val="en-US"/>
              </w:rPr>
            </w:pPr>
          </w:p>
        </w:tc>
        <w:tc>
          <w:tcPr>
            <w:tcW w:w="1080" w:type="dxa"/>
          </w:tcPr>
          <w:p w14:paraId="04CC9EE8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38F8DEE2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3E8B4B35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D1188F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70A7D36E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A05C80" w14:paraId="20CCBD0E" w14:textId="77777777" w:rsidTr="00F4258F">
        <w:trPr>
          <w:cantSplit/>
        </w:trPr>
        <w:tc>
          <w:tcPr>
            <w:tcW w:w="4356" w:type="dxa"/>
          </w:tcPr>
          <w:p w14:paraId="1875B0BF" w14:textId="77777777" w:rsidR="00C825B9" w:rsidRPr="004D0BC1" w:rsidRDefault="00C825B9" w:rsidP="00C825B9">
            <w:pPr>
              <w:spacing w:line="380" w:lineRule="atLeast"/>
              <w:ind w:right="-198"/>
              <w:rPr>
                <w:szCs w:val="22"/>
              </w:rPr>
            </w:pPr>
            <w:r w:rsidRPr="004D0BC1">
              <w:rPr>
                <w:szCs w:val="22"/>
              </w:rPr>
              <w:t xml:space="preserve">Key management personnel compensation </w:t>
            </w:r>
          </w:p>
        </w:tc>
        <w:tc>
          <w:tcPr>
            <w:tcW w:w="1080" w:type="dxa"/>
            <w:gridSpan w:val="2"/>
          </w:tcPr>
          <w:p w14:paraId="760A3EAA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0212F134" w14:textId="77777777" w:rsidR="00C825B9" w:rsidRPr="004D0BC1" w:rsidRDefault="00C825B9" w:rsidP="00C825B9">
            <w:pPr>
              <w:pStyle w:val="a3"/>
              <w:tabs>
                <w:tab w:val="decimal" w:pos="860"/>
              </w:tabs>
              <w:spacing w:line="380" w:lineRule="atLeast"/>
              <w:ind w:left="-108" w:right="-108"/>
              <w:jc w:val="left"/>
              <w:rPr>
                <w:lang w:val="en-US"/>
              </w:rPr>
            </w:pPr>
          </w:p>
        </w:tc>
        <w:tc>
          <w:tcPr>
            <w:tcW w:w="1080" w:type="dxa"/>
          </w:tcPr>
          <w:p w14:paraId="2BBC0BAB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6818664E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0B199E3F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0D89D8B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4120C25A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4D0BC1" w14:paraId="46F9AB55" w14:textId="77777777" w:rsidTr="00F4258F">
        <w:trPr>
          <w:cantSplit/>
        </w:trPr>
        <w:tc>
          <w:tcPr>
            <w:tcW w:w="4356" w:type="dxa"/>
          </w:tcPr>
          <w:p w14:paraId="697D8B10" w14:textId="77777777" w:rsidR="00C825B9" w:rsidRPr="00F179B2" w:rsidRDefault="00C825B9" w:rsidP="00C825B9">
            <w:pPr>
              <w:spacing w:line="380" w:lineRule="atLeast"/>
              <w:ind w:left="162"/>
              <w:rPr>
                <w:szCs w:val="22"/>
              </w:rPr>
            </w:pPr>
            <w:r w:rsidRPr="004D0BC1">
              <w:rPr>
                <w:szCs w:val="22"/>
              </w:rPr>
              <w:t>Short-term employee benefit</w:t>
            </w:r>
          </w:p>
        </w:tc>
        <w:tc>
          <w:tcPr>
            <w:tcW w:w="1080" w:type="dxa"/>
            <w:gridSpan w:val="2"/>
          </w:tcPr>
          <w:p w14:paraId="104CE1DF" w14:textId="58D8569F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  <w:r w:rsidRPr="00594947">
              <w:rPr>
                <w:szCs w:val="22"/>
              </w:rPr>
              <w:t>17,998</w:t>
            </w:r>
          </w:p>
        </w:tc>
        <w:tc>
          <w:tcPr>
            <w:tcW w:w="252" w:type="dxa"/>
          </w:tcPr>
          <w:p w14:paraId="7081E18E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41B6F19B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  <w:r w:rsidRPr="006E170A">
              <w:rPr>
                <w:szCs w:val="22"/>
              </w:rPr>
              <w:t>15,870</w:t>
            </w:r>
          </w:p>
        </w:tc>
        <w:tc>
          <w:tcPr>
            <w:tcW w:w="270" w:type="dxa"/>
          </w:tcPr>
          <w:p w14:paraId="225FAC3D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4B5F6D56" w14:textId="3CD8B012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  <w:r w:rsidRPr="00594947">
              <w:rPr>
                <w:szCs w:val="22"/>
              </w:rPr>
              <w:t>17,998</w:t>
            </w:r>
          </w:p>
        </w:tc>
        <w:tc>
          <w:tcPr>
            <w:tcW w:w="270" w:type="dxa"/>
            <w:gridSpan w:val="2"/>
          </w:tcPr>
          <w:p w14:paraId="26F25988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616F5A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  <w:r w:rsidRPr="006E170A">
              <w:rPr>
                <w:szCs w:val="22"/>
              </w:rPr>
              <w:t>15,870</w:t>
            </w:r>
          </w:p>
        </w:tc>
      </w:tr>
      <w:tr w:rsidR="00C825B9" w:rsidRPr="004D0BC1" w14:paraId="5E4EB069" w14:textId="77777777" w:rsidTr="000B2EFB">
        <w:trPr>
          <w:cantSplit/>
          <w:trHeight w:hRule="exact" w:val="380"/>
        </w:trPr>
        <w:tc>
          <w:tcPr>
            <w:tcW w:w="4356" w:type="dxa"/>
          </w:tcPr>
          <w:p w14:paraId="732EBB56" w14:textId="77777777" w:rsidR="00C825B9" w:rsidRDefault="00C825B9" w:rsidP="00C825B9">
            <w:pPr>
              <w:spacing w:line="380" w:lineRule="atLeast"/>
              <w:ind w:right="29"/>
            </w:pPr>
          </w:p>
        </w:tc>
        <w:tc>
          <w:tcPr>
            <w:tcW w:w="1080" w:type="dxa"/>
            <w:gridSpan w:val="2"/>
          </w:tcPr>
          <w:p w14:paraId="62D5BBD0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9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3C931838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7214E745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9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26F9347C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415F3A9C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D584A09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3F1D3388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4D0BC1" w14:paraId="36857C4A" w14:textId="77777777" w:rsidTr="00F4258F">
        <w:trPr>
          <w:cantSplit/>
          <w:trHeight w:val="144"/>
        </w:trPr>
        <w:tc>
          <w:tcPr>
            <w:tcW w:w="4356" w:type="dxa"/>
          </w:tcPr>
          <w:p w14:paraId="0BD29B57" w14:textId="77777777" w:rsidR="00C825B9" w:rsidRPr="004D0BC1" w:rsidRDefault="00C825B9" w:rsidP="00C825B9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  <w:r>
              <w:br w:type="page"/>
            </w:r>
            <w:r w:rsidRPr="004D0BC1">
              <w:rPr>
                <w:b/>
                <w:bCs/>
                <w:szCs w:val="22"/>
              </w:rPr>
              <w:t xml:space="preserve">Other </w:t>
            </w:r>
            <w:r w:rsidRPr="00154E5B">
              <w:rPr>
                <w:b/>
                <w:bCs/>
                <w:szCs w:val="22"/>
              </w:rPr>
              <w:t>r</w:t>
            </w:r>
            <w:r w:rsidRPr="004D0BC1">
              <w:rPr>
                <w:b/>
                <w:bCs/>
                <w:szCs w:val="22"/>
              </w:rPr>
              <w:t>elated parties</w:t>
            </w:r>
          </w:p>
        </w:tc>
        <w:tc>
          <w:tcPr>
            <w:tcW w:w="1080" w:type="dxa"/>
            <w:gridSpan w:val="2"/>
          </w:tcPr>
          <w:p w14:paraId="299E215D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9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3272AE93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74A0034F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9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39ABD999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10C78BA4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244C9E0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3401722A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4D0BC1" w14:paraId="7B9D908D" w14:textId="77777777" w:rsidTr="00F4258F">
        <w:trPr>
          <w:cantSplit/>
          <w:trHeight w:val="144"/>
        </w:trPr>
        <w:tc>
          <w:tcPr>
            <w:tcW w:w="4356" w:type="dxa"/>
          </w:tcPr>
          <w:p w14:paraId="39FE0437" w14:textId="67BF34D5" w:rsidR="00C825B9" w:rsidRPr="004D0BC1" w:rsidRDefault="0084769F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Revenue</w:t>
            </w:r>
            <w:r w:rsidR="00C825B9">
              <w:rPr>
                <w:szCs w:val="22"/>
              </w:rPr>
              <w:t xml:space="preserve"> from sales of electricity</w:t>
            </w:r>
          </w:p>
        </w:tc>
        <w:tc>
          <w:tcPr>
            <w:tcW w:w="1080" w:type="dxa"/>
            <w:gridSpan w:val="2"/>
          </w:tcPr>
          <w:p w14:paraId="60F489F2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205CEC32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27DE077E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0BD231A3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19C6EAEC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F2F15C1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4C628BE4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4D0BC1" w14:paraId="399AE2CA" w14:textId="77777777" w:rsidTr="00F4258F">
        <w:trPr>
          <w:cantSplit/>
          <w:trHeight w:val="144"/>
        </w:trPr>
        <w:tc>
          <w:tcPr>
            <w:tcW w:w="4356" w:type="dxa"/>
          </w:tcPr>
          <w:p w14:paraId="66BF728C" w14:textId="77777777" w:rsidR="00C825B9" w:rsidRDefault="00C825B9" w:rsidP="00C825B9">
            <w:pPr>
              <w:spacing w:line="380" w:lineRule="atLeast"/>
              <w:ind w:left="162" w:right="-108"/>
              <w:jc w:val="both"/>
              <w:rPr>
                <w:szCs w:val="22"/>
              </w:rPr>
            </w:pPr>
            <w:r>
              <w:rPr>
                <w:szCs w:val="22"/>
              </w:rPr>
              <w:t>and steam generated from</w:t>
            </w:r>
          </w:p>
        </w:tc>
        <w:tc>
          <w:tcPr>
            <w:tcW w:w="1080" w:type="dxa"/>
            <w:gridSpan w:val="2"/>
          </w:tcPr>
          <w:p w14:paraId="599A527A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105B088F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0F64218E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0F6802A1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24399D40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1527405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6339C080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4D0BC1" w14:paraId="554A7D38" w14:textId="77777777" w:rsidTr="00F4258F">
        <w:trPr>
          <w:cantSplit/>
        </w:trPr>
        <w:tc>
          <w:tcPr>
            <w:tcW w:w="4356" w:type="dxa"/>
          </w:tcPr>
          <w:p w14:paraId="05FB35A1" w14:textId="77777777" w:rsidR="00C825B9" w:rsidRPr="004D0BC1" w:rsidRDefault="00C825B9" w:rsidP="00C825B9">
            <w:pPr>
              <w:spacing w:line="380" w:lineRule="atLeast"/>
              <w:ind w:left="162" w:right="-108"/>
              <w:jc w:val="both"/>
              <w:rPr>
                <w:szCs w:val="22"/>
              </w:rPr>
            </w:pPr>
            <w:r>
              <w:rPr>
                <w:szCs w:val="22"/>
              </w:rPr>
              <w:t>manufacturing process</w:t>
            </w:r>
          </w:p>
        </w:tc>
        <w:tc>
          <w:tcPr>
            <w:tcW w:w="1080" w:type="dxa"/>
            <w:gridSpan w:val="2"/>
          </w:tcPr>
          <w:p w14:paraId="11451797" w14:textId="7190E67A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right="-108"/>
              <w:rPr>
                <w:rFonts w:cs="Times New Roman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147,090</w:t>
            </w:r>
          </w:p>
        </w:tc>
        <w:tc>
          <w:tcPr>
            <w:tcW w:w="252" w:type="dxa"/>
          </w:tcPr>
          <w:p w14:paraId="22A6B4E1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7075D7FA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86,666</w:t>
            </w:r>
          </w:p>
        </w:tc>
        <w:tc>
          <w:tcPr>
            <w:tcW w:w="270" w:type="dxa"/>
          </w:tcPr>
          <w:p w14:paraId="73EB9385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2F873F57" w14:textId="5FE77D20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147,090</w:t>
            </w:r>
          </w:p>
        </w:tc>
        <w:tc>
          <w:tcPr>
            <w:tcW w:w="270" w:type="dxa"/>
            <w:gridSpan w:val="2"/>
          </w:tcPr>
          <w:p w14:paraId="7295C757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770D5388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86,666</w:t>
            </w:r>
          </w:p>
        </w:tc>
      </w:tr>
      <w:tr w:rsidR="00C825B9" w:rsidRPr="004D0BC1" w14:paraId="722F2661" w14:textId="77777777" w:rsidTr="00F4258F">
        <w:trPr>
          <w:cantSplit/>
        </w:trPr>
        <w:tc>
          <w:tcPr>
            <w:tcW w:w="4356" w:type="dxa"/>
          </w:tcPr>
          <w:p w14:paraId="25B2AE14" w14:textId="77777777" w:rsidR="00C825B9" w:rsidRDefault="00C825B9" w:rsidP="00C825B9">
            <w:pPr>
              <w:spacing w:line="380" w:lineRule="atLeast"/>
              <w:ind w:left="162" w:right="-108" w:hanging="162"/>
              <w:jc w:val="both"/>
              <w:rPr>
                <w:szCs w:val="22"/>
                <w:cs/>
                <w:lang w:bidi="th-TH"/>
              </w:rPr>
            </w:pPr>
            <w:r>
              <w:rPr>
                <w:szCs w:val="22"/>
              </w:rPr>
              <w:t>Expenses charged to related parties</w:t>
            </w:r>
          </w:p>
        </w:tc>
        <w:tc>
          <w:tcPr>
            <w:tcW w:w="1080" w:type="dxa"/>
            <w:gridSpan w:val="2"/>
          </w:tcPr>
          <w:p w14:paraId="52CCFBD9" w14:textId="4ED5C8DE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right="-108"/>
              <w:rPr>
                <w:rFonts w:cs="Times New Roman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12,775</w:t>
            </w:r>
          </w:p>
        </w:tc>
        <w:tc>
          <w:tcPr>
            <w:tcW w:w="252" w:type="dxa"/>
          </w:tcPr>
          <w:p w14:paraId="1CE691B8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54710A2C" w14:textId="7777777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11,018</w:t>
            </w:r>
          </w:p>
        </w:tc>
        <w:tc>
          <w:tcPr>
            <w:tcW w:w="270" w:type="dxa"/>
          </w:tcPr>
          <w:p w14:paraId="0FA01B05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0C394AEA" w14:textId="4EB8259E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12,775</w:t>
            </w:r>
          </w:p>
        </w:tc>
        <w:tc>
          <w:tcPr>
            <w:tcW w:w="270" w:type="dxa"/>
            <w:gridSpan w:val="2"/>
          </w:tcPr>
          <w:p w14:paraId="0CFB9A0D" w14:textId="77777777" w:rsidR="00C825B9" w:rsidRPr="004D0BC1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2B518A30" w14:textId="7777777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11,018</w:t>
            </w:r>
          </w:p>
        </w:tc>
      </w:tr>
      <w:tr w:rsidR="00C825B9" w:rsidRPr="00A05C80" w14:paraId="5B787673" w14:textId="77777777" w:rsidTr="00F4258F">
        <w:trPr>
          <w:cantSplit/>
        </w:trPr>
        <w:tc>
          <w:tcPr>
            <w:tcW w:w="4356" w:type="dxa"/>
          </w:tcPr>
          <w:p w14:paraId="15E05A5E" w14:textId="77777777" w:rsidR="00C825B9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Purchase of goods</w:t>
            </w:r>
          </w:p>
        </w:tc>
        <w:tc>
          <w:tcPr>
            <w:tcW w:w="1080" w:type="dxa"/>
            <w:gridSpan w:val="2"/>
          </w:tcPr>
          <w:p w14:paraId="5AF776D4" w14:textId="2D257E21" w:rsidR="00C825B9" w:rsidRPr="00CC1F98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1,709,643</w:t>
            </w:r>
          </w:p>
        </w:tc>
        <w:tc>
          <w:tcPr>
            <w:tcW w:w="252" w:type="dxa"/>
          </w:tcPr>
          <w:p w14:paraId="62968312" w14:textId="77777777" w:rsidR="00C825B9" w:rsidRPr="00CC1F98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432F447F" w14:textId="77777777" w:rsidR="00C825B9" w:rsidRPr="0056631B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2,985,781</w:t>
            </w:r>
          </w:p>
        </w:tc>
        <w:tc>
          <w:tcPr>
            <w:tcW w:w="270" w:type="dxa"/>
          </w:tcPr>
          <w:p w14:paraId="076398C0" w14:textId="77777777" w:rsidR="00C825B9" w:rsidRPr="0056631B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12E7C4B6" w14:textId="0987F4F2" w:rsidR="00C825B9" w:rsidRPr="0056631B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1,709,643</w:t>
            </w:r>
          </w:p>
        </w:tc>
        <w:tc>
          <w:tcPr>
            <w:tcW w:w="270" w:type="dxa"/>
            <w:gridSpan w:val="2"/>
          </w:tcPr>
          <w:p w14:paraId="60722E1E" w14:textId="77777777" w:rsidR="00C825B9" w:rsidRPr="0056631B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176010FD" w14:textId="77777777" w:rsidR="00C825B9" w:rsidRPr="0056631B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2,985,781</w:t>
            </w:r>
          </w:p>
        </w:tc>
      </w:tr>
      <w:tr w:rsidR="00C825B9" w14:paraId="14432B8B" w14:textId="77777777" w:rsidTr="00F4258F">
        <w:trPr>
          <w:cantSplit/>
        </w:trPr>
        <w:tc>
          <w:tcPr>
            <w:tcW w:w="4356" w:type="dxa"/>
          </w:tcPr>
          <w:p w14:paraId="376510FD" w14:textId="77777777" w:rsidR="00C825B9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Expenses charged from related parties</w:t>
            </w:r>
          </w:p>
        </w:tc>
        <w:tc>
          <w:tcPr>
            <w:tcW w:w="1080" w:type="dxa"/>
            <w:gridSpan w:val="2"/>
          </w:tcPr>
          <w:p w14:paraId="3B499360" w14:textId="5E23154E" w:rsidR="00C825B9" w:rsidRPr="005B153E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highlight w:val="yellow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39,198</w:t>
            </w:r>
          </w:p>
        </w:tc>
        <w:tc>
          <w:tcPr>
            <w:tcW w:w="252" w:type="dxa"/>
          </w:tcPr>
          <w:p w14:paraId="10A79F12" w14:textId="77777777" w:rsidR="00C825B9" w:rsidRPr="005B153E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098E3D2D" w14:textId="28857681" w:rsidR="00C825B9" w:rsidRPr="0056631B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19</w:t>
            </w:r>
            <w:r>
              <w:rPr>
                <w:rFonts w:cs="Times New Roman"/>
                <w:lang w:val="en-US"/>
              </w:rPr>
              <w:t>,</w:t>
            </w:r>
            <w:r w:rsidRPr="00C825B9">
              <w:rPr>
                <w:rFonts w:cs="Times New Roman"/>
                <w:lang w:val="en-US"/>
              </w:rPr>
              <w:t>122</w:t>
            </w:r>
          </w:p>
        </w:tc>
        <w:tc>
          <w:tcPr>
            <w:tcW w:w="270" w:type="dxa"/>
          </w:tcPr>
          <w:p w14:paraId="30CD8D56" w14:textId="77777777" w:rsidR="00C825B9" w:rsidRPr="0056631B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58B3F99A" w14:textId="3FCC9386" w:rsidR="00C825B9" w:rsidRPr="00630F47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39,198</w:t>
            </w:r>
          </w:p>
        </w:tc>
        <w:tc>
          <w:tcPr>
            <w:tcW w:w="270" w:type="dxa"/>
            <w:gridSpan w:val="2"/>
          </w:tcPr>
          <w:p w14:paraId="0B7B6F3A" w14:textId="77777777" w:rsidR="00C825B9" w:rsidRPr="0056631B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1966B53A" w14:textId="5746701C" w:rsidR="00C825B9" w:rsidRPr="0056631B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19</w:t>
            </w:r>
            <w:r>
              <w:rPr>
                <w:rFonts w:cs="Times New Roman"/>
                <w:lang w:val="en-US"/>
              </w:rPr>
              <w:t>,</w:t>
            </w:r>
            <w:r w:rsidRPr="00C825B9">
              <w:rPr>
                <w:rFonts w:cs="Times New Roman"/>
                <w:lang w:val="en-US"/>
              </w:rPr>
              <w:t>122</w:t>
            </w:r>
          </w:p>
        </w:tc>
      </w:tr>
      <w:tr w:rsidR="00C825B9" w14:paraId="12FB703A" w14:textId="77777777" w:rsidTr="00F4258F">
        <w:trPr>
          <w:cantSplit/>
        </w:trPr>
        <w:tc>
          <w:tcPr>
            <w:tcW w:w="4356" w:type="dxa"/>
            <w:shd w:val="clear" w:color="auto" w:fill="auto"/>
          </w:tcPr>
          <w:p w14:paraId="6FEA332F" w14:textId="77777777" w:rsidR="00C825B9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 w:rsidRPr="00907AAA">
              <w:rPr>
                <w:szCs w:val="22"/>
                <w:lang w:val="en-US" w:bidi="th-TH"/>
              </w:rPr>
              <w:t>Royalty expense</w:t>
            </w:r>
          </w:p>
        </w:tc>
        <w:tc>
          <w:tcPr>
            <w:tcW w:w="1080" w:type="dxa"/>
            <w:gridSpan w:val="2"/>
          </w:tcPr>
          <w:p w14:paraId="06BA7B0D" w14:textId="54B54E38" w:rsidR="00C825B9" w:rsidRPr="005B153E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highlight w:val="yellow"/>
                <w:lang w:val="en-US"/>
              </w:rPr>
            </w:pPr>
            <w:r w:rsidRPr="00594947">
              <w:rPr>
                <w:rFonts w:cs="Times New Roman"/>
                <w:lang w:val="en-US"/>
              </w:rPr>
              <w:t>28,084</w:t>
            </w:r>
          </w:p>
        </w:tc>
        <w:tc>
          <w:tcPr>
            <w:tcW w:w="252" w:type="dxa"/>
          </w:tcPr>
          <w:p w14:paraId="3B0F67A2" w14:textId="77777777" w:rsidR="00C825B9" w:rsidRPr="005B153E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59077762" w14:textId="7777777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-GB"/>
              </w:rPr>
              <w:t>27,629</w:t>
            </w:r>
          </w:p>
        </w:tc>
        <w:tc>
          <w:tcPr>
            <w:tcW w:w="270" w:type="dxa"/>
          </w:tcPr>
          <w:p w14:paraId="0E7BDA06" w14:textId="77777777" w:rsidR="00C825B9" w:rsidRPr="0056631B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4067CF7A" w14:textId="26444A95" w:rsidR="00C825B9" w:rsidRPr="0056631B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GB"/>
              </w:rPr>
            </w:pPr>
            <w:r w:rsidRPr="00594947">
              <w:rPr>
                <w:rFonts w:cs="Times New Roman"/>
                <w:lang w:val="en-US"/>
              </w:rPr>
              <w:t>28,084</w:t>
            </w:r>
          </w:p>
        </w:tc>
        <w:tc>
          <w:tcPr>
            <w:tcW w:w="270" w:type="dxa"/>
            <w:gridSpan w:val="2"/>
          </w:tcPr>
          <w:p w14:paraId="698F571B" w14:textId="77777777" w:rsidR="00C825B9" w:rsidRPr="0056631B" w:rsidRDefault="00C825B9" w:rsidP="00C825B9">
            <w:pPr>
              <w:tabs>
                <w:tab w:val="decimal" w:pos="86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3B0D9434" w14:textId="7777777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60"/>
              </w:tabs>
              <w:spacing w:line="380" w:lineRule="atLeast"/>
              <w:ind w:left="-108" w:right="-108"/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-GB"/>
              </w:rPr>
              <w:t>27,629</w:t>
            </w:r>
          </w:p>
        </w:tc>
      </w:tr>
    </w:tbl>
    <w:p w14:paraId="05B8B287" w14:textId="77777777" w:rsidR="000B6729" w:rsidRDefault="000B6729" w:rsidP="000B6729">
      <w:pPr>
        <w:spacing w:line="240" w:lineRule="exact"/>
        <w:ind w:left="547"/>
        <w:jc w:val="both"/>
        <w:rPr>
          <w:sz w:val="20"/>
          <w:szCs w:val="18"/>
        </w:rPr>
      </w:pPr>
    </w:p>
    <w:p w14:paraId="19A59E5E" w14:textId="77777777" w:rsidR="000B6729" w:rsidRDefault="000B6729" w:rsidP="000B6729">
      <w:pPr>
        <w:spacing w:line="240" w:lineRule="exact"/>
        <w:jc w:val="both"/>
        <w:rPr>
          <w:sz w:val="20"/>
          <w:szCs w:val="18"/>
        </w:rPr>
      </w:pPr>
    </w:p>
    <w:p w14:paraId="01B92DE8" w14:textId="77777777" w:rsidR="000B6729" w:rsidRDefault="000B6729" w:rsidP="000B6729">
      <w:pPr>
        <w:spacing w:line="240" w:lineRule="exact"/>
        <w:jc w:val="both"/>
        <w:rPr>
          <w:sz w:val="20"/>
          <w:szCs w:val="18"/>
        </w:rPr>
      </w:pPr>
    </w:p>
    <w:p w14:paraId="3822C1C6" w14:textId="77777777" w:rsidR="000B6729" w:rsidRDefault="000B6729" w:rsidP="000B6729">
      <w:pPr>
        <w:spacing w:line="240" w:lineRule="auto"/>
        <w:rPr>
          <w:sz w:val="20"/>
          <w:szCs w:val="18"/>
        </w:rPr>
      </w:pPr>
      <w:r>
        <w:rPr>
          <w:sz w:val="20"/>
          <w:szCs w:val="18"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62"/>
        <w:gridCol w:w="18"/>
        <w:gridCol w:w="252"/>
        <w:gridCol w:w="1080"/>
        <w:gridCol w:w="18"/>
        <w:gridCol w:w="252"/>
        <w:gridCol w:w="18"/>
        <w:gridCol w:w="1062"/>
        <w:gridCol w:w="18"/>
        <w:gridCol w:w="252"/>
        <w:gridCol w:w="18"/>
        <w:gridCol w:w="1080"/>
      </w:tblGrid>
      <w:tr w:rsidR="000B6729" w:rsidRPr="00F179B2" w14:paraId="7161A507" w14:textId="77777777" w:rsidTr="00DE657E">
        <w:trPr>
          <w:cantSplit/>
          <w:trHeight w:hRule="exact" w:val="360"/>
          <w:tblHeader/>
        </w:trPr>
        <w:tc>
          <w:tcPr>
            <w:tcW w:w="4248" w:type="dxa"/>
          </w:tcPr>
          <w:p w14:paraId="28708E05" w14:textId="77777777" w:rsidR="000B6729" w:rsidRPr="00154E5B" w:rsidRDefault="000B6729" w:rsidP="00DE657E">
            <w:pPr>
              <w:spacing w:line="340" w:lineRule="atLeast"/>
              <w:ind w:right="-115"/>
              <w:jc w:val="both"/>
              <w:rPr>
                <w:szCs w:val="22"/>
              </w:rPr>
            </w:pPr>
          </w:p>
        </w:tc>
        <w:tc>
          <w:tcPr>
            <w:tcW w:w="2412" w:type="dxa"/>
            <w:gridSpan w:val="4"/>
          </w:tcPr>
          <w:p w14:paraId="01050C12" w14:textId="77777777" w:rsidR="000B6729" w:rsidRPr="004D0BC1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40" w:lineRule="atLeast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D0BC1">
              <w:rPr>
                <w:rFonts w:ascii="Times New Roman" w:hAnsi="Times New Roman" w:cs="Times New Roman"/>
                <w:b/>
                <w:bCs/>
                <w:lang w:val="en-US"/>
              </w:rPr>
              <w:t>Consolidated</w:t>
            </w:r>
          </w:p>
        </w:tc>
        <w:tc>
          <w:tcPr>
            <w:tcW w:w="270" w:type="dxa"/>
            <w:gridSpan w:val="2"/>
          </w:tcPr>
          <w:p w14:paraId="39ACAF22" w14:textId="77777777" w:rsidR="000B6729" w:rsidRPr="004D0BC1" w:rsidRDefault="000B6729" w:rsidP="00DE657E">
            <w:pPr>
              <w:spacing w:line="340" w:lineRule="atLeast"/>
              <w:ind w:left="-108" w:right="-115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448" w:type="dxa"/>
            <w:gridSpan w:val="6"/>
          </w:tcPr>
          <w:p w14:paraId="30C785B8" w14:textId="77777777" w:rsidR="000B6729" w:rsidRPr="004D0BC1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40" w:lineRule="atLeast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D0BC1">
              <w:rPr>
                <w:rFonts w:ascii="Times New Roman" w:hAnsi="Times New Roman" w:cs="Times New Roman"/>
                <w:b/>
                <w:bCs/>
                <w:lang w:val="en-US"/>
              </w:rPr>
              <w:t>Separate</w:t>
            </w:r>
          </w:p>
        </w:tc>
      </w:tr>
      <w:tr w:rsidR="000B6729" w:rsidRPr="00F179B2" w14:paraId="6FF767FF" w14:textId="77777777" w:rsidTr="00DE657E">
        <w:trPr>
          <w:cantSplit/>
          <w:trHeight w:hRule="exact" w:val="360"/>
          <w:tblHeader/>
        </w:trPr>
        <w:tc>
          <w:tcPr>
            <w:tcW w:w="4248" w:type="dxa"/>
          </w:tcPr>
          <w:p w14:paraId="4A04FECB" w14:textId="77777777" w:rsidR="000B6729" w:rsidRPr="00EB77CF" w:rsidRDefault="000B6729" w:rsidP="00DE657E">
            <w:pPr>
              <w:spacing w:line="340" w:lineRule="atLeast"/>
              <w:ind w:right="-115"/>
              <w:jc w:val="both"/>
              <w:rPr>
                <w:b/>
                <w:bCs/>
                <w:i/>
                <w:iCs/>
                <w:szCs w:val="22"/>
              </w:rPr>
            </w:pPr>
            <w:r w:rsidRPr="00EB77CF">
              <w:rPr>
                <w:b/>
                <w:bCs/>
                <w:i/>
                <w:iCs/>
                <w:szCs w:val="22"/>
              </w:rPr>
              <w:t>Significant transactions with related parties</w:t>
            </w:r>
          </w:p>
        </w:tc>
        <w:tc>
          <w:tcPr>
            <w:tcW w:w="2412" w:type="dxa"/>
            <w:gridSpan w:val="4"/>
          </w:tcPr>
          <w:p w14:paraId="3CAF9853" w14:textId="77777777" w:rsidR="000B6729" w:rsidRPr="004D0BC1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40" w:lineRule="atLeast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D0BC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  <w:tc>
          <w:tcPr>
            <w:tcW w:w="270" w:type="dxa"/>
            <w:gridSpan w:val="2"/>
          </w:tcPr>
          <w:p w14:paraId="3773752E" w14:textId="77777777" w:rsidR="000B6729" w:rsidRPr="004D0BC1" w:rsidRDefault="000B6729" w:rsidP="00DE657E">
            <w:pPr>
              <w:spacing w:line="340" w:lineRule="atLeast"/>
              <w:ind w:left="-108" w:right="-115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448" w:type="dxa"/>
            <w:gridSpan w:val="6"/>
          </w:tcPr>
          <w:p w14:paraId="6363350F" w14:textId="77777777" w:rsidR="000B6729" w:rsidRPr="004D0BC1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40" w:lineRule="atLeast"/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D0BC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</w:tr>
      <w:tr w:rsidR="000B6729" w:rsidRPr="00F179B2" w14:paraId="2CFD6E4C" w14:textId="77777777" w:rsidTr="00DE657E">
        <w:trPr>
          <w:cantSplit/>
          <w:trHeight w:hRule="exact" w:val="360"/>
          <w:tblHeader/>
        </w:trPr>
        <w:tc>
          <w:tcPr>
            <w:tcW w:w="4248" w:type="dxa"/>
          </w:tcPr>
          <w:p w14:paraId="015DA2E4" w14:textId="77777777" w:rsidR="000B6729" w:rsidRPr="00154E5B" w:rsidRDefault="000B6729" w:rsidP="000B6729">
            <w:pPr>
              <w:spacing w:line="340" w:lineRule="atLeast"/>
              <w:ind w:right="-115"/>
              <w:jc w:val="both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Six</w:t>
            </w:r>
            <w:r w:rsidRPr="00154E5B">
              <w:rPr>
                <w:b/>
                <w:bCs/>
                <w:i/>
                <w:iCs/>
                <w:szCs w:val="22"/>
              </w:rPr>
              <w:t xml:space="preserve">-month period ended </w:t>
            </w:r>
            <w:r>
              <w:rPr>
                <w:b/>
                <w:bCs/>
                <w:i/>
                <w:iCs/>
                <w:szCs w:val="22"/>
              </w:rPr>
              <w:t>30 September</w:t>
            </w:r>
          </w:p>
        </w:tc>
        <w:tc>
          <w:tcPr>
            <w:tcW w:w="1062" w:type="dxa"/>
          </w:tcPr>
          <w:p w14:paraId="003EC50C" w14:textId="77777777" w:rsidR="000B6729" w:rsidRPr="00FA1B96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  <w:lang w:val="en-US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270" w:type="dxa"/>
            <w:gridSpan w:val="2"/>
          </w:tcPr>
          <w:p w14:paraId="031A0407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8193508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  <w:tc>
          <w:tcPr>
            <w:tcW w:w="270" w:type="dxa"/>
            <w:gridSpan w:val="2"/>
          </w:tcPr>
          <w:p w14:paraId="1A142FA0" w14:textId="77777777" w:rsidR="000B6729" w:rsidRPr="004D0BC1" w:rsidRDefault="000B6729" w:rsidP="000B6729">
            <w:pPr>
              <w:spacing w:line="340" w:lineRule="atLeast"/>
              <w:ind w:left="-108" w:right="-115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080" w:type="dxa"/>
            <w:gridSpan w:val="2"/>
          </w:tcPr>
          <w:p w14:paraId="1373DE0D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270" w:type="dxa"/>
            <w:gridSpan w:val="2"/>
          </w:tcPr>
          <w:p w14:paraId="5F1A52CA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  <w:u w:val="single"/>
              </w:rPr>
            </w:pPr>
          </w:p>
        </w:tc>
        <w:tc>
          <w:tcPr>
            <w:tcW w:w="1098" w:type="dxa"/>
            <w:gridSpan w:val="2"/>
          </w:tcPr>
          <w:p w14:paraId="0FE706D2" w14:textId="77777777" w:rsidR="000B6729" w:rsidRPr="004D0BC1" w:rsidRDefault="000B6729" w:rsidP="000B6729">
            <w:pPr>
              <w:spacing w:line="340" w:lineRule="atLeast"/>
              <w:ind w:left="-108" w:right="-115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</w:tr>
      <w:tr w:rsidR="000B6729" w:rsidRPr="00F179B2" w14:paraId="597AF3FC" w14:textId="77777777" w:rsidTr="00DE657E">
        <w:trPr>
          <w:cantSplit/>
          <w:trHeight w:hRule="exact" w:val="346"/>
          <w:tblHeader/>
        </w:trPr>
        <w:tc>
          <w:tcPr>
            <w:tcW w:w="4248" w:type="dxa"/>
          </w:tcPr>
          <w:p w14:paraId="117D2271" w14:textId="77777777" w:rsidR="000B6729" w:rsidRPr="00154E5B" w:rsidRDefault="000B6729" w:rsidP="000B6729">
            <w:pPr>
              <w:spacing w:line="380" w:lineRule="atLeast"/>
              <w:ind w:right="-108"/>
              <w:jc w:val="both"/>
              <w:rPr>
                <w:szCs w:val="22"/>
              </w:rPr>
            </w:pPr>
          </w:p>
        </w:tc>
        <w:tc>
          <w:tcPr>
            <w:tcW w:w="5130" w:type="dxa"/>
            <w:gridSpan w:val="12"/>
          </w:tcPr>
          <w:p w14:paraId="089F11CF" w14:textId="77777777" w:rsidR="000B6729" w:rsidRPr="004D0BC1" w:rsidRDefault="000B6729" w:rsidP="000B6729">
            <w:pPr>
              <w:spacing w:line="380" w:lineRule="atLeast"/>
              <w:ind w:left="-108" w:right="-108"/>
              <w:jc w:val="center"/>
              <w:rPr>
                <w:i/>
                <w:iCs/>
                <w:szCs w:val="22"/>
              </w:rPr>
            </w:pPr>
            <w:r w:rsidRPr="004D0BC1">
              <w:rPr>
                <w:i/>
                <w:iCs/>
                <w:szCs w:val="22"/>
              </w:rPr>
              <w:t>(</w:t>
            </w:r>
            <w:proofErr w:type="gramStart"/>
            <w:r w:rsidRPr="004D0BC1">
              <w:rPr>
                <w:i/>
                <w:iCs/>
                <w:szCs w:val="22"/>
              </w:rPr>
              <w:t>in</w:t>
            </w:r>
            <w:proofErr w:type="gramEnd"/>
            <w:r w:rsidRPr="004D0BC1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8C3118" w:rsidRPr="00A05C80" w14:paraId="69134E8B" w14:textId="77777777" w:rsidTr="00B83E7D">
        <w:trPr>
          <w:cantSplit/>
          <w:trHeight w:val="83"/>
        </w:trPr>
        <w:tc>
          <w:tcPr>
            <w:tcW w:w="4248" w:type="dxa"/>
          </w:tcPr>
          <w:p w14:paraId="762236F7" w14:textId="30D84CB2" w:rsidR="008C3118" w:rsidRPr="004D0BC1" w:rsidRDefault="008C3118" w:rsidP="00B83E7D">
            <w:pPr>
              <w:spacing w:line="380" w:lineRule="atLeast"/>
              <w:rPr>
                <w:b/>
                <w:bCs/>
                <w:szCs w:val="22"/>
              </w:rPr>
            </w:pPr>
            <w:r w:rsidRPr="004D0BC1">
              <w:rPr>
                <w:b/>
                <w:bCs/>
                <w:szCs w:val="22"/>
              </w:rPr>
              <w:t>Associates</w:t>
            </w:r>
          </w:p>
        </w:tc>
        <w:tc>
          <w:tcPr>
            <w:tcW w:w="1080" w:type="dxa"/>
            <w:gridSpan w:val="2"/>
          </w:tcPr>
          <w:p w14:paraId="19A39100" w14:textId="77777777" w:rsidR="008C3118" w:rsidRPr="004D0BC1" w:rsidRDefault="008C3118" w:rsidP="00B83E7D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32FE7CCD" w14:textId="77777777" w:rsidR="008C3118" w:rsidRPr="004D0BC1" w:rsidRDefault="008C3118" w:rsidP="00B83E7D">
            <w:pPr>
              <w:pStyle w:val="a3"/>
              <w:tabs>
                <w:tab w:val="decimal" w:pos="880"/>
              </w:tabs>
              <w:spacing w:line="380" w:lineRule="atLeast"/>
              <w:ind w:left="-108" w:right="-108"/>
              <w:jc w:val="left"/>
              <w:rPr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6806891B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C6B955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BC0DAA1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09029C8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559FA895" w14:textId="77777777" w:rsidR="008C3118" w:rsidRPr="00A05C80" w:rsidRDefault="008C3118" w:rsidP="00B83E7D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56631B" w14:paraId="18778666" w14:textId="77777777" w:rsidTr="00DE657E">
        <w:trPr>
          <w:cantSplit/>
          <w:trHeight w:val="83"/>
        </w:trPr>
        <w:tc>
          <w:tcPr>
            <w:tcW w:w="4248" w:type="dxa"/>
          </w:tcPr>
          <w:p w14:paraId="5053A036" w14:textId="77777777" w:rsidR="00C825B9" w:rsidRPr="004D0BC1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 w:rsidRPr="004D0BC1">
              <w:rPr>
                <w:szCs w:val="22"/>
              </w:rPr>
              <w:t>Interest income</w:t>
            </w:r>
          </w:p>
        </w:tc>
        <w:tc>
          <w:tcPr>
            <w:tcW w:w="1080" w:type="dxa"/>
            <w:gridSpan w:val="2"/>
          </w:tcPr>
          <w:p w14:paraId="33362683" w14:textId="20001E93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463,402</w:t>
            </w:r>
          </w:p>
        </w:tc>
        <w:tc>
          <w:tcPr>
            <w:tcW w:w="252" w:type="dxa"/>
          </w:tcPr>
          <w:p w14:paraId="3F7042D6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50C0DE03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cs/>
                <w:lang w:val="en-US"/>
              </w:rPr>
            </w:pPr>
            <w:r>
              <w:rPr>
                <w:rFonts w:cs="Times New Roman"/>
                <w:lang w:val="en-US"/>
              </w:rPr>
              <w:t>251,253</w:t>
            </w:r>
          </w:p>
        </w:tc>
        <w:tc>
          <w:tcPr>
            <w:tcW w:w="270" w:type="dxa"/>
            <w:gridSpan w:val="2"/>
          </w:tcPr>
          <w:p w14:paraId="121203DE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82B08E7" w14:textId="4281B730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463,402</w:t>
            </w:r>
          </w:p>
        </w:tc>
        <w:tc>
          <w:tcPr>
            <w:tcW w:w="270" w:type="dxa"/>
            <w:gridSpan w:val="2"/>
          </w:tcPr>
          <w:p w14:paraId="06017B09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01D9B814" w14:textId="77777777" w:rsidR="00C825B9" w:rsidRPr="00867AAC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cs/>
                <w:lang w:val="en-US"/>
              </w:rPr>
            </w:pPr>
            <w:r>
              <w:rPr>
                <w:rFonts w:cs="Times New Roman"/>
                <w:lang w:val="en-US"/>
              </w:rPr>
              <w:t>251,253</w:t>
            </w:r>
          </w:p>
        </w:tc>
      </w:tr>
      <w:tr w:rsidR="00C825B9" w:rsidRPr="00F179B2" w14:paraId="54D43F78" w14:textId="77777777" w:rsidTr="00DE657E">
        <w:trPr>
          <w:cantSplit/>
          <w:trHeight w:val="83"/>
        </w:trPr>
        <w:tc>
          <w:tcPr>
            <w:tcW w:w="4248" w:type="dxa"/>
          </w:tcPr>
          <w:p w14:paraId="3C6BB433" w14:textId="77777777" w:rsidR="00C825B9" w:rsidRPr="004D0BC1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Dividend income</w:t>
            </w:r>
          </w:p>
        </w:tc>
        <w:tc>
          <w:tcPr>
            <w:tcW w:w="1080" w:type="dxa"/>
            <w:gridSpan w:val="2"/>
          </w:tcPr>
          <w:p w14:paraId="0AECDB67" w14:textId="5B9D7EC5" w:rsidR="00C825B9" w:rsidRPr="009503A1" w:rsidRDefault="00C838ED" w:rsidP="00C838ED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380" w:lineRule="atLeast"/>
              <w:ind w:left="-108" w:right="-108"/>
              <w:rPr>
                <w:rFonts w:cstheme="minorBidi"/>
                <w:cs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252" w:type="dxa"/>
          </w:tcPr>
          <w:p w14:paraId="3BA9ADD9" w14:textId="77777777" w:rsidR="00C825B9" w:rsidRPr="00BD59F3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777F36D8" w14:textId="77777777" w:rsidR="00C825B9" w:rsidRPr="00867AAC" w:rsidRDefault="00C825B9" w:rsidP="00C825B9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380" w:lineRule="atLeast"/>
              <w:ind w:left="-108" w:right="-108"/>
              <w:rPr>
                <w:rFonts w:cs="Times New Roman"/>
                <w:cs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667F494" w14:textId="77777777" w:rsidR="00C825B9" w:rsidRPr="00BD59F3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D1EB233" w14:textId="055D908C" w:rsidR="00C825B9" w:rsidRPr="00BD59F3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25,491</w:t>
            </w:r>
          </w:p>
        </w:tc>
        <w:tc>
          <w:tcPr>
            <w:tcW w:w="270" w:type="dxa"/>
            <w:gridSpan w:val="2"/>
          </w:tcPr>
          <w:p w14:paraId="5DA71F99" w14:textId="77777777" w:rsidR="00C825B9" w:rsidRPr="00BD59F3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6F741EF3" w14:textId="77777777" w:rsidR="00C825B9" w:rsidRPr="00BD59F3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cs/>
              </w:rPr>
            </w:pPr>
            <w:r>
              <w:rPr>
                <w:rFonts w:cs="Times New Roman"/>
                <w:lang w:val="en-US"/>
              </w:rPr>
              <w:t>25,491</w:t>
            </w:r>
          </w:p>
        </w:tc>
      </w:tr>
      <w:tr w:rsidR="00C825B9" w:rsidRPr="00A05C80" w14:paraId="085ED921" w14:textId="77777777" w:rsidTr="00DE657E">
        <w:trPr>
          <w:cantSplit/>
          <w:trHeight w:val="83"/>
        </w:trPr>
        <w:tc>
          <w:tcPr>
            <w:tcW w:w="4248" w:type="dxa"/>
          </w:tcPr>
          <w:p w14:paraId="6D93CDB6" w14:textId="5025B114" w:rsidR="00C825B9" w:rsidRPr="0084769F" w:rsidRDefault="0084769F" w:rsidP="00C825B9">
            <w:pPr>
              <w:spacing w:line="380" w:lineRule="atLeast"/>
              <w:ind w:right="-108"/>
              <w:jc w:val="both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Expenses charged to associate</w:t>
            </w:r>
          </w:p>
        </w:tc>
        <w:tc>
          <w:tcPr>
            <w:tcW w:w="1080" w:type="dxa"/>
            <w:gridSpan w:val="2"/>
          </w:tcPr>
          <w:p w14:paraId="5A47A744" w14:textId="1601B2A6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22</w:t>
            </w:r>
          </w:p>
        </w:tc>
        <w:tc>
          <w:tcPr>
            <w:tcW w:w="252" w:type="dxa"/>
          </w:tcPr>
          <w:p w14:paraId="09E8C821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42524718" w14:textId="77777777" w:rsidR="00C825B9" w:rsidRPr="00A05C80" w:rsidRDefault="00C825B9" w:rsidP="00C825B9">
            <w:pPr>
              <w:tabs>
                <w:tab w:val="decimal" w:pos="627"/>
              </w:tabs>
              <w:spacing w:line="38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97E4AE5" w14:textId="77777777" w:rsidR="00C825B9" w:rsidRPr="00A05C80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D0C119A" w14:textId="717EF1BF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22</w:t>
            </w:r>
          </w:p>
        </w:tc>
        <w:tc>
          <w:tcPr>
            <w:tcW w:w="270" w:type="dxa"/>
            <w:gridSpan w:val="2"/>
          </w:tcPr>
          <w:p w14:paraId="430C15B0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41A8EB7C" w14:textId="77777777" w:rsidR="00C825B9" w:rsidRPr="00A05C80" w:rsidRDefault="00C825B9" w:rsidP="00F45D25">
            <w:pPr>
              <w:pStyle w:val="30"/>
              <w:tabs>
                <w:tab w:val="clear" w:pos="360"/>
                <w:tab w:val="clear" w:pos="720"/>
                <w:tab w:val="decimal" w:pos="63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</w:tr>
      <w:tr w:rsidR="00C825B9" w:rsidRPr="00F179B2" w14:paraId="5F783391" w14:textId="77777777" w:rsidTr="00DE657E">
        <w:trPr>
          <w:cantSplit/>
          <w:trHeight w:hRule="exact" w:val="288"/>
        </w:trPr>
        <w:tc>
          <w:tcPr>
            <w:tcW w:w="4248" w:type="dxa"/>
          </w:tcPr>
          <w:p w14:paraId="39BC7BBD" w14:textId="77777777" w:rsidR="00C825B9" w:rsidRPr="004D0BC1" w:rsidRDefault="00C825B9" w:rsidP="00C825B9">
            <w:pPr>
              <w:spacing w:line="380" w:lineRule="atLeas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gridSpan w:val="2"/>
          </w:tcPr>
          <w:p w14:paraId="0EE3D6B5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55B09773" w14:textId="77777777" w:rsidR="00C825B9" w:rsidRPr="004D0BC1" w:rsidRDefault="00C825B9" w:rsidP="00C825B9">
            <w:pPr>
              <w:pStyle w:val="a3"/>
              <w:tabs>
                <w:tab w:val="decimal" w:pos="880"/>
              </w:tabs>
              <w:spacing w:line="380" w:lineRule="atLeast"/>
              <w:ind w:left="-108" w:right="-108"/>
              <w:jc w:val="left"/>
              <w:rPr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72AEEB5E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B887820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D752A94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2EF707F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06BB6E04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F179B2" w14:paraId="10BE0DBA" w14:textId="77777777" w:rsidTr="00DE657E">
        <w:trPr>
          <w:cantSplit/>
          <w:trHeight w:val="83"/>
        </w:trPr>
        <w:tc>
          <w:tcPr>
            <w:tcW w:w="4248" w:type="dxa"/>
          </w:tcPr>
          <w:p w14:paraId="215F30A6" w14:textId="77777777" w:rsidR="00C825B9" w:rsidRPr="004D0BC1" w:rsidRDefault="00C825B9" w:rsidP="00C825B9">
            <w:pPr>
              <w:spacing w:line="380" w:lineRule="atLeast"/>
              <w:rPr>
                <w:b/>
                <w:bCs/>
                <w:szCs w:val="22"/>
              </w:rPr>
            </w:pPr>
            <w:r w:rsidRPr="004D0BC1">
              <w:rPr>
                <w:b/>
                <w:bCs/>
                <w:szCs w:val="22"/>
              </w:rPr>
              <w:t>Key management personnel</w:t>
            </w:r>
          </w:p>
        </w:tc>
        <w:tc>
          <w:tcPr>
            <w:tcW w:w="1080" w:type="dxa"/>
            <w:gridSpan w:val="2"/>
          </w:tcPr>
          <w:p w14:paraId="5BDA0427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55DE40AE" w14:textId="77777777" w:rsidR="00C825B9" w:rsidRPr="004D0BC1" w:rsidRDefault="00C825B9" w:rsidP="00C825B9">
            <w:pPr>
              <w:pStyle w:val="a3"/>
              <w:tabs>
                <w:tab w:val="decimal" w:pos="880"/>
              </w:tabs>
              <w:spacing w:line="380" w:lineRule="atLeast"/>
              <w:ind w:left="-108" w:right="-108"/>
              <w:jc w:val="left"/>
              <w:rPr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4A643E5C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2B91F86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2FB11D4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4E7A3B2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057FBE8E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F179B2" w14:paraId="1BDD299E" w14:textId="77777777" w:rsidTr="00DE657E">
        <w:trPr>
          <w:cantSplit/>
        </w:trPr>
        <w:tc>
          <w:tcPr>
            <w:tcW w:w="4248" w:type="dxa"/>
          </w:tcPr>
          <w:p w14:paraId="66215EA0" w14:textId="77777777" w:rsidR="00C825B9" w:rsidRPr="004D0BC1" w:rsidRDefault="00C825B9" w:rsidP="00C825B9">
            <w:pPr>
              <w:spacing w:line="380" w:lineRule="atLeast"/>
              <w:ind w:right="-198"/>
              <w:rPr>
                <w:szCs w:val="22"/>
              </w:rPr>
            </w:pPr>
            <w:r w:rsidRPr="004D0BC1">
              <w:rPr>
                <w:szCs w:val="22"/>
              </w:rPr>
              <w:t xml:space="preserve">Key management personnel compensation </w:t>
            </w:r>
          </w:p>
        </w:tc>
        <w:tc>
          <w:tcPr>
            <w:tcW w:w="1080" w:type="dxa"/>
            <w:gridSpan w:val="2"/>
          </w:tcPr>
          <w:p w14:paraId="293819F6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6848B32E" w14:textId="77777777" w:rsidR="00C825B9" w:rsidRPr="004D0BC1" w:rsidRDefault="00C825B9" w:rsidP="00C825B9">
            <w:pPr>
              <w:pStyle w:val="a3"/>
              <w:tabs>
                <w:tab w:val="decimal" w:pos="880"/>
              </w:tabs>
              <w:spacing w:line="380" w:lineRule="atLeast"/>
              <w:ind w:left="-108" w:right="-108"/>
              <w:jc w:val="left"/>
              <w:rPr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480ECA1F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A6CDC01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D40FCE9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1335BE0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80" w:type="dxa"/>
          </w:tcPr>
          <w:p w14:paraId="2A586310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F179B2" w14:paraId="49CF124C" w14:textId="77777777" w:rsidTr="00DE657E">
        <w:trPr>
          <w:cantSplit/>
        </w:trPr>
        <w:tc>
          <w:tcPr>
            <w:tcW w:w="4248" w:type="dxa"/>
          </w:tcPr>
          <w:p w14:paraId="0E925859" w14:textId="1496A52B" w:rsidR="00C825B9" w:rsidRPr="00F179B2" w:rsidRDefault="00C825B9" w:rsidP="00C825B9">
            <w:pPr>
              <w:spacing w:line="380" w:lineRule="atLeast"/>
              <w:ind w:left="162"/>
              <w:rPr>
                <w:szCs w:val="22"/>
              </w:rPr>
            </w:pPr>
            <w:r w:rsidRPr="004D0BC1">
              <w:rPr>
                <w:szCs w:val="22"/>
              </w:rPr>
              <w:t>Short-term employee benefit</w:t>
            </w:r>
            <w:r w:rsidR="00ED1635">
              <w:rPr>
                <w:szCs w:val="22"/>
              </w:rPr>
              <w:t>s</w:t>
            </w:r>
          </w:p>
        </w:tc>
        <w:tc>
          <w:tcPr>
            <w:tcW w:w="1080" w:type="dxa"/>
            <w:gridSpan w:val="2"/>
          </w:tcPr>
          <w:p w14:paraId="1F54042C" w14:textId="14E63E1F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  <w:r w:rsidRPr="00C825B9">
              <w:rPr>
                <w:szCs w:val="22"/>
              </w:rPr>
              <w:t>27,84</w:t>
            </w:r>
            <w:r w:rsidR="00392528">
              <w:rPr>
                <w:szCs w:val="22"/>
              </w:rPr>
              <w:t>6</w:t>
            </w:r>
          </w:p>
        </w:tc>
        <w:tc>
          <w:tcPr>
            <w:tcW w:w="252" w:type="dxa"/>
          </w:tcPr>
          <w:p w14:paraId="7530BFCB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6A3AD2F4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  <w:r>
              <w:rPr>
                <w:szCs w:val="22"/>
              </w:rPr>
              <w:t>30,814</w:t>
            </w:r>
          </w:p>
        </w:tc>
        <w:tc>
          <w:tcPr>
            <w:tcW w:w="270" w:type="dxa"/>
            <w:gridSpan w:val="2"/>
          </w:tcPr>
          <w:p w14:paraId="6DBBDB24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5AD2E19F" w14:textId="2A99E441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  <w:r w:rsidRPr="00C825B9">
              <w:rPr>
                <w:szCs w:val="22"/>
              </w:rPr>
              <w:t>27,84</w:t>
            </w:r>
            <w:r w:rsidR="00392528">
              <w:rPr>
                <w:szCs w:val="22"/>
              </w:rPr>
              <w:t>6</w:t>
            </w:r>
          </w:p>
        </w:tc>
        <w:tc>
          <w:tcPr>
            <w:tcW w:w="270" w:type="dxa"/>
            <w:gridSpan w:val="2"/>
          </w:tcPr>
          <w:p w14:paraId="6726802E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B10425F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  <w:r>
              <w:rPr>
                <w:szCs w:val="22"/>
              </w:rPr>
              <w:t>30,814</w:t>
            </w:r>
          </w:p>
        </w:tc>
      </w:tr>
      <w:tr w:rsidR="00C825B9" w:rsidRPr="00F179B2" w14:paraId="4F9F84FB" w14:textId="77777777" w:rsidTr="00DE657E">
        <w:trPr>
          <w:cantSplit/>
          <w:trHeight w:hRule="exact" w:val="288"/>
        </w:trPr>
        <w:tc>
          <w:tcPr>
            <w:tcW w:w="4248" w:type="dxa"/>
          </w:tcPr>
          <w:p w14:paraId="27FDDB02" w14:textId="77777777" w:rsidR="00C825B9" w:rsidRDefault="00C825B9" w:rsidP="00C825B9">
            <w:pPr>
              <w:spacing w:line="380" w:lineRule="atLeast"/>
              <w:ind w:right="29"/>
            </w:pPr>
          </w:p>
        </w:tc>
        <w:tc>
          <w:tcPr>
            <w:tcW w:w="1080" w:type="dxa"/>
            <w:gridSpan w:val="2"/>
          </w:tcPr>
          <w:p w14:paraId="50C796B2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9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13ED02A2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068ABDC6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9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39EFBE5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5532450D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8FDACB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1DC953C6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F179B2" w14:paraId="59F8886C" w14:textId="77777777" w:rsidTr="00DE657E">
        <w:trPr>
          <w:cantSplit/>
          <w:trHeight w:val="144"/>
        </w:trPr>
        <w:tc>
          <w:tcPr>
            <w:tcW w:w="4248" w:type="dxa"/>
          </w:tcPr>
          <w:p w14:paraId="35BD77E9" w14:textId="77777777" w:rsidR="00C825B9" w:rsidRPr="004D0BC1" w:rsidRDefault="00C825B9" w:rsidP="00C825B9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  <w:r>
              <w:br w:type="page"/>
            </w:r>
            <w:r w:rsidRPr="004D0BC1">
              <w:rPr>
                <w:b/>
                <w:bCs/>
                <w:szCs w:val="22"/>
              </w:rPr>
              <w:t xml:space="preserve">Other </w:t>
            </w:r>
            <w:r w:rsidRPr="00154E5B">
              <w:rPr>
                <w:b/>
                <w:bCs/>
                <w:szCs w:val="22"/>
              </w:rPr>
              <w:t>r</w:t>
            </w:r>
            <w:r w:rsidRPr="004D0BC1">
              <w:rPr>
                <w:b/>
                <w:bCs/>
                <w:szCs w:val="22"/>
              </w:rPr>
              <w:t>elated parties</w:t>
            </w:r>
          </w:p>
        </w:tc>
        <w:tc>
          <w:tcPr>
            <w:tcW w:w="1080" w:type="dxa"/>
            <w:gridSpan w:val="2"/>
          </w:tcPr>
          <w:p w14:paraId="40AE009C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9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6E5A27C7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13B4E599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9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DD8CC11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21196578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6567665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1E08FDAD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F179B2" w14:paraId="5F86147F" w14:textId="77777777" w:rsidTr="00DE657E">
        <w:trPr>
          <w:cantSplit/>
          <w:trHeight w:val="144"/>
        </w:trPr>
        <w:tc>
          <w:tcPr>
            <w:tcW w:w="4248" w:type="dxa"/>
          </w:tcPr>
          <w:p w14:paraId="2E968861" w14:textId="741C9ABC" w:rsidR="00C825B9" w:rsidRPr="004D0BC1" w:rsidRDefault="00F45D25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  <w:lang w:val="en-US" w:bidi="th-TH"/>
              </w:rPr>
              <w:t>Revenue</w:t>
            </w:r>
            <w:r w:rsidR="00C825B9">
              <w:rPr>
                <w:szCs w:val="22"/>
              </w:rPr>
              <w:t xml:space="preserve"> from sales of electricity</w:t>
            </w:r>
          </w:p>
        </w:tc>
        <w:tc>
          <w:tcPr>
            <w:tcW w:w="1080" w:type="dxa"/>
            <w:gridSpan w:val="2"/>
          </w:tcPr>
          <w:p w14:paraId="5FFAAF5A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2F25FFCA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5FD2B808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1EAE7F8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1BD1DF80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77F323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5DB7640C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F179B2" w14:paraId="31C87B5D" w14:textId="77777777" w:rsidTr="00DE657E">
        <w:trPr>
          <w:cantSplit/>
          <w:trHeight w:val="144"/>
        </w:trPr>
        <w:tc>
          <w:tcPr>
            <w:tcW w:w="4248" w:type="dxa"/>
          </w:tcPr>
          <w:p w14:paraId="35CD3ACF" w14:textId="77777777" w:rsidR="00C825B9" w:rsidRDefault="00C825B9" w:rsidP="00C825B9">
            <w:pPr>
              <w:spacing w:line="380" w:lineRule="atLeast"/>
              <w:ind w:left="162" w:right="-108"/>
              <w:jc w:val="both"/>
              <w:rPr>
                <w:szCs w:val="22"/>
              </w:rPr>
            </w:pPr>
            <w:r>
              <w:rPr>
                <w:szCs w:val="22"/>
              </w:rPr>
              <w:t>and steam generated from</w:t>
            </w:r>
          </w:p>
        </w:tc>
        <w:tc>
          <w:tcPr>
            <w:tcW w:w="1080" w:type="dxa"/>
            <w:gridSpan w:val="2"/>
          </w:tcPr>
          <w:p w14:paraId="1D55D58B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52" w:type="dxa"/>
          </w:tcPr>
          <w:p w14:paraId="00EDEDC5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098" w:type="dxa"/>
            <w:gridSpan w:val="2"/>
          </w:tcPr>
          <w:p w14:paraId="42C761DA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601C661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3D2468E8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8D954E3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049A62AF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</w:p>
        </w:tc>
      </w:tr>
      <w:tr w:rsidR="00C825B9" w:rsidRPr="00F179B2" w14:paraId="2AAE03E3" w14:textId="77777777" w:rsidTr="00DE657E">
        <w:trPr>
          <w:cantSplit/>
        </w:trPr>
        <w:tc>
          <w:tcPr>
            <w:tcW w:w="4248" w:type="dxa"/>
          </w:tcPr>
          <w:p w14:paraId="73316391" w14:textId="77777777" w:rsidR="00C825B9" w:rsidRPr="004D0BC1" w:rsidRDefault="00C825B9" w:rsidP="00C825B9">
            <w:pPr>
              <w:spacing w:line="380" w:lineRule="atLeast"/>
              <w:ind w:left="162" w:right="-108"/>
              <w:jc w:val="both"/>
              <w:rPr>
                <w:szCs w:val="22"/>
              </w:rPr>
            </w:pPr>
            <w:r>
              <w:rPr>
                <w:szCs w:val="22"/>
              </w:rPr>
              <w:t>manufacturing process</w:t>
            </w:r>
          </w:p>
        </w:tc>
        <w:tc>
          <w:tcPr>
            <w:tcW w:w="1080" w:type="dxa"/>
            <w:gridSpan w:val="2"/>
          </w:tcPr>
          <w:p w14:paraId="48C5A823" w14:textId="7041E3E5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313,095</w:t>
            </w:r>
          </w:p>
        </w:tc>
        <w:tc>
          <w:tcPr>
            <w:tcW w:w="252" w:type="dxa"/>
          </w:tcPr>
          <w:p w14:paraId="61D0274C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09806D9F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197,691</w:t>
            </w:r>
          </w:p>
        </w:tc>
        <w:tc>
          <w:tcPr>
            <w:tcW w:w="270" w:type="dxa"/>
            <w:gridSpan w:val="2"/>
          </w:tcPr>
          <w:p w14:paraId="1EFA2C87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7E8B009E" w14:textId="46443EEA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313,095</w:t>
            </w:r>
          </w:p>
        </w:tc>
        <w:tc>
          <w:tcPr>
            <w:tcW w:w="270" w:type="dxa"/>
            <w:gridSpan w:val="2"/>
          </w:tcPr>
          <w:p w14:paraId="35A3BBD7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6569E61E" w14:textId="77777777" w:rsidR="00C825B9" w:rsidRPr="004D0BC1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197,691</w:t>
            </w:r>
          </w:p>
        </w:tc>
      </w:tr>
      <w:tr w:rsidR="00C825B9" w:rsidRPr="00F179B2" w14:paraId="495ABC68" w14:textId="77777777" w:rsidTr="00DE657E">
        <w:trPr>
          <w:cantSplit/>
        </w:trPr>
        <w:tc>
          <w:tcPr>
            <w:tcW w:w="4248" w:type="dxa"/>
          </w:tcPr>
          <w:p w14:paraId="70D7E006" w14:textId="77777777" w:rsidR="00C825B9" w:rsidRPr="004D0BC1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Expenses charged to related parties</w:t>
            </w:r>
          </w:p>
        </w:tc>
        <w:tc>
          <w:tcPr>
            <w:tcW w:w="1080" w:type="dxa"/>
            <w:gridSpan w:val="2"/>
          </w:tcPr>
          <w:p w14:paraId="24BA27BD" w14:textId="61E14061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23,473</w:t>
            </w:r>
          </w:p>
        </w:tc>
        <w:tc>
          <w:tcPr>
            <w:tcW w:w="252" w:type="dxa"/>
          </w:tcPr>
          <w:p w14:paraId="14934452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70B0BC47" w14:textId="7777777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26,779</w:t>
            </w:r>
          </w:p>
        </w:tc>
        <w:tc>
          <w:tcPr>
            <w:tcW w:w="270" w:type="dxa"/>
            <w:gridSpan w:val="2"/>
          </w:tcPr>
          <w:p w14:paraId="4733DC5D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2B99BD45" w14:textId="432E80F5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23,473</w:t>
            </w:r>
          </w:p>
        </w:tc>
        <w:tc>
          <w:tcPr>
            <w:tcW w:w="270" w:type="dxa"/>
            <w:gridSpan w:val="2"/>
          </w:tcPr>
          <w:p w14:paraId="43FEBF9B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1F097859" w14:textId="7777777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26,779</w:t>
            </w:r>
          </w:p>
        </w:tc>
      </w:tr>
      <w:tr w:rsidR="00C825B9" w:rsidRPr="00F179B2" w14:paraId="6F63CBAB" w14:textId="77777777" w:rsidTr="00DE657E">
        <w:trPr>
          <w:cantSplit/>
        </w:trPr>
        <w:tc>
          <w:tcPr>
            <w:tcW w:w="4248" w:type="dxa"/>
          </w:tcPr>
          <w:p w14:paraId="38FAC5F6" w14:textId="77777777" w:rsidR="00C825B9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Purchase of goods</w:t>
            </w:r>
          </w:p>
        </w:tc>
        <w:tc>
          <w:tcPr>
            <w:tcW w:w="1080" w:type="dxa"/>
            <w:gridSpan w:val="2"/>
          </w:tcPr>
          <w:p w14:paraId="07894297" w14:textId="56E7C0F1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3,331,902</w:t>
            </w:r>
          </w:p>
        </w:tc>
        <w:tc>
          <w:tcPr>
            <w:tcW w:w="252" w:type="dxa"/>
          </w:tcPr>
          <w:p w14:paraId="37CC54A0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34D759B0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6,003,495</w:t>
            </w:r>
          </w:p>
        </w:tc>
        <w:tc>
          <w:tcPr>
            <w:tcW w:w="270" w:type="dxa"/>
            <w:gridSpan w:val="2"/>
          </w:tcPr>
          <w:p w14:paraId="44988D6E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2B767C4B" w14:textId="6A160AB2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3,331,902</w:t>
            </w:r>
          </w:p>
        </w:tc>
        <w:tc>
          <w:tcPr>
            <w:tcW w:w="270" w:type="dxa"/>
            <w:gridSpan w:val="2"/>
          </w:tcPr>
          <w:p w14:paraId="7B8B2016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235AD9D7" w14:textId="77777777" w:rsidR="00C825B9" w:rsidRPr="00A05C80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6,003,495</w:t>
            </w:r>
          </w:p>
        </w:tc>
      </w:tr>
      <w:tr w:rsidR="00C825B9" w:rsidRPr="00F179B2" w14:paraId="008465A4" w14:textId="77777777" w:rsidTr="00DE657E">
        <w:trPr>
          <w:cantSplit/>
        </w:trPr>
        <w:tc>
          <w:tcPr>
            <w:tcW w:w="4248" w:type="dxa"/>
          </w:tcPr>
          <w:p w14:paraId="628952A9" w14:textId="77777777" w:rsidR="00C825B9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Expenses charged from related parties</w:t>
            </w:r>
          </w:p>
        </w:tc>
        <w:tc>
          <w:tcPr>
            <w:tcW w:w="1080" w:type="dxa"/>
            <w:gridSpan w:val="2"/>
          </w:tcPr>
          <w:p w14:paraId="4934FAD4" w14:textId="05C75763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76,459</w:t>
            </w:r>
          </w:p>
        </w:tc>
        <w:tc>
          <w:tcPr>
            <w:tcW w:w="252" w:type="dxa"/>
          </w:tcPr>
          <w:p w14:paraId="10878444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39E9D1BC" w14:textId="424FA6AD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GB"/>
              </w:rPr>
              <w:t>73,005</w:t>
            </w:r>
          </w:p>
        </w:tc>
        <w:tc>
          <w:tcPr>
            <w:tcW w:w="270" w:type="dxa"/>
            <w:gridSpan w:val="2"/>
          </w:tcPr>
          <w:p w14:paraId="5A1FF981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17B3AC66" w14:textId="6AA54ABE" w:rsidR="00C825B9" w:rsidRPr="00092602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GB"/>
              </w:rPr>
            </w:pPr>
            <w:r w:rsidRPr="00C825B9">
              <w:rPr>
                <w:rFonts w:cs="Times New Roman"/>
                <w:lang w:val="en-US"/>
              </w:rPr>
              <w:t>76,459</w:t>
            </w:r>
          </w:p>
        </w:tc>
        <w:tc>
          <w:tcPr>
            <w:tcW w:w="270" w:type="dxa"/>
            <w:gridSpan w:val="2"/>
          </w:tcPr>
          <w:p w14:paraId="62E9730F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30EFF485" w14:textId="6C28BF19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GB"/>
              </w:rPr>
              <w:t>73,005</w:t>
            </w:r>
          </w:p>
        </w:tc>
      </w:tr>
      <w:tr w:rsidR="00C825B9" w:rsidRPr="00F179B2" w14:paraId="422A03F8" w14:textId="77777777" w:rsidTr="00DE657E">
        <w:trPr>
          <w:cantSplit/>
        </w:trPr>
        <w:tc>
          <w:tcPr>
            <w:tcW w:w="4248" w:type="dxa"/>
          </w:tcPr>
          <w:p w14:paraId="723BF774" w14:textId="77777777" w:rsidR="00C825B9" w:rsidRDefault="00C825B9" w:rsidP="00C825B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>Royalty expense</w:t>
            </w:r>
          </w:p>
        </w:tc>
        <w:tc>
          <w:tcPr>
            <w:tcW w:w="1080" w:type="dxa"/>
            <w:gridSpan w:val="2"/>
          </w:tcPr>
          <w:p w14:paraId="019103CC" w14:textId="5FE0825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GB"/>
              </w:rPr>
            </w:pPr>
            <w:r w:rsidRPr="00C825B9">
              <w:rPr>
                <w:rFonts w:cs="Times New Roman"/>
                <w:lang w:val="en-GB"/>
              </w:rPr>
              <w:t>53,427</w:t>
            </w:r>
          </w:p>
        </w:tc>
        <w:tc>
          <w:tcPr>
            <w:tcW w:w="252" w:type="dxa"/>
          </w:tcPr>
          <w:p w14:paraId="334B6248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98" w:type="dxa"/>
            <w:gridSpan w:val="2"/>
          </w:tcPr>
          <w:p w14:paraId="6E062E55" w14:textId="7777777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GB"/>
              </w:rPr>
              <w:t>56,453</w:t>
            </w:r>
          </w:p>
        </w:tc>
        <w:tc>
          <w:tcPr>
            <w:tcW w:w="270" w:type="dxa"/>
            <w:gridSpan w:val="2"/>
          </w:tcPr>
          <w:p w14:paraId="7E2C77D6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0AFE4634" w14:textId="6231536E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GB"/>
              </w:rPr>
            </w:pPr>
            <w:r w:rsidRPr="00C825B9">
              <w:rPr>
                <w:rFonts w:cs="Times New Roman"/>
                <w:lang w:val="en-GB"/>
              </w:rPr>
              <w:t>53,427</w:t>
            </w:r>
          </w:p>
        </w:tc>
        <w:tc>
          <w:tcPr>
            <w:tcW w:w="270" w:type="dxa"/>
            <w:gridSpan w:val="2"/>
          </w:tcPr>
          <w:p w14:paraId="57D7FD4D" w14:textId="77777777" w:rsidR="00C825B9" w:rsidRPr="004D0BC1" w:rsidRDefault="00C825B9" w:rsidP="00C825B9">
            <w:pPr>
              <w:tabs>
                <w:tab w:val="decimal" w:pos="880"/>
              </w:tabs>
              <w:spacing w:line="380" w:lineRule="atLeast"/>
              <w:ind w:left="-108" w:right="-108"/>
              <w:rPr>
                <w:szCs w:val="22"/>
              </w:rPr>
            </w:pPr>
          </w:p>
        </w:tc>
        <w:tc>
          <w:tcPr>
            <w:tcW w:w="1080" w:type="dxa"/>
          </w:tcPr>
          <w:p w14:paraId="141D4698" w14:textId="77777777" w:rsid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GB"/>
              </w:rPr>
              <w:t>56,453</w:t>
            </w:r>
          </w:p>
        </w:tc>
      </w:tr>
    </w:tbl>
    <w:p w14:paraId="511F22A4" w14:textId="77777777" w:rsidR="000B6729" w:rsidRDefault="000B6729" w:rsidP="000B6729">
      <w:pPr>
        <w:spacing w:line="240" w:lineRule="exact"/>
        <w:ind w:left="547"/>
        <w:rPr>
          <w:b/>
          <w:bCs/>
          <w:i/>
          <w:iCs/>
          <w:szCs w:val="22"/>
        </w:rPr>
      </w:pPr>
    </w:p>
    <w:p w14:paraId="3280C552" w14:textId="77777777" w:rsidR="00557389" w:rsidRDefault="00BC6F8C" w:rsidP="00657303">
      <w:pPr>
        <w:spacing w:line="240" w:lineRule="exact"/>
        <w:ind w:left="547"/>
        <w:outlineLvl w:val="1"/>
        <w:rPr>
          <w:szCs w:val="22"/>
        </w:rPr>
      </w:pPr>
      <w:r w:rsidRPr="003F4CEA">
        <w:rPr>
          <w:szCs w:val="22"/>
        </w:rPr>
        <w:t xml:space="preserve">Balances as </w:t>
      </w:r>
      <w:proofErr w:type="gramStart"/>
      <w:r w:rsidRPr="003F4CEA">
        <w:rPr>
          <w:szCs w:val="22"/>
        </w:rPr>
        <w:t>at</w:t>
      </w:r>
      <w:proofErr w:type="gramEnd"/>
      <w:r w:rsidRPr="003F4CEA">
        <w:rPr>
          <w:szCs w:val="22"/>
        </w:rPr>
        <w:t xml:space="preserve"> </w:t>
      </w:r>
      <w:r w:rsidR="005A21C3">
        <w:rPr>
          <w:szCs w:val="22"/>
        </w:rPr>
        <w:t xml:space="preserve">30 </w:t>
      </w:r>
      <w:r w:rsidR="000B6729">
        <w:rPr>
          <w:szCs w:val="22"/>
        </w:rPr>
        <w:t>September</w:t>
      </w:r>
      <w:r w:rsidR="005A21C3">
        <w:rPr>
          <w:szCs w:val="22"/>
        </w:rPr>
        <w:t xml:space="preserve"> 20</w:t>
      </w:r>
      <w:r w:rsidR="00634CC2">
        <w:rPr>
          <w:szCs w:val="22"/>
        </w:rPr>
        <w:t>2</w:t>
      </w:r>
      <w:r w:rsidR="007C3B57">
        <w:rPr>
          <w:szCs w:val="22"/>
        </w:rPr>
        <w:t>3</w:t>
      </w:r>
      <w:r w:rsidR="00AB5A66">
        <w:rPr>
          <w:szCs w:val="22"/>
        </w:rPr>
        <w:t xml:space="preserve"> and </w:t>
      </w:r>
      <w:r w:rsidR="005A21C3">
        <w:rPr>
          <w:szCs w:val="22"/>
        </w:rPr>
        <w:t>31 March 20</w:t>
      </w:r>
      <w:r w:rsidR="00634CC2">
        <w:rPr>
          <w:szCs w:val="22"/>
        </w:rPr>
        <w:t>2</w:t>
      </w:r>
      <w:r w:rsidR="007C3B57">
        <w:rPr>
          <w:szCs w:val="22"/>
        </w:rPr>
        <w:t>3</w:t>
      </w:r>
      <w:r w:rsidR="00AB5A66">
        <w:rPr>
          <w:szCs w:val="22"/>
        </w:rPr>
        <w:t xml:space="preserve"> </w:t>
      </w:r>
      <w:r w:rsidRPr="003F4CEA">
        <w:rPr>
          <w:szCs w:val="22"/>
        </w:rPr>
        <w:t>with related parties were as follows:</w:t>
      </w:r>
    </w:p>
    <w:p w14:paraId="111EA92B" w14:textId="77777777" w:rsidR="004D0C4D" w:rsidRPr="004D0C4D" w:rsidRDefault="004D0C4D" w:rsidP="004D0C4D">
      <w:pPr>
        <w:spacing w:line="240" w:lineRule="exact"/>
        <w:ind w:left="547"/>
        <w:rPr>
          <w:szCs w:val="22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260"/>
        <w:gridCol w:w="270"/>
        <w:gridCol w:w="1080"/>
        <w:gridCol w:w="270"/>
        <w:gridCol w:w="1260"/>
        <w:gridCol w:w="270"/>
        <w:gridCol w:w="1080"/>
      </w:tblGrid>
      <w:tr w:rsidR="00557389" w:rsidRPr="004A7E01" w14:paraId="24C24D3E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604C89F2" w14:textId="77777777" w:rsidR="00557389" w:rsidRPr="003F4CEA" w:rsidRDefault="00557389" w:rsidP="000A2F33">
            <w:pPr>
              <w:spacing w:line="380" w:lineRule="atLeast"/>
              <w:ind w:right="-108"/>
              <w:rPr>
                <w:b/>
                <w:bCs/>
                <w:i/>
                <w:iCs/>
                <w:szCs w:val="22"/>
              </w:rPr>
            </w:pPr>
            <w:bookmarkStart w:id="0" w:name="_Hlk141094400"/>
          </w:p>
        </w:tc>
        <w:tc>
          <w:tcPr>
            <w:tcW w:w="2610" w:type="dxa"/>
            <w:gridSpan w:val="3"/>
          </w:tcPr>
          <w:p w14:paraId="7354F302" w14:textId="77777777" w:rsidR="00557389" w:rsidRPr="004A7E01" w:rsidRDefault="00557389" w:rsidP="000A2F33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Consolidated</w:t>
            </w:r>
          </w:p>
        </w:tc>
        <w:tc>
          <w:tcPr>
            <w:tcW w:w="270" w:type="dxa"/>
          </w:tcPr>
          <w:p w14:paraId="1CFB9BB9" w14:textId="77777777" w:rsidR="00557389" w:rsidRPr="004A7E01" w:rsidRDefault="00557389" w:rsidP="000A2F33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B91D5C1" w14:textId="77777777" w:rsidR="00557389" w:rsidRPr="004A7E01" w:rsidRDefault="00557389" w:rsidP="000A2F33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Separate</w:t>
            </w:r>
          </w:p>
        </w:tc>
      </w:tr>
      <w:tr w:rsidR="00557389" w:rsidRPr="004A7E01" w14:paraId="78F150B1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4D1A0E60" w14:textId="77777777" w:rsidR="00557389" w:rsidRPr="004A7E01" w:rsidRDefault="00557389" w:rsidP="000A2F33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BA66452" w14:textId="77777777" w:rsidR="00557389" w:rsidRPr="004A7E01" w:rsidRDefault="00557389" w:rsidP="000A2F33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  <w:tc>
          <w:tcPr>
            <w:tcW w:w="270" w:type="dxa"/>
          </w:tcPr>
          <w:p w14:paraId="396389C3" w14:textId="77777777" w:rsidR="00557389" w:rsidRPr="004A7E01" w:rsidRDefault="00557389" w:rsidP="000A2F33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AA8CDF0" w14:textId="77777777" w:rsidR="00557389" w:rsidRPr="004A7E01" w:rsidRDefault="00557389" w:rsidP="000A2F33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</w:tr>
      <w:tr w:rsidR="000B6729" w:rsidRPr="004A7E01" w14:paraId="04EA6555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5CB194B4" w14:textId="77777777" w:rsidR="000B6729" w:rsidRPr="004A7E01" w:rsidRDefault="000B6729" w:rsidP="000B6729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23A2A7B7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 xml:space="preserve">30 </w:t>
            </w:r>
            <w:r>
              <w:rPr>
                <w:szCs w:val="22"/>
              </w:rPr>
              <w:t>September</w:t>
            </w:r>
          </w:p>
        </w:tc>
        <w:tc>
          <w:tcPr>
            <w:tcW w:w="270" w:type="dxa"/>
          </w:tcPr>
          <w:p w14:paraId="3208E7A8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AABD926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31 March</w:t>
            </w:r>
          </w:p>
        </w:tc>
        <w:tc>
          <w:tcPr>
            <w:tcW w:w="270" w:type="dxa"/>
          </w:tcPr>
          <w:p w14:paraId="4DB6345C" w14:textId="77777777" w:rsidR="000B6729" w:rsidRPr="004A7E01" w:rsidRDefault="000B6729" w:rsidP="000B6729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6203980B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 xml:space="preserve">30 </w:t>
            </w:r>
            <w:r>
              <w:rPr>
                <w:szCs w:val="22"/>
              </w:rPr>
              <w:t>September</w:t>
            </w:r>
          </w:p>
        </w:tc>
        <w:tc>
          <w:tcPr>
            <w:tcW w:w="270" w:type="dxa"/>
          </w:tcPr>
          <w:p w14:paraId="3EECCA0B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D0FDEFE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31 March</w:t>
            </w:r>
          </w:p>
        </w:tc>
      </w:tr>
      <w:tr w:rsidR="000B6729" w:rsidRPr="004A7E01" w14:paraId="6BB62DC3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2F3E240E" w14:textId="77777777" w:rsidR="000B6729" w:rsidRPr="004A7E01" w:rsidRDefault="000B6729" w:rsidP="000B6729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7DF9ED12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7808D062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52F41C2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00FA5039" w14:textId="77777777" w:rsidR="000B6729" w:rsidRPr="004A7E01" w:rsidRDefault="000B6729" w:rsidP="000B6729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1DE45CA5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5CC2F9C9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EF5832D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</w:tr>
      <w:tr w:rsidR="000B6729" w:rsidRPr="004A7E01" w14:paraId="2B82938F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47067891" w14:textId="77777777" w:rsidR="000B6729" w:rsidRPr="004A7E01" w:rsidRDefault="000B6729" w:rsidP="000B6729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5E4C2DB6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i/>
                <w:iCs/>
                <w:szCs w:val="22"/>
              </w:rPr>
            </w:pPr>
            <w:r w:rsidRPr="004A7E01">
              <w:rPr>
                <w:i/>
                <w:iCs/>
                <w:szCs w:val="22"/>
              </w:rPr>
              <w:t>(</w:t>
            </w:r>
            <w:proofErr w:type="gramStart"/>
            <w:r w:rsidRPr="004A7E01">
              <w:rPr>
                <w:i/>
                <w:iCs/>
                <w:szCs w:val="22"/>
              </w:rPr>
              <w:t>in</w:t>
            </w:r>
            <w:proofErr w:type="gramEnd"/>
            <w:r w:rsidRPr="004A7E01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0B6729" w:rsidRPr="004A7E01" w14:paraId="15B8693A" w14:textId="77777777" w:rsidTr="00F4258F">
        <w:trPr>
          <w:cantSplit/>
          <w:trHeight w:hRule="exact" w:val="374"/>
        </w:trPr>
        <w:tc>
          <w:tcPr>
            <w:tcW w:w="3978" w:type="dxa"/>
          </w:tcPr>
          <w:p w14:paraId="4B6392C4" w14:textId="77777777" w:rsidR="000B6729" w:rsidRPr="004A7E01" w:rsidRDefault="000B6729" w:rsidP="000B6729">
            <w:pPr>
              <w:spacing w:line="380" w:lineRule="atLeast"/>
              <w:ind w:left="-18" w:right="-198"/>
              <w:rPr>
                <w:szCs w:val="22"/>
              </w:rPr>
            </w:pPr>
            <w:r w:rsidRPr="004A7E01">
              <w:rPr>
                <w:b/>
                <w:bCs/>
                <w:i/>
                <w:iCs/>
                <w:szCs w:val="22"/>
              </w:rPr>
              <w:t>Trade accounts receivable</w:t>
            </w:r>
          </w:p>
        </w:tc>
        <w:tc>
          <w:tcPr>
            <w:tcW w:w="1260" w:type="dxa"/>
          </w:tcPr>
          <w:p w14:paraId="46023D6C" w14:textId="77777777" w:rsidR="000B6729" w:rsidRPr="004A7E01" w:rsidRDefault="000B6729" w:rsidP="000B6729">
            <w:pPr>
              <w:pStyle w:val="a3"/>
              <w:tabs>
                <w:tab w:val="decimal" w:pos="1008"/>
              </w:tabs>
              <w:spacing w:line="38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EFB385E" w14:textId="77777777" w:rsidR="000B6729" w:rsidRPr="004A7E01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6AE49B5" w14:textId="77777777" w:rsidR="000B6729" w:rsidRPr="004A7E01" w:rsidRDefault="000B6729" w:rsidP="000B6729">
            <w:pPr>
              <w:pStyle w:val="a3"/>
              <w:tabs>
                <w:tab w:val="decimal" w:pos="808"/>
              </w:tabs>
              <w:spacing w:before="120" w:line="24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74EA39B" w14:textId="77777777" w:rsidR="000B6729" w:rsidRPr="004A7E01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EE75F01" w14:textId="77777777" w:rsidR="000B6729" w:rsidRPr="004A7E01" w:rsidRDefault="000B6729" w:rsidP="000B6729">
            <w:pPr>
              <w:pStyle w:val="a3"/>
              <w:tabs>
                <w:tab w:val="decimal" w:pos="1008"/>
              </w:tabs>
              <w:spacing w:line="38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348034" w14:textId="77777777" w:rsidR="000B6729" w:rsidRPr="004A7E01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22738BC" w14:textId="77777777" w:rsidR="000B6729" w:rsidRPr="004A7E01" w:rsidRDefault="000B6729" w:rsidP="000B6729">
            <w:pPr>
              <w:pStyle w:val="a3"/>
              <w:tabs>
                <w:tab w:val="decimal" w:pos="808"/>
              </w:tabs>
              <w:spacing w:before="120" w:line="240" w:lineRule="atLeast"/>
              <w:ind w:left="-18" w:right="-108"/>
              <w:jc w:val="both"/>
              <w:rPr>
                <w:lang w:val="en-US"/>
              </w:rPr>
            </w:pPr>
          </w:p>
        </w:tc>
      </w:tr>
      <w:tr w:rsidR="00C825B9" w:rsidRPr="004A7E01" w14:paraId="76C971B2" w14:textId="77777777" w:rsidTr="00F4258F">
        <w:trPr>
          <w:cantSplit/>
          <w:trHeight w:hRule="exact" w:val="374"/>
        </w:trPr>
        <w:tc>
          <w:tcPr>
            <w:tcW w:w="3978" w:type="dxa"/>
          </w:tcPr>
          <w:p w14:paraId="5EA9A33F" w14:textId="77777777" w:rsidR="00C825B9" w:rsidRPr="004A7E01" w:rsidRDefault="00C825B9" w:rsidP="00C825B9">
            <w:pPr>
              <w:spacing w:line="380" w:lineRule="atLeast"/>
              <w:ind w:left="-18" w:right="-198"/>
              <w:rPr>
                <w:szCs w:val="22"/>
                <w:cs/>
              </w:rPr>
            </w:pPr>
            <w:r w:rsidRPr="004A7E01">
              <w:rPr>
                <w:szCs w:val="22"/>
              </w:rPr>
              <w:t>Other related part</w:t>
            </w:r>
            <w:proofErr w:type="spellStart"/>
            <w:r w:rsidRPr="004A7E01">
              <w:rPr>
                <w:szCs w:val="22"/>
                <w:lang w:val="en-US" w:bidi="th-TH"/>
              </w:rPr>
              <w:t>ies</w:t>
            </w:r>
            <w:proofErr w:type="spellEnd"/>
          </w:p>
        </w:tc>
        <w:tc>
          <w:tcPr>
            <w:tcW w:w="1260" w:type="dxa"/>
          </w:tcPr>
          <w:p w14:paraId="2CE8852D" w14:textId="3A4EE998" w:rsidR="00C825B9" w:rsidRPr="004A7E01" w:rsidRDefault="00C825B9" w:rsidP="00C825B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102,562</w:t>
            </w:r>
          </w:p>
        </w:tc>
        <w:tc>
          <w:tcPr>
            <w:tcW w:w="270" w:type="dxa"/>
            <w:vAlign w:val="bottom"/>
          </w:tcPr>
          <w:p w14:paraId="6F49C84A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7C95C0E1" w14:textId="77777777" w:rsidR="00C825B9" w:rsidRPr="004A7E01" w:rsidRDefault="00C825B9" w:rsidP="00C825B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atLeas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105,030</w:t>
            </w:r>
          </w:p>
        </w:tc>
        <w:tc>
          <w:tcPr>
            <w:tcW w:w="270" w:type="dxa"/>
            <w:vAlign w:val="bottom"/>
          </w:tcPr>
          <w:p w14:paraId="18157DA3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B81A079" w14:textId="0447C0E2" w:rsidR="00C825B9" w:rsidRPr="004A7E01" w:rsidRDefault="00C825B9" w:rsidP="00852DEE">
            <w:pPr>
              <w:pStyle w:val="30"/>
              <w:tabs>
                <w:tab w:val="clear" w:pos="360"/>
                <w:tab w:val="clear" w:pos="720"/>
                <w:tab w:val="decimal" w:pos="1046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C825B9">
              <w:rPr>
                <w:rFonts w:cs="Times New Roman"/>
                <w:lang w:val="en-US"/>
              </w:rPr>
              <w:t>102,562</w:t>
            </w:r>
          </w:p>
        </w:tc>
        <w:tc>
          <w:tcPr>
            <w:tcW w:w="270" w:type="dxa"/>
            <w:vAlign w:val="bottom"/>
          </w:tcPr>
          <w:p w14:paraId="06F5F5A9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24DE149C" w14:textId="77777777" w:rsidR="00C825B9" w:rsidRPr="004A7E01" w:rsidRDefault="00C825B9" w:rsidP="00C825B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atLeas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105,030</w:t>
            </w:r>
          </w:p>
        </w:tc>
      </w:tr>
      <w:tr w:rsidR="00C825B9" w:rsidRPr="004A7E01" w14:paraId="25BDFA45" w14:textId="77777777" w:rsidTr="00F4258F">
        <w:trPr>
          <w:cantSplit/>
          <w:trHeight w:hRule="exact" w:val="374"/>
        </w:trPr>
        <w:tc>
          <w:tcPr>
            <w:tcW w:w="3978" w:type="dxa"/>
          </w:tcPr>
          <w:p w14:paraId="291BAF61" w14:textId="77777777" w:rsidR="00C825B9" w:rsidRPr="004A7E01" w:rsidRDefault="00C825B9" w:rsidP="00C825B9">
            <w:pPr>
              <w:spacing w:line="380" w:lineRule="atLeast"/>
              <w:ind w:left="-18" w:right="-198"/>
              <w:rPr>
                <w:szCs w:val="22"/>
              </w:rPr>
            </w:pPr>
            <w:r w:rsidRPr="004A7E01">
              <w:rPr>
                <w:i/>
                <w:iCs/>
                <w:szCs w:val="22"/>
              </w:rPr>
              <w:t>Less</w:t>
            </w:r>
            <w:r w:rsidRPr="004A7E01">
              <w:rPr>
                <w:szCs w:val="22"/>
              </w:rPr>
              <w:t xml:space="preserve"> allowance for expected 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23DD81" w14:textId="5D264809" w:rsidR="00C825B9" w:rsidRPr="004A7E01" w:rsidRDefault="00C825B9" w:rsidP="00C825B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4A7E01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8F5595B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1DA71" w14:textId="77777777" w:rsidR="00C825B9" w:rsidRPr="004A7E01" w:rsidRDefault="00C825B9" w:rsidP="00852DEE">
            <w:pPr>
              <w:pStyle w:val="30"/>
              <w:tabs>
                <w:tab w:val="clear" w:pos="360"/>
                <w:tab w:val="clear" w:pos="720"/>
                <w:tab w:val="decimal" w:pos="606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4A7E01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5D5E77C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1E4FFE" w14:textId="4FBF3EEB" w:rsidR="00C825B9" w:rsidRPr="004A7E01" w:rsidRDefault="00C825B9" w:rsidP="00852DE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4A7E01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7EFBC36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141D8A" w14:textId="77777777" w:rsidR="00C825B9" w:rsidRPr="004A7E01" w:rsidRDefault="00C825B9" w:rsidP="00C825B9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4A7E01">
              <w:rPr>
                <w:rFonts w:cs="Times New Roman"/>
                <w:lang w:val="en-US"/>
              </w:rPr>
              <w:t>-</w:t>
            </w:r>
          </w:p>
        </w:tc>
      </w:tr>
      <w:tr w:rsidR="00C825B9" w:rsidRPr="003F4CEA" w14:paraId="47D945FD" w14:textId="77777777" w:rsidTr="00F4258F">
        <w:trPr>
          <w:cantSplit/>
          <w:trHeight w:hRule="exact" w:val="374"/>
        </w:trPr>
        <w:tc>
          <w:tcPr>
            <w:tcW w:w="3978" w:type="dxa"/>
          </w:tcPr>
          <w:p w14:paraId="0436F952" w14:textId="77777777" w:rsidR="00C825B9" w:rsidRPr="004A7E01" w:rsidRDefault="00C825B9" w:rsidP="00C825B9">
            <w:pPr>
              <w:spacing w:line="380" w:lineRule="atLeast"/>
              <w:ind w:left="-18" w:right="-198"/>
              <w:rPr>
                <w:b/>
                <w:bCs/>
                <w:szCs w:val="22"/>
                <w:lang w:val="en-US" w:bidi="th-TH"/>
              </w:rPr>
            </w:pPr>
            <w:r w:rsidRPr="004A7E01">
              <w:rPr>
                <w:b/>
                <w:bCs/>
                <w:szCs w:val="22"/>
                <w:lang w:val="en-US" w:bidi="th-TH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076082" w14:textId="61E31AB3" w:rsidR="00C825B9" w:rsidRPr="00C825B9" w:rsidRDefault="00C825B9" w:rsidP="00C825B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spacing w:line="380" w:lineRule="atLeast"/>
              <w:ind w:left="-108" w:right="-108"/>
              <w:rPr>
                <w:rFonts w:cs="Times New Roman"/>
                <w:b/>
                <w:bCs/>
                <w:lang w:val="en-US"/>
              </w:rPr>
            </w:pPr>
            <w:r w:rsidRPr="00C825B9">
              <w:rPr>
                <w:rFonts w:cs="Times New Roman"/>
                <w:b/>
                <w:bCs/>
                <w:lang w:val="en-US"/>
              </w:rPr>
              <w:t>102,562</w:t>
            </w:r>
          </w:p>
        </w:tc>
        <w:tc>
          <w:tcPr>
            <w:tcW w:w="270" w:type="dxa"/>
            <w:vAlign w:val="bottom"/>
          </w:tcPr>
          <w:p w14:paraId="520E2B06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95702E" w14:textId="77777777" w:rsidR="00C825B9" w:rsidRPr="004A7E01" w:rsidRDefault="00C825B9" w:rsidP="00C825B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atLeas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105,030</w:t>
            </w:r>
          </w:p>
        </w:tc>
        <w:tc>
          <w:tcPr>
            <w:tcW w:w="270" w:type="dxa"/>
            <w:vAlign w:val="bottom"/>
          </w:tcPr>
          <w:p w14:paraId="73FD56DF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A91C3" w14:textId="77EDAEEC" w:rsidR="00C825B9" w:rsidRPr="004A7E01" w:rsidRDefault="00C825B9" w:rsidP="00852DEE">
            <w:pPr>
              <w:pStyle w:val="30"/>
              <w:tabs>
                <w:tab w:val="clear" w:pos="360"/>
                <w:tab w:val="clear" w:pos="720"/>
                <w:tab w:val="decimal" w:pos="1046"/>
              </w:tabs>
              <w:spacing w:line="380" w:lineRule="atLeast"/>
              <w:ind w:left="-108" w:right="-108"/>
              <w:rPr>
                <w:rFonts w:cs="Times New Roman"/>
                <w:b/>
                <w:bCs/>
                <w:lang w:val="en-US"/>
              </w:rPr>
            </w:pPr>
            <w:r w:rsidRPr="00C825B9">
              <w:rPr>
                <w:rFonts w:cs="Times New Roman"/>
                <w:b/>
                <w:bCs/>
                <w:lang w:val="en-US"/>
              </w:rPr>
              <w:t>102,562</w:t>
            </w:r>
          </w:p>
        </w:tc>
        <w:tc>
          <w:tcPr>
            <w:tcW w:w="270" w:type="dxa"/>
            <w:vAlign w:val="bottom"/>
          </w:tcPr>
          <w:p w14:paraId="1FB6BD49" w14:textId="77777777" w:rsidR="00C825B9" w:rsidRPr="004A7E01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884C06" w14:textId="77777777" w:rsidR="00C825B9" w:rsidRPr="00F40E36" w:rsidRDefault="00C825B9" w:rsidP="00C825B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atLeas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105,030</w:t>
            </w:r>
          </w:p>
        </w:tc>
      </w:tr>
      <w:tr w:rsidR="00C825B9" w:rsidRPr="003F4CEA" w14:paraId="338227A7" w14:textId="77777777" w:rsidTr="00F4258F">
        <w:trPr>
          <w:cantSplit/>
          <w:trHeight w:hRule="exact" w:val="419"/>
        </w:trPr>
        <w:tc>
          <w:tcPr>
            <w:tcW w:w="3978" w:type="dxa"/>
          </w:tcPr>
          <w:p w14:paraId="755EE382" w14:textId="77777777" w:rsidR="00C825B9" w:rsidRDefault="00C825B9" w:rsidP="00C825B9">
            <w:pPr>
              <w:spacing w:line="380" w:lineRule="atLeast"/>
              <w:ind w:left="-18" w:right="-198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44AE1F2" w14:textId="77777777" w:rsidR="00C825B9" w:rsidRDefault="00C825B9" w:rsidP="00C825B9">
            <w:pPr>
              <w:pStyle w:val="a3"/>
              <w:tabs>
                <w:tab w:val="decimal" w:pos="1008"/>
              </w:tabs>
              <w:spacing w:line="38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CAD429" w14:textId="77777777" w:rsidR="00C825B9" w:rsidRPr="003F4CEA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39FB2B" w14:textId="77777777" w:rsidR="00C825B9" w:rsidRPr="001009EC" w:rsidRDefault="00C825B9" w:rsidP="00C825B9">
            <w:pPr>
              <w:pStyle w:val="a3"/>
              <w:tabs>
                <w:tab w:val="decimal" w:pos="808"/>
              </w:tabs>
              <w:spacing w:before="120" w:line="24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656509" w14:textId="77777777" w:rsidR="00C825B9" w:rsidRPr="003F4CEA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EE1B787" w14:textId="77777777" w:rsidR="00C825B9" w:rsidRDefault="00C825B9" w:rsidP="00C825B9">
            <w:pPr>
              <w:pStyle w:val="a3"/>
              <w:tabs>
                <w:tab w:val="decimal" w:pos="1008"/>
              </w:tabs>
              <w:spacing w:line="38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4A84CA" w14:textId="77777777" w:rsidR="00C825B9" w:rsidRPr="003F4CEA" w:rsidRDefault="00C825B9" w:rsidP="00C825B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D535E9" w14:textId="77777777" w:rsidR="00C825B9" w:rsidRPr="001009EC" w:rsidRDefault="00C825B9" w:rsidP="00C825B9">
            <w:pPr>
              <w:pStyle w:val="a3"/>
              <w:tabs>
                <w:tab w:val="decimal" w:pos="808"/>
              </w:tabs>
              <w:spacing w:before="120" w:line="240" w:lineRule="atLeast"/>
              <w:ind w:left="-18" w:right="-108"/>
              <w:jc w:val="both"/>
              <w:rPr>
                <w:lang w:val="en-US"/>
              </w:rPr>
            </w:pPr>
          </w:p>
        </w:tc>
      </w:tr>
      <w:bookmarkEnd w:id="0"/>
    </w:tbl>
    <w:p w14:paraId="2337FCC0" w14:textId="77777777" w:rsidR="003D0AD5" w:rsidRPr="00720C4E" w:rsidRDefault="00CA27EF" w:rsidP="00242204">
      <w:pPr>
        <w:spacing w:line="240" w:lineRule="atLeast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260"/>
        <w:gridCol w:w="270"/>
        <w:gridCol w:w="1080"/>
        <w:gridCol w:w="270"/>
        <w:gridCol w:w="1260"/>
        <w:gridCol w:w="270"/>
        <w:gridCol w:w="1080"/>
      </w:tblGrid>
      <w:tr w:rsidR="003D0AD5" w:rsidRPr="004A7E01" w14:paraId="3E5C97CA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35E80560" w14:textId="77777777" w:rsidR="003D0AD5" w:rsidRPr="003F4CEA" w:rsidRDefault="003D0AD5">
            <w:pPr>
              <w:spacing w:line="380" w:lineRule="atLeast"/>
              <w:ind w:right="-108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123137C" w14:textId="77777777" w:rsidR="003D0AD5" w:rsidRPr="004A7E01" w:rsidRDefault="003D0AD5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Consolidated</w:t>
            </w:r>
          </w:p>
        </w:tc>
        <w:tc>
          <w:tcPr>
            <w:tcW w:w="270" w:type="dxa"/>
          </w:tcPr>
          <w:p w14:paraId="59AF4D31" w14:textId="77777777" w:rsidR="003D0AD5" w:rsidRPr="004A7E01" w:rsidRDefault="003D0AD5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5314624" w14:textId="77777777" w:rsidR="003D0AD5" w:rsidRPr="004A7E01" w:rsidRDefault="003D0AD5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Separate</w:t>
            </w:r>
          </w:p>
        </w:tc>
      </w:tr>
      <w:tr w:rsidR="003D0AD5" w:rsidRPr="004A7E01" w14:paraId="1BF0B72A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0137E984" w14:textId="77777777" w:rsidR="003D0AD5" w:rsidRPr="004A7E01" w:rsidRDefault="003D0AD5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59062B38" w14:textId="77777777" w:rsidR="003D0AD5" w:rsidRPr="004A7E01" w:rsidRDefault="003D0AD5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  <w:tc>
          <w:tcPr>
            <w:tcW w:w="270" w:type="dxa"/>
          </w:tcPr>
          <w:p w14:paraId="5CB4DB02" w14:textId="77777777" w:rsidR="003D0AD5" w:rsidRPr="004A7E01" w:rsidRDefault="003D0AD5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142D4F6" w14:textId="77777777" w:rsidR="003D0AD5" w:rsidRPr="004A7E01" w:rsidRDefault="003D0AD5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</w:tr>
      <w:tr w:rsidR="000B6729" w:rsidRPr="004A7E01" w14:paraId="34F616F2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7CAF78E8" w14:textId="77777777" w:rsidR="000B6729" w:rsidRPr="004A7E01" w:rsidRDefault="000B6729" w:rsidP="000B6729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72BE5463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 xml:space="preserve">30 </w:t>
            </w:r>
            <w:r>
              <w:rPr>
                <w:szCs w:val="22"/>
              </w:rPr>
              <w:t>September</w:t>
            </w:r>
          </w:p>
        </w:tc>
        <w:tc>
          <w:tcPr>
            <w:tcW w:w="270" w:type="dxa"/>
          </w:tcPr>
          <w:p w14:paraId="0AB860C4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E64E9FC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31 March</w:t>
            </w:r>
          </w:p>
        </w:tc>
        <w:tc>
          <w:tcPr>
            <w:tcW w:w="270" w:type="dxa"/>
          </w:tcPr>
          <w:p w14:paraId="60715DE2" w14:textId="77777777" w:rsidR="000B6729" w:rsidRPr="004A7E01" w:rsidRDefault="000B6729" w:rsidP="000B6729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782B922C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 xml:space="preserve">30 </w:t>
            </w:r>
            <w:r>
              <w:rPr>
                <w:szCs w:val="22"/>
              </w:rPr>
              <w:t>September</w:t>
            </w:r>
          </w:p>
        </w:tc>
        <w:tc>
          <w:tcPr>
            <w:tcW w:w="270" w:type="dxa"/>
          </w:tcPr>
          <w:p w14:paraId="3A93917A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4A40D9F3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31 March</w:t>
            </w:r>
          </w:p>
        </w:tc>
      </w:tr>
      <w:tr w:rsidR="000B6729" w:rsidRPr="004A7E01" w14:paraId="7A7C8171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5FDB0952" w14:textId="77777777" w:rsidR="000B6729" w:rsidRPr="004A7E01" w:rsidRDefault="000B6729" w:rsidP="000B6729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71016C99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5EB0134E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23E17C91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1C74895D" w14:textId="77777777" w:rsidR="000B6729" w:rsidRPr="004A7E01" w:rsidRDefault="000B6729" w:rsidP="000B6729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DC68196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0366384E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38AAF87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</w:tr>
      <w:tr w:rsidR="000B6729" w:rsidRPr="004A7E01" w14:paraId="79213ADD" w14:textId="77777777" w:rsidTr="00F4258F">
        <w:trPr>
          <w:cantSplit/>
          <w:trHeight w:hRule="exact" w:val="346"/>
          <w:tblHeader/>
        </w:trPr>
        <w:tc>
          <w:tcPr>
            <w:tcW w:w="3978" w:type="dxa"/>
          </w:tcPr>
          <w:p w14:paraId="157EBD1F" w14:textId="77777777" w:rsidR="000B6729" w:rsidRPr="004A7E01" w:rsidRDefault="000B6729" w:rsidP="000B6729">
            <w:pPr>
              <w:spacing w:line="380" w:lineRule="atLeast"/>
              <w:ind w:right="29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3A2A057C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i/>
                <w:iCs/>
                <w:szCs w:val="22"/>
              </w:rPr>
            </w:pPr>
            <w:r w:rsidRPr="004A7E01">
              <w:rPr>
                <w:i/>
                <w:iCs/>
                <w:szCs w:val="22"/>
              </w:rPr>
              <w:t>(</w:t>
            </w:r>
            <w:proofErr w:type="gramStart"/>
            <w:r w:rsidRPr="004A7E01">
              <w:rPr>
                <w:i/>
                <w:iCs/>
                <w:szCs w:val="22"/>
              </w:rPr>
              <w:t>in</w:t>
            </w:r>
            <w:proofErr w:type="gramEnd"/>
            <w:r w:rsidRPr="004A7E01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0B6729" w:rsidRPr="00CA27EF" w14:paraId="2DD377AA" w14:textId="77777777" w:rsidTr="00F4258F">
        <w:trPr>
          <w:cantSplit/>
          <w:trHeight w:hRule="exact" w:val="374"/>
        </w:trPr>
        <w:tc>
          <w:tcPr>
            <w:tcW w:w="3978" w:type="dxa"/>
          </w:tcPr>
          <w:p w14:paraId="0ADC21CE" w14:textId="77777777" w:rsidR="000B6729" w:rsidRPr="00346E7E" w:rsidRDefault="000B6729" w:rsidP="000B6729">
            <w:pPr>
              <w:spacing w:line="380" w:lineRule="atLeast"/>
              <w:ind w:left="-18" w:right="-198"/>
              <w:rPr>
                <w:szCs w:val="22"/>
              </w:rPr>
            </w:pPr>
            <w:r w:rsidRPr="00346E7E">
              <w:rPr>
                <w:b/>
                <w:bCs/>
                <w:i/>
                <w:iCs/>
                <w:szCs w:val="22"/>
              </w:rPr>
              <w:t>Other receivables</w:t>
            </w:r>
          </w:p>
        </w:tc>
        <w:tc>
          <w:tcPr>
            <w:tcW w:w="1260" w:type="dxa"/>
          </w:tcPr>
          <w:p w14:paraId="3A099681" w14:textId="77777777" w:rsidR="000B6729" w:rsidRPr="00346E7E" w:rsidRDefault="000B6729" w:rsidP="000B6729">
            <w:pPr>
              <w:pStyle w:val="a3"/>
              <w:tabs>
                <w:tab w:val="decimal" w:pos="1008"/>
              </w:tabs>
              <w:spacing w:line="38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DFB552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4D3BD831" w14:textId="77777777" w:rsidR="000B6729" w:rsidRPr="00346E7E" w:rsidRDefault="000B6729" w:rsidP="000B6729">
            <w:pPr>
              <w:pStyle w:val="a3"/>
              <w:tabs>
                <w:tab w:val="decimal" w:pos="808"/>
              </w:tabs>
              <w:spacing w:before="120" w:line="24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19BA2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91C426F" w14:textId="77777777" w:rsidR="000B6729" w:rsidRPr="00346E7E" w:rsidRDefault="000B6729" w:rsidP="000B6729">
            <w:pPr>
              <w:pStyle w:val="a3"/>
              <w:tabs>
                <w:tab w:val="decimal" w:pos="1008"/>
              </w:tabs>
              <w:spacing w:line="380" w:lineRule="atLeast"/>
              <w:ind w:left="-18" w:right="-108"/>
              <w:jc w:val="both"/>
              <w:rPr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2D7915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778B15E2" w14:textId="77777777" w:rsidR="000B6729" w:rsidRPr="00346E7E" w:rsidRDefault="000B6729" w:rsidP="000B6729">
            <w:pPr>
              <w:pStyle w:val="a3"/>
              <w:tabs>
                <w:tab w:val="decimal" w:pos="808"/>
              </w:tabs>
              <w:spacing w:before="120" w:line="240" w:lineRule="atLeast"/>
              <w:ind w:left="-18" w:right="-108"/>
              <w:jc w:val="both"/>
              <w:rPr>
                <w:lang w:val="en-US"/>
              </w:rPr>
            </w:pPr>
          </w:p>
        </w:tc>
      </w:tr>
      <w:tr w:rsidR="000B6729" w:rsidRPr="00CA27EF" w14:paraId="419D3B11" w14:textId="77777777" w:rsidTr="00F4258F">
        <w:trPr>
          <w:cantSplit/>
          <w:trHeight w:hRule="exact" w:val="374"/>
        </w:trPr>
        <w:tc>
          <w:tcPr>
            <w:tcW w:w="3978" w:type="dxa"/>
          </w:tcPr>
          <w:p w14:paraId="24A27247" w14:textId="6700339D" w:rsidR="000B6729" w:rsidRPr="00346E7E" w:rsidRDefault="000B6729" w:rsidP="000B6729">
            <w:pPr>
              <w:spacing w:line="380" w:lineRule="atLeast"/>
              <w:ind w:left="-18" w:right="-198"/>
              <w:rPr>
                <w:szCs w:val="22"/>
              </w:rPr>
            </w:pPr>
            <w:r w:rsidRPr="00346E7E">
              <w:rPr>
                <w:szCs w:val="22"/>
              </w:rPr>
              <w:t>Other related part</w:t>
            </w:r>
            <w:r w:rsidR="00C838ED">
              <w:rPr>
                <w:szCs w:val="22"/>
                <w:lang w:val="en-US" w:bidi="th-TH"/>
              </w:rPr>
              <w:t>y</w:t>
            </w:r>
          </w:p>
        </w:tc>
        <w:tc>
          <w:tcPr>
            <w:tcW w:w="1260" w:type="dxa"/>
            <w:shd w:val="clear" w:color="auto" w:fill="auto"/>
          </w:tcPr>
          <w:p w14:paraId="0706C625" w14:textId="51373629" w:rsidR="000B6729" w:rsidRPr="00346E7E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931228">
              <w:rPr>
                <w:rFonts w:cs="Times New Roman"/>
                <w:lang w:val="en-US"/>
              </w:rPr>
              <w:t>863</w:t>
            </w:r>
          </w:p>
        </w:tc>
        <w:tc>
          <w:tcPr>
            <w:tcW w:w="270" w:type="dxa"/>
            <w:vAlign w:val="bottom"/>
          </w:tcPr>
          <w:p w14:paraId="29EC1D55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22E1FF1" w14:textId="77777777" w:rsidR="000B6729" w:rsidRPr="00346E7E" w:rsidRDefault="000B6729" w:rsidP="000B672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atLeast"/>
              <w:ind w:left="-108" w:right="-108"/>
              <w:rPr>
                <w:lang w:val="en-US"/>
              </w:rPr>
            </w:pPr>
            <w:r w:rsidRPr="00346E7E">
              <w:rPr>
                <w:lang w:val="en-US"/>
              </w:rPr>
              <w:t>2,555</w:t>
            </w:r>
          </w:p>
        </w:tc>
        <w:tc>
          <w:tcPr>
            <w:tcW w:w="270" w:type="dxa"/>
            <w:vAlign w:val="bottom"/>
          </w:tcPr>
          <w:p w14:paraId="1E8C4721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6918A05" w14:textId="4EF88894" w:rsidR="000B6729" w:rsidRPr="00346E7E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931228">
              <w:rPr>
                <w:rFonts w:cs="Times New Roman"/>
                <w:lang w:val="en-US"/>
              </w:rPr>
              <w:t>863</w:t>
            </w:r>
          </w:p>
        </w:tc>
        <w:tc>
          <w:tcPr>
            <w:tcW w:w="270" w:type="dxa"/>
            <w:vAlign w:val="bottom"/>
          </w:tcPr>
          <w:p w14:paraId="18688ACE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7DA1C205" w14:textId="77777777" w:rsidR="000B6729" w:rsidRPr="00346E7E" w:rsidRDefault="000B6729" w:rsidP="000B672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atLeast"/>
              <w:ind w:left="-108" w:right="-108"/>
              <w:rPr>
                <w:lang w:val="en-US"/>
              </w:rPr>
            </w:pPr>
            <w:r w:rsidRPr="00346E7E">
              <w:rPr>
                <w:lang w:val="en-US"/>
              </w:rPr>
              <w:t>2,555</w:t>
            </w:r>
          </w:p>
        </w:tc>
      </w:tr>
      <w:tr w:rsidR="000B6729" w:rsidRPr="00CA27EF" w14:paraId="3FB29571" w14:textId="77777777" w:rsidTr="00F4258F">
        <w:trPr>
          <w:cantSplit/>
          <w:trHeight w:hRule="exact" w:val="374"/>
        </w:trPr>
        <w:tc>
          <w:tcPr>
            <w:tcW w:w="3978" w:type="dxa"/>
          </w:tcPr>
          <w:p w14:paraId="47EFE1C1" w14:textId="77777777" w:rsidR="000B6729" w:rsidRPr="00346E7E" w:rsidRDefault="000B6729" w:rsidP="000B6729">
            <w:pPr>
              <w:spacing w:line="380" w:lineRule="atLeast"/>
              <w:ind w:left="-18" w:right="-198"/>
              <w:rPr>
                <w:szCs w:val="22"/>
              </w:rPr>
            </w:pPr>
            <w:r w:rsidRPr="00346E7E">
              <w:rPr>
                <w:i/>
                <w:iCs/>
                <w:szCs w:val="22"/>
              </w:rPr>
              <w:t>Less</w:t>
            </w:r>
            <w:r w:rsidRPr="00346E7E">
              <w:rPr>
                <w:szCs w:val="22"/>
              </w:rPr>
              <w:t xml:space="preserve"> allowance for expected 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B47623" w14:textId="4B434FE4" w:rsidR="000B6729" w:rsidRPr="00346E7E" w:rsidRDefault="00931228" w:rsidP="00931228">
            <w:pPr>
              <w:pStyle w:val="30"/>
              <w:tabs>
                <w:tab w:val="clear" w:pos="360"/>
                <w:tab w:val="clear" w:pos="720"/>
                <w:tab w:val="decimal" w:pos="701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346E7E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E25126E" w14:textId="77777777" w:rsidR="000B6729" w:rsidRPr="00931228" w:rsidRDefault="000B6729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40C727" w14:textId="77777777" w:rsidR="000B6729" w:rsidRPr="00346E7E" w:rsidRDefault="000B6729" w:rsidP="00931228">
            <w:pPr>
              <w:pStyle w:val="30"/>
              <w:tabs>
                <w:tab w:val="clear" w:pos="360"/>
                <w:tab w:val="clear" w:pos="720"/>
                <w:tab w:val="decimal" w:pos="606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346E7E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24D7B1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7387CD" w14:textId="0851F9AA" w:rsidR="000B6729" w:rsidRPr="00346E7E" w:rsidRDefault="00931228" w:rsidP="00931228">
            <w:pPr>
              <w:pStyle w:val="30"/>
              <w:tabs>
                <w:tab w:val="clear" w:pos="360"/>
                <w:tab w:val="clear" w:pos="720"/>
                <w:tab w:val="decimal" w:pos="701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346E7E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DAFE5" w14:textId="77777777" w:rsidR="000B6729" w:rsidRPr="00931228" w:rsidRDefault="000B6729" w:rsidP="00931228">
            <w:pPr>
              <w:tabs>
                <w:tab w:val="decimal" w:pos="606"/>
              </w:tabs>
              <w:spacing w:line="380" w:lineRule="atLeast"/>
              <w:ind w:left="-126" w:right="-81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1B7BD" w14:textId="77777777" w:rsidR="000B6729" w:rsidRPr="00346E7E" w:rsidRDefault="000B6729" w:rsidP="000B6729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346E7E">
              <w:rPr>
                <w:rFonts w:cs="Times New Roman"/>
                <w:lang w:val="en-US"/>
              </w:rPr>
              <w:t>-</w:t>
            </w:r>
          </w:p>
        </w:tc>
      </w:tr>
      <w:tr w:rsidR="000B6729" w:rsidRPr="00CA27EF" w14:paraId="6FAEEFCD" w14:textId="77777777" w:rsidTr="00F4258F">
        <w:trPr>
          <w:cantSplit/>
          <w:trHeight w:hRule="exact" w:val="374"/>
        </w:trPr>
        <w:tc>
          <w:tcPr>
            <w:tcW w:w="3978" w:type="dxa"/>
          </w:tcPr>
          <w:p w14:paraId="411BEA57" w14:textId="77777777" w:rsidR="000B6729" w:rsidRPr="00346E7E" w:rsidRDefault="000B6729" w:rsidP="000B6729">
            <w:pPr>
              <w:spacing w:line="380" w:lineRule="atLeast"/>
              <w:ind w:left="-18" w:right="-198"/>
              <w:rPr>
                <w:b/>
                <w:bCs/>
                <w:szCs w:val="22"/>
                <w:lang w:val="en-US" w:bidi="th-TH"/>
              </w:rPr>
            </w:pPr>
            <w:r w:rsidRPr="00346E7E">
              <w:rPr>
                <w:b/>
                <w:bCs/>
                <w:szCs w:val="22"/>
                <w:lang w:val="en-US" w:bidi="th-TH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9E0B9" w14:textId="0E1FA37F" w:rsidR="000B6729" w:rsidRP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b/>
                <w:bCs/>
                <w:lang w:val="en-US"/>
              </w:rPr>
            </w:pPr>
            <w:r w:rsidRPr="00931228">
              <w:rPr>
                <w:rFonts w:cs="Times New Roman"/>
                <w:b/>
                <w:bCs/>
                <w:lang w:val="en-US"/>
              </w:rPr>
              <w:t>863</w:t>
            </w:r>
          </w:p>
        </w:tc>
        <w:tc>
          <w:tcPr>
            <w:tcW w:w="270" w:type="dxa"/>
            <w:vAlign w:val="bottom"/>
          </w:tcPr>
          <w:p w14:paraId="1B2F003C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28CE44" w14:textId="77777777" w:rsidR="000B6729" w:rsidRPr="00346E7E" w:rsidRDefault="000B6729" w:rsidP="000B672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atLeast"/>
              <w:ind w:left="-108" w:right="-108"/>
              <w:rPr>
                <w:b/>
                <w:bCs/>
                <w:lang w:val="en-US"/>
              </w:rPr>
            </w:pPr>
            <w:r w:rsidRPr="00346E7E">
              <w:rPr>
                <w:b/>
                <w:bCs/>
                <w:lang w:val="en-US"/>
              </w:rPr>
              <w:t>2,555</w:t>
            </w:r>
          </w:p>
        </w:tc>
        <w:tc>
          <w:tcPr>
            <w:tcW w:w="270" w:type="dxa"/>
            <w:vAlign w:val="bottom"/>
          </w:tcPr>
          <w:p w14:paraId="397E0A0E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47E99" w14:textId="454F2CAC" w:rsidR="000B6729" w:rsidRP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b/>
                <w:bCs/>
                <w:lang w:val="en-US"/>
              </w:rPr>
            </w:pPr>
            <w:r w:rsidRPr="00931228">
              <w:rPr>
                <w:rFonts w:cs="Times New Roman"/>
                <w:b/>
                <w:bCs/>
                <w:lang w:val="en-US"/>
              </w:rPr>
              <w:t>863</w:t>
            </w:r>
          </w:p>
        </w:tc>
        <w:tc>
          <w:tcPr>
            <w:tcW w:w="270" w:type="dxa"/>
            <w:vAlign w:val="bottom"/>
          </w:tcPr>
          <w:p w14:paraId="4B89804F" w14:textId="77777777" w:rsidR="000B6729" w:rsidRPr="00346E7E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0C3089" w14:textId="77777777" w:rsidR="000B6729" w:rsidRPr="00346E7E" w:rsidRDefault="000B6729" w:rsidP="000B672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atLeast"/>
              <w:ind w:left="-108" w:right="-108"/>
              <w:rPr>
                <w:b/>
                <w:bCs/>
                <w:lang w:val="en-US"/>
              </w:rPr>
            </w:pPr>
            <w:r w:rsidRPr="00346E7E">
              <w:rPr>
                <w:b/>
                <w:bCs/>
                <w:lang w:val="en-US"/>
              </w:rPr>
              <w:t>2,555</w:t>
            </w:r>
          </w:p>
        </w:tc>
      </w:tr>
      <w:tr w:rsidR="000B6729" w:rsidRPr="00CA27EF" w14:paraId="646FA9F4" w14:textId="77777777" w:rsidTr="00F4258F">
        <w:trPr>
          <w:cantSplit/>
          <w:trHeight w:hRule="exact" w:val="419"/>
        </w:trPr>
        <w:tc>
          <w:tcPr>
            <w:tcW w:w="3978" w:type="dxa"/>
          </w:tcPr>
          <w:p w14:paraId="25328B61" w14:textId="77777777" w:rsidR="000B6729" w:rsidRPr="00CA27EF" w:rsidRDefault="000B6729" w:rsidP="000B6729">
            <w:pPr>
              <w:spacing w:line="380" w:lineRule="atLeast"/>
              <w:ind w:left="-18" w:right="-198"/>
              <w:rPr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19BE1D" w14:textId="77777777" w:rsidR="000B6729" w:rsidRPr="00CA27EF" w:rsidRDefault="000B6729" w:rsidP="000B6729">
            <w:pPr>
              <w:pStyle w:val="a3"/>
              <w:tabs>
                <w:tab w:val="decimal" w:pos="1008"/>
              </w:tabs>
              <w:spacing w:line="380" w:lineRule="atLeast"/>
              <w:ind w:left="-18" w:right="-108"/>
              <w:jc w:val="both"/>
              <w:rPr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9F2904" w14:textId="77777777" w:rsidR="000B6729" w:rsidRPr="00CA27EF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F5470F" w14:textId="77777777" w:rsidR="000B6729" w:rsidRPr="00CA27EF" w:rsidRDefault="000B6729" w:rsidP="000B6729">
            <w:pPr>
              <w:pStyle w:val="a3"/>
              <w:tabs>
                <w:tab w:val="decimal" w:pos="808"/>
              </w:tabs>
              <w:spacing w:before="120" w:line="240" w:lineRule="atLeast"/>
              <w:ind w:left="-18" w:right="-108"/>
              <w:jc w:val="both"/>
              <w:rPr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B3E4AA" w14:textId="77777777" w:rsidR="000B6729" w:rsidRPr="00CA27EF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D581BE9" w14:textId="77777777" w:rsidR="000B6729" w:rsidRPr="00CA27EF" w:rsidRDefault="000B6729" w:rsidP="000B6729">
            <w:pPr>
              <w:pStyle w:val="a3"/>
              <w:tabs>
                <w:tab w:val="decimal" w:pos="1008"/>
              </w:tabs>
              <w:spacing w:line="380" w:lineRule="atLeast"/>
              <w:ind w:left="-18" w:right="-108"/>
              <w:jc w:val="both"/>
              <w:rPr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337E6E" w14:textId="77777777" w:rsidR="000B6729" w:rsidRPr="00CA27EF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86120F" w14:textId="77777777" w:rsidR="000B6729" w:rsidRPr="00CA27EF" w:rsidRDefault="000B6729" w:rsidP="000B6729">
            <w:pPr>
              <w:pStyle w:val="a3"/>
              <w:tabs>
                <w:tab w:val="decimal" w:pos="808"/>
              </w:tabs>
              <w:spacing w:before="120" w:line="240" w:lineRule="atLeast"/>
              <w:ind w:right="-108"/>
              <w:jc w:val="both"/>
              <w:rPr>
                <w:highlight w:val="yellow"/>
                <w:lang w:val="en-US"/>
              </w:rPr>
            </w:pPr>
          </w:p>
        </w:tc>
      </w:tr>
      <w:tr w:rsidR="000B6729" w:rsidRPr="003F4CEA" w14:paraId="013673D0" w14:textId="77777777" w:rsidTr="00F4258F">
        <w:trPr>
          <w:cantSplit/>
        </w:trPr>
        <w:tc>
          <w:tcPr>
            <w:tcW w:w="3978" w:type="dxa"/>
          </w:tcPr>
          <w:p w14:paraId="2AD7F40C" w14:textId="77777777" w:rsidR="000B6729" w:rsidRDefault="000B6729" w:rsidP="000B6729">
            <w:pPr>
              <w:spacing w:line="300" w:lineRule="exact"/>
              <w:ind w:left="191" w:right="-79" w:hanging="191"/>
              <w:rPr>
                <w:b/>
                <w:bCs/>
                <w:i/>
                <w:iCs/>
                <w:szCs w:val="22"/>
              </w:rPr>
            </w:pPr>
            <w:r w:rsidRPr="003F4CEA">
              <w:rPr>
                <w:b/>
                <w:bCs/>
                <w:i/>
                <w:iCs/>
                <w:szCs w:val="22"/>
              </w:rPr>
              <w:t>L</w:t>
            </w:r>
            <w:r>
              <w:rPr>
                <w:b/>
                <w:bCs/>
                <w:i/>
                <w:iCs/>
                <w:szCs w:val="22"/>
              </w:rPr>
              <w:t>ong-term loans to and</w:t>
            </w:r>
          </w:p>
          <w:p w14:paraId="39BA343F" w14:textId="77777777" w:rsidR="000B6729" w:rsidRPr="003F4CEA" w:rsidRDefault="000B6729" w:rsidP="000B6729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interest receivables</w:t>
            </w:r>
          </w:p>
        </w:tc>
        <w:tc>
          <w:tcPr>
            <w:tcW w:w="1260" w:type="dxa"/>
            <w:shd w:val="clear" w:color="auto" w:fill="auto"/>
          </w:tcPr>
          <w:p w14:paraId="37731E18" w14:textId="77777777" w:rsidR="000B6729" w:rsidRPr="004F1B8C" w:rsidRDefault="000B6729" w:rsidP="000B672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65643F4" w14:textId="77777777" w:rsidR="000B6729" w:rsidRPr="003F4CEA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4679BB30" w14:textId="77777777" w:rsidR="000B6729" w:rsidRPr="004F1B8C" w:rsidRDefault="000B6729" w:rsidP="000B672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70EE838" w14:textId="77777777" w:rsidR="000B6729" w:rsidRPr="003F4CEA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21EF86A2" w14:textId="77777777" w:rsidR="000B6729" w:rsidRPr="004F1B8C" w:rsidRDefault="000B6729" w:rsidP="000B672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7D0CC9F7" w14:textId="77777777" w:rsidR="000B6729" w:rsidRPr="003F4CEA" w:rsidRDefault="000B6729" w:rsidP="000B6729">
            <w:pPr>
              <w:tabs>
                <w:tab w:val="decimal" w:pos="911"/>
              </w:tabs>
              <w:spacing w:line="380" w:lineRule="atLeast"/>
            </w:pPr>
          </w:p>
        </w:tc>
        <w:tc>
          <w:tcPr>
            <w:tcW w:w="1080" w:type="dxa"/>
          </w:tcPr>
          <w:p w14:paraId="6EAD161E" w14:textId="77777777" w:rsidR="000B6729" w:rsidRPr="004F1B8C" w:rsidRDefault="000B6729" w:rsidP="000B672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</w:tr>
      <w:tr w:rsidR="000B6729" w:rsidRPr="003F4CEA" w14:paraId="110F514A" w14:textId="77777777" w:rsidTr="00F4258F">
        <w:trPr>
          <w:cantSplit/>
        </w:trPr>
        <w:tc>
          <w:tcPr>
            <w:tcW w:w="3978" w:type="dxa"/>
          </w:tcPr>
          <w:p w14:paraId="2105B03B" w14:textId="77777777" w:rsidR="000B6729" w:rsidRPr="003F4CEA" w:rsidRDefault="000B6729" w:rsidP="000B6729">
            <w:pPr>
              <w:spacing w:line="380" w:lineRule="atLeast"/>
              <w:ind w:right="-108"/>
              <w:jc w:val="both"/>
              <w:rPr>
                <w:szCs w:val="22"/>
              </w:rPr>
            </w:pPr>
            <w:r w:rsidRPr="003F4CEA">
              <w:rPr>
                <w:szCs w:val="22"/>
              </w:rPr>
              <w:t>Associate</w:t>
            </w:r>
          </w:p>
        </w:tc>
        <w:tc>
          <w:tcPr>
            <w:tcW w:w="1260" w:type="dxa"/>
            <w:shd w:val="clear" w:color="auto" w:fill="auto"/>
          </w:tcPr>
          <w:p w14:paraId="72468DB7" w14:textId="77777777" w:rsidR="000B6729" w:rsidRPr="004F1B8C" w:rsidRDefault="000B6729" w:rsidP="000B672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B7995C" w14:textId="77777777" w:rsidR="000B6729" w:rsidRPr="003F4CEA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798321A1" w14:textId="77777777" w:rsidR="000B6729" w:rsidRPr="004F1B8C" w:rsidRDefault="000B6729" w:rsidP="000B672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AE1B12" w14:textId="77777777" w:rsidR="000B6729" w:rsidRPr="003F4CEA" w:rsidRDefault="000B6729" w:rsidP="000B6729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50514580" w14:textId="77777777" w:rsidR="000B6729" w:rsidRPr="004F1B8C" w:rsidRDefault="000B6729" w:rsidP="000B672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</w:tcPr>
          <w:p w14:paraId="58E40FAC" w14:textId="77777777" w:rsidR="000B6729" w:rsidRPr="003F4CEA" w:rsidRDefault="000B6729" w:rsidP="000B6729">
            <w:pPr>
              <w:tabs>
                <w:tab w:val="decimal" w:pos="911"/>
              </w:tabs>
              <w:spacing w:line="380" w:lineRule="atLeast"/>
            </w:pPr>
          </w:p>
        </w:tc>
        <w:tc>
          <w:tcPr>
            <w:tcW w:w="1080" w:type="dxa"/>
          </w:tcPr>
          <w:p w14:paraId="403A20F6" w14:textId="77777777" w:rsidR="000B6729" w:rsidRPr="004F1B8C" w:rsidRDefault="000B6729" w:rsidP="000B672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</w:tr>
      <w:tr w:rsidR="00931228" w:rsidRPr="003F4CEA" w14:paraId="01964800" w14:textId="77777777" w:rsidTr="00F4258F">
        <w:trPr>
          <w:cantSplit/>
        </w:trPr>
        <w:tc>
          <w:tcPr>
            <w:tcW w:w="3978" w:type="dxa"/>
          </w:tcPr>
          <w:p w14:paraId="13AE4825" w14:textId="77777777" w:rsidR="00931228" w:rsidRPr="003F4CEA" w:rsidRDefault="00931228" w:rsidP="00931228">
            <w:pPr>
              <w:spacing w:line="380" w:lineRule="atLeast"/>
              <w:ind w:right="-108"/>
              <w:jc w:val="both"/>
              <w:rPr>
                <w:szCs w:val="22"/>
                <w:cs/>
                <w:lang w:bidi="th-TH"/>
              </w:rPr>
            </w:pPr>
            <w:r>
              <w:rPr>
                <w:szCs w:val="22"/>
              </w:rPr>
              <w:t xml:space="preserve">   Long-term loan to</w:t>
            </w:r>
          </w:p>
        </w:tc>
        <w:tc>
          <w:tcPr>
            <w:tcW w:w="1260" w:type="dxa"/>
            <w:shd w:val="clear" w:color="auto" w:fill="auto"/>
          </w:tcPr>
          <w:p w14:paraId="20127921" w14:textId="2DFDF407" w:rsid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cs/>
                <w:lang w:val="en-US"/>
              </w:rPr>
            </w:pPr>
            <w:r w:rsidRPr="00E53989">
              <w:t xml:space="preserve"> 6,322,429</w:t>
            </w:r>
          </w:p>
        </w:tc>
        <w:tc>
          <w:tcPr>
            <w:tcW w:w="270" w:type="dxa"/>
            <w:vAlign w:val="bottom"/>
          </w:tcPr>
          <w:p w14:paraId="7FBD979D" w14:textId="77777777" w:rsidR="00931228" w:rsidRPr="003F4CEA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276E5DD2" w14:textId="77777777" w:rsidR="00931228" w:rsidRPr="002420E4" w:rsidRDefault="00931228" w:rsidP="009312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5,897,081</w:t>
            </w:r>
          </w:p>
        </w:tc>
        <w:tc>
          <w:tcPr>
            <w:tcW w:w="270" w:type="dxa"/>
            <w:vAlign w:val="bottom"/>
          </w:tcPr>
          <w:p w14:paraId="5011F776" w14:textId="77777777" w:rsidR="00931228" w:rsidRPr="002420E4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5C4F5038" w14:textId="5317341F" w:rsidR="00931228" w:rsidRPr="002420E4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E53989">
              <w:t xml:space="preserve"> 6,322,429</w:t>
            </w:r>
          </w:p>
        </w:tc>
        <w:tc>
          <w:tcPr>
            <w:tcW w:w="270" w:type="dxa"/>
          </w:tcPr>
          <w:p w14:paraId="69C552D3" w14:textId="77777777" w:rsidR="00931228" w:rsidRPr="002420E4" w:rsidRDefault="00931228" w:rsidP="00931228">
            <w:pPr>
              <w:tabs>
                <w:tab w:val="decimal" w:pos="911"/>
              </w:tabs>
              <w:spacing w:line="380" w:lineRule="atLeast"/>
            </w:pPr>
          </w:p>
        </w:tc>
        <w:tc>
          <w:tcPr>
            <w:tcW w:w="1080" w:type="dxa"/>
          </w:tcPr>
          <w:p w14:paraId="52076ABA" w14:textId="77777777" w:rsidR="00931228" w:rsidRPr="002420E4" w:rsidRDefault="00931228" w:rsidP="009312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5,897,081</w:t>
            </w:r>
          </w:p>
        </w:tc>
      </w:tr>
      <w:tr w:rsidR="00931228" w:rsidRPr="003F4CEA" w14:paraId="32D136C2" w14:textId="77777777" w:rsidTr="00F4258F">
        <w:trPr>
          <w:cantSplit/>
        </w:trPr>
        <w:tc>
          <w:tcPr>
            <w:tcW w:w="3978" w:type="dxa"/>
          </w:tcPr>
          <w:p w14:paraId="7D54E716" w14:textId="77777777" w:rsidR="00931228" w:rsidRPr="00FE4C5B" w:rsidRDefault="00931228" w:rsidP="00931228">
            <w:pPr>
              <w:spacing w:line="380" w:lineRule="atLeast"/>
              <w:ind w:right="-108"/>
              <w:jc w:val="both"/>
              <w:rPr>
                <w:szCs w:val="22"/>
              </w:rPr>
            </w:pPr>
            <w:r w:rsidRPr="00FE4C5B">
              <w:rPr>
                <w:szCs w:val="22"/>
              </w:rPr>
              <w:t xml:space="preserve">   </w:t>
            </w:r>
            <w:r w:rsidRPr="002420E4">
              <w:rPr>
                <w:szCs w:val="22"/>
              </w:rPr>
              <w:t>Interest receivable</w:t>
            </w:r>
            <w:r>
              <w:rPr>
                <w:szCs w:val="22"/>
              </w:rPr>
              <w:t>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3234F3" w14:textId="02877CE6" w:rsid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cs/>
                <w:lang w:val="en-US"/>
              </w:rPr>
            </w:pPr>
            <w:r w:rsidRPr="00E53989">
              <w:t xml:space="preserve"> 4,943,786</w:t>
            </w:r>
          </w:p>
        </w:tc>
        <w:tc>
          <w:tcPr>
            <w:tcW w:w="270" w:type="dxa"/>
            <w:vAlign w:val="bottom"/>
          </w:tcPr>
          <w:p w14:paraId="4A261A54" w14:textId="77777777" w:rsidR="00931228" w:rsidRPr="003F4CEA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CF05E" w14:textId="77777777" w:rsidR="00931228" w:rsidRPr="002420E4" w:rsidRDefault="00931228" w:rsidP="009312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4,157,575</w:t>
            </w:r>
          </w:p>
        </w:tc>
        <w:tc>
          <w:tcPr>
            <w:tcW w:w="270" w:type="dxa"/>
            <w:vAlign w:val="bottom"/>
          </w:tcPr>
          <w:p w14:paraId="7B2E168B" w14:textId="77777777" w:rsidR="00931228" w:rsidRPr="002420E4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23CEE1" w14:textId="3C37613A" w:rsidR="00931228" w:rsidRPr="002420E4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E53989">
              <w:t xml:space="preserve"> 4,943,786</w:t>
            </w:r>
          </w:p>
        </w:tc>
        <w:tc>
          <w:tcPr>
            <w:tcW w:w="270" w:type="dxa"/>
          </w:tcPr>
          <w:p w14:paraId="22C4554C" w14:textId="77777777" w:rsidR="00931228" w:rsidRPr="002420E4" w:rsidRDefault="00931228" w:rsidP="00931228">
            <w:pPr>
              <w:tabs>
                <w:tab w:val="decimal" w:pos="911"/>
              </w:tabs>
              <w:spacing w:line="380" w:lineRule="atLeast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0909FE" w14:textId="77777777" w:rsidR="00931228" w:rsidRPr="002420E4" w:rsidRDefault="00931228" w:rsidP="009312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4,157,575</w:t>
            </w:r>
          </w:p>
        </w:tc>
      </w:tr>
      <w:tr w:rsidR="00931228" w:rsidRPr="003F4CEA" w14:paraId="4CCE0654" w14:textId="77777777" w:rsidTr="00F4258F">
        <w:trPr>
          <w:cantSplit/>
        </w:trPr>
        <w:tc>
          <w:tcPr>
            <w:tcW w:w="3978" w:type="dxa"/>
          </w:tcPr>
          <w:p w14:paraId="1F2E7005" w14:textId="77777777" w:rsidR="00931228" w:rsidRPr="00FE4C5B" w:rsidRDefault="00931228" w:rsidP="00931228">
            <w:pPr>
              <w:spacing w:line="380" w:lineRule="atLeast"/>
              <w:ind w:right="-108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  Total</w:t>
            </w:r>
          </w:p>
        </w:tc>
        <w:tc>
          <w:tcPr>
            <w:tcW w:w="1260" w:type="dxa"/>
            <w:shd w:val="clear" w:color="auto" w:fill="auto"/>
          </w:tcPr>
          <w:p w14:paraId="538C247D" w14:textId="4DCB5175" w:rsid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fldChar w:fldCharType="begin"/>
            </w:r>
            <w:r>
              <w:rPr>
                <w:rFonts w:cs="Times New Roman"/>
                <w:lang w:val="en-US"/>
              </w:rPr>
              <w:instrText xml:space="preserve"> =SUM(ABOVE) </w:instrText>
            </w:r>
            <w:r>
              <w:rPr>
                <w:rFonts w:cs="Times New Roman"/>
                <w:lang w:val="en-US"/>
              </w:rPr>
              <w:fldChar w:fldCharType="separate"/>
            </w:r>
            <w:r>
              <w:rPr>
                <w:rFonts w:cs="Times New Roman"/>
                <w:noProof/>
                <w:lang w:val="en-US"/>
              </w:rPr>
              <w:t>11,266,215</w:t>
            </w:r>
            <w:r>
              <w:rPr>
                <w:rFonts w:cs="Times New Roman"/>
                <w:lang w:val="en-US"/>
              </w:rPr>
              <w:fldChar w:fldCharType="end"/>
            </w:r>
          </w:p>
        </w:tc>
        <w:tc>
          <w:tcPr>
            <w:tcW w:w="270" w:type="dxa"/>
            <w:vAlign w:val="bottom"/>
          </w:tcPr>
          <w:p w14:paraId="4260C3D9" w14:textId="77777777" w:rsidR="00931228" w:rsidRPr="003F4CEA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15464004" w14:textId="77777777" w:rsid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10,054,656</w:t>
            </w:r>
          </w:p>
        </w:tc>
        <w:tc>
          <w:tcPr>
            <w:tcW w:w="270" w:type="dxa"/>
            <w:vAlign w:val="bottom"/>
          </w:tcPr>
          <w:p w14:paraId="4312874F" w14:textId="77777777" w:rsidR="00931228" w:rsidRPr="002420E4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38DDC1D5" w14:textId="3399D15A" w:rsid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fldChar w:fldCharType="begin"/>
            </w:r>
            <w:r>
              <w:rPr>
                <w:rFonts w:cs="Times New Roman"/>
                <w:lang w:val="en-US"/>
              </w:rPr>
              <w:instrText xml:space="preserve"> =SUM(ABOVE) </w:instrText>
            </w:r>
            <w:r>
              <w:rPr>
                <w:rFonts w:cs="Times New Roman"/>
                <w:lang w:val="en-US"/>
              </w:rPr>
              <w:fldChar w:fldCharType="separate"/>
            </w:r>
            <w:r>
              <w:rPr>
                <w:rFonts w:cs="Times New Roman"/>
                <w:noProof/>
                <w:lang w:val="en-US"/>
              </w:rPr>
              <w:t>11,266,215</w:t>
            </w:r>
            <w:r>
              <w:rPr>
                <w:rFonts w:cs="Times New Roman"/>
                <w:lang w:val="en-US"/>
              </w:rPr>
              <w:fldChar w:fldCharType="end"/>
            </w:r>
          </w:p>
        </w:tc>
        <w:tc>
          <w:tcPr>
            <w:tcW w:w="270" w:type="dxa"/>
          </w:tcPr>
          <w:p w14:paraId="2E61E3F1" w14:textId="77777777" w:rsidR="00931228" w:rsidRPr="002420E4" w:rsidRDefault="00931228" w:rsidP="00931228">
            <w:pPr>
              <w:tabs>
                <w:tab w:val="decimal" w:pos="911"/>
              </w:tabs>
              <w:spacing w:line="380" w:lineRule="atLeast"/>
            </w:pPr>
          </w:p>
        </w:tc>
        <w:tc>
          <w:tcPr>
            <w:tcW w:w="1080" w:type="dxa"/>
          </w:tcPr>
          <w:p w14:paraId="7C726D0A" w14:textId="77777777" w:rsid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10,054,656</w:t>
            </w:r>
          </w:p>
        </w:tc>
      </w:tr>
      <w:tr w:rsidR="00931228" w:rsidRPr="003F4CEA" w14:paraId="4F6B8BF2" w14:textId="77777777" w:rsidTr="00F4258F">
        <w:trPr>
          <w:cantSplit/>
        </w:trPr>
        <w:tc>
          <w:tcPr>
            <w:tcW w:w="3978" w:type="dxa"/>
          </w:tcPr>
          <w:p w14:paraId="16D59B5C" w14:textId="77777777" w:rsidR="00931228" w:rsidRPr="00096FAC" w:rsidRDefault="00931228" w:rsidP="00931228">
            <w:pPr>
              <w:spacing w:line="380" w:lineRule="atLeast"/>
              <w:ind w:right="-108"/>
              <w:jc w:val="both"/>
              <w:rPr>
                <w:szCs w:val="22"/>
              </w:rPr>
            </w:pPr>
            <w:r w:rsidRPr="00F40E36">
              <w:rPr>
                <w:i/>
                <w:iCs/>
                <w:szCs w:val="22"/>
              </w:rPr>
              <w:t>Less</w:t>
            </w:r>
            <w:r w:rsidRPr="00096FAC">
              <w:rPr>
                <w:szCs w:val="22"/>
              </w:rPr>
              <w:t xml:space="preserve"> allowance for expected credit loss</w:t>
            </w:r>
          </w:p>
        </w:tc>
        <w:tc>
          <w:tcPr>
            <w:tcW w:w="1260" w:type="dxa"/>
            <w:shd w:val="clear" w:color="auto" w:fill="auto"/>
          </w:tcPr>
          <w:p w14:paraId="1BB5DFE8" w14:textId="0BC357F8" w:rsidR="00931228" w:rsidRPr="00B63BD6" w:rsidRDefault="00931228" w:rsidP="00931228">
            <w:pPr>
              <w:pStyle w:val="30"/>
              <w:tabs>
                <w:tab w:val="clear" w:pos="360"/>
                <w:tab w:val="clear" w:pos="720"/>
                <w:tab w:val="decimal" w:pos="701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1C7262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5B85B3" w14:textId="77777777" w:rsidR="00931228" w:rsidRPr="001C7262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7124E344" w14:textId="77777777" w:rsidR="00931228" w:rsidRPr="00F40E36" w:rsidRDefault="00931228" w:rsidP="00931228">
            <w:pPr>
              <w:pStyle w:val="30"/>
              <w:tabs>
                <w:tab w:val="clear" w:pos="360"/>
                <w:tab w:val="clear" w:pos="720"/>
                <w:tab w:val="decimal" w:pos="606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1C7262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2F8D3B" w14:textId="77777777" w:rsidR="00931228" w:rsidRPr="00F40E36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260" w:type="dxa"/>
          </w:tcPr>
          <w:p w14:paraId="4E49EF11" w14:textId="2F013706" w:rsidR="00931228" w:rsidRPr="00F40E36" w:rsidRDefault="00931228" w:rsidP="00931228">
            <w:pPr>
              <w:pStyle w:val="30"/>
              <w:tabs>
                <w:tab w:val="clear" w:pos="360"/>
                <w:tab w:val="clear" w:pos="720"/>
                <w:tab w:val="decimal" w:pos="701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1C7262">
              <w:rPr>
                <w:rFonts w:cs="Times New Roman"/>
                <w:lang w:val="en-US"/>
              </w:rPr>
              <w:t>-</w:t>
            </w:r>
          </w:p>
        </w:tc>
        <w:tc>
          <w:tcPr>
            <w:tcW w:w="270" w:type="dxa"/>
          </w:tcPr>
          <w:p w14:paraId="056548D4" w14:textId="77777777" w:rsidR="00931228" w:rsidRPr="00931228" w:rsidRDefault="00931228" w:rsidP="00931228">
            <w:pPr>
              <w:tabs>
                <w:tab w:val="decimal" w:pos="701"/>
                <w:tab w:val="decimal" w:pos="911"/>
              </w:tabs>
              <w:spacing w:line="38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19A7A4D7" w14:textId="77777777" w:rsidR="00931228" w:rsidRPr="00F40E36" w:rsidRDefault="00931228" w:rsidP="00931228">
            <w:pPr>
              <w:pStyle w:val="30"/>
              <w:tabs>
                <w:tab w:val="clear" w:pos="360"/>
                <w:tab w:val="clear" w:pos="720"/>
                <w:tab w:val="decimal" w:pos="606"/>
              </w:tabs>
              <w:spacing w:line="380" w:lineRule="atLeast"/>
              <w:ind w:left="-108" w:right="-108"/>
              <w:rPr>
                <w:rFonts w:cs="Times New Roman"/>
                <w:lang w:val="en-US"/>
              </w:rPr>
            </w:pPr>
            <w:r w:rsidRPr="001C7262">
              <w:rPr>
                <w:rFonts w:cs="Times New Roman"/>
                <w:lang w:val="en-US"/>
              </w:rPr>
              <w:t>-</w:t>
            </w:r>
          </w:p>
        </w:tc>
      </w:tr>
      <w:tr w:rsidR="00931228" w:rsidRPr="003F4CEA" w14:paraId="3457632F" w14:textId="77777777" w:rsidTr="00F4258F">
        <w:trPr>
          <w:cantSplit/>
        </w:trPr>
        <w:tc>
          <w:tcPr>
            <w:tcW w:w="3978" w:type="dxa"/>
          </w:tcPr>
          <w:p w14:paraId="6BE49376" w14:textId="77777777" w:rsidR="00931228" w:rsidRPr="00096FAC" w:rsidRDefault="00931228" w:rsidP="00931228">
            <w:pPr>
              <w:spacing w:line="380" w:lineRule="atLeast"/>
              <w:rPr>
                <w:b/>
                <w:bCs/>
              </w:rPr>
            </w:pPr>
            <w:r w:rsidRPr="00096FAC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9F9D2" w14:textId="3F15B14F" w:rsidR="00931228" w:rsidRPr="00931228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b/>
                <w:bCs/>
                <w:lang w:val="en-US"/>
              </w:rPr>
            </w:pPr>
            <w:r w:rsidRPr="00931228">
              <w:rPr>
                <w:rFonts w:cs="Times New Roman"/>
                <w:b/>
                <w:bCs/>
                <w:lang w:val="en-US"/>
              </w:rPr>
              <w:fldChar w:fldCharType="begin"/>
            </w:r>
            <w:r w:rsidRPr="00931228">
              <w:rPr>
                <w:rFonts w:cs="Times New Roman"/>
                <w:b/>
                <w:bCs/>
                <w:lang w:val="en-US"/>
              </w:rPr>
              <w:instrText xml:space="preserve"> =SUM(ABOVE) </w:instrText>
            </w:r>
            <w:r w:rsidRPr="00931228">
              <w:rPr>
                <w:rFonts w:cs="Times New Roman"/>
                <w:b/>
                <w:bCs/>
                <w:lang w:val="en-US"/>
              </w:rPr>
              <w:fldChar w:fldCharType="separate"/>
            </w:r>
            <w:r w:rsidRPr="00931228">
              <w:rPr>
                <w:rFonts w:cs="Times New Roman"/>
                <w:b/>
                <w:bCs/>
                <w:noProof/>
                <w:lang w:val="en-US"/>
              </w:rPr>
              <w:t>11,266,215</w:t>
            </w:r>
            <w:r w:rsidRPr="00931228">
              <w:rPr>
                <w:rFonts w:cs="Times New Roman"/>
                <w:b/>
                <w:bCs/>
                <w:lang w:val="en-US"/>
              </w:rPr>
              <w:fldChar w:fldCharType="end"/>
            </w:r>
          </w:p>
        </w:tc>
        <w:tc>
          <w:tcPr>
            <w:tcW w:w="270" w:type="dxa"/>
            <w:vAlign w:val="bottom"/>
          </w:tcPr>
          <w:p w14:paraId="22F1D31E" w14:textId="77777777" w:rsidR="00931228" w:rsidRPr="00F40E36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3CF9F8" w14:textId="77777777" w:rsidR="00931228" w:rsidRPr="00F40E36" w:rsidRDefault="00931228" w:rsidP="009312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198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t>10,054,656</w:t>
            </w:r>
          </w:p>
        </w:tc>
        <w:tc>
          <w:tcPr>
            <w:tcW w:w="270" w:type="dxa"/>
            <w:vAlign w:val="bottom"/>
          </w:tcPr>
          <w:p w14:paraId="684E714A" w14:textId="77777777" w:rsidR="00931228" w:rsidRPr="00F40E36" w:rsidRDefault="00931228" w:rsidP="00931228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5D07B0" w14:textId="5CA8A60A" w:rsidR="00931228" w:rsidRPr="00F40E36" w:rsidRDefault="00931228" w:rsidP="00931228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spacing w:line="380" w:lineRule="atLeast"/>
              <w:ind w:left="-108" w:right="-108"/>
              <w:rPr>
                <w:rFonts w:cs="Times New Roman"/>
                <w:b/>
                <w:bCs/>
                <w:lang w:val="en-US"/>
              </w:rPr>
            </w:pPr>
            <w:r w:rsidRPr="00931228">
              <w:rPr>
                <w:rFonts w:cs="Times New Roman"/>
                <w:b/>
                <w:bCs/>
                <w:lang w:val="en-US"/>
              </w:rPr>
              <w:fldChar w:fldCharType="begin"/>
            </w:r>
            <w:r w:rsidRPr="00931228">
              <w:rPr>
                <w:rFonts w:cs="Times New Roman"/>
                <w:b/>
                <w:bCs/>
                <w:lang w:val="en-US"/>
              </w:rPr>
              <w:instrText xml:space="preserve"> =SUM(ABOVE) </w:instrText>
            </w:r>
            <w:r w:rsidRPr="00931228">
              <w:rPr>
                <w:rFonts w:cs="Times New Roman"/>
                <w:b/>
                <w:bCs/>
                <w:lang w:val="en-US"/>
              </w:rPr>
              <w:fldChar w:fldCharType="separate"/>
            </w:r>
            <w:r w:rsidRPr="00931228">
              <w:rPr>
                <w:rFonts w:cs="Times New Roman"/>
                <w:b/>
                <w:bCs/>
                <w:noProof/>
                <w:lang w:val="en-US"/>
              </w:rPr>
              <w:t>11,266,215</w:t>
            </w:r>
            <w:r w:rsidRPr="00931228">
              <w:rPr>
                <w:rFonts w:cs="Times New Roman"/>
                <w:b/>
                <w:bCs/>
                <w:lang w:val="en-US"/>
              </w:rPr>
              <w:fldChar w:fldCharType="end"/>
            </w:r>
          </w:p>
        </w:tc>
        <w:tc>
          <w:tcPr>
            <w:tcW w:w="270" w:type="dxa"/>
          </w:tcPr>
          <w:p w14:paraId="1FFCC2AE" w14:textId="77777777" w:rsidR="00931228" w:rsidRPr="00F40E36" w:rsidRDefault="00931228" w:rsidP="00931228">
            <w:pPr>
              <w:tabs>
                <w:tab w:val="decimal" w:pos="911"/>
              </w:tabs>
              <w:spacing w:line="380" w:lineRule="atLeast"/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C55B96" w14:textId="77777777" w:rsidR="00931228" w:rsidRPr="008336A3" w:rsidRDefault="00931228" w:rsidP="009312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t>10,054,656</w:t>
            </w:r>
          </w:p>
        </w:tc>
      </w:tr>
    </w:tbl>
    <w:p w14:paraId="1784C5D0" w14:textId="77777777" w:rsidR="00DD4D11" w:rsidRDefault="00DD4D11" w:rsidP="00E91EE6">
      <w:pPr>
        <w:ind w:left="547" w:right="29"/>
        <w:jc w:val="both"/>
        <w:rPr>
          <w:szCs w:val="22"/>
        </w:rPr>
      </w:pPr>
    </w:p>
    <w:p w14:paraId="5BA577D4" w14:textId="2DBD4089" w:rsidR="000B6729" w:rsidRPr="003F4CEA" w:rsidRDefault="000B6729" w:rsidP="000B6729">
      <w:pPr>
        <w:spacing w:line="380" w:lineRule="atLeast"/>
        <w:ind w:left="540" w:right="-117"/>
        <w:jc w:val="both"/>
        <w:rPr>
          <w:szCs w:val="22"/>
        </w:rPr>
      </w:pPr>
      <w:r w:rsidRPr="003F4CEA">
        <w:rPr>
          <w:szCs w:val="22"/>
        </w:rPr>
        <w:t xml:space="preserve">Movements during </w:t>
      </w:r>
      <w:r w:rsidRPr="0041562A">
        <w:rPr>
          <w:szCs w:val="22"/>
        </w:rPr>
        <w:t xml:space="preserve">the </w:t>
      </w:r>
      <w:r>
        <w:rPr>
          <w:szCs w:val="22"/>
        </w:rPr>
        <w:t>six-month period</w:t>
      </w:r>
      <w:r w:rsidRPr="003F4CEA">
        <w:rPr>
          <w:szCs w:val="22"/>
        </w:rPr>
        <w:t xml:space="preserve"> ended </w:t>
      </w:r>
      <w:r>
        <w:rPr>
          <w:szCs w:val="22"/>
        </w:rPr>
        <w:t xml:space="preserve">30 September 2023 </w:t>
      </w:r>
      <w:r w:rsidRPr="003F4CEA">
        <w:rPr>
          <w:szCs w:val="22"/>
        </w:rPr>
        <w:t xml:space="preserve">of </w:t>
      </w:r>
      <w:r>
        <w:rPr>
          <w:szCs w:val="22"/>
        </w:rPr>
        <w:t xml:space="preserve">long-term </w:t>
      </w:r>
      <w:r w:rsidRPr="003F4CEA">
        <w:rPr>
          <w:szCs w:val="22"/>
        </w:rPr>
        <w:t>loan</w:t>
      </w:r>
      <w:r>
        <w:rPr>
          <w:szCs w:val="22"/>
        </w:rPr>
        <w:t xml:space="preserve"> to </w:t>
      </w:r>
      <w:r w:rsidR="0054742F">
        <w:rPr>
          <w:szCs w:val="22"/>
          <w:lang w:val="en-US" w:bidi="th-TH"/>
        </w:rPr>
        <w:t>associate</w:t>
      </w:r>
      <w:r w:rsidRPr="003F4CEA">
        <w:rPr>
          <w:szCs w:val="22"/>
        </w:rPr>
        <w:t xml:space="preserve"> w</w:t>
      </w:r>
      <w:r w:rsidR="0054742F">
        <w:rPr>
          <w:szCs w:val="22"/>
        </w:rPr>
        <w:t>ere</w:t>
      </w:r>
      <w:r w:rsidRPr="003F4CEA">
        <w:rPr>
          <w:szCs w:val="22"/>
        </w:rPr>
        <w:t xml:space="preserve"> as follows:</w:t>
      </w:r>
    </w:p>
    <w:p w14:paraId="75F2F3DA" w14:textId="77777777" w:rsidR="000B6729" w:rsidRDefault="000B6729" w:rsidP="000B6729">
      <w:pPr>
        <w:ind w:left="547" w:right="29"/>
        <w:jc w:val="both"/>
        <w:rPr>
          <w:szCs w:val="22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441"/>
        <w:gridCol w:w="1890"/>
        <w:gridCol w:w="270"/>
        <w:gridCol w:w="1891"/>
      </w:tblGrid>
      <w:tr w:rsidR="000B6729" w:rsidRPr="003F4CEA" w14:paraId="10148B9A" w14:textId="77777777" w:rsidTr="009503A1">
        <w:trPr>
          <w:cantSplit/>
        </w:trPr>
        <w:tc>
          <w:tcPr>
            <w:tcW w:w="3870" w:type="dxa"/>
          </w:tcPr>
          <w:p w14:paraId="0481EB5C" w14:textId="77777777" w:rsidR="000B6729" w:rsidRPr="003F4CEA" w:rsidRDefault="000B6729" w:rsidP="00DE657E">
            <w:pPr>
              <w:spacing w:line="300" w:lineRule="exact"/>
              <w:ind w:left="191" w:right="-79" w:hanging="191"/>
              <w:rPr>
                <w:b/>
                <w:bCs/>
                <w:i/>
                <w:iCs/>
                <w:szCs w:val="22"/>
              </w:rPr>
            </w:pPr>
            <w:r w:rsidRPr="003F4CEA">
              <w:rPr>
                <w:b/>
                <w:bCs/>
                <w:i/>
                <w:iCs/>
                <w:szCs w:val="22"/>
              </w:rPr>
              <w:t>Long-term loan t</w:t>
            </w:r>
            <w:r>
              <w:rPr>
                <w:b/>
                <w:bCs/>
                <w:i/>
                <w:iCs/>
                <w:szCs w:val="22"/>
              </w:rPr>
              <w:t xml:space="preserve">o </w:t>
            </w:r>
          </w:p>
        </w:tc>
        <w:tc>
          <w:tcPr>
            <w:tcW w:w="1441" w:type="dxa"/>
          </w:tcPr>
          <w:p w14:paraId="072ED0F6" w14:textId="77777777" w:rsidR="000B6729" w:rsidRPr="00C87B57" w:rsidRDefault="000B6729" w:rsidP="00DE657E">
            <w:pPr>
              <w:spacing w:line="300" w:lineRule="exact"/>
              <w:ind w:right="-19"/>
              <w:jc w:val="center"/>
              <w:rPr>
                <w:b/>
                <w:bCs/>
                <w:szCs w:val="22"/>
                <w:lang w:val="en-US" w:bidi="th-TH"/>
              </w:rPr>
            </w:pPr>
            <w:r w:rsidRPr="00C87B57">
              <w:rPr>
                <w:b/>
                <w:bCs/>
                <w:szCs w:val="22"/>
                <w:lang w:val="en-US" w:bidi="th-TH"/>
              </w:rPr>
              <w:t>Interest rate</w:t>
            </w:r>
          </w:p>
        </w:tc>
        <w:tc>
          <w:tcPr>
            <w:tcW w:w="1890" w:type="dxa"/>
          </w:tcPr>
          <w:p w14:paraId="2A132B1C" w14:textId="77777777" w:rsidR="000B6729" w:rsidRPr="003F4CEA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F4CEA">
              <w:rPr>
                <w:rFonts w:ascii="Times New Roman" w:hAnsi="Times New Roman" w:cs="Times New Roman"/>
                <w:b/>
                <w:bCs/>
                <w:lang w:val="en-US"/>
              </w:rPr>
              <w:t>Consolidated financial statements</w:t>
            </w:r>
          </w:p>
        </w:tc>
        <w:tc>
          <w:tcPr>
            <w:tcW w:w="269" w:type="dxa"/>
          </w:tcPr>
          <w:p w14:paraId="3C699E6C" w14:textId="77777777" w:rsidR="000B6729" w:rsidRPr="003F4CEA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891" w:type="dxa"/>
          </w:tcPr>
          <w:p w14:paraId="3AEF797D" w14:textId="77777777" w:rsidR="000B6729" w:rsidRPr="003F4CEA" w:rsidRDefault="000B6729" w:rsidP="00DE657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F4CEA">
              <w:rPr>
                <w:rFonts w:ascii="Times New Roman" w:hAnsi="Times New Roman" w:cs="Times New Roman"/>
                <w:b/>
                <w:bCs/>
                <w:lang w:val="en-US"/>
              </w:rPr>
              <w:t>Separate</w:t>
            </w:r>
            <w:r w:rsidRPr="00D144D3">
              <w:rPr>
                <w:rFonts w:ascii="Times New Roman" w:hAnsi="Times New Roman" w:cs="Cordia New"/>
                <w:b/>
                <w:bCs/>
                <w:cs/>
                <w:lang w:val="en-US"/>
              </w:rPr>
              <w:br/>
            </w:r>
            <w:r w:rsidRPr="003F4CEA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</w:tr>
      <w:tr w:rsidR="000B6729" w:rsidRPr="003F4CEA" w14:paraId="12DE1077" w14:textId="77777777" w:rsidTr="00DE657E">
        <w:trPr>
          <w:cantSplit/>
        </w:trPr>
        <w:tc>
          <w:tcPr>
            <w:tcW w:w="5311" w:type="dxa"/>
            <w:gridSpan w:val="2"/>
          </w:tcPr>
          <w:p w14:paraId="7F3C4897" w14:textId="77777777" w:rsidR="000B6729" w:rsidRPr="003F4CEA" w:rsidRDefault="000B6729" w:rsidP="00DE657E">
            <w:pPr>
              <w:spacing w:line="380" w:lineRule="atLeast"/>
            </w:pPr>
          </w:p>
        </w:tc>
        <w:tc>
          <w:tcPr>
            <w:tcW w:w="1890" w:type="dxa"/>
          </w:tcPr>
          <w:p w14:paraId="46B9CB28" w14:textId="77777777" w:rsidR="000B6729" w:rsidRPr="00FB3CE6" w:rsidRDefault="000B6729" w:rsidP="00DE657E">
            <w:pPr>
              <w:spacing w:line="380" w:lineRule="atLeast"/>
              <w:ind w:left="-108" w:right="-108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202</w:t>
            </w:r>
            <w:r>
              <w:rPr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0B39293" w14:textId="77777777" w:rsidR="000B6729" w:rsidRPr="003F4CEA" w:rsidRDefault="000B6729" w:rsidP="00DE657E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890" w:type="dxa"/>
          </w:tcPr>
          <w:p w14:paraId="640AF175" w14:textId="77777777" w:rsidR="000B6729" w:rsidRPr="003F4CEA" w:rsidRDefault="000B6729" w:rsidP="00DE657E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</w:tr>
      <w:tr w:rsidR="000B6729" w:rsidRPr="003F4CEA" w14:paraId="1B87D683" w14:textId="77777777" w:rsidTr="00DE657E">
        <w:trPr>
          <w:cantSplit/>
          <w:trHeight w:val="173"/>
        </w:trPr>
        <w:tc>
          <w:tcPr>
            <w:tcW w:w="3870" w:type="dxa"/>
          </w:tcPr>
          <w:p w14:paraId="6C2A5B7A" w14:textId="77777777" w:rsidR="000B6729" w:rsidRPr="003F4CEA" w:rsidRDefault="000B6729" w:rsidP="00DE657E">
            <w:pPr>
              <w:pStyle w:val="Heading2"/>
              <w:numPr>
                <w:ilvl w:val="0"/>
                <w:numId w:val="0"/>
              </w:numPr>
              <w:spacing w:before="0" w:after="0" w:line="380" w:lineRule="atLeast"/>
              <w:ind w:right="-198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1441" w:type="dxa"/>
          </w:tcPr>
          <w:p w14:paraId="300444A4" w14:textId="77777777" w:rsidR="000B6729" w:rsidRPr="003F4CEA" w:rsidRDefault="000B6729" w:rsidP="00DE657E">
            <w:pPr>
              <w:pStyle w:val="Heading2"/>
              <w:numPr>
                <w:ilvl w:val="0"/>
                <w:numId w:val="0"/>
              </w:numPr>
              <w:spacing w:before="0" w:after="0" w:line="380" w:lineRule="atLeast"/>
              <w:ind w:right="-110"/>
              <w:jc w:val="center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(% per annum)</w:t>
            </w:r>
          </w:p>
        </w:tc>
        <w:tc>
          <w:tcPr>
            <w:tcW w:w="4050" w:type="dxa"/>
            <w:gridSpan w:val="3"/>
          </w:tcPr>
          <w:p w14:paraId="2ECA2205" w14:textId="77777777" w:rsidR="000B6729" w:rsidRPr="003F4CEA" w:rsidRDefault="000B6729" w:rsidP="00DE657E">
            <w:pPr>
              <w:spacing w:line="380" w:lineRule="atLeast"/>
              <w:ind w:left="-108" w:right="-108"/>
              <w:jc w:val="center"/>
              <w:rPr>
                <w:i/>
                <w:iCs/>
                <w:szCs w:val="22"/>
              </w:rPr>
            </w:pPr>
            <w:r w:rsidRPr="003F4CEA">
              <w:rPr>
                <w:i/>
                <w:iCs/>
                <w:szCs w:val="22"/>
              </w:rPr>
              <w:t>(</w:t>
            </w:r>
            <w:proofErr w:type="gramStart"/>
            <w:r w:rsidRPr="003F4CEA">
              <w:rPr>
                <w:i/>
                <w:iCs/>
                <w:szCs w:val="22"/>
              </w:rPr>
              <w:t>in</w:t>
            </w:r>
            <w:proofErr w:type="gramEnd"/>
            <w:r w:rsidRPr="003F4CEA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0B6729" w:rsidRPr="003F4CEA" w14:paraId="41D25791" w14:textId="77777777" w:rsidTr="00DE657E">
        <w:trPr>
          <w:cantSplit/>
        </w:trPr>
        <w:tc>
          <w:tcPr>
            <w:tcW w:w="3870" w:type="dxa"/>
            <w:vAlign w:val="bottom"/>
          </w:tcPr>
          <w:p w14:paraId="453D1803" w14:textId="77777777" w:rsidR="000B6729" w:rsidRPr="003F4CEA" w:rsidRDefault="000B6729" w:rsidP="00DE657E">
            <w:pPr>
              <w:spacing w:line="380" w:lineRule="atLeast"/>
              <w:ind w:left="191" w:right="-79" w:hanging="191"/>
              <w:rPr>
                <w:b/>
                <w:bCs/>
                <w:i/>
                <w:iCs/>
                <w:szCs w:val="22"/>
              </w:rPr>
            </w:pPr>
            <w:r w:rsidRPr="003F4CEA">
              <w:rPr>
                <w:b/>
                <w:bCs/>
                <w:i/>
                <w:iCs/>
                <w:szCs w:val="22"/>
              </w:rPr>
              <w:t>Associate</w:t>
            </w:r>
          </w:p>
        </w:tc>
        <w:tc>
          <w:tcPr>
            <w:tcW w:w="1441" w:type="dxa"/>
            <w:vAlign w:val="bottom"/>
          </w:tcPr>
          <w:p w14:paraId="53CEFC50" w14:textId="77777777" w:rsidR="000B6729" w:rsidRPr="003F4CEA" w:rsidRDefault="000B6729" w:rsidP="00DE657E">
            <w:pPr>
              <w:spacing w:line="380" w:lineRule="atLeast"/>
              <w:ind w:left="70" w:right="-79" w:hanging="11"/>
              <w:jc w:val="center"/>
              <w:rPr>
                <w:b/>
                <w:bCs/>
                <w:i/>
                <w:iCs/>
                <w:szCs w:val="22"/>
              </w:rPr>
            </w:pPr>
            <w:r>
              <w:rPr>
                <w:szCs w:val="22"/>
              </w:rPr>
              <w:t>SOFR+3.5</w:t>
            </w:r>
          </w:p>
        </w:tc>
        <w:tc>
          <w:tcPr>
            <w:tcW w:w="1890" w:type="dxa"/>
            <w:vAlign w:val="center"/>
          </w:tcPr>
          <w:p w14:paraId="46B25F01" w14:textId="77777777" w:rsidR="000B6729" w:rsidRPr="003F4CEA" w:rsidRDefault="000B6729" w:rsidP="00DE657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3F39051" w14:textId="77777777" w:rsidR="000B6729" w:rsidRPr="003F4CEA" w:rsidRDefault="000B6729" w:rsidP="00DE657E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71F43CED" w14:textId="77777777" w:rsidR="000B6729" w:rsidRPr="003F4CEA" w:rsidRDefault="000B6729" w:rsidP="00DE657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</w:tr>
      <w:tr w:rsidR="0074141B" w:rsidRPr="003F4CEA" w14:paraId="1FC28883" w14:textId="77777777" w:rsidTr="00DE657E">
        <w:trPr>
          <w:cantSplit/>
        </w:trPr>
        <w:tc>
          <w:tcPr>
            <w:tcW w:w="3870" w:type="dxa"/>
            <w:vAlign w:val="bottom"/>
          </w:tcPr>
          <w:p w14:paraId="3D763F1A" w14:textId="77777777" w:rsidR="0074141B" w:rsidRPr="008B6E1C" w:rsidRDefault="0074141B" w:rsidP="0074141B">
            <w:pPr>
              <w:spacing w:line="380" w:lineRule="atLeast"/>
              <w:rPr>
                <w:szCs w:val="22"/>
              </w:rPr>
            </w:pPr>
            <w:proofErr w:type="gramStart"/>
            <w:r w:rsidRPr="00B663E5">
              <w:rPr>
                <w:szCs w:val="22"/>
              </w:rPr>
              <w:t>At</w:t>
            </w:r>
            <w:proofErr w:type="gramEnd"/>
            <w:r w:rsidRPr="00B663E5">
              <w:rPr>
                <w:szCs w:val="22"/>
              </w:rPr>
              <w:t xml:space="preserve"> 1 April </w:t>
            </w:r>
          </w:p>
        </w:tc>
        <w:tc>
          <w:tcPr>
            <w:tcW w:w="1441" w:type="dxa"/>
            <w:vAlign w:val="bottom"/>
          </w:tcPr>
          <w:p w14:paraId="7C5F91B9" w14:textId="77777777" w:rsidR="0074141B" w:rsidRPr="008B6E1C" w:rsidRDefault="0074141B" w:rsidP="0074141B">
            <w:pPr>
              <w:spacing w:line="380" w:lineRule="atLeast"/>
              <w:jc w:val="center"/>
              <w:rPr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96658C5" w14:textId="2F9B559F" w:rsidR="0074141B" w:rsidRPr="00B30BAD" w:rsidRDefault="0074141B" w:rsidP="0074141B">
            <w:pPr>
              <w:pStyle w:val="30"/>
              <w:tabs>
                <w:tab w:val="clear" w:pos="360"/>
                <w:tab w:val="clear" w:pos="720"/>
                <w:tab w:val="decimal" w:pos="1600"/>
              </w:tabs>
              <w:spacing w:line="380" w:lineRule="atLeast"/>
              <w:ind w:left="-108" w:right="-79"/>
              <w:rPr>
                <w:szCs w:val="28"/>
                <w:lang w:val="en-US"/>
              </w:rPr>
            </w:pPr>
            <w:r w:rsidRPr="00931228">
              <w:rPr>
                <w:szCs w:val="28"/>
                <w:lang w:val="en-US"/>
              </w:rPr>
              <w:t>5,897,081</w:t>
            </w:r>
          </w:p>
        </w:tc>
        <w:tc>
          <w:tcPr>
            <w:tcW w:w="270" w:type="dxa"/>
            <w:vAlign w:val="bottom"/>
          </w:tcPr>
          <w:p w14:paraId="6668736D" w14:textId="77777777" w:rsidR="0074141B" w:rsidRPr="003F4CEA" w:rsidRDefault="0074141B" w:rsidP="0074141B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890" w:type="dxa"/>
            <w:vAlign w:val="center"/>
          </w:tcPr>
          <w:p w14:paraId="50211229" w14:textId="44FBCA1F" w:rsidR="0074141B" w:rsidRPr="00B30BAD" w:rsidRDefault="0074141B" w:rsidP="0074141B">
            <w:pPr>
              <w:pStyle w:val="30"/>
              <w:tabs>
                <w:tab w:val="clear" w:pos="360"/>
                <w:tab w:val="clear" w:pos="720"/>
                <w:tab w:val="decimal" w:pos="1600"/>
              </w:tabs>
              <w:spacing w:line="380" w:lineRule="atLeast"/>
              <w:ind w:left="-108" w:right="-79"/>
              <w:rPr>
                <w:szCs w:val="28"/>
                <w:lang w:val="en-US"/>
              </w:rPr>
            </w:pPr>
            <w:r w:rsidRPr="00931228">
              <w:rPr>
                <w:szCs w:val="28"/>
                <w:lang w:val="en-US"/>
              </w:rPr>
              <w:t>5,897,081</w:t>
            </w:r>
          </w:p>
        </w:tc>
      </w:tr>
      <w:tr w:rsidR="0074141B" w:rsidRPr="003F4CEA" w14:paraId="3D58E224" w14:textId="77777777" w:rsidTr="00DE657E">
        <w:trPr>
          <w:cantSplit/>
        </w:trPr>
        <w:tc>
          <w:tcPr>
            <w:tcW w:w="3870" w:type="dxa"/>
            <w:vAlign w:val="bottom"/>
          </w:tcPr>
          <w:p w14:paraId="04FBC65C" w14:textId="77777777" w:rsidR="0074141B" w:rsidRPr="00B663E5" w:rsidRDefault="0074141B" w:rsidP="0074141B">
            <w:pPr>
              <w:spacing w:line="380" w:lineRule="atLeast"/>
              <w:rPr>
                <w:szCs w:val="22"/>
              </w:rPr>
            </w:pPr>
            <w:r>
              <w:rPr>
                <w:szCs w:val="22"/>
              </w:rPr>
              <w:t xml:space="preserve">Unrealised gain </w:t>
            </w:r>
            <w:r w:rsidRPr="00B663E5">
              <w:rPr>
                <w:szCs w:val="22"/>
              </w:rPr>
              <w:t>on exchange</w:t>
            </w:r>
          </w:p>
        </w:tc>
        <w:tc>
          <w:tcPr>
            <w:tcW w:w="1441" w:type="dxa"/>
            <w:vAlign w:val="bottom"/>
          </w:tcPr>
          <w:p w14:paraId="49F576D0" w14:textId="77777777" w:rsidR="0074141B" w:rsidRPr="00B663E5" w:rsidRDefault="0074141B" w:rsidP="0074141B">
            <w:pPr>
              <w:spacing w:line="380" w:lineRule="atLeast"/>
              <w:jc w:val="center"/>
              <w:rPr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8DBD6A9" w14:textId="0E57EA0E" w:rsidR="0074141B" w:rsidRPr="002420E4" w:rsidRDefault="0074141B" w:rsidP="0074141B">
            <w:pPr>
              <w:pStyle w:val="30"/>
              <w:tabs>
                <w:tab w:val="clear" w:pos="360"/>
                <w:tab w:val="clear" w:pos="720"/>
                <w:tab w:val="decimal" w:pos="1600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  <w:r w:rsidRPr="00931228">
              <w:rPr>
                <w:rFonts w:cs="Times New Roman"/>
                <w:lang w:val="en-US"/>
              </w:rPr>
              <w:t>425,34</w:t>
            </w:r>
            <w:r>
              <w:rPr>
                <w:rFonts w:cs="Times New Roman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54C70E13" w14:textId="77777777" w:rsidR="0074141B" w:rsidRPr="002420E4" w:rsidRDefault="0074141B" w:rsidP="0074141B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373D254" w14:textId="4AC0AF25" w:rsidR="0074141B" w:rsidRPr="002420E4" w:rsidRDefault="0074141B" w:rsidP="0074141B">
            <w:pPr>
              <w:pStyle w:val="30"/>
              <w:tabs>
                <w:tab w:val="clear" w:pos="360"/>
                <w:tab w:val="clear" w:pos="720"/>
                <w:tab w:val="decimal" w:pos="1600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  <w:r w:rsidRPr="00931228">
              <w:rPr>
                <w:rFonts w:cs="Times New Roman"/>
                <w:lang w:val="en-US"/>
              </w:rPr>
              <w:t>425,34</w:t>
            </w:r>
            <w:r>
              <w:rPr>
                <w:rFonts w:cs="Times New Roman"/>
                <w:lang w:val="en-US"/>
              </w:rPr>
              <w:t>8</w:t>
            </w:r>
          </w:p>
        </w:tc>
      </w:tr>
      <w:tr w:rsidR="0074141B" w:rsidRPr="003F4CEA" w14:paraId="730542F6" w14:textId="77777777" w:rsidTr="00DE657E">
        <w:trPr>
          <w:cantSplit/>
        </w:trPr>
        <w:tc>
          <w:tcPr>
            <w:tcW w:w="3870" w:type="dxa"/>
            <w:vAlign w:val="bottom"/>
          </w:tcPr>
          <w:p w14:paraId="15E86236" w14:textId="77777777" w:rsidR="0074141B" w:rsidRPr="003F4CEA" w:rsidRDefault="0074141B" w:rsidP="0074141B">
            <w:pPr>
              <w:spacing w:line="380" w:lineRule="atLeast"/>
              <w:rPr>
                <w:b/>
                <w:bCs/>
                <w:szCs w:val="22"/>
              </w:rPr>
            </w:pPr>
            <w:proofErr w:type="gramStart"/>
            <w:r w:rsidRPr="003F4CEA">
              <w:rPr>
                <w:b/>
                <w:bCs/>
                <w:szCs w:val="22"/>
              </w:rPr>
              <w:t>At</w:t>
            </w:r>
            <w:proofErr w:type="gramEnd"/>
            <w:r w:rsidRPr="003F4CEA">
              <w:rPr>
                <w:b/>
                <w:bCs/>
                <w:szCs w:val="22"/>
              </w:rPr>
              <w:t xml:space="preserve"> </w:t>
            </w:r>
            <w:r>
              <w:rPr>
                <w:b/>
                <w:bCs/>
                <w:szCs w:val="22"/>
              </w:rPr>
              <w:t>30 September</w:t>
            </w:r>
          </w:p>
        </w:tc>
        <w:tc>
          <w:tcPr>
            <w:tcW w:w="1441" w:type="dxa"/>
            <w:vAlign w:val="bottom"/>
          </w:tcPr>
          <w:p w14:paraId="0F0C7103" w14:textId="77777777" w:rsidR="0074141B" w:rsidRPr="003F4CEA" w:rsidRDefault="0074141B" w:rsidP="0074141B">
            <w:pPr>
              <w:spacing w:line="380" w:lineRule="atLeast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826D3" w14:textId="191C5D16" w:rsidR="0074141B" w:rsidRPr="002420E4" w:rsidRDefault="0074141B" w:rsidP="0074141B">
            <w:pPr>
              <w:pStyle w:val="30"/>
              <w:tabs>
                <w:tab w:val="clear" w:pos="360"/>
                <w:tab w:val="clear" w:pos="720"/>
                <w:tab w:val="decimal" w:pos="1600"/>
              </w:tabs>
              <w:spacing w:line="380" w:lineRule="atLeast"/>
              <w:ind w:left="-108" w:right="-79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fldChar w:fldCharType="begin"/>
            </w:r>
            <w:r>
              <w:rPr>
                <w:rFonts w:cs="Times New Roman"/>
                <w:b/>
                <w:bCs/>
                <w:lang w:val="en-US"/>
              </w:rPr>
              <w:instrText xml:space="preserve"> =SUM(ABOVE) </w:instrText>
            </w:r>
            <w:r>
              <w:rPr>
                <w:rFonts w:cs="Times New Roman"/>
                <w:b/>
                <w:bCs/>
                <w:lang w:val="en-US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lang w:val="en-US"/>
              </w:rPr>
              <w:t>6,322,429</w:t>
            </w:r>
            <w:r>
              <w:rPr>
                <w:rFonts w:cs="Times New Roman"/>
                <w:b/>
                <w:bCs/>
                <w:lang w:val="en-US"/>
              </w:rPr>
              <w:fldChar w:fldCharType="end"/>
            </w:r>
          </w:p>
        </w:tc>
        <w:tc>
          <w:tcPr>
            <w:tcW w:w="270" w:type="dxa"/>
            <w:vAlign w:val="bottom"/>
          </w:tcPr>
          <w:p w14:paraId="2FD66956" w14:textId="77777777" w:rsidR="0074141B" w:rsidRPr="002420E4" w:rsidRDefault="0074141B" w:rsidP="0074141B">
            <w:pPr>
              <w:tabs>
                <w:tab w:val="decimal" w:pos="882"/>
              </w:tabs>
              <w:spacing w:line="380" w:lineRule="atLeast"/>
              <w:ind w:left="-126" w:right="-8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3C54F" w14:textId="31C776BB" w:rsidR="0074141B" w:rsidRPr="002420E4" w:rsidRDefault="0074141B" w:rsidP="0074141B">
            <w:pPr>
              <w:pStyle w:val="30"/>
              <w:tabs>
                <w:tab w:val="clear" w:pos="360"/>
                <w:tab w:val="clear" w:pos="720"/>
                <w:tab w:val="decimal" w:pos="1600"/>
              </w:tabs>
              <w:spacing w:line="380" w:lineRule="atLeast"/>
              <w:ind w:left="-108" w:right="-79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fldChar w:fldCharType="begin"/>
            </w:r>
            <w:r>
              <w:rPr>
                <w:rFonts w:cs="Times New Roman"/>
                <w:b/>
                <w:bCs/>
                <w:lang w:val="en-US"/>
              </w:rPr>
              <w:instrText xml:space="preserve"> =SUM(ABOVE) </w:instrText>
            </w:r>
            <w:r>
              <w:rPr>
                <w:rFonts w:cs="Times New Roman"/>
                <w:b/>
                <w:bCs/>
                <w:lang w:val="en-US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lang w:val="en-US"/>
              </w:rPr>
              <w:t>6,322,429</w:t>
            </w:r>
            <w:r>
              <w:rPr>
                <w:rFonts w:cs="Times New Roman"/>
                <w:b/>
                <w:bCs/>
                <w:lang w:val="en-US"/>
              </w:rPr>
              <w:fldChar w:fldCharType="end"/>
            </w:r>
          </w:p>
        </w:tc>
      </w:tr>
    </w:tbl>
    <w:p w14:paraId="2BE6BA59" w14:textId="77777777" w:rsidR="000A7509" w:rsidRDefault="000A7509" w:rsidP="000A7509">
      <w:pPr>
        <w:ind w:left="547" w:right="29"/>
        <w:jc w:val="both"/>
        <w:rPr>
          <w:szCs w:val="22"/>
        </w:rPr>
      </w:pPr>
    </w:p>
    <w:p w14:paraId="4D87C039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6BE62704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7773BC43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2E0A4144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5A7688F8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107185F0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6E2BF49E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27544697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6724C5A0" w14:textId="77777777" w:rsidR="0038067C" w:rsidRDefault="0038067C" w:rsidP="000A7509">
      <w:pPr>
        <w:ind w:left="547" w:right="29"/>
        <w:jc w:val="both"/>
        <w:rPr>
          <w:szCs w:val="22"/>
        </w:rPr>
      </w:pPr>
    </w:p>
    <w:p w14:paraId="7FE6D8E4" w14:textId="77777777" w:rsidR="00F875F5" w:rsidRDefault="00F875F5">
      <w:pPr>
        <w:spacing w:line="240" w:lineRule="auto"/>
        <w:rPr>
          <w:b/>
          <w:bCs/>
          <w:i/>
          <w:iCs/>
          <w:szCs w:val="22"/>
        </w:rPr>
      </w:pPr>
      <w:r>
        <w:rPr>
          <w:b/>
          <w:bCs/>
          <w:i/>
          <w:iCs/>
          <w:szCs w:val="22"/>
        </w:rPr>
        <w:br w:type="page"/>
      </w:r>
    </w:p>
    <w:p w14:paraId="08BE82DD" w14:textId="00455BFE" w:rsidR="00FB3954" w:rsidRPr="00FB3954" w:rsidRDefault="00FB3954" w:rsidP="00657303">
      <w:pPr>
        <w:ind w:left="547" w:right="29"/>
        <w:jc w:val="both"/>
        <w:outlineLvl w:val="1"/>
        <w:rPr>
          <w:b/>
          <w:bCs/>
          <w:i/>
          <w:iCs/>
          <w:szCs w:val="22"/>
        </w:rPr>
      </w:pPr>
      <w:r w:rsidRPr="00FB3954">
        <w:rPr>
          <w:b/>
          <w:bCs/>
          <w:i/>
          <w:iCs/>
          <w:szCs w:val="22"/>
        </w:rPr>
        <w:lastRenderedPageBreak/>
        <w:t xml:space="preserve">Loan to </w:t>
      </w:r>
      <w:proofErr w:type="gramStart"/>
      <w:r w:rsidRPr="00FB3954">
        <w:rPr>
          <w:b/>
          <w:bCs/>
          <w:i/>
          <w:iCs/>
          <w:szCs w:val="22"/>
        </w:rPr>
        <w:t>associate</w:t>
      </w:r>
      <w:proofErr w:type="gramEnd"/>
      <w:r w:rsidRPr="00FB3954">
        <w:rPr>
          <w:b/>
          <w:bCs/>
          <w:i/>
          <w:iCs/>
          <w:szCs w:val="22"/>
        </w:rPr>
        <w:t xml:space="preserve"> </w:t>
      </w:r>
    </w:p>
    <w:p w14:paraId="0FAF15CE" w14:textId="77777777" w:rsidR="00FB3954" w:rsidRPr="00FB3954" w:rsidRDefault="00FB3954" w:rsidP="00FB3954">
      <w:pPr>
        <w:ind w:left="547" w:right="29"/>
        <w:jc w:val="both"/>
        <w:rPr>
          <w:szCs w:val="22"/>
        </w:rPr>
      </w:pPr>
    </w:p>
    <w:p w14:paraId="4AE4382F" w14:textId="730BE2D3" w:rsidR="00472DC1" w:rsidRDefault="00FB3954" w:rsidP="0038067C">
      <w:pPr>
        <w:ind w:left="547" w:right="29"/>
        <w:jc w:val="both"/>
        <w:rPr>
          <w:szCs w:val="22"/>
          <w:cs/>
          <w:lang w:bidi="th-TH"/>
        </w:rPr>
      </w:pPr>
      <w:r w:rsidRPr="00096FAC">
        <w:rPr>
          <w:szCs w:val="22"/>
        </w:rPr>
        <w:t>In 201</w:t>
      </w:r>
      <w:r w:rsidRPr="00B63BD6">
        <w:rPr>
          <w:szCs w:val="22"/>
        </w:rPr>
        <w:t>1, the Company en</w:t>
      </w:r>
      <w:r w:rsidRPr="001C7262">
        <w:rPr>
          <w:szCs w:val="22"/>
        </w:rPr>
        <w:t>tered into a lo</w:t>
      </w:r>
      <w:r w:rsidRPr="00F40E36">
        <w:rPr>
          <w:szCs w:val="22"/>
        </w:rPr>
        <w:t xml:space="preserve">an agreement with an associate in which the Company has lent a loan for an amount of USD 173 million, with an interest rate at LIBOR+3.5% per annum. This loan was scheduled to be repaid in July 2016. On 5 July 2016, the Company entered into an amendment agreement to extend the repayment date to July 2021 without changing any other conditions. </w:t>
      </w:r>
      <w:r w:rsidR="000953BE">
        <w:rPr>
          <w:szCs w:val="22"/>
        </w:rPr>
        <w:br/>
      </w:r>
      <w:r w:rsidRPr="00F40E36">
        <w:rPr>
          <w:szCs w:val="22"/>
        </w:rPr>
        <w:t xml:space="preserve">On 18 March 2021, the Company entered into an amendment agreement to extend the repayment date to June 2026, with an interest rate at SOFR+3.5% per annum. The interest shall be compounded at the end of the respective interest period </w:t>
      </w:r>
      <w:proofErr w:type="gramStart"/>
      <w:r w:rsidR="00FC15B8" w:rsidRPr="00F40E36">
        <w:rPr>
          <w:szCs w:val="22"/>
        </w:rPr>
        <w:t xml:space="preserve">on </w:t>
      </w:r>
      <w:r w:rsidR="00192B37" w:rsidRPr="002A32D5">
        <w:rPr>
          <w:szCs w:val="22"/>
        </w:rPr>
        <w:t>a</w:t>
      </w:r>
      <w:r w:rsidR="00192B37">
        <w:rPr>
          <w:szCs w:val="22"/>
        </w:rPr>
        <w:t xml:space="preserve"> </w:t>
      </w:r>
      <w:r w:rsidR="000C53A9" w:rsidRPr="002E40D2">
        <w:rPr>
          <w:szCs w:val="22"/>
          <w:lang w:val="en-US"/>
        </w:rPr>
        <w:t>month</w:t>
      </w:r>
      <w:proofErr w:type="spellStart"/>
      <w:r w:rsidR="00FC15B8" w:rsidRPr="002E40D2">
        <w:rPr>
          <w:szCs w:val="22"/>
        </w:rPr>
        <w:t>ly</w:t>
      </w:r>
      <w:proofErr w:type="spellEnd"/>
      <w:r w:rsidR="00FC15B8" w:rsidRPr="002E40D2">
        <w:rPr>
          <w:szCs w:val="22"/>
        </w:rPr>
        <w:t xml:space="preserve"> basis</w:t>
      </w:r>
      <w:proofErr w:type="gramEnd"/>
      <w:r w:rsidR="00FC15B8" w:rsidRPr="00F40E36">
        <w:rPr>
          <w:szCs w:val="22"/>
        </w:rPr>
        <w:t xml:space="preserve"> </w:t>
      </w:r>
      <w:r w:rsidRPr="00F40E36">
        <w:rPr>
          <w:szCs w:val="22"/>
        </w:rPr>
        <w:t>and payable along with the final repayment of the loan. The amendment agreement w</w:t>
      </w:r>
      <w:r w:rsidR="00A07ECE" w:rsidRPr="00F40E36">
        <w:rPr>
          <w:szCs w:val="22"/>
        </w:rPr>
        <w:t>as</w:t>
      </w:r>
      <w:r w:rsidRPr="00F40E36">
        <w:rPr>
          <w:szCs w:val="22"/>
        </w:rPr>
        <w:t xml:space="preserve"> effective from 1 April 2021.</w:t>
      </w:r>
    </w:p>
    <w:p w14:paraId="304C2D54" w14:textId="77777777" w:rsidR="00396BAF" w:rsidRDefault="00396BAF" w:rsidP="00CB036D">
      <w:pPr>
        <w:ind w:left="547" w:right="29"/>
        <w:jc w:val="both"/>
        <w:rPr>
          <w:szCs w:val="22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60"/>
        <w:gridCol w:w="236"/>
        <w:gridCol w:w="1114"/>
        <w:gridCol w:w="270"/>
        <w:gridCol w:w="1260"/>
        <w:gridCol w:w="270"/>
        <w:gridCol w:w="1170"/>
      </w:tblGrid>
      <w:tr w:rsidR="00551151" w:rsidRPr="004A7E01" w14:paraId="7CEB1EDB" w14:textId="77777777" w:rsidTr="00F4258F">
        <w:trPr>
          <w:cantSplit/>
        </w:trPr>
        <w:tc>
          <w:tcPr>
            <w:tcW w:w="3798" w:type="dxa"/>
          </w:tcPr>
          <w:p w14:paraId="7573C994" w14:textId="77777777" w:rsidR="00551151" w:rsidRPr="003F4CEA" w:rsidRDefault="00AC7D4E" w:rsidP="00D83649">
            <w:pPr>
              <w:pStyle w:val="Heading2"/>
              <w:numPr>
                <w:ilvl w:val="0"/>
                <w:numId w:val="0"/>
              </w:numPr>
              <w:spacing w:before="0" w:after="0" w:line="380" w:lineRule="atLeast"/>
              <w:ind w:right="-198"/>
              <w:rPr>
                <w:sz w:val="22"/>
                <w:szCs w:val="22"/>
              </w:rPr>
            </w:pPr>
            <w:r>
              <w:rPr>
                <w:szCs w:val="22"/>
              </w:rPr>
              <w:br w:type="page"/>
            </w:r>
            <w:r>
              <w:rPr>
                <w:szCs w:val="22"/>
              </w:rPr>
              <w:br w:type="page"/>
            </w:r>
            <w:r w:rsidR="00551151" w:rsidRPr="003F4C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76091957" w14:textId="77777777" w:rsidR="00551151" w:rsidRPr="004A7E01" w:rsidRDefault="00551151" w:rsidP="00D83649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Consolidated</w:t>
            </w:r>
          </w:p>
        </w:tc>
        <w:tc>
          <w:tcPr>
            <w:tcW w:w="270" w:type="dxa"/>
          </w:tcPr>
          <w:p w14:paraId="561E1212" w14:textId="77777777" w:rsidR="00551151" w:rsidRPr="004A7E01" w:rsidRDefault="00551151" w:rsidP="00D83649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AA812EE" w14:textId="77777777" w:rsidR="00551151" w:rsidRPr="004A7E01" w:rsidRDefault="00551151" w:rsidP="00D83649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Separate</w:t>
            </w:r>
          </w:p>
        </w:tc>
      </w:tr>
      <w:tr w:rsidR="00551151" w:rsidRPr="004A7E01" w14:paraId="6A62D0D0" w14:textId="77777777" w:rsidTr="00F4258F">
        <w:trPr>
          <w:cantSplit/>
        </w:trPr>
        <w:tc>
          <w:tcPr>
            <w:tcW w:w="3798" w:type="dxa"/>
          </w:tcPr>
          <w:p w14:paraId="630BB510" w14:textId="77777777" w:rsidR="00551151" w:rsidRPr="004A7E01" w:rsidRDefault="00551151" w:rsidP="00D83649">
            <w:pPr>
              <w:pStyle w:val="Heading2"/>
              <w:numPr>
                <w:ilvl w:val="0"/>
                <w:numId w:val="0"/>
              </w:numPr>
              <w:spacing w:before="0" w:after="0" w:line="380" w:lineRule="atLeast"/>
              <w:ind w:left="1116" w:right="-198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532E0A3E" w14:textId="77777777" w:rsidR="00551151" w:rsidRPr="004A7E01" w:rsidRDefault="00551151" w:rsidP="00D83649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  <w:tc>
          <w:tcPr>
            <w:tcW w:w="270" w:type="dxa"/>
          </w:tcPr>
          <w:p w14:paraId="284BC7CA" w14:textId="77777777" w:rsidR="00551151" w:rsidRPr="004A7E01" w:rsidRDefault="00551151" w:rsidP="00D83649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2700" w:type="dxa"/>
            <w:gridSpan w:val="3"/>
          </w:tcPr>
          <w:p w14:paraId="7E3C4CFF" w14:textId="77777777" w:rsidR="00551151" w:rsidRPr="004A7E01" w:rsidRDefault="00551151" w:rsidP="00D83649">
            <w:pPr>
              <w:pStyle w:val="3"/>
              <w:tabs>
                <w:tab w:val="clear" w:pos="360"/>
                <w:tab w:val="clear" w:pos="720"/>
              </w:tabs>
              <w:spacing w:line="380" w:lineRule="atLeas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01">
              <w:rPr>
                <w:rFonts w:ascii="Times New Roman" w:hAnsi="Times New Roman" w:cs="Times New Roman"/>
                <w:b/>
                <w:bCs/>
                <w:lang w:val="en-US"/>
              </w:rPr>
              <w:t>financial statements</w:t>
            </w:r>
          </w:p>
        </w:tc>
      </w:tr>
      <w:tr w:rsidR="000B6729" w:rsidRPr="004A7E01" w14:paraId="0E532F56" w14:textId="77777777" w:rsidTr="00F4258F">
        <w:trPr>
          <w:cantSplit/>
          <w:trHeight w:hRule="exact" w:val="360"/>
        </w:trPr>
        <w:tc>
          <w:tcPr>
            <w:tcW w:w="3798" w:type="dxa"/>
          </w:tcPr>
          <w:p w14:paraId="6BF1B744" w14:textId="77777777" w:rsidR="000B6729" w:rsidRPr="004A7E01" w:rsidRDefault="000B6729" w:rsidP="000B6729">
            <w:pPr>
              <w:pStyle w:val="Heading2"/>
              <w:numPr>
                <w:ilvl w:val="0"/>
                <w:numId w:val="0"/>
              </w:numPr>
              <w:spacing w:before="0" w:after="0" w:line="380" w:lineRule="atLeast"/>
              <w:ind w:left="1116" w:right="-198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10A7A3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 xml:space="preserve">30 </w:t>
            </w:r>
            <w:r>
              <w:rPr>
                <w:szCs w:val="22"/>
              </w:rPr>
              <w:t>September</w:t>
            </w:r>
          </w:p>
        </w:tc>
        <w:tc>
          <w:tcPr>
            <w:tcW w:w="236" w:type="dxa"/>
          </w:tcPr>
          <w:p w14:paraId="20FBDC7A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114" w:type="dxa"/>
          </w:tcPr>
          <w:p w14:paraId="7945FA00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31 March</w:t>
            </w:r>
          </w:p>
        </w:tc>
        <w:tc>
          <w:tcPr>
            <w:tcW w:w="270" w:type="dxa"/>
          </w:tcPr>
          <w:p w14:paraId="0C94CF5C" w14:textId="77777777" w:rsidR="000B6729" w:rsidRPr="004A7E01" w:rsidRDefault="000B6729" w:rsidP="000B6729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43E3AB8D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 xml:space="preserve">30 </w:t>
            </w:r>
            <w:r>
              <w:rPr>
                <w:szCs w:val="22"/>
              </w:rPr>
              <w:t>September</w:t>
            </w:r>
          </w:p>
        </w:tc>
        <w:tc>
          <w:tcPr>
            <w:tcW w:w="270" w:type="dxa"/>
          </w:tcPr>
          <w:p w14:paraId="103923BB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7B1C78CC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31 March</w:t>
            </w:r>
          </w:p>
        </w:tc>
      </w:tr>
      <w:tr w:rsidR="000B6729" w:rsidRPr="004A7E01" w14:paraId="50DD37AA" w14:textId="77777777" w:rsidTr="00F4258F">
        <w:trPr>
          <w:cantSplit/>
          <w:trHeight w:hRule="exact" w:val="360"/>
        </w:trPr>
        <w:tc>
          <w:tcPr>
            <w:tcW w:w="3798" w:type="dxa"/>
          </w:tcPr>
          <w:p w14:paraId="284BA839" w14:textId="77777777" w:rsidR="000B6729" w:rsidRPr="004A7E01" w:rsidRDefault="000B6729" w:rsidP="000B6729">
            <w:pPr>
              <w:pStyle w:val="Heading2"/>
              <w:numPr>
                <w:ilvl w:val="0"/>
                <w:numId w:val="0"/>
              </w:numPr>
              <w:spacing w:before="0" w:after="0" w:line="380" w:lineRule="atLeast"/>
              <w:ind w:left="1116" w:right="-198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9814C19" w14:textId="77777777" w:rsidR="000B6729" w:rsidRPr="00481FFF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lang w:val="en-US" w:bidi="th-TH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0516087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114" w:type="dxa"/>
          </w:tcPr>
          <w:p w14:paraId="7CF10836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45D4F27B" w14:textId="77777777" w:rsidR="000B6729" w:rsidRPr="004A7E01" w:rsidRDefault="000B6729" w:rsidP="000B6729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1567440F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5AAB217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707EF07F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4A7E01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</w:tr>
      <w:tr w:rsidR="000B6729" w:rsidRPr="004A7E01" w14:paraId="01164F43" w14:textId="77777777" w:rsidTr="00F4258F">
        <w:trPr>
          <w:cantSplit/>
          <w:trHeight w:hRule="exact" w:val="360"/>
        </w:trPr>
        <w:tc>
          <w:tcPr>
            <w:tcW w:w="3798" w:type="dxa"/>
          </w:tcPr>
          <w:p w14:paraId="51AD5497" w14:textId="77777777" w:rsidR="000B6729" w:rsidRPr="004A7E01" w:rsidRDefault="000B6729" w:rsidP="000B6729">
            <w:pPr>
              <w:pStyle w:val="Heading2"/>
              <w:numPr>
                <w:ilvl w:val="0"/>
                <w:numId w:val="0"/>
              </w:numPr>
              <w:spacing w:before="0" w:after="0" w:line="380" w:lineRule="atLeast"/>
              <w:ind w:left="1116" w:right="-198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01930AE9" w14:textId="77777777" w:rsidR="000B6729" w:rsidRPr="004A7E01" w:rsidRDefault="000B6729" w:rsidP="000B6729">
            <w:pPr>
              <w:spacing w:line="380" w:lineRule="atLeast"/>
              <w:ind w:left="-108" w:right="-108"/>
              <w:jc w:val="center"/>
              <w:rPr>
                <w:i/>
                <w:iCs/>
                <w:szCs w:val="22"/>
              </w:rPr>
            </w:pPr>
            <w:r w:rsidRPr="004A7E01">
              <w:rPr>
                <w:i/>
                <w:iCs/>
                <w:szCs w:val="22"/>
              </w:rPr>
              <w:t>(</w:t>
            </w:r>
            <w:proofErr w:type="gramStart"/>
            <w:r w:rsidRPr="004A7E01">
              <w:rPr>
                <w:i/>
                <w:iCs/>
                <w:szCs w:val="22"/>
              </w:rPr>
              <w:t>in</w:t>
            </w:r>
            <w:proofErr w:type="gramEnd"/>
            <w:r w:rsidRPr="004A7E01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0B6729" w:rsidRPr="004A7E01" w14:paraId="5CA08433" w14:textId="77777777" w:rsidTr="00F4258F">
        <w:trPr>
          <w:cantSplit/>
        </w:trPr>
        <w:tc>
          <w:tcPr>
            <w:tcW w:w="3798" w:type="dxa"/>
          </w:tcPr>
          <w:p w14:paraId="4FEB5CCF" w14:textId="77777777" w:rsidR="000B6729" w:rsidRPr="004A7E01" w:rsidRDefault="000B6729" w:rsidP="000B6729">
            <w:pPr>
              <w:spacing w:line="380" w:lineRule="atLeast"/>
              <w:ind w:left="-14" w:right="-202"/>
              <w:rPr>
                <w:b/>
                <w:bCs/>
                <w:i/>
                <w:iCs/>
                <w:szCs w:val="22"/>
              </w:rPr>
            </w:pPr>
            <w:r w:rsidRPr="004A7E01">
              <w:rPr>
                <w:b/>
                <w:bCs/>
                <w:i/>
                <w:iCs/>
                <w:szCs w:val="22"/>
              </w:rPr>
              <w:t>Trade accounts payable</w:t>
            </w:r>
          </w:p>
        </w:tc>
        <w:tc>
          <w:tcPr>
            <w:tcW w:w="1260" w:type="dxa"/>
          </w:tcPr>
          <w:p w14:paraId="135461A1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970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322259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14" w:type="dxa"/>
          </w:tcPr>
          <w:p w14:paraId="495C8766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C33070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260" w:type="dxa"/>
          </w:tcPr>
          <w:p w14:paraId="44263777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970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2AB6F6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70" w:type="dxa"/>
          </w:tcPr>
          <w:p w14:paraId="46B9AFF7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</w:tr>
      <w:tr w:rsidR="000953BE" w:rsidRPr="004A7E01" w14:paraId="2AA617E5" w14:textId="77777777" w:rsidTr="00F4258F">
        <w:trPr>
          <w:cantSplit/>
        </w:trPr>
        <w:tc>
          <w:tcPr>
            <w:tcW w:w="3798" w:type="dxa"/>
          </w:tcPr>
          <w:p w14:paraId="14FC80D5" w14:textId="77777777" w:rsidR="000953BE" w:rsidRPr="004A7E01" w:rsidRDefault="000953BE" w:rsidP="000953BE">
            <w:pPr>
              <w:spacing w:line="380" w:lineRule="atLeast"/>
              <w:ind w:left="-14" w:right="-202"/>
              <w:rPr>
                <w:szCs w:val="22"/>
              </w:rPr>
            </w:pPr>
            <w:r w:rsidRPr="004A7E01">
              <w:rPr>
                <w:szCs w:val="22"/>
              </w:rPr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E718DC" w14:textId="37611BC2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70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  <w:r w:rsidRPr="000953BE">
              <w:rPr>
                <w:rFonts w:cs="Times New Roman"/>
                <w:lang w:val="en-US"/>
              </w:rPr>
              <w:t>1,721,381</w:t>
            </w:r>
          </w:p>
        </w:tc>
        <w:tc>
          <w:tcPr>
            <w:tcW w:w="236" w:type="dxa"/>
            <w:vAlign w:val="bottom"/>
          </w:tcPr>
          <w:p w14:paraId="7DB19393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0775E92" w14:textId="77777777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1,959,174</w:t>
            </w:r>
          </w:p>
        </w:tc>
        <w:tc>
          <w:tcPr>
            <w:tcW w:w="270" w:type="dxa"/>
            <w:vAlign w:val="bottom"/>
          </w:tcPr>
          <w:p w14:paraId="1E73DDBC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E2ED7" w14:textId="798F39C6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70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  <w:r w:rsidRPr="000953BE">
              <w:rPr>
                <w:rFonts w:cs="Times New Roman"/>
                <w:lang w:val="en-US"/>
              </w:rPr>
              <w:t>1,721,381</w:t>
            </w:r>
          </w:p>
        </w:tc>
        <w:tc>
          <w:tcPr>
            <w:tcW w:w="270" w:type="dxa"/>
            <w:vAlign w:val="bottom"/>
          </w:tcPr>
          <w:p w14:paraId="6127DB20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E3F7A" w14:textId="77777777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70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1,959,174</w:t>
            </w:r>
          </w:p>
        </w:tc>
      </w:tr>
      <w:tr w:rsidR="000953BE" w:rsidRPr="004A7E01" w14:paraId="5167E08C" w14:textId="77777777" w:rsidTr="00F4258F">
        <w:trPr>
          <w:cantSplit/>
        </w:trPr>
        <w:tc>
          <w:tcPr>
            <w:tcW w:w="3798" w:type="dxa"/>
          </w:tcPr>
          <w:p w14:paraId="40EF673C" w14:textId="77777777" w:rsidR="000953BE" w:rsidRPr="004A7E01" w:rsidRDefault="000953BE" w:rsidP="000953BE">
            <w:pPr>
              <w:spacing w:line="380" w:lineRule="atLeast"/>
              <w:ind w:left="-14" w:right="-202"/>
              <w:rPr>
                <w:b/>
                <w:bCs/>
                <w:szCs w:val="22"/>
                <w:lang w:val="en-US" w:bidi="th-TH"/>
              </w:rPr>
            </w:pPr>
            <w:r w:rsidRPr="004A7E01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847BB" w14:textId="5C0F1688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70"/>
              </w:tabs>
              <w:spacing w:line="380" w:lineRule="atLeast"/>
              <w:ind w:left="-108" w:right="-79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fldChar w:fldCharType="begin"/>
            </w:r>
            <w:r>
              <w:rPr>
                <w:rFonts w:cs="Times New Roman"/>
                <w:b/>
                <w:bCs/>
                <w:lang w:val="en-US"/>
              </w:rPr>
              <w:instrText xml:space="preserve"> =SUM(ABOVE) </w:instrText>
            </w:r>
            <w:r>
              <w:rPr>
                <w:rFonts w:cs="Times New Roman"/>
                <w:b/>
                <w:bCs/>
                <w:lang w:val="en-US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lang w:val="en-US"/>
              </w:rPr>
              <w:t>1,721,381</w:t>
            </w:r>
            <w:r>
              <w:rPr>
                <w:rFonts w:cs="Times New Roman"/>
                <w:b/>
                <w:bCs/>
                <w:lang w:val="en-US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44C4B018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b/>
                <w:bCs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8A4566B" w14:textId="77777777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b/>
                <w:bCs/>
                <w:lang w:val="en-US"/>
              </w:rPr>
            </w:pPr>
            <w:r w:rsidRPr="00481FFF">
              <w:rPr>
                <w:rFonts w:cs="Times New Roman"/>
                <w:b/>
                <w:bCs/>
                <w:lang w:val="en-US"/>
              </w:rPr>
              <w:t>1,959,174</w:t>
            </w:r>
          </w:p>
        </w:tc>
        <w:tc>
          <w:tcPr>
            <w:tcW w:w="270" w:type="dxa"/>
            <w:vAlign w:val="bottom"/>
          </w:tcPr>
          <w:p w14:paraId="63942E92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CB7FDD" w14:textId="06A863D5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70"/>
              </w:tabs>
              <w:spacing w:line="380" w:lineRule="atLeast"/>
              <w:ind w:left="-108" w:right="-79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fldChar w:fldCharType="begin"/>
            </w:r>
            <w:r>
              <w:rPr>
                <w:rFonts w:cs="Times New Roman"/>
                <w:b/>
                <w:bCs/>
                <w:lang w:val="en-US"/>
              </w:rPr>
              <w:instrText xml:space="preserve"> =SUM(ABOVE) </w:instrText>
            </w:r>
            <w:r>
              <w:rPr>
                <w:rFonts w:cs="Times New Roman"/>
                <w:b/>
                <w:bCs/>
                <w:lang w:val="en-US"/>
              </w:rPr>
              <w:fldChar w:fldCharType="separate"/>
            </w:r>
            <w:r>
              <w:rPr>
                <w:rFonts w:cs="Times New Roman"/>
                <w:b/>
                <w:bCs/>
                <w:noProof/>
                <w:lang w:val="en-US"/>
              </w:rPr>
              <w:t>1,721,381</w:t>
            </w:r>
            <w:r>
              <w:rPr>
                <w:rFonts w:cs="Times New Roman"/>
                <w:b/>
                <w:bCs/>
                <w:lang w:val="en-US"/>
              </w:rPr>
              <w:fldChar w:fldCharType="end"/>
            </w:r>
          </w:p>
        </w:tc>
        <w:tc>
          <w:tcPr>
            <w:tcW w:w="270" w:type="dxa"/>
            <w:vAlign w:val="bottom"/>
          </w:tcPr>
          <w:p w14:paraId="07F51F8C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C804AA" w14:textId="77777777" w:rsidR="000953BE" w:rsidRPr="009D4DDA" w:rsidRDefault="000953BE" w:rsidP="000953BE">
            <w:pPr>
              <w:pStyle w:val="30"/>
              <w:tabs>
                <w:tab w:val="clear" w:pos="360"/>
                <w:tab w:val="clear" w:pos="720"/>
                <w:tab w:val="decimal" w:pos="970"/>
              </w:tabs>
              <w:spacing w:line="380" w:lineRule="atLeast"/>
              <w:ind w:left="-108" w:right="-79"/>
              <w:rPr>
                <w:rFonts w:cs="Times New Roman"/>
                <w:b/>
                <w:bCs/>
                <w:lang w:val="en-US"/>
              </w:rPr>
            </w:pPr>
            <w:r w:rsidRPr="009D4DDA">
              <w:rPr>
                <w:rFonts w:cs="Times New Roman"/>
                <w:b/>
                <w:bCs/>
                <w:lang w:val="en-US"/>
              </w:rPr>
              <w:t>1,959,174</w:t>
            </w:r>
          </w:p>
        </w:tc>
      </w:tr>
      <w:tr w:rsidR="000B6729" w:rsidRPr="004A7E01" w14:paraId="08899CB3" w14:textId="77777777" w:rsidTr="00F4258F">
        <w:trPr>
          <w:cantSplit/>
        </w:trPr>
        <w:tc>
          <w:tcPr>
            <w:tcW w:w="3798" w:type="dxa"/>
          </w:tcPr>
          <w:p w14:paraId="191E3F31" w14:textId="77777777" w:rsidR="000B6729" w:rsidRPr="004A7E01" w:rsidRDefault="000B6729" w:rsidP="000B6729">
            <w:pPr>
              <w:spacing w:line="380" w:lineRule="atLeast"/>
              <w:ind w:left="-14" w:right="-202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6AF698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82FD1B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E34F77D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07217F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9CC99F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EEFB359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C04E53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</w:tr>
      <w:tr w:rsidR="000B6729" w:rsidRPr="004A7E01" w14:paraId="52F31EC8" w14:textId="77777777" w:rsidTr="00F4258F">
        <w:trPr>
          <w:cantSplit/>
        </w:trPr>
        <w:tc>
          <w:tcPr>
            <w:tcW w:w="3798" w:type="dxa"/>
          </w:tcPr>
          <w:p w14:paraId="224D2AA3" w14:textId="77777777" w:rsidR="000B6729" w:rsidRPr="004A7E01" w:rsidRDefault="000B6729" w:rsidP="000B6729">
            <w:pPr>
              <w:spacing w:line="380" w:lineRule="atLeast"/>
              <w:ind w:left="-14" w:right="-202"/>
              <w:rPr>
                <w:b/>
                <w:bCs/>
                <w:i/>
                <w:iCs/>
                <w:szCs w:val="22"/>
              </w:rPr>
            </w:pPr>
            <w:r w:rsidRPr="004A7E01">
              <w:rPr>
                <w:b/>
                <w:bCs/>
                <w:i/>
                <w:iCs/>
                <w:szCs w:val="22"/>
              </w:rPr>
              <w:t>Other payables</w:t>
            </w:r>
          </w:p>
        </w:tc>
        <w:tc>
          <w:tcPr>
            <w:tcW w:w="1260" w:type="dxa"/>
          </w:tcPr>
          <w:p w14:paraId="05697E1E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1802A4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14" w:type="dxa"/>
          </w:tcPr>
          <w:p w14:paraId="232A1AD5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541B46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260" w:type="dxa"/>
          </w:tcPr>
          <w:p w14:paraId="32A70141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E7F6A0" w14:textId="77777777" w:rsidR="000B6729" w:rsidRPr="004A7E01" w:rsidRDefault="000B6729" w:rsidP="000B6729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70" w:type="dxa"/>
          </w:tcPr>
          <w:p w14:paraId="1CED3411" w14:textId="77777777" w:rsidR="000B6729" w:rsidRPr="004A7E01" w:rsidRDefault="000B6729" w:rsidP="000B6729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</w:p>
        </w:tc>
      </w:tr>
      <w:tr w:rsidR="000953BE" w:rsidRPr="004A7E01" w14:paraId="5732B469" w14:textId="77777777" w:rsidTr="00F4258F">
        <w:trPr>
          <w:cantSplit/>
        </w:trPr>
        <w:tc>
          <w:tcPr>
            <w:tcW w:w="3798" w:type="dxa"/>
          </w:tcPr>
          <w:p w14:paraId="53F0B7BF" w14:textId="77777777" w:rsidR="000953BE" w:rsidRPr="004A7E01" w:rsidRDefault="000953BE" w:rsidP="000953BE">
            <w:pPr>
              <w:spacing w:line="380" w:lineRule="atLeast"/>
              <w:ind w:left="-14" w:right="-202"/>
              <w:rPr>
                <w:szCs w:val="22"/>
              </w:rPr>
            </w:pPr>
            <w:r w:rsidRPr="004A7E01">
              <w:rPr>
                <w:szCs w:val="22"/>
              </w:rPr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C5F31A" w14:textId="58F61D3D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  <w:r w:rsidRPr="000953BE">
              <w:rPr>
                <w:rFonts w:cs="Times New Roman"/>
                <w:lang w:val="en-US"/>
              </w:rPr>
              <w:t>489</w:t>
            </w:r>
          </w:p>
        </w:tc>
        <w:tc>
          <w:tcPr>
            <w:tcW w:w="236" w:type="dxa"/>
            <w:vAlign w:val="bottom"/>
          </w:tcPr>
          <w:p w14:paraId="490C08AF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DB5EC0D" w14:textId="77777777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31,130</w:t>
            </w:r>
          </w:p>
        </w:tc>
        <w:tc>
          <w:tcPr>
            <w:tcW w:w="270" w:type="dxa"/>
            <w:vAlign w:val="bottom"/>
          </w:tcPr>
          <w:p w14:paraId="772D9DB0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076997" w14:textId="3ED89895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  <w:r w:rsidRPr="000953BE">
              <w:rPr>
                <w:rFonts w:cs="Times New Roman"/>
                <w:lang w:val="en-US"/>
              </w:rPr>
              <w:t>489</w:t>
            </w:r>
          </w:p>
        </w:tc>
        <w:tc>
          <w:tcPr>
            <w:tcW w:w="270" w:type="dxa"/>
            <w:vAlign w:val="bottom"/>
          </w:tcPr>
          <w:p w14:paraId="336A9B0D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CB095B" w14:textId="77777777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31,130</w:t>
            </w:r>
          </w:p>
        </w:tc>
      </w:tr>
      <w:tr w:rsidR="000953BE" w:rsidRPr="003F4CEA" w14:paraId="2C7EA3C7" w14:textId="77777777" w:rsidTr="00F4258F">
        <w:trPr>
          <w:cantSplit/>
          <w:trHeight w:val="418"/>
        </w:trPr>
        <w:tc>
          <w:tcPr>
            <w:tcW w:w="3798" w:type="dxa"/>
          </w:tcPr>
          <w:p w14:paraId="4F3FFD81" w14:textId="77777777" w:rsidR="000953BE" w:rsidRPr="004A7E01" w:rsidRDefault="000953BE" w:rsidP="000953BE">
            <w:pPr>
              <w:spacing w:line="380" w:lineRule="atLeast"/>
              <w:ind w:left="-14" w:right="-202"/>
              <w:rPr>
                <w:b/>
                <w:bCs/>
                <w:szCs w:val="22"/>
                <w:lang w:val="en-US" w:bidi="th-TH"/>
              </w:rPr>
            </w:pPr>
            <w:r w:rsidRPr="004A7E01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ED2423" w14:textId="10BA0448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fldChar w:fldCharType="begin"/>
            </w:r>
            <w:r>
              <w:rPr>
                <w:b/>
                <w:bCs/>
                <w:lang w:val="en-US"/>
              </w:rPr>
              <w:instrText xml:space="preserve"> =SUM(ABOVE) </w:instrText>
            </w:r>
            <w:r>
              <w:rPr>
                <w:b/>
                <w:bCs/>
                <w:lang w:val="en-US"/>
              </w:rPr>
              <w:fldChar w:fldCharType="separate"/>
            </w:r>
            <w:r>
              <w:rPr>
                <w:b/>
                <w:bCs/>
                <w:noProof/>
                <w:lang w:val="en-US"/>
              </w:rPr>
              <w:t>489</w:t>
            </w:r>
            <w:r>
              <w:rPr>
                <w:b/>
                <w:bCs/>
                <w:lang w:val="en-US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78905097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370B70D" w14:textId="77777777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79"/>
              <w:rPr>
                <w:b/>
                <w:bCs/>
                <w:lang w:val="en-US"/>
              </w:rPr>
            </w:pPr>
            <w:r w:rsidRPr="00481FFF">
              <w:rPr>
                <w:b/>
                <w:bCs/>
                <w:lang w:val="en-US"/>
              </w:rPr>
              <w:t>31,130</w:t>
            </w:r>
          </w:p>
        </w:tc>
        <w:tc>
          <w:tcPr>
            <w:tcW w:w="270" w:type="dxa"/>
            <w:vAlign w:val="bottom"/>
          </w:tcPr>
          <w:p w14:paraId="262B53DA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3C9BC6" w14:textId="16626B97" w:rsidR="000953BE" w:rsidRPr="004A7E01" w:rsidRDefault="000953BE" w:rsidP="000953B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fldChar w:fldCharType="begin"/>
            </w:r>
            <w:r>
              <w:rPr>
                <w:b/>
                <w:bCs/>
                <w:lang w:val="en-US"/>
              </w:rPr>
              <w:instrText xml:space="preserve"> =SUM(ABOVE) </w:instrText>
            </w:r>
            <w:r>
              <w:rPr>
                <w:b/>
                <w:bCs/>
                <w:lang w:val="en-US"/>
              </w:rPr>
              <w:fldChar w:fldCharType="separate"/>
            </w:r>
            <w:r>
              <w:rPr>
                <w:b/>
                <w:bCs/>
                <w:noProof/>
                <w:lang w:val="en-US"/>
              </w:rPr>
              <w:t>489</w:t>
            </w:r>
            <w:r>
              <w:rPr>
                <w:b/>
                <w:bCs/>
                <w:lang w:val="en-US"/>
              </w:rPr>
              <w:fldChar w:fldCharType="end"/>
            </w:r>
          </w:p>
        </w:tc>
        <w:tc>
          <w:tcPr>
            <w:tcW w:w="270" w:type="dxa"/>
            <w:vAlign w:val="bottom"/>
          </w:tcPr>
          <w:p w14:paraId="1B30E302" w14:textId="77777777" w:rsidR="000953BE" w:rsidRPr="004A7E01" w:rsidRDefault="000953BE" w:rsidP="000953BE">
            <w:pPr>
              <w:tabs>
                <w:tab w:val="decimal" w:pos="758"/>
              </w:tabs>
              <w:spacing w:line="380" w:lineRule="atLeast"/>
              <w:ind w:left="-144" w:right="-81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182AB" w14:textId="77777777" w:rsidR="000953BE" w:rsidRPr="009D4DDA" w:rsidRDefault="000953BE" w:rsidP="000953B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spacing w:line="380" w:lineRule="atLeast"/>
              <w:ind w:left="-108" w:right="-79"/>
              <w:rPr>
                <w:rFonts w:cs="Times New Roman"/>
                <w:b/>
                <w:bCs/>
                <w:lang w:val="en-US"/>
              </w:rPr>
            </w:pPr>
            <w:r w:rsidRPr="009D4DDA">
              <w:rPr>
                <w:rFonts w:cs="Times New Roman"/>
                <w:b/>
                <w:bCs/>
                <w:lang w:val="en-US"/>
              </w:rPr>
              <w:t>31,130</w:t>
            </w:r>
          </w:p>
        </w:tc>
      </w:tr>
    </w:tbl>
    <w:p w14:paraId="115DD1FA" w14:textId="77777777" w:rsidR="00953FF0" w:rsidRPr="00E91EE6" w:rsidRDefault="00953FF0" w:rsidP="00E91EE6">
      <w:pPr>
        <w:ind w:left="547" w:right="29"/>
        <w:jc w:val="both"/>
        <w:rPr>
          <w:szCs w:val="22"/>
        </w:rPr>
      </w:pPr>
    </w:p>
    <w:p w14:paraId="574D1EA3" w14:textId="77777777" w:rsidR="00472DC1" w:rsidRDefault="00472DC1" w:rsidP="00657303">
      <w:pPr>
        <w:spacing w:line="380" w:lineRule="atLeast"/>
        <w:ind w:left="547"/>
        <w:outlineLvl w:val="1"/>
        <w:rPr>
          <w:b/>
          <w:bCs/>
          <w:i/>
          <w:iCs/>
          <w:szCs w:val="22"/>
        </w:rPr>
      </w:pPr>
      <w:r w:rsidRPr="00092602">
        <w:rPr>
          <w:b/>
          <w:bCs/>
          <w:i/>
          <w:iCs/>
          <w:szCs w:val="22"/>
        </w:rPr>
        <w:t>Significant agreements with related parties</w:t>
      </w:r>
    </w:p>
    <w:p w14:paraId="449D439B" w14:textId="77777777" w:rsidR="00472DC1" w:rsidRPr="001250A5" w:rsidRDefault="00472DC1" w:rsidP="001250A5">
      <w:pPr>
        <w:spacing w:line="380" w:lineRule="atLeast"/>
        <w:ind w:left="547"/>
        <w:jc w:val="thaiDistribute"/>
        <w:rPr>
          <w:b/>
          <w:bCs/>
          <w:szCs w:val="22"/>
        </w:rPr>
      </w:pPr>
    </w:p>
    <w:p w14:paraId="60377CD4" w14:textId="77777777" w:rsidR="00472DC1" w:rsidRDefault="00472DC1" w:rsidP="00472DC1">
      <w:pPr>
        <w:spacing w:line="240" w:lineRule="exact"/>
        <w:ind w:left="547"/>
        <w:rPr>
          <w:szCs w:val="22"/>
        </w:rPr>
      </w:pPr>
      <w:r w:rsidRPr="0022440B">
        <w:rPr>
          <w:szCs w:val="22"/>
        </w:rPr>
        <w:t xml:space="preserve">As </w:t>
      </w:r>
      <w:proofErr w:type="gramStart"/>
      <w:r w:rsidRPr="0022440B">
        <w:rPr>
          <w:szCs w:val="22"/>
        </w:rPr>
        <w:t>at</w:t>
      </w:r>
      <w:proofErr w:type="gramEnd"/>
      <w:r w:rsidRPr="0022440B">
        <w:rPr>
          <w:szCs w:val="22"/>
        </w:rPr>
        <w:t xml:space="preserve"> </w:t>
      </w:r>
      <w:r w:rsidR="00556EB4">
        <w:rPr>
          <w:szCs w:val="22"/>
        </w:rPr>
        <w:t xml:space="preserve">30 </w:t>
      </w:r>
      <w:r w:rsidR="000B6729">
        <w:rPr>
          <w:szCs w:val="22"/>
        </w:rPr>
        <w:t>September</w:t>
      </w:r>
      <w:r w:rsidRPr="0022440B">
        <w:rPr>
          <w:szCs w:val="22"/>
        </w:rPr>
        <w:t xml:space="preserve"> 202</w:t>
      </w:r>
      <w:r w:rsidR="00481FFF">
        <w:rPr>
          <w:szCs w:val="22"/>
        </w:rPr>
        <w:t>3</w:t>
      </w:r>
      <w:r w:rsidRPr="0022440B">
        <w:rPr>
          <w:szCs w:val="22"/>
        </w:rPr>
        <w:t>, the Group had the following significant agreements with related parties.</w:t>
      </w:r>
    </w:p>
    <w:p w14:paraId="4BBCC3F5" w14:textId="77777777" w:rsidR="00472DC1" w:rsidRPr="0022440B" w:rsidRDefault="00472DC1" w:rsidP="001250A5">
      <w:pPr>
        <w:spacing w:line="380" w:lineRule="atLeast"/>
        <w:ind w:left="547"/>
        <w:jc w:val="thaiDistribute"/>
        <w:rPr>
          <w:szCs w:val="22"/>
        </w:rPr>
      </w:pPr>
    </w:p>
    <w:p w14:paraId="23B659E9" w14:textId="77777777" w:rsidR="00472DC1" w:rsidRPr="0022440B" w:rsidRDefault="00472DC1" w:rsidP="00657303">
      <w:pPr>
        <w:spacing w:line="380" w:lineRule="atLeast"/>
        <w:ind w:left="547"/>
        <w:jc w:val="thaiDistribute"/>
        <w:outlineLvl w:val="1"/>
        <w:rPr>
          <w:b/>
          <w:bCs/>
          <w:i/>
          <w:iCs/>
          <w:szCs w:val="22"/>
        </w:rPr>
      </w:pPr>
      <w:r w:rsidRPr="0022440B">
        <w:rPr>
          <w:b/>
          <w:bCs/>
          <w:i/>
          <w:iCs/>
          <w:szCs w:val="22"/>
        </w:rPr>
        <w:t xml:space="preserve">Intercompany services agreement </w:t>
      </w:r>
    </w:p>
    <w:p w14:paraId="25A3F332" w14:textId="77777777" w:rsidR="00472DC1" w:rsidRPr="00077FF7" w:rsidRDefault="00472DC1" w:rsidP="00472DC1">
      <w:pPr>
        <w:spacing w:line="380" w:lineRule="atLeast"/>
        <w:ind w:left="547"/>
        <w:jc w:val="thaiDistribute"/>
        <w:rPr>
          <w:szCs w:val="22"/>
        </w:rPr>
      </w:pPr>
    </w:p>
    <w:p w14:paraId="1DB59DCF" w14:textId="2D42CE4B" w:rsidR="00472DC1" w:rsidRDefault="00472DC1" w:rsidP="00472DC1">
      <w:pPr>
        <w:spacing w:line="380" w:lineRule="atLeast"/>
        <w:ind w:left="547"/>
        <w:jc w:val="thaiDistribute"/>
        <w:rPr>
          <w:szCs w:val="22"/>
        </w:rPr>
      </w:pPr>
      <w:r w:rsidRPr="00096FAC">
        <w:rPr>
          <w:szCs w:val="22"/>
        </w:rPr>
        <w:t>In April 2016, the Company entered into an intercompany services agree</w:t>
      </w:r>
      <w:r w:rsidRPr="00B63BD6">
        <w:rPr>
          <w:szCs w:val="22"/>
        </w:rPr>
        <w:t xml:space="preserve">ment with </w:t>
      </w:r>
      <w:r w:rsidRPr="001C7262">
        <w:rPr>
          <w:szCs w:val="22"/>
        </w:rPr>
        <w:t>a rela</w:t>
      </w:r>
      <w:r w:rsidRPr="00F40E36">
        <w:rPr>
          <w:szCs w:val="22"/>
        </w:rPr>
        <w:t xml:space="preserve">ted party, in which such related party agreed to provide certain management services including but not limited to executive support, finance, operation, human resources, sales and marketing, general administrative </w:t>
      </w:r>
      <w:r w:rsidR="00C8369C">
        <w:rPr>
          <w:szCs w:val="22"/>
          <w:cs/>
        </w:rPr>
        <w:br/>
      </w:r>
      <w:r w:rsidRPr="00F40E36">
        <w:rPr>
          <w:szCs w:val="22"/>
        </w:rPr>
        <w:t>and project services support. Service fees will be mutually agreed.</w:t>
      </w:r>
      <w:r w:rsidRPr="00077FF7">
        <w:rPr>
          <w:szCs w:val="22"/>
        </w:rPr>
        <w:t xml:space="preserve"> </w:t>
      </w:r>
    </w:p>
    <w:p w14:paraId="5B73BD1A" w14:textId="77777777" w:rsidR="00472DC1" w:rsidRDefault="00472DC1" w:rsidP="00472DC1">
      <w:pPr>
        <w:spacing w:line="380" w:lineRule="atLeast"/>
        <w:ind w:left="547"/>
        <w:jc w:val="thaiDistribute"/>
        <w:rPr>
          <w:szCs w:val="22"/>
        </w:rPr>
      </w:pPr>
    </w:p>
    <w:p w14:paraId="022A836A" w14:textId="77777777" w:rsidR="0038067C" w:rsidRDefault="0038067C" w:rsidP="00472DC1">
      <w:pPr>
        <w:spacing w:line="380" w:lineRule="atLeast"/>
        <w:ind w:left="547"/>
        <w:jc w:val="thaiDistribute"/>
        <w:rPr>
          <w:szCs w:val="22"/>
        </w:rPr>
      </w:pPr>
    </w:p>
    <w:p w14:paraId="34001B60" w14:textId="77777777" w:rsidR="0038067C" w:rsidRDefault="0038067C" w:rsidP="00472DC1">
      <w:pPr>
        <w:spacing w:line="380" w:lineRule="atLeast"/>
        <w:ind w:left="547"/>
        <w:jc w:val="thaiDistribute"/>
        <w:rPr>
          <w:szCs w:val="22"/>
        </w:rPr>
      </w:pPr>
    </w:p>
    <w:p w14:paraId="03270F9E" w14:textId="77777777" w:rsidR="0038067C" w:rsidRDefault="0038067C" w:rsidP="00472DC1">
      <w:pPr>
        <w:spacing w:line="380" w:lineRule="atLeast"/>
        <w:ind w:left="547"/>
        <w:jc w:val="thaiDistribute"/>
        <w:rPr>
          <w:szCs w:val="22"/>
        </w:rPr>
      </w:pPr>
    </w:p>
    <w:p w14:paraId="0C8ECD6F" w14:textId="77777777" w:rsidR="0038067C" w:rsidRDefault="0038067C" w:rsidP="00472DC1">
      <w:pPr>
        <w:spacing w:line="380" w:lineRule="atLeast"/>
        <w:ind w:left="547"/>
        <w:jc w:val="thaiDistribute"/>
        <w:rPr>
          <w:szCs w:val="22"/>
        </w:rPr>
      </w:pPr>
    </w:p>
    <w:p w14:paraId="5D6BD52B" w14:textId="77777777" w:rsidR="0038067C" w:rsidRDefault="0038067C" w:rsidP="00472DC1">
      <w:pPr>
        <w:spacing w:line="380" w:lineRule="atLeast"/>
        <w:ind w:left="547"/>
        <w:jc w:val="thaiDistribute"/>
        <w:rPr>
          <w:szCs w:val="22"/>
        </w:rPr>
      </w:pPr>
    </w:p>
    <w:p w14:paraId="0CDDCC26" w14:textId="77777777" w:rsidR="00396BAF" w:rsidRDefault="00396BAF" w:rsidP="00657303">
      <w:pPr>
        <w:spacing w:line="380" w:lineRule="atLeast"/>
        <w:ind w:left="547"/>
        <w:outlineLvl w:val="1"/>
        <w:rPr>
          <w:b/>
          <w:bCs/>
          <w:i/>
          <w:iCs/>
          <w:szCs w:val="22"/>
        </w:rPr>
      </w:pPr>
      <w:r w:rsidRPr="00077FF7">
        <w:rPr>
          <w:b/>
          <w:bCs/>
          <w:i/>
          <w:iCs/>
          <w:szCs w:val="22"/>
        </w:rPr>
        <w:lastRenderedPageBreak/>
        <w:t xml:space="preserve">Royalty agreement </w:t>
      </w:r>
    </w:p>
    <w:p w14:paraId="33ED89D3" w14:textId="77777777" w:rsidR="00396BAF" w:rsidRPr="005E60E9" w:rsidRDefault="00396BAF" w:rsidP="005E60E9">
      <w:pPr>
        <w:spacing w:line="240" w:lineRule="auto"/>
        <w:ind w:left="547"/>
        <w:rPr>
          <w:sz w:val="20"/>
        </w:rPr>
      </w:pPr>
    </w:p>
    <w:p w14:paraId="3ACD2A16" w14:textId="1F8DAE01" w:rsidR="00396BAF" w:rsidRDefault="002A32D5" w:rsidP="00396BAF">
      <w:pPr>
        <w:spacing w:line="380" w:lineRule="atLeast"/>
        <w:ind w:left="547"/>
        <w:jc w:val="thaiDistribute"/>
        <w:rPr>
          <w:szCs w:val="22"/>
        </w:rPr>
      </w:pPr>
      <w:r>
        <w:rPr>
          <w:szCs w:val="22"/>
          <w:lang w:val="en-US" w:bidi="th-TH"/>
        </w:rPr>
        <w:t xml:space="preserve">In </w:t>
      </w:r>
      <w:r w:rsidR="009C2F43">
        <w:rPr>
          <w:szCs w:val="22"/>
          <w:lang w:val="en-US" w:bidi="th-TH"/>
        </w:rPr>
        <w:t>June</w:t>
      </w:r>
      <w:r>
        <w:rPr>
          <w:szCs w:val="22"/>
          <w:lang w:val="en-US" w:bidi="th-TH"/>
        </w:rPr>
        <w:t xml:space="preserve"> 202</w:t>
      </w:r>
      <w:r w:rsidR="009C2F43">
        <w:rPr>
          <w:szCs w:val="22"/>
          <w:lang w:val="en-US" w:bidi="th-TH"/>
        </w:rPr>
        <w:t>2</w:t>
      </w:r>
      <w:r w:rsidR="00396BAF" w:rsidRPr="004A7E01">
        <w:rPr>
          <w:szCs w:val="22"/>
        </w:rPr>
        <w:t xml:space="preserve">, the Company entered into a </w:t>
      </w:r>
      <w:r w:rsidR="00D8376C" w:rsidRPr="004A7E01">
        <w:rPr>
          <w:szCs w:val="22"/>
        </w:rPr>
        <w:t xml:space="preserve">renewed </w:t>
      </w:r>
      <w:r w:rsidR="00396BAF" w:rsidRPr="004A7E01">
        <w:rPr>
          <w:szCs w:val="22"/>
        </w:rPr>
        <w:t xml:space="preserve">royalty agreement with a related party, in which such related party agreed to support the Company with research and development program for new carbon black grades and improved carbon black production </w:t>
      </w:r>
      <w:r w:rsidR="00396BAF" w:rsidRPr="002A32D5">
        <w:rPr>
          <w:szCs w:val="22"/>
        </w:rPr>
        <w:t>process</w:t>
      </w:r>
      <w:r w:rsidR="00192B37" w:rsidRPr="002A32D5">
        <w:rPr>
          <w:szCs w:val="22"/>
          <w:lang w:val="en-US" w:bidi="th-TH"/>
        </w:rPr>
        <w:t>es</w:t>
      </w:r>
      <w:r w:rsidR="00396BAF" w:rsidRPr="002A32D5">
        <w:rPr>
          <w:szCs w:val="22"/>
        </w:rPr>
        <w:t xml:space="preserve"> by allowing the Company to use technical information and patent rights. The Company has agreed to pay royalty fee</w:t>
      </w:r>
      <w:r w:rsidR="00192B37" w:rsidRPr="002A32D5">
        <w:rPr>
          <w:szCs w:val="22"/>
        </w:rPr>
        <w:t>s</w:t>
      </w:r>
      <w:r w:rsidR="00396BAF" w:rsidRPr="002A32D5">
        <w:rPr>
          <w:szCs w:val="22"/>
        </w:rPr>
        <w:t xml:space="preserve"> at the rate of 4.5% of net sale</w:t>
      </w:r>
      <w:r w:rsidR="00192B37" w:rsidRPr="002A32D5">
        <w:rPr>
          <w:szCs w:val="22"/>
        </w:rPr>
        <w:t>s</w:t>
      </w:r>
      <w:r w:rsidR="00396BAF" w:rsidRPr="002A32D5">
        <w:rPr>
          <w:szCs w:val="22"/>
        </w:rPr>
        <w:t xml:space="preserve"> less actual cost of feedstock and selling expenses unless the profits before</w:t>
      </w:r>
      <w:r w:rsidR="00396BAF" w:rsidRPr="004A7E01">
        <w:rPr>
          <w:szCs w:val="22"/>
        </w:rPr>
        <w:t xml:space="preserve"> taxes are 4% or less of the revenues. The term of this agreement is for 3 year</w:t>
      </w:r>
      <w:r w:rsidR="00A67DB3" w:rsidRPr="004A7E01">
        <w:rPr>
          <w:szCs w:val="22"/>
        </w:rPr>
        <w:t>s</w:t>
      </w:r>
      <w:r w:rsidR="00396BAF" w:rsidRPr="004A7E01">
        <w:rPr>
          <w:szCs w:val="22"/>
        </w:rPr>
        <w:t xml:space="preserve"> being effective on the </w:t>
      </w:r>
      <w:r w:rsidR="00D8376C" w:rsidRPr="004A7E01">
        <w:rPr>
          <w:szCs w:val="22"/>
        </w:rPr>
        <w:t xml:space="preserve">renewed </w:t>
      </w:r>
      <w:r w:rsidR="00396BAF" w:rsidRPr="004A7E01">
        <w:rPr>
          <w:szCs w:val="22"/>
        </w:rPr>
        <w:t xml:space="preserve">agreement date which </w:t>
      </w:r>
      <w:r w:rsidR="00D8376C" w:rsidRPr="004A7E01">
        <w:rPr>
          <w:szCs w:val="22"/>
        </w:rPr>
        <w:t>will</w:t>
      </w:r>
      <w:r w:rsidR="00396BAF" w:rsidRPr="004A7E01">
        <w:rPr>
          <w:szCs w:val="22"/>
        </w:rPr>
        <w:t xml:space="preserve"> expire on 31 March</w:t>
      </w:r>
      <w:r w:rsidR="00D70792" w:rsidRPr="004A7E01">
        <w:rPr>
          <w:szCs w:val="22"/>
        </w:rPr>
        <w:t xml:space="preserve"> 2025</w:t>
      </w:r>
      <w:r w:rsidR="00266D44" w:rsidRPr="004A7E01">
        <w:rPr>
          <w:szCs w:val="22"/>
        </w:rPr>
        <w:t>.</w:t>
      </w:r>
    </w:p>
    <w:p w14:paraId="6BD45DF0" w14:textId="77777777" w:rsidR="00396BAF" w:rsidRPr="005E60E9" w:rsidRDefault="00396BAF" w:rsidP="00472DC1">
      <w:pPr>
        <w:spacing w:line="380" w:lineRule="atLeast"/>
        <w:ind w:left="547"/>
        <w:jc w:val="thaiDistribute"/>
        <w:rPr>
          <w:sz w:val="20"/>
          <w:lang w:val="en-US"/>
        </w:rPr>
      </w:pPr>
    </w:p>
    <w:p w14:paraId="4D24B91F" w14:textId="77777777" w:rsidR="00BC6F8C" w:rsidRPr="003F4CEA" w:rsidRDefault="003359DB" w:rsidP="00657303">
      <w:pPr>
        <w:pStyle w:val="block"/>
        <w:spacing w:after="0" w:line="240" w:lineRule="atLeast"/>
        <w:ind w:left="547" w:hanging="547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BC6F8C" w:rsidRPr="003F4CEA">
        <w:rPr>
          <w:b/>
          <w:bCs/>
          <w:sz w:val="24"/>
          <w:szCs w:val="24"/>
        </w:rPr>
        <w:tab/>
        <w:t>Investments in</w:t>
      </w:r>
      <w:r>
        <w:rPr>
          <w:b/>
          <w:bCs/>
          <w:sz w:val="24"/>
          <w:szCs w:val="24"/>
        </w:rPr>
        <w:t xml:space="preserve"> </w:t>
      </w:r>
      <w:r w:rsidR="00FA7E44">
        <w:rPr>
          <w:b/>
          <w:bCs/>
          <w:sz w:val="24"/>
          <w:szCs w:val="24"/>
        </w:rPr>
        <w:t>associates</w:t>
      </w:r>
      <w:r w:rsidR="004950A4">
        <w:rPr>
          <w:b/>
          <w:bCs/>
          <w:sz w:val="24"/>
          <w:szCs w:val="24"/>
        </w:rPr>
        <w:t xml:space="preserve"> </w:t>
      </w:r>
      <w:r w:rsidR="004950A4" w:rsidRPr="00096FAC">
        <w:rPr>
          <w:b/>
          <w:bCs/>
          <w:sz w:val="24"/>
          <w:szCs w:val="24"/>
        </w:rPr>
        <w:t>and subsidiary</w:t>
      </w:r>
    </w:p>
    <w:p w14:paraId="14DEBAB3" w14:textId="77777777" w:rsidR="005E6668" w:rsidRPr="003F4CEA" w:rsidRDefault="005E6668" w:rsidP="005E6668">
      <w:pPr>
        <w:pStyle w:val="block"/>
        <w:spacing w:after="0" w:line="240" w:lineRule="atLeast"/>
        <w:ind w:left="540"/>
        <w:jc w:val="both"/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60"/>
        <w:gridCol w:w="180"/>
        <w:gridCol w:w="1287"/>
        <w:gridCol w:w="180"/>
        <w:gridCol w:w="1143"/>
        <w:gridCol w:w="180"/>
        <w:gridCol w:w="1170"/>
      </w:tblGrid>
      <w:tr w:rsidR="005E6668" w:rsidRPr="003F4CEA" w14:paraId="4E2C6AC5" w14:textId="77777777" w:rsidTr="00F4258F">
        <w:trPr>
          <w:cantSplit/>
          <w:tblHeader/>
        </w:trPr>
        <w:tc>
          <w:tcPr>
            <w:tcW w:w="3859" w:type="dxa"/>
          </w:tcPr>
          <w:p w14:paraId="3FAD0FBD" w14:textId="77777777" w:rsidR="005E6668" w:rsidRPr="003F4CEA" w:rsidRDefault="005E6668" w:rsidP="00DE657E">
            <w:pPr>
              <w:spacing w:line="380" w:lineRule="atLeast"/>
            </w:pPr>
          </w:p>
        </w:tc>
        <w:tc>
          <w:tcPr>
            <w:tcW w:w="2727" w:type="dxa"/>
            <w:gridSpan w:val="3"/>
          </w:tcPr>
          <w:p w14:paraId="6D418DAA" w14:textId="77777777" w:rsidR="005E6668" w:rsidRPr="003F4CEA" w:rsidRDefault="005E6668" w:rsidP="00DE657E">
            <w:pPr>
              <w:spacing w:line="380" w:lineRule="atLeast"/>
              <w:jc w:val="center"/>
              <w:rPr>
                <w:b/>
              </w:rPr>
            </w:pPr>
            <w:r w:rsidRPr="003F4CEA">
              <w:rPr>
                <w:b/>
              </w:rPr>
              <w:t xml:space="preserve">Consolidated </w:t>
            </w:r>
          </w:p>
          <w:p w14:paraId="06E4A1F5" w14:textId="77777777" w:rsidR="005E6668" w:rsidRPr="003F4CEA" w:rsidRDefault="005E6668" w:rsidP="00DE657E">
            <w:pPr>
              <w:spacing w:line="380" w:lineRule="atLeast"/>
              <w:jc w:val="center"/>
              <w:rPr>
                <w:b/>
              </w:rPr>
            </w:pPr>
            <w:r w:rsidRPr="003F4CEA">
              <w:rPr>
                <w:b/>
              </w:rPr>
              <w:t>financial statements</w:t>
            </w:r>
          </w:p>
        </w:tc>
        <w:tc>
          <w:tcPr>
            <w:tcW w:w="180" w:type="dxa"/>
          </w:tcPr>
          <w:p w14:paraId="0C25D666" w14:textId="77777777" w:rsidR="005E6668" w:rsidRPr="003F4CEA" w:rsidRDefault="005E6668" w:rsidP="00DE657E">
            <w:pPr>
              <w:spacing w:line="380" w:lineRule="atLeast"/>
              <w:jc w:val="center"/>
              <w:rPr>
                <w:b/>
              </w:rPr>
            </w:pPr>
          </w:p>
        </w:tc>
        <w:tc>
          <w:tcPr>
            <w:tcW w:w="2493" w:type="dxa"/>
            <w:gridSpan w:val="3"/>
          </w:tcPr>
          <w:p w14:paraId="229EC8D8" w14:textId="77777777" w:rsidR="005E6668" w:rsidRPr="003F4CEA" w:rsidRDefault="005E6668" w:rsidP="00DE657E">
            <w:pPr>
              <w:spacing w:line="380" w:lineRule="atLeast"/>
              <w:jc w:val="center"/>
              <w:rPr>
                <w:b/>
              </w:rPr>
            </w:pPr>
            <w:r w:rsidRPr="003F4CEA">
              <w:rPr>
                <w:b/>
              </w:rPr>
              <w:t xml:space="preserve">Separate </w:t>
            </w:r>
          </w:p>
          <w:p w14:paraId="408BCC61" w14:textId="77777777" w:rsidR="005E6668" w:rsidRPr="003F4CEA" w:rsidRDefault="005E6668" w:rsidP="00DE657E">
            <w:pPr>
              <w:spacing w:line="380" w:lineRule="atLeast"/>
              <w:jc w:val="center"/>
              <w:rPr>
                <w:b/>
              </w:rPr>
            </w:pPr>
            <w:r w:rsidRPr="003F4CEA">
              <w:rPr>
                <w:b/>
              </w:rPr>
              <w:t>financial statements</w:t>
            </w:r>
          </w:p>
        </w:tc>
      </w:tr>
      <w:tr w:rsidR="005E6668" w:rsidRPr="003F4CEA" w14:paraId="087ACC9C" w14:textId="77777777" w:rsidTr="00F4258F">
        <w:trPr>
          <w:cantSplit/>
          <w:trHeight w:val="103"/>
          <w:tblHeader/>
        </w:trPr>
        <w:tc>
          <w:tcPr>
            <w:tcW w:w="3859" w:type="dxa"/>
          </w:tcPr>
          <w:p w14:paraId="1908F6FD" w14:textId="77777777" w:rsidR="005E6668" w:rsidRPr="008403BF" w:rsidRDefault="005E6668" w:rsidP="005E6668">
            <w:pPr>
              <w:tabs>
                <w:tab w:val="decimal" w:pos="765"/>
              </w:tabs>
              <w:spacing w:line="380" w:lineRule="atLeas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Six-month</w:t>
            </w:r>
            <w:r w:rsidRPr="008403BF">
              <w:rPr>
                <w:b/>
                <w:bCs/>
                <w:i/>
                <w:iCs/>
              </w:rPr>
              <w:t xml:space="preserve"> period ended </w:t>
            </w:r>
            <w:r>
              <w:rPr>
                <w:b/>
                <w:bCs/>
                <w:i/>
                <w:iCs/>
              </w:rPr>
              <w:t>30 September</w:t>
            </w:r>
          </w:p>
        </w:tc>
        <w:tc>
          <w:tcPr>
            <w:tcW w:w="1260" w:type="dxa"/>
          </w:tcPr>
          <w:p w14:paraId="07F7FF36" w14:textId="77777777" w:rsidR="005E6668" w:rsidRPr="003F4CEA" w:rsidRDefault="005E6668" w:rsidP="005E6668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180" w:type="dxa"/>
          </w:tcPr>
          <w:p w14:paraId="5006700A" w14:textId="77777777" w:rsidR="005E6668" w:rsidRPr="003F4CEA" w:rsidRDefault="005E6668" w:rsidP="005E6668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287" w:type="dxa"/>
          </w:tcPr>
          <w:p w14:paraId="22051D08" w14:textId="77777777" w:rsidR="005E6668" w:rsidRPr="003F4CEA" w:rsidRDefault="005E6668" w:rsidP="005E6668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  <w:tc>
          <w:tcPr>
            <w:tcW w:w="180" w:type="dxa"/>
          </w:tcPr>
          <w:p w14:paraId="393776E0" w14:textId="77777777" w:rsidR="005E6668" w:rsidRPr="003F4CEA" w:rsidRDefault="005E6668" w:rsidP="005E6668">
            <w:pPr>
              <w:spacing w:line="380" w:lineRule="atLeast"/>
              <w:ind w:left="-108" w:right="-108"/>
              <w:jc w:val="right"/>
              <w:rPr>
                <w:i/>
                <w:iCs/>
                <w:szCs w:val="22"/>
              </w:rPr>
            </w:pPr>
          </w:p>
        </w:tc>
        <w:tc>
          <w:tcPr>
            <w:tcW w:w="1143" w:type="dxa"/>
          </w:tcPr>
          <w:p w14:paraId="1FD84758" w14:textId="77777777" w:rsidR="005E6668" w:rsidRPr="003F4CEA" w:rsidRDefault="005E6668" w:rsidP="005E6668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180" w:type="dxa"/>
          </w:tcPr>
          <w:p w14:paraId="4735B7E3" w14:textId="77777777" w:rsidR="005E6668" w:rsidRPr="003F4CEA" w:rsidRDefault="005E6668" w:rsidP="005E6668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72DC4CCA" w14:textId="77777777" w:rsidR="005E6668" w:rsidRPr="003F4CEA" w:rsidRDefault="005E6668" w:rsidP="005E6668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</w:tr>
      <w:tr w:rsidR="005E6668" w:rsidRPr="003F4CEA" w14:paraId="4A4184A5" w14:textId="77777777" w:rsidTr="00F4258F">
        <w:trPr>
          <w:cantSplit/>
          <w:tblHeader/>
        </w:trPr>
        <w:tc>
          <w:tcPr>
            <w:tcW w:w="3859" w:type="dxa"/>
          </w:tcPr>
          <w:p w14:paraId="6A082D73" w14:textId="77777777" w:rsidR="005E6668" w:rsidRPr="003F4CEA" w:rsidRDefault="005E6668" w:rsidP="005E6668">
            <w:pPr>
              <w:spacing w:line="380" w:lineRule="atLeast"/>
              <w:rPr>
                <w:b/>
                <w:bCs/>
                <w:i/>
                <w:iCs/>
              </w:rPr>
            </w:pPr>
          </w:p>
        </w:tc>
        <w:tc>
          <w:tcPr>
            <w:tcW w:w="5400" w:type="dxa"/>
            <w:gridSpan w:val="7"/>
          </w:tcPr>
          <w:p w14:paraId="56C47822" w14:textId="77777777" w:rsidR="005E6668" w:rsidRPr="003F4CEA" w:rsidRDefault="005E6668" w:rsidP="005E6668">
            <w:pPr>
              <w:tabs>
                <w:tab w:val="decimal" w:pos="765"/>
              </w:tabs>
              <w:spacing w:line="380" w:lineRule="atLeast"/>
              <w:jc w:val="center"/>
              <w:rPr>
                <w:i/>
                <w:iCs/>
              </w:rPr>
            </w:pPr>
            <w:r w:rsidRPr="003F4CEA">
              <w:rPr>
                <w:i/>
                <w:iCs/>
              </w:rPr>
              <w:t>(</w:t>
            </w:r>
            <w:proofErr w:type="gramStart"/>
            <w:r w:rsidRPr="003F4CEA">
              <w:rPr>
                <w:i/>
                <w:iCs/>
              </w:rPr>
              <w:t>in</w:t>
            </w:r>
            <w:proofErr w:type="gramEnd"/>
            <w:r w:rsidRPr="003F4CEA">
              <w:rPr>
                <w:i/>
                <w:iCs/>
              </w:rPr>
              <w:t xml:space="preserve"> thousand Baht)</w:t>
            </w:r>
          </w:p>
        </w:tc>
      </w:tr>
      <w:tr w:rsidR="005E6668" w:rsidRPr="003F4CEA" w14:paraId="7A838B29" w14:textId="77777777" w:rsidTr="00F4258F">
        <w:trPr>
          <w:cantSplit/>
        </w:trPr>
        <w:tc>
          <w:tcPr>
            <w:tcW w:w="3859" w:type="dxa"/>
          </w:tcPr>
          <w:p w14:paraId="4E8A950B" w14:textId="77777777" w:rsidR="005E6668" w:rsidRPr="003F4CEA" w:rsidRDefault="005E6668" w:rsidP="005E6668">
            <w:pPr>
              <w:spacing w:line="380" w:lineRule="atLeast"/>
              <w:ind w:firstLine="11"/>
            </w:pPr>
            <w:r w:rsidRPr="003F4CEA">
              <w:rPr>
                <w:b/>
                <w:bCs/>
              </w:rPr>
              <w:t>Associates</w:t>
            </w:r>
          </w:p>
        </w:tc>
        <w:tc>
          <w:tcPr>
            <w:tcW w:w="1260" w:type="dxa"/>
          </w:tcPr>
          <w:p w14:paraId="35849E70" w14:textId="77777777" w:rsidR="005E6668" w:rsidRPr="003F4CEA" w:rsidRDefault="005E6668" w:rsidP="005E6668">
            <w:pPr>
              <w:tabs>
                <w:tab w:val="decimal" w:pos="1036"/>
              </w:tabs>
              <w:spacing w:line="380" w:lineRule="atLeast"/>
              <w:ind w:right="-79"/>
            </w:pPr>
          </w:p>
        </w:tc>
        <w:tc>
          <w:tcPr>
            <w:tcW w:w="180" w:type="dxa"/>
          </w:tcPr>
          <w:p w14:paraId="3BBF078E" w14:textId="77777777" w:rsidR="005E6668" w:rsidRPr="003F4CEA" w:rsidRDefault="005E6668" w:rsidP="005E6668">
            <w:pPr>
              <w:tabs>
                <w:tab w:val="decimal" w:pos="765"/>
              </w:tabs>
              <w:spacing w:line="380" w:lineRule="atLeast"/>
            </w:pPr>
          </w:p>
        </w:tc>
        <w:tc>
          <w:tcPr>
            <w:tcW w:w="1287" w:type="dxa"/>
          </w:tcPr>
          <w:p w14:paraId="2A919666" w14:textId="77777777" w:rsidR="005E6668" w:rsidRPr="003F4CEA" w:rsidRDefault="005E6668" w:rsidP="005E6668">
            <w:pPr>
              <w:tabs>
                <w:tab w:val="decimal" w:pos="1054"/>
              </w:tabs>
              <w:spacing w:line="380" w:lineRule="atLeast"/>
              <w:ind w:right="-79"/>
            </w:pPr>
          </w:p>
        </w:tc>
        <w:tc>
          <w:tcPr>
            <w:tcW w:w="180" w:type="dxa"/>
          </w:tcPr>
          <w:p w14:paraId="2E43894B" w14:textId="77777777" w:rsidR="005E6668" w:rsidRPr="003F4CEA" w:rsidRDefault="005E6668" w:rsidP="005E6668">
            <w:pPr>
              <w:tabs>
                <w:tab w:val="decimal" w:pos="765"/>
              </w:tabs>
              <w:spacing w:line="380" w:lineRule="atLeast"/>
            </w:pPr>
          </w:p>
        </w:tc>
        <w:tc>
          <w:tcPr>
            <w:tcW w:w="1143" w:type="dxa"/>
          </w:tcPr>
          <w:p w14:paraId="6FF6CB99" w14:textId="77777777" w:rsidR="005E6668" w:rsidRPr="003F4CEA" w:rsidRDefault="005E6668" w:rsidP="005E6668">
            <w:pPr>
              <w:tabs>
                <w:tab w:val="decimal" w:pos="731"/>
              </w:tabs>
              <w:spacing w:line="380" w:lineRule="atLeast"/>
              <w:ind w:right="11"/>
            </w:pPr>
          </w:p>
        </w:tc>
        <w:tc>
          <w:tcPr>
            <w:tcW w:w="180" w:type="dxa"/>
          </w:tcPr>
          <w:p w14:paraId="69EDA61D" w14:textId="77777777" w:rsidR="005E6668" w:rsidRPr="003F4CEA" w:rsidRDefault="005E6668" w:rsidP="005E6668">
            <w:pPr>
              <w:tabs>
                <w:tab w:val="decimal" w:pos="765"/>
              </w:tabs>
              <w:spacing w:line="380" w:lineRule="atLeast"/>
            </w:pPr>
          </w:p>
        </w:tc>
        <w:tc>
          <w:tcPr>
            <w:tcW w:w="1170" w:type="dxa"/>
          </w:tcPr>
          <w:p w14:paraId="5D0A985A" w14:textId="77777777" w:rsidR="005E6668" w:rsidRPr="003F4CEA" w:rsidRDefault="005E6668" w:rsidP="005E6668">
            <w:pPr>
              <w:tabs>
                <w:tab w:val="decimal" w:pos="731"/>
              </w:tabs>
              <w:spacing w:line="380" w:lineRule="atLeast"/>
              <w:ind w:right="11"/>
            </w:pPr>
          </w:p>
        </w:tc>
      </w:tr>
      <w:tr w:rsidR="000C2805" w:rsidRPr="005C2143" w14:paraId="220C011A" w14:textId="77777777" w:rsidTr="00F4258F">
        <w:trPr>
          <w:cantSplit/>
        </w:trPr>
        <w:tc>
          <w:tcPr>
            <w:tcW w:w="3859" w:type="dxa"/>
          </w:tcPr>
          <w:p w14:paraId="237E9543" w14:textId="77777777" w:rsidR="000C2805" w:rsidRPr="003F4CEA" w:rsidRDefault="000C2805" w:rsidP="000C2805">
            <w:pPr>
              <w:spacing w:line="380" w:lineRule="atLeast"/>
              <w:ind w:firstLine="11"/>
            </w:pPr>
            <w:proofErr w:type="gramStart"/>
            <w:r w:rsidRPr="003F4CEA">
              <w:t>At</w:t>
            </w:r>
            <w:proofErr w:type="gramEnd"/>
            <w:r w:rsidRPr="003F4CEA">
              <w:t xml:space="preserve"> 1 April</w:t>
            </w:r>
          </w:p>
        </w:tc>
        <w:tc>
          <w:tcPr>
            <w:tcW w:w="1260" w:type="dxa"/>
          </w:tcPr>
          <w:p w14:paraId="4A30FE6F" w14:textId="183B31B1" w:rsidR="000C2805" w:rsidRPr="00B66FF3" w:rsidRDefault="00565213" w:rsidP="000C2805">
            <w:pPr>
              <w:tabs>
                <w:tab w:val="decimal" w:pos="1039"/>
              </w:tabs>
              <w:spacing w:line="380" w:lineRule="atLeast"/>
              <w:ind w:right="-79"/>
              <w:rPr>
                <w:cs/>
                <w:lang w:bidi="th-TH"/>
              </w:rPr>
            </w:pPr>
            <w:r w:rsidRPr="00565213">
              <w:t>9,207,11</w:t>
            </w:r>
            <w:r w:rsidR="00D7644B">
              <w:t>6</w:t>
            </w:r>
          </w:p>
        </w:tc>
        <w:tc>
          <w:tcPr>
            <w:tcW w:w="180" w:type="dxa"/>
          </w:tcPr>
          <w:p w14:paraId="549DD305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287" w:type="dxa"/>
          </w:tcPr>
          <w:p w14:paraId="45B559D5" w14:textId="77777777" w:rsidR="000C2805" w:rsidRPr="003F4CEA" w:rsidRDefault="000C2805" w:rsidP="000C2805">
            <w:pPr>
              <w:tabs>
                <w:tab w:val="decimal" w:pos="1039"/>
              </w:tabs>
              <w:spacing w:line="380" w:lineRule="atLeast"/>
              <w:ind w:right="-79"/>
            </w:pPr>
            <w:r w:rsidRPr="004A7E01">
              <w:t>7,774,680</w:t>
            </w:r>
          </w:p>
        </w:tc>
        <w:tc>
          <w:tcPr>
            <w:tcW w:w="180" w:type="dxa"/>
          </w:tcPr>
          <w:p w14:paraId="59441340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43" w:type="dxa"/>
            <w:shd w:val="clear" w:color="auto" w:fill="auto"/>
          </w:tcPr>
          <w:p w14:paraId="23A3540C" w14:textId="0ECFBEEC" w:rsidR="000C2805" w:rsidRPr="000B1B87" w:rsidRDefault="000C2805" w:rsidP="000C2805">
            <w:pPr>
              <w:tabs>
                <w:tab w:val="decimal" w:pos="1001"/>
              </w:tabs>
              <w:spacing w:line="380" w:lineRule="atLeast"/>
              <w:ind w:right="-79"/>
            </w:pPr>
            <w:r w:rsidRPr="004A7E01">
              <w:t>770,364</w:t>
            </w:r>
          </w:p>
        </w:tc>
        <w:tc>
          <w:tcPr>
            <w:tcW w:w="180" w:type="dxa"/>
          </w:tcPr>
          <w:p w14:paraId="4BDC0303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70" w:type="dxa"/>
          </w:tcPr>
          <w:p w14:paraId="526C5BD6" w14:textId="77777777" w:rsidR="000C2805" w:rsidRPr="008403BF" w:rsidRDefault="000C2805" w:rsidP="000C2805">
            <w:pPr>
              <w:tabs>
                <w:tab w:val="decimal" w:pos="1001"/>
              </w:tabs>
              <w:spacing w:line="380" w:lineRule="atLeast"/>
              <w:ind w:right="-79"/>
            </w:pPr>
            <w:r w:rsidRPr="004A7E01">
              <w:t>770,364</w:t>
            </w:r>
          </w:p>
        </w:tc>
      </w:tr>
      <w:tr w:rsidR="000C2805" w:rsidRPr="003F4CEA" w14:paraId="656B072E" w14:textId="77777777" w:rsidTr="00F4258F">
        <w:trPr>
          <w:cantSplit/>
        </w:trPr>
        <w:tc>
          <w:tcPr>
            <w:tcW w:w="3859" w:type="dxa"/>
          </w:tcPr>
          <w:p w14:paraId="41930C8D" w14:textId="5546C58E" w:rsidR="000C2805" w:rsidRPr="003F4CEA" w:rsidRDefault="000C2805" w:rsidP="000C2805">
            <w:pPr>
              <w:tabs>
                <w:tab w:val="left" w:pos="704"/>
              </w:tabs>
              <w:spacing w:line="380" w:lineRule="atLeast"/>
              <w:ind w:left="180" w:hanging="169"/>
            </w:pPr>
            <w:r w:rsidRPr="003F4CEA">
              <w:t xml:space="preserve">Share of profit of </w:t>
            </w:r>
            <w:r>
              <w:t>associates</w:t>
            </w:r>
          </w:p>
        </w:tc>
        <w:tc>
          <w:tcPr>
            <w:tcW w:w="1260" w:type="dxa"/>
            <w:shd w:val="clear" w:color="auto" w:fill="auto"/>
          </w:tcPr>
          <w:p w14:paraId="4155495A" w14:textId="0435997B" w:rsidR="000C2805" w:rsidRPr="00B66FF3" w:rsidRDefault="00565213" w:rsidP="000C2805">
            <w:pPr>
              <w:tabs>
                <w:tab w:val="decimal" w:pos="1039"/>
              </w:tabs>
              <w:spacing w:line="380" w:lineRule="atLeast"/>
              <w:ind w:right="-79"/>
            </w:pPr>
            <w:r w:rsidRPr="00565213">
              <w:t>673,699</w:t>
            </w:r>
          </w:p>
        </w:tc>
        <w:tc>
          <w:tcPr>
            <w:tcW w:w="180" w:type="dxa"/>
          </w:tcPr>
          <w:p w14:paraId="7FEBCA26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287" w:type="dxa"/>
          </w:tcPr>
          <w:p w14:paraId="13B70673" w14:textId="77777777" w:rsidR="000C2805" w:rsidRPr="00B9228B" w:rsidRDefault="000C2805" w:rsidP="000C2805">
            <w:pPr>
              <w:tabs>
                <w:tab w:val="decimal" w:pos="1039"/>
              </w:tabs>
              <w:spacing w:line="380" w:lineRule="atLeast"/>
              <w:ind w:right="-79"/>
              <w:rPr>
                <w:lang w:val="en-US" w:bidi="th-TH"/>
              </w:rPr>
            </w:pPr>
            <w:r w:rsidRPr="00283F23">
              <w:t>1,301,740</w:t>
            </w:r>
          </w:p>
        </w:tc>
        <w:tc>
          <w:tcPr>
            <w:tcW w:w="180" w:type="dxa"/>
          </w:tcPr>
          <w:p w14:paraId="6F7F19F4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43" w:type="dxa"/>
            <w:shd w:val="clear" w:color="auto" w:fill="auto"/>
          </w:tcPr>
          <w:p w14:paraId="7A139DF9" w14:textId="52DC2B37" w:rsidR="000C2805" w:rsidRPr="000B1B87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  <w:r>
              <w:t>-</w:t>
            </w:r>
          </w:p>
        </w:tc>
        <w:tc>
          <w:tcPr>
            <w:tcW w:w="180" w:type="dxa"/>
          </w:tcPr>
          <w:p w14:paraId="5DA04EDE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70" w:type="dxa"/>
          </w:tcPr>
          <w:p w14:paraId="69FE8CC3" w14:textId="77777777" w:rsidR="000C2805" w:rsidRPr="008403BF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  <w:r>
              <w:t>-</w:t>
            </w:r>
          </w:p>
        </w:tc>
      </w:tr>
      <w:tr w:rsidR="000C2805" w:rsidRPr="003F4CEA" w14:paraId="0E0A0DD6" w14:textId="77777777" w:rsidTr="00F4258F">
        <w:trPr>
          <w:cantSplit/>
        </w:trPr>
        <w:tc>
          <w:tcPr>
            <w:tcW w:w="3859" w:type="dxa"/>
          </w:tcPr>
          <w:p w14:paraId="55FF5098" w14:textId="77777777" w:rsidR="000C2805" w:rsidRDefault="000C2805" w:rsidP="000C2805">
            <w:pPr>
              <w:spacing w:line="380" w:lineRule="atLeast"/>
              <w:ind w:firstLine="11"/>
            </w:pPr>
            <w:r>
              <w:t>Share of other comprehensive income</w:t>
            </w:r>
          </w:p>
        </w:tc>
        <w:tc>
          <w:tcPr>
            <w:tcW w:w="1260" w:type="dxa"/>
            <w:shd w:val="clear" w:color="auto" w:fill="auto"/>
          </w:tcPr>
          <w:p w14:paraId="3EC3ABBD" w14:textId="77777777" w:rsidR="000C2805" w:rsidRPr="00B66FF3" w:rsidRDefault="000C2805" w:rsidP="000C2805">
            <w:pPr>
              <w:tabs>
                <w:tab w:val="decimal" w:pos="1039"/>
              </w:tabs>
              <w:spacing w:line="380" w:lineRule="atLeast"/>
              <w:ind w:right="-79"/>
            </w:pPr>
          </w:p>
        </w:tc>
        <w:tc>
          <w:tcPr>
            <w:tcW w:w="180" w:type="dxa"/>
          </w:tcPr>
          <w:p w14:paraId="73A0474D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287" w:type="dxa"/>
          </w:tcPr>
          <w:p w14:paraId="66DC4669" w14:textId="77777777" w:rsidR="000C2805" w:rsidRDefault="000C2805" w:rsidP="000C2805">
            <w:pPr>
              <w:tabs>
                <w:tab w:val="decimal" w:pos="1039"/>
              </w:tabs>
              <w:spacing w:line="380" w:lineRule="atLeast"/>
              <w:ind w:right="-79"/>
            </w:pPr>
          </w:p>
        </w:tc>
        <w:tc>
          <w:tcPr>
            <w:tcW w:w="180" w:type="dxa"/>
          </w:tcPr>
          <w:p w14:paraId="2B862AA6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43" w:type="dxa"/>
            <w:shd w:val="clear" w:color="auto" w:fill="auto"/>
          </w:tcPr>
          <w:p w14:paraId="551EE97C" w14:textId="77777777" w:rsidR="000C2805" w:rsidRPr="000B1B87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</w:p>
        </w:tc>
        <w:tc>
          <w:tcPr>
            <w:tcW w:w="180" w:type="dxa"/>
          </w:tcPr>
          <w:p w14:paraId="1DF02951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70" w:type="dxa"/>
          </w:tcPr>
          <w:p w14:paraId="216DD827" w14:textId="77777777" w:rsidR="000C2805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</w:p>
        </w:tc>
      </w:tr>
      <w:tr w:rsidR="000C2805" w:rsidRPr="003F4CEA" w14:paraId="2F6B6C24" w14:textId="77777777" w:rsidTr="00F4258F">
        <w:trPr>
          <w:cantSplit/>
        </w:trPr>
        <w:tc>
          <w:tcPr>
            <w:tcW w:w="3859" w:type="dxa"/>
          </w:tcPr>
          <w:p w14:paraId="32C19107" w14:textId="77777777" w:rsidR="000C2805" w:rsidRPr="003F4CEA" w:rsidRDefault="000C2805" w:rsidP="000C2805">
            <w:pPr>
              <w:spacing w:line="380" w:lineRule="atLeast"/>
              <w:ind w:firstLine="11"/>
            </w:pPr>
            <w:r>
              <w:t xml:space="preserve">   (expense), net of tax</w:t>
            </w:r>
          </w:p>
        </w:tc>
        <w:tc>
          <w:tcPr>
            <w:tcW w:w="1260" w:type="dxa"/>
            <w:shd w:val="clear" w:color="auto" w:fill="auto"/>
          </w:tcPr>
          <w:p w14:paraId="46E57B8E" w14:textId="13ED02ED" w:rsidR="000C2805" w:rsidRPr="00B66FF3" w:rsidRDefault="00565213" w:rsidP="000C2805">
            <w:pPr>
              <w:tabs>
                <w:tab w:val="decimal" w:pos="1039"/>
              </w:tabs>
              <w:spacing w:line="380" w:lineRule="atLeast"/>
              <w:ind w:right="-79"/>
            </w:pPr>
            <w:r w:rsidRPr="00565213">
              <w:t>390,579</w:t>
            </w:r>
          </w:p>
        </w:tc>
        <w:tc>
          <w:tcPr>
            <w:tcW w:w="180" w:type="dxa"/>
          </w:tcPr>
          <w:p w14:paraId="6CC1D166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  <w:rPr>
                <w:cs/>
                <w:lang w:bidi="th-TH"/>
              </w:rPr>
            </w:pPr>
          </w:p>
        </w:tc>
        <w:tc>
          <w:tcPr>
            <w:tcW w:w="1287" w:type="dxa"/>
          </w:tcPr>
          <w:p w14:paraId="628B1596" w14:textId="77777777" w:rsidR="000C2805" w:rsidRDefault="000C2805" w:rsidP="000C2805">
            <w:pPr>
              <w:tabs>
                <w:tab w:val="decimal" w:pos="1039"/>
              </w:tabs>
              <w:spacing w:line="380" w:lineRule="atLeast"/>
              <w:ind w:right="-79"/>
            </w:pPr>
            <w:r w:rsidRPr="00283F23">
              <w:t>(116,743)</w:t>
            </w:r>
          </w:p>
        </w:tc>
        <w:tc>
          <w:tcPr>
            <w:tcW w:w="180" w:type="dxa"/>
          </w:tcPr>
          <w:p w14:paraId="0CC80C1D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43" w:type="dxa"/>
            <w:shd w:val="clear" w:color="auto" w:fill="auto"/>
          </w:tcPr>
          <w:p w14:paraId="7185683C" w14:textId="6372CD42" w:rsidR="000C2805" w:rsidRPr="000B1B87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  <w:r>
              <w:t>-</w:t>
            </w:r>
          </w:p>
        </w:tc>
        <w:tc>
          <w:tcPr>
            <w:tcW w:w="180" w:type="dxa"/>
          </w:tcPr>
          <w:p w14:paraId="25FCAC60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70" w:type="dxa"/>
          </w:tcPr>
          <w:p w14:paraId="696DABF9" w14:textId="77777777" w:rsidR="000C2805" w:rsidRPr="008403BF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  <w:r>
              <w:t>-</w:t>
            </w:r>
          </w:p>
        </w:tc>
      </w:tr>
      <w:tr w:rsidR="000C2805" w:rsidRPr="003F4CEA" w14:paraId="39D4F80F" w14:textId="77777777" w:rsidTr="00F4258F">
        <w:trPr>
          <w:cantSplit/>
        </w:trPr>
        <w:tc>
          <w:tcPr>
            <w:tcW w:w="3859" w:type="dxa"/>
          </w:tcPr>
          <w:p w14:paraId="47205E25" w14:textId="77777777" w:rsidR="000C2805" w:rsidRDefault="000C2805" w:rsidP="000C2805">
            <w:pPr>
              <w:spacing w:line="380" w:lineRule="atLeast"/>
            </w:pPr>
            <w:r>
              <w:t>Dividend income</w:t>
            </w:r>
          </w:p>
        </w:tc>
        <w:tc>
          <w:tcPr>
            <w:tcW w:w="1260" w:type="dxa"/>
            <w:shd w:val="clear" w:color="auto" w:fill="auto"/>
          </w:tcPr>
          <w:p w14:paraId="3FC88CB4" w14:textId="7909A152" w:rsidR="000C2805" w:rsidRPr="00B66FF3" w:rsidRDefault="00565213" w:rsidP="000C2805">
            <w:pPr>
              <w:tabs>
                <w:tab w:val="decimal" w:pos="1039"/>
              </w:tabs>
              <w:spacing w:line="380" w:lineRule="atLeast"/>
              <w:ind w:right="-79"/>
            </w:pPr>
            <w:r w:rsidRPr="00565213">
              <w:t>(25,491)</w:t>
            </w:r>
          </w:p>
        </w:tc>
        <w:tc>
          <w:tcPr>
            <w:tcW w:w="180" w:type="dxa"/>
          </w:tcPr>
          <w:p w14:paraId="0BCAB860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287" w:type="dxa"/>
          </w:tcPr>
          <w:p w14:paraId="7B0FEC53" w14:textId="77777777" w:rsidR="000C2805" w:rsidRPr="0094418C" w:rsidRDefault="000C2805" w:rsidP="000C2805">
            <w:pPr>
              <w:tabs>
                <w:tab w:val="decimal" w:pos="1039"/>
              </w:tabs>
              <w:spacing w:line="380" w:lineRule="atLeast"/>
              <w:ind w:right="-79"/>
            </w:pPr>
            <w:r>
              <w:t>(25,491)</w:t>
            </w:r>
          </w:p>
        </w:tc>
        <w:tc>
          <w:tcPr>
            <w:tcW w:w="180" w:type="dxa"/>
          </w:tcPr>
          <w:p w14:paraId="2CEA27DC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43" w:type="dxa"/>
            <w:shd w:val="clear" w:color="auto" w:fill="auto"/>
          </w:tcPr>
          <w:p w14:paraId="2E07F891" w14:textId="46395144" w:rsidR="000C2805" w:rsidRPr="000B1B87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  <w:r>
              <w:t>-</w:t>
            </w:r>
          </w:p>
        </w:tc>
        <w:tc>
          <w:tcPr>
            <w:tcW w:w="180" w:type="dxa"/>
          </w:tcPr>
          <w:p w14:paraId="02D79DC2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70" w:type="dxa"/>
          </w:tcPr>
          <w:p w14:paraId="24CBCF1B" w14:textId="77777777" w:rsidR="000C2805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  <w:r>
              <w:t>-</w:t>
            </w:r>
          </w:p>
        </w:tc>
      </w:tr>
      <w:tr w:rsidR="000C2805" w:rsidRPr="003F4CEA" w14:paraId="3C5B0EDC" w14:textId="77777777" w:rsidTr="00F4258F">
        <w:trPr>
          <w:cantSplit/>
        </w:trPr>
        <w:tc>
          <w:tcPr>
            <w:tcW w:w="3859" w:type="dxa"/>
          </w:tcPr>
          <w:p w14:paraId="3A3D193D" w14:textId="77777777" w:rsidR="000C2805" w:rsidRPr="003F4CEA" w:rsidRDefault="000C2805" w:rsidP="000C2805">
            <w:pPr>
              <w:spacing w:line="380" w:lineRule="atLeast"/>
              <w:ind w:left="-18" w:firstLine="11"/>
              <w:rPr>
                <w:szCs w:val="22"/>
              </w:rPr>
            </w:pPr>
            <w:r w:rsidRPr="003F4CEA">
              <w:rPr>
                <w:szCs w:val="22"/>
              </w:rPr>
              <w:t>Currency translation differences</w:t>
            </w:r>
          </w:p>
        </w:tc>
        <w:tc>
          <w:tcPr>
            <w:tcW w:w="1260" w:type="dxa"/>
            <w:shd w:val="clear" w:color="auto" w:fill="auto"/>
          </w:tcPr>
          <w:p w14:paraId="54FDFF11" w14:textId="1313D724" w:rsidR="000C2805" w:rsidRPr="00B66FF3" w:rsidRDefault="00565213" w:rsidP="000C2805">
            <w:pPr>
              <w:tabs>
                <w:tab w:val="decimal" w:pos="1039"/>
              </w:tabs>
              <w:spacing w:line="380" w:lineRule="atLeast"/>
              <w:ind w:right="-79"/>
            </w:pPr>
            <w:r w:rsidRPr="00565213">
              <w:t>236,18</w:t>
            </w:r>
            <w:r w:rsidR="00D7644B">
              <w:t>0</w:t>
            </w:r>
          </w:p>
        </w:tc>
        <w:tc>
          <w:tcPr>
            <w:tcW w:w="180" w:type="dxa"/>
          </w:tcPr>
          <w:p w14:paraId="2F2F1B13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287" w:type="dxa"/>
          </w:tcPr>
          <w:p w14:paraId="3D2E70F5" w14:textId="77777777" w:rsidR="000C2805" w:rsidRPr="003F4CEA" w:rsidRDefault="000C2805" w:rsidP="000C2805">
            <w:pPr>
              <w:tabs>
                <w:tab w:val="decimal" w:pos="1039"/>
              </w:tabs>
              <w:spacing w:line="380" w:lineRule="atLeast"/>
              <w:ind w:right="-79"/>
            </w:pPr>
            <w:r w:rsidRPr="00283F23">
              <w:t>(125,963)</w:t>
            </w:r>
          </w:p>
        </w:tc>
        <w:tc>
          <w:tcPr>
            <w:tcW w:w="180" w:type="dxa"/>
          </w:tcPr>
          <w:p w14:paraId="39B044AA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43" w:type="dxa"/>
            <w:shd w:val="clear" w:color="auto" w:fill="auto"/>
          </w:tcPr>
          <w:p w14:paraId="3A47098C" w14:textId="1FEF73F3" w:rsidR="000C2805" w:rsidRPr="000B1B87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  <w:r>
              <w:t>-</w:t>
            </w:r>
          </w:p>
        </w:tc>
        <w:tc>
          <w:tcPr>
            <w:tcW w:w="180" w:type="dxa"/>
          </w:tcPr>
          <w:p w14:paraId="524606E4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70" w:type="dxa"/>
          </w:tcPr>
          <w:p w14:paraId="63833A28" w14:textId="77777777" w:rsidR="000C2805" w:rsidRPr="008403BF" w:rsidRDefault="000C2805" w:rsidP="000C2805">
            <w:pPr>
              <w:tabs>
                <w:tab w:val="decimal" w:pos="731"/>
              </w:tabs>
              <w:spacing w:line="380" w:lineRule="atLeast"/>
              <w:ind w:right="-79"/>
            </w:pPr>
            <w:r>
              <w:t>-</w:t>
            </w:r>
          </w:p>
        </w:tc>
      </w:tr>
      <w:tr w:rsidR="000C2805" w:rsidRPr="003F4CEA" w14:paraId="69B02787" w14:textId="77777777" w:rsidTr="00F4258F">
        <w:trPr>
          <w:cantSplit/>
        </w:trPr>
        <w:tc>
          <w:tcPr>
            <w:tcW w:w="3859" w:type="dxa"/>
          </w:tcPr>
          <w:p w14:paraId="0C55F135" w14:textId="77777777" w:rsidR="000C2805" w:rsidRPr="003F4CEA" w:rsidRDefault="000C2805" w:rsidP="000C2805">
            <w:pPr>
              <w:spacing w:line="380" w:lineRule="atLeast"/>
              <w:ind w:firstLine="11"/>
              <w:rPr>
                <w:b/>
                <w:bCs/>
              </w:rPr>
            </w:pPr>
            <w:proofErr w:type="gramStart"/>
            <w:r w:rsidRPr="003F4CEA">
              <w:rPr>
                <w:b/>
                <w:bCs/>
              </w:rPr>
              <w:t>At</w:t>
            </w:r>
            <w:proofErr w:type="gramEnd"/>
            <w:r w:rsidRPr="003F4CE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30 September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32537" w14:textId="69C1ED0E" w:rsidR="000C2805" w:rsidRPr="00FD66FF" w:rsidRDefault="00565213" w:rsidP="000C2805">
            <w:pPr>
              <w:tabs>
                <w:tab w:val="decimal" w:pos="1039"/>
              </w:tabs>
              <w:spacing w:line="380" w:lineRule="atLeast"/>
              <w:ind w:right="-79"/>
              <w:rPr>
                <w:b/>
                <w:bCs/>
                <w:lang w:val="en-US" w:bidi="th-TH"/>
              </w:rPr>
            </w:pPr>
            <w:r w:rsidRPr="00565213">
              <w:rPr>
                <w:b/>
                <w:bCs/>
                <w:lang w:val="en-US" w:bidi="th-TH"/>
              </w:rPr>
              <w:t>10,482,083</w:t>
            </w:r>
          </w:p>
        </w:tc>
        <w:tc>
          <w:tcPr>
            <w:tcW w:w="180" w:type="dxa"/>
          </w:tcPr>
          <w:p w14:paraId="71879A33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7A3393F4" w14:textId="77777777" w:rsidR="000C2805" w:rsidRPr="003F4CEA" w:rsidRDefault="000C2805" w:rsidP="000C2805">
            <w:pPr>
              <w:tabs>
                <w:tab w:val="decimal" w:pos="1039"/>
              </w:tabs>
              <w:spacing w:line="380" w:lineRule="atLeast"/>
              <w:ind w:right="-79"/>
              <w:rPr>
                <w:b/>
                <w:bCs/>
              </w:rPr>
            </w:pPr>
            <w:r>
              <w:rPr>
                <w:b/>
                <w:bCs/>
                <w:lang w:val="en-US" w:bidi="th-TH"/>
              </w:rPr>
              <w:t>8,808,223</w:t>
            </w:r>
          </w:p>
        </w:tc>
        <w:tc>
          <w:tcPr>
            <w:tcW w:w="180" w:type="dxa"/>
          </w:tcPr>
          <w:p w14:paraId="27BFFA8B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B6690" w14:textId="664E5E44" w:rsidR="000C2805" w:rsidRPr="000B1B87" w:rsidRDefault="000C2805" w:rsidP="000C2805">
            <w:pPr>
              <w:tabs>
                <w:tab w:val="decimal" w:pos="1001"/>
              </w:tabs>
              <w:spacing w:line="380" w:lineRule="atLeast"/>
              <w:ind w:right="-79"/>
              <w:rPr>
                <w:b/>
                <w:bCs/>
              </w:rPr>
            </w:pPr>
            <w:r>
              <w:rPr>
                <w:b/>
                <w:bCs/>
              </w:rPr>
              <w:t>770,364</w:t>
            </w:r>
          </w:p>
        </w:tc>
        <w:tc>
          <w:tcPr>
            <w:tcW w:w="180" w:type="dxa"/>
          </w:tcPr>
          <w:p w14:paraId="699A6166" w14:textId="77777777" w:rsidR="000C2805" w:rsidRPr="003F4CEA" w:rsidRDefault="000C2805" w:rsidP="000C2805">
            <w:pPr>
              <w:tabs>
                <w:tab w:val="decimal" w:pos="765"/>
                <w:tab w:val="decimal" w:pos="1001"/>
              </w:tabs>
              <w:spacing w:line="380" w:lineRule="atLeast"/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978402" w14:textId="77777777" w:rsidR="000C2805" w:rsidRPr="00E161A9" w:rsidRDefault="000C2805" w:rsidP="000C2805">
            <w:pPr>
              <w:tabs>
                <w:tab w:val="decimal" w:pos="1001"/>
              </w:tabs>
              <w:spacing w:line="380" w:lineRule="atLeast"/>
              <w:ind w:right="-79"/>
              <w:rPr>
                <w:b/>
                <w:bCs/>
              </w:rPr>
            </w:pPr>
            <w:r>
              <w:rPr>
                <w:b/>
                <w:bCs/>
              </w:rPr>
              <w:t>770,364</w:t>
            </w:r>
          </w:p>
        </w:tc>
      </w:tr>
    </w:tbl>
    <w:p w14:paraId="25E947FA" w14:textId="77777777" w:rsidR="005E60E9" w:rsidRPr="00381C52" w:rsidRDefault="005E60E9" w:rsidP="005E60E9">
      <w:pPr>
        <w:pStyle w:val="block"/>
        <w:spacing w:after="0" w:line="240" w:lineRule="auto"/>
        <w:ind w:left="0"/>
        <w:jc w:val="both"/>
        <w:rPr>
          <w:i/>
          <w:iCs/>
        </w:rPr>
      </w:pPr>
    </w:p>
    <w:p w14:paraId="017B04CF" w14:textId="77777777" w:rsidR="005E60E9" w:rsidRDefault="009050FD" w:rsidP="005E60E9">
      <w:pPr>
        <w:pStyle w:val="block"/>
        <w:spacing w:after="0" w:line="380" w:lineRule="atLeast"/>
        <w:ind w:left="0" w:firstLine="547"/>
        <w:jc w:val="both"/>
        <w:rPr>
          <w:i/>
          <w:iCs/>
        </w:rPr>
      </w:pPr>
      <w:r w:rsidRPr="00F40E36">
        <w:rPr>
          <w:i/>
          <w:iCs/>
        </w:rPr>
        <w:t>Subsidiary</w:t>
      </w:r>
    </w:p>
    <w:p w14:paraId="67743B82" w14:textId="77777777" w:rsidR="00381C52" w:rsidRPr="00381C52" w:rsidRDefault="00381C52" w:rsidP="00381C52">
      <w:pPr>
        <w:pStyle w:val="block"/>
        <w:spacing w:after="0" w:line="240" w:lineRule="auto"/>
        <w:ind w:left="0"/>
        <w:jc w:val="both"/>
        <w:rPr>
          <w:i/>
          <w:iCs/>
        </w:rPr>
      </w:pPr>
    </w:p>
    <w:p w14:paraId="711BE0E9" w14:textId="77777777" w:rsidR="009050FD" w:rsidRPr="005E60E9" w:rsidRDefault="009050FD" w:rsidP="00381C52">
      <w:pPr>
        <w:pStyle w:val="block"/>
        <w:spacing w:after="0" w:line="276" w:lineRule="auto"/>
        <w:ind w:left="547"/>
        <w:jc w:val="both"/>
        <w:rPr>
          <w:i/>
          <w:iCs/>
        </w:rPr>
      </w:pPr>
      <w:r w:rsidRPr="004A7E01">
        <w:t xml:space="preserve">As at 30 </w:t>
      </w:r>
      <w:r w:rsidR="005E6668">
        <w:t>September</w:t>
      </w:r>
      <w:r w:rsidR="00E718CE" w:rsidRPr="004A7E01">
        <w:t xml:space="preserve"> 202</w:t>
      </w:r>
      <w:r w:rsidR="003120C6">
        <w:rPr>
          <w:lang w:val="en-US" w:bidi="th-TH"/>
        </w:rPr>
        <w:t>3</w:t>
      </w:r>
      <w:r w:rsidR="00D8376C" w:rsidRPr="004A7E01">
        <w:t xml:space="preserve"> and 31 March 202</w:t>
      </w:r>
      <w:r w:rsidR="003120C6">
        <w:t>3</w:t>
      </w:r>
      <w:r w:rsidRPr="004A7E01">
        <w:t>, a</w:t>
      </w:r>
      <w:r w:rsidR="00D8376C" w:rsidRPr="004A7E01">
        <w:t xml:space="preserve"> </w:t>
      </w:r>
      <w:r w:rsidRPr="004A7E01">
        <w:t>subsidiary, Birla Carbon Mexico, S.A. DE C.V.,</w:t>
      </w:r>
      <w:r w:rsidR="00D8376C" w:rsidRPr="004A7E01">
        <w:t xml:space="preserve"> is </w:t>
      </w:r>
      <w:proofErr w:type="gramStart"/>
      <w:r w:rsidR="00D8376C" w:rsidRPr="004A7E01">
        <w:t xml:space="preserve">in </w:t>
      </w:r>
      <w:r w:rsidR="005E60E9">
        <w:t xml:space="preserve"> </w:t>
      </w:r>
      <w:r w:rsidR="00D8376C" w:rsidRPr="004A7E01">
        <w:t>process</w:t>
      </w:r>
      <w:proofErr w:type="gramEnd"/>
      <w:r w:rsidR="00D8376C" w:rsidRPr="004A7E01">
        <w:t xml:space="preserve"> of liquidation.</w:t>
      </w:r>
    </w:p>
    <w:p w14:paraId="55904B85" w14:textId="77777777" w:rsidR="005E60E9" w:rsidRPr="00381C52" w:rsidRDefault="005E60E9" w:rsidP="00381C52">
      <w:pPr>
        <w:spacing w:line="240" w:lineRule="auto"/>
        <w:ind w:left="547"/>
        <w:jc w:val="thaiDistribute"/>
      </w:pPr>
    </w:p>
    <w:p w14:paraId="1BAE1758" w14:textId="77777777" w:rsidR="005E60E9" w:rsidRDefault="0077781C" w:rsidP="005E60E9">
      <w:pPr>
        <w:tabs>
          <w:tab w:val="left" w:pos="540"/>
        </w:tabs>
        <w:spacing w:line="380" w:lineRule="atLeast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D15CE4">
        <w:rPr>
          <w:b/>
          <w:bCs/>
          <w:sz w:val="24"/>
          <w:szCs w:val="24"/>
        </w:rPr>
        <w:tab/>
      </w:r>
      <w:r w:rsidR="00D15CE4" w:rsidRPr="004D0BC1">
        <w:rPr>
          <w:b/>
          <w:bCs/>
          <w:sz w:val="24"/>
          <w:szCs w:val="24"/>
        </w:rPr>
        <w:t xml:space="preserve">Property, </w:t>
      </w:r>
      <w:proofErr w:type="gramStart"/>
      <w:r w:rsidR="00D15CE4" w:rsidRPr="004D0BC1">
        <w:rPr>
          <w:b/>
          <w:bCs/>
          <w:sz w:val="24"/>
          <w:szCs w:val="24"/>
        </w:rPr>
        <w:t>plant</w:t>
      </w:r>
      <w:proofErr w:type="gramEnd"/>
      <w:r w:rsidR="00D15CE4" w:rsidRPr="004D0BC1">
        <w:rPr>
          <w:b/>
          <w:bCs/>
          <w:sz w:val="24"/>
          <w:szCs w:val="24"/>
        </w:rPr>
        <w:t xml:space="preserve"> and equipment</w:t>
      </w:r>
    </w:p>
    <w:p w14:paraId="00C23F46" w14:textId="77777777" w:rsidR="005E60E9" w:rsidRPr="005E60E9" w:rsidRDefault="005E60E9" w:rsidP="005E60E9">
      <w:pPr>
        <w:tabs>
          <w:tab w:val="left" w:pos="540"/>
        </w:tabs>
        <w:spacing w:line="380" w:lineRule="atLeast"/>
        <w:jc w:val="both"/>
        <w:rPr>
          <w:b/>
          <w:bCs/>
          <w:sz w:val="2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3060"/>
      </w:tblGrid>
      <w:tr w:rsidR="005E6668" w:rsidRPr="00CC7335" w14:paraId="0EFF0186" w14:textId="77777777" w:rsidTr="00F4258F">
        <w:trPr>
          <w:cantSplit/>
          <w:tblHeader/>
        </w:trPr>
        <w:tc>
          <w:tcPr>
            <w:tcW w:w="6199" w:type="dxa"/>
            <w:vAlign w:val="bottom"/>
          </w:tcPr>
          <w:p w14:paraId="37020BAA" w14:textId="23F9365A" w:rsidR="005E6668" w:rsidRPr="00CC7335" w:rsidRDefault="00F4258F" w:rsidP="005E6668">
            <w:pPr>
              <w:spacing w:line="380" w:lineRule="atLeast"/>
              <w:ind w:left="281" w:hanging="281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Six</w:t>
            </w:r>
            <w:r w:rsidR="005E6668" w:rsidRPr="0077781C">
              <w:rPr>
                <w:b/>
                <w:bCs/>
                <w:i/>
                <w:iCs/>
                <w:szCs w:val="22"/>
              </w:rPr>
              <w:t xml:space="preserve">-month period ended 30 </w:t>
            </w:r>
            <w:r w:rsidR="005E6668">
              <w:rPr>
                <w:b/>
                <w:bCs/>
                <w:i/>
                <w:iCs/>
                <w:szCs w:val="22"/>
              </w:rPr>
              <w:t>September</w:t>
            </w:r>
            <w:r w:rsidR="005E6668" w:rsidRPr="0077781C">
              <w:rPr>
                <w:b/>
                <w:bCs/>
                <w:i/>
                <w:iCs/>
                <w:szCs w:val="22"/>
              </w:rPr>
              <w:t xml:space="preserve"> 202</w:t>
            </w:r>
            <w:r w:rsidR="005E6668">
              <w:rPr>
                <w:b/>
                <w:bCs/>
                <w:i/>
                <w:iCs/>
                <w:szCs w:val="22"/>
              </w:rPr>
              <w:t>3</w:t>
            </w:r>
          </w:p>
        </w:tc>
        <w:tc>
          <w:tcPr>
            <w:tcW w:w="3060" w:type="dxa"/>
          </w:tcPr>
          <w:p w14:paraId="64864B2E" w14:textId="77777777" w:rsidR="005E6668" w:rsidRPr="00CC7335" w:rsidRDefault="005E6668" w:rsidP="005E6668">
            <w:pPr>
              <w:pStyle w:val="acctmergecolhdg"/>
              <w:spacing w:line="380" w:lineRule="atLeast"/>
              <w:rPr>
                <w:szCs w:val="22"/>
              </w:rPr>
            </w:pPr>
            <w:r w:rsidRPr="00CC7335">
              <w:rPr>
                <w:szCs w:val="22"/>
              </w:rPr>
              <w:t xml:space="preserve">Consolidated and separate financial statements  </w:t>
            </w:r>
          </w:p>
        </w:tc>
      </w:tr>
      <w:tr w:rsidR="00F04925" w:rsidRPr="00CC7335" w14:paraId="1D41F21A" w14:textId="77777777" w:rsidTr="00F4258F">
        <w:trPr>
          <w:cantSplit/>
        </w:trPr>
        <w:tc>
          <w:tcPr>
            <w:tcW w:w="6199" w:type="dxa"/>
          </w:tcPr>
          <w:p w14:paraId="67EA350A" w14:textId="77777777" w:rsidR="00F04925" w:rsidRPr="00CC7335" w:rsidRDefault="00F04925" w:rsidP="00325275">
            <w:pPr>
              <w:spacing w:line="38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3060" w:type="dxa"/>
          </w:tcPr>
          <w:p w14:paraId="1F01A5CA" w14:textId="77777777" w:rsidR="00F04925" w:rsidRPr="00CC7335" w:rsidRDefault="00F04925" w:rsidP="00325275">
            <w:pPr>
              <w:pStyle w:val="acctfourfigures"/>
              <w:spacing w:line="380" w:lineRule="atLeast"/>
              <w:jc w:val="center"/>
              <w:rPr>
                <w:i/>
                <w:iCs/>
                <w:szCs w:val="22"/>
              </w:rPr>
            </w:pPr>
            <w:r w:rsidRPr="00CC7335">
              <w:rPr>
                <w:i/>
                <w:iCs/>
                <w:szCs w:val="22"/>
              </w:rPr>
              <w:t>(</w:t>
            </w:r>
            <w:proofErr w:type="gramStart"/>
            <w:r w:rsidRPr="00CC7335">
              <w:rPr>
                <w:i/>
                <w:iCs/>
                <w:szCs w:val="22"/>
              </w:rPr>
              <w:t>in</w:t>
            </w:r>
            <w:proofErr w:type="gramEnd"/>
            <w:r w:rsidRPr="00CC7335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77781C" w:rsidRPr="00CC7335" w14:paraId="62492333" w14:textId="77777777" w:rsidTr="00F4258F">
        <w:trPr>
          <w:cantSplit/>
        </w:trPr>
        <w:tc>
          <w:tcPr>
            <w:tcW w:w="6199" w:type="dxa"/>
          </w:tcPr>
          <w:p w14:paraId="05F1A05F" w14:textId="77777777" w:rsidR="0077781C" w:rsidRPr="00CC7335" w:rsidRDefault="0077781C" w:rsidP="0077781C">
            <w:pPr>
              <w:spacing w:line="380" w:lineRule="atLeast"/>
              <w:rPr>
                <w:szCs w:val="22"/>
              </w:rPr>
            </w:pPr>
            <w:r w:rsidRPr="00CC7335">
              <w:rPr>
                <w:szCs w:val="22"/>
              </w:rPr>
              <w:t xml:space="preserve">Acquisitions </w:t>
            </w:r>
            <w:r w:rsidR="00B837CF" w:rsidRPr="00CC7335">
              <w:rPr>
                <w:szCs w:val="22"/>
              </w:rPr>
              <w:t xml:space="preserve">and transfers in </w:t>
            </w:r>
            <w:r w:rsidRPr="00CC7335">
              <w:rPr>
                <w:szCs w:val="22"/>
              </w:rPr>
              <w:t>- at cost</w:t>
            </w:r>
          </w:p>
        </w:tc>
        <w:tc>
          <w:tcPr>
            <w:tcW w:w="3060" w:type="dxa"/>
            <w:shd w:val="clear" w:color="auto" w:fill="auto"/>
          </w:tcPr>
          <w:p w14:paraId="21A21695" w14:textId="2CBF9320" w:rsidR="0077781C" w:rsidRPr="00CC7335" w:rsidDel="00977C08" w:rsidRDefault="005E27DE" w:rsidP="0077781C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  <w:r w:rsidRPr="005E27DE">
              <w:rPr>
                <w:szCs w:val="22"/>
              </w:rPr>
              <w:t>893,60</w:t>
            </w:r>
            <w:r w:rsidR="000B2C0B">
              <w:rPr>
                <w:szCs w:val="22"/>
              </w:rPr>
              <w:t>7</w:t>
            </w:r>
          </w:p>
        </w:tc>
      </w:tr>
      <w:tr w:rsidR="00B837CF" w:rsidRPr="00CC7335" w14:paraId="477C2FB8" w14:textId="77777777" w:rsidTr="00F4258F">
        <w:trPr>
          <w:cantSplit/>
        </w:trPr>
        <w:tc>
          <w:tcPr>
            <w:tcW w:w="6199" w:type="dxa"/>
          </w:tcPr>
          <w:p w14:paraId="2AD849E6" w14:textId="77777777" w:rsidR="00B837CF" w:rsidRPr="00CC7335" w:rsidRDefault="00B837CF" w:rsidP="0077781C">
            <w:pPr>
              <w:spacing w:line="380" w:lineRule="atLeast"/>
              <w:rPr>
                <w:szCs w:val="22"/>
              </w:rPr>
            </w:pPr>
            <w:r w:rsidRPr="00CC7335">
              <w:rPr>
                <w:szCs w:val="22"/>
              </w:rPr>
              <w:t xml:space="preserve">Disposals and transfers out </w:t>
            </w:r>
            <w:r w:rsidR="00A94AF6" w:rsidRPr="00CC7335">
              <w:rPr>
                <w:szCs w:val="22"/>
              </w:rPr>
              <w:t>-</w:t>
            </w:r>
            <w:r w:rsidRPr="00CC7335">
              <w:rPr>
                <w:szCs w:val="22"/>
              </w:rPr>
              <w:t xml:space="preserve"> net book value</w:t>
            </w:r>
          </w:p>
        </w:tc>
        <w:tc>
          <w:tcPr>
            <w:tcW w:w="3060" w:type="dxa"/>
            <w:shd w:val="clear" w:color="auto" w:fill="auto"/>
          </w:tcPr>
          <w:p w14:paraId="4697C563" w14:textId="54448281" w:rsidR="00B837CF" w:rsidRPr="00DF31F1" w:rsidDel="00B837CF" w:rsidRDefault="005E27DE" w:rsidP="005E27DE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  <w:lang w:val="en-US" w:bidi="th-TH"/>
              </w:rPr>
            </w:pPr>
            <w:r w:rsidRPr="005E27DE">
              <w:rPr>
                <w:szCs w:val="22"/>
                <w:lang w:val="en-US" w:bidi="th-TH"/>
              </w:rPr>
              <w:t>(13,150)</w:t>
            </w:r>
          </w:p>
        </w:tc>
      </w:tr>
    </w:tbl>
    <w:p w14:paraId="023F8E00" w14:textId="77777777" w:rsidR="00381C52" w:rsidRDefault="00381C52" w:rsidP="00381C52">
      <w:pPr>
        <w:tabs>
          <w:tab w:val="left" w:pos="540"/>
        </w:tabs>
        <w:spacing w:line="380" w:lineRule="atLeast"/>
        <w:jc w:val="both"/>
        <w:rPr>
          <w:b/>
          <w:bCs/>
          <w:sz w:val="24"/>
          <w:szCs w:val="24"/>
        </w:rPr>
      </w:pPr>
    </w:p>
    <w:p w14:paraId="5B37358B" w14:textId="77777777" w:rsidR="005E5761" w:rsidRPr="001735D2" w:rsidRDefault="0077781C" w:rsidP="00657303">
      <w:pPr>
        <w:tabs>
          <w:tab w:val="left" w:pos="540"/>
        </w:tabs>
        <w:spacing w:line="380" w:lineRule="atLeast"/>
        <w:jc w:val="both"/>
        <w:outlineLvl w:val="0"/>
        <w:rPr>
          <w:b/>
          <w:bCs/>
          <w:sz w:val="24"/>
          <w:szCs w:val="30"/>
        </w:rPr>
      </w:pPr>
      <w:r>
        <w:rPr>
          <w:b/>
          <w:bCs/>
          <w:sz w:val="24"/>
          <w:szCs w:val="24"/>
        </w:rPr>
        <w:lastRenderedPageBreak/>
        <w:t>5</w:t>
      </w:r>
      <w:r w:rsidR="005E5761">
        <w:rPr>
          <w:b/>
          <w:bCs/>
          <w:sz w:val="24"/>
          <w:szCs w:val="24"/>
        </w:rPr>
        <w:tab/>
      </w:r>
      <w:r w:rsidR="00D63866">
        <w:rPr>
          <w:b/>
          <w:bCs/>
          <w:sz w:val="24"/>
          <w:szCs w:val="30"/>
        </w:rPr>
        <w:t>S</w:t>
      </w:r>
      <w:r w:rsidR="005E5761">
        <w:rPr>
          <w:b/>
          <w:bCs/>
          <w:sz w:val="24"/>
          <w:szCs w:val="30"/>
        </w:rPr>
        <w:t>egment</w:t>
      </w:r>
      <w:r w:rsidR="00D63866">
        <w:rPr>
          <w:b/>
          <w:bCs/>
          <w:sz w:val="24"/>
          <w:szCs w:val="30"/>
        </w:rPr>
        <w:t xml:space="preserve"> information</w:t>
      </w:r>
      <w:r w:rsidR="001735D2" w:rsidRPr="001735D2">
        <w:rPr>
          <w:b/>
          <w:bCs/>
          <w:sz w:val="24"/>
          <w:szCs w:val="30"/>
        </w:rPr>
        <w:t xml:space="preserve"> and disaggregation of revenue</w:t>
      </w:r>
    </w:p>
    <w:p w14:paraId="700E0164" w14:textId="77777777" w:rsidR="005E5761" w:rsidRPr="006B0963" w:rsidRDefault="005E5761" w:rsidP="0016752F">
      <w:pPr>
        <w:tabs>
          <w:tab w:val="left" w:pos="540"/>
        </w:tabs>
        <w:spacing w:line="380" w:lineRule="atLeast"/>
        <w:ind w:left="540"/>
        <w:jc w:val="both"/>
        <w:rPr>
          <w:sz w:val="20"/>
        </w:rPr>
      </w:pPr>
    </w:p>
    <w:p w14:paraId="64585FBF" w14:textId="03528D77" w:rsidR="004F4BF7" w:rsidRPr="004F4BF7" w:rsidRDefault="004F4BF7" w:rsidP="004F4BF7">
      <w:pPr>
        <w:spacing w:line="360" w:lineRule="auto"/>
        <w:ind w:left="540" w:right="-7"/>
        <w:jc w:val="thaiDistribute"/>
        <w:rPr>
          <w:szCs w:val="22"/>
        </w:rPr>
      </w:pPr>
      <w:r w:rsidRPr="004F4BF7">
        <w:rPr>
          <w:szCs w:val="22"/>
        </w:rPr>
        <w:t xml:space="preserve">The internal operating performance information regularly reviewed by the </w:t>
      </w:r>
      <w:r w:rsidR="00E62B06">
        <w:rPr>
          <w:szCs w:val="22"/>
        </w:rPr>
        <w:t>Company’s management</w:t>
      </w:r>
      <w:r w:rsidRPr="004F4BF7">
        <w:rPr>
          <w:szCs w:val="22"/>
        </w:rPr>
        <w:t xml:space="preserve"> is presented on a fully aggregated basis. The </w:t>
      </w:r>
      <w:r w:rsidR="00E62B06">
        <w:rPr>
          <w:szCs w:val="22"/>
        </w:rPr>
        <w:t>management</w:t>
      </w:r>
      <w:r w:rsidRPr="004F4BF7">
        <w:rPr>
          <w:szCs w:val="22"/>
        </w:rPr>
        <w:t xml:space="preserve"> do</w:t>
      </w:r>
      <w:r w:rsidR="0046458D">
        <w:rPr>
          <w:szCs w:val="22"/>
        </w:rPr>
        <w:t>es</w:t>
      </w:r>
      <w:r w:rsidRPr="004F4BF7">
        <w:rPr>
          <w:szCs w:val="22"/>
        </w:rPr>
        <w:t xml:space="preserve"> not review any disaggregated operating performance information. As a result, the Company identifie</w:t>
      </w:r>
      <w:r w:rsidR="00907016">
        <w:rPr>
          <w:szCs w:val="22"/>
        </w:rPr>
        <w:t>s</w:t>
      </w:r>
      <w:r w:rsidRPr="004F4BF7">
        <w:rPr>
          <w:szCs w:val="22"/>
        </w:rPr>
        <w:t xml:space="preserve"> the overall entity as </w:t>
      </w:r>
      <w:r w:rsidR="005E60E9">
        <w:rPr>
          <w:szCs w:val="22"/>
        </w:rPr>
        <w:t>one</w:t>
      </w:r>
      <w:r w:rsidRPr="004F4BF7">
        <w:rPr>
          <w:szCs w:val="22"/>
        </w:rPr>
        <w:t xml:space="preserve"> operating and report</w:t>
      </w:r>
      <w:r w:rsidR="006B0963">
        <w:rPr>
          <w:szCs w:val="22"/>
        </w:rPr>
        <w:t>ing</w:t>
      </w:r>
      <w:r w:rsidRPr="004F4BF7">
        <w:rPr>
          <w:szCs w:val="22"/>
        </w:rPr>
        <w:t xml:space="preserve"> segment.</w:t>
      </w:r>
    </w:p>
    <w:p w14:paraId="2D5E1D7F" w14:textId="77777777" w:rsidR="0095342E" w:rsidRPr="006B0963" w:rsidRDefault="0095342E" w:rsidP="00CE4D21">
      <w:pPr>
        <w:spacing w:line="360" w:lineRule="auto"/>
        <w:ind w:left="540" w:right="-7"/>
        <w:jc w:val="both"/>
        <w:rPr>
          <w:sz w:val="20"/>
        </w:rPr>
      </w:pPr>
    </w:p>
    <w:p w14:paraId="0E9E5553" w14:textId="77777777" w:rsidR="00EC0AC9" w:rsidRPr="00CC7335" w:rsidRDefault="0095342E" w:rsidP="00CE4D21">
      <w:pPr>
        <w:spacing w:line="360" w:lineRule="auto"/>
        <w:ind w:left="540" w:right="-7"/>
        <w:jc w:val="both"/>
      </w:pPr>
      <w:r w:rsidRPr="00CC7335">
        <w:t xml:space="preserve">The </w:t>
      </w:r>
      <w:r w:rsidR="00E62B06">
        <w:t xml:space="preserve">single </w:t>
      </w:r>
      <w:r w:rsidRPr="00CC7335">
        <w:t xml:space="preserve">segment's performance is measured based on profit before </w:t>
      </w:r>
      <w:r w:rsidR="00E62B06">
        <w:t xml:space="preserve">depreciation, </w:t>
      </w:r>
      <w:proofErr w:type="gramStart"/>
      <w:r w:rsidR="00E62B06">
        <w:t>interest</w:t>
      </w:r>
      <w:proofErr w:type="gramEnd"/>
      <w:r w:rsidR="00E62B06">
        <w:t xml:space="preserve"> and </w:t>
      </w:r>
      <w:r w:rsidRPr="00CC7335">
        <w:t xml:space="preserve">tax, as included in the internal management reports that are reviewed by the </w:t>
      </w:r>
      <w:r w:rsidR="00E62B06">
        <w:t>management</w:t>
      </w:r>
      <w:r w:rsidRPr="00CC7335">
        <w:t xml:space="preserve">. </w:t>
      </w:r>
    </w:p>
    <w:p w14:paraId="6B3C0FDD" w14:textId="77777777" w:rsidR="0095342E" w:rsidRPr="006B0963" w:rsidRDefault="0095342E" w:rsidP="00CE4D21">
      <w:pPr>
        <w:spacing w:line="360" w:lineRule="auto"/>
        <w:ind w:left="540" w:right="-7"/>
        <w:jc w:val="both"/>
        <w:rPr>
          <w:sz w:val="20"/>
        </w:rPr>
      </w:pPr>
    </w:p>
    <w:p w14:paraId="7A3992C2" w14:textId="32964A33" w:rsidR="00CE4D21" w:rsidRPr="00CC7335" w:rsidRDefault="00CE4D21" w:rsidP="00CE4D21">
      <w:pPr>
        <w:spacing w:line="360" w:lineRule="auto"/>
        <w:ind w:left="540" w:right="-7"/>
        <w:jc w:val="both"/>
      </w:pPr>
      <w:r w:rsidRPr="00CC7335">
        <w:t xml:space="preserve">The Company operates manufacturing facilities and sales offices only in Thailand. </w:t>
      </w:r>
      <w:r w:rsidRPr="00CC7335">
        <w:rPr>
          <w:szCs w:val="22"/>
        </w:rPr>
        <w:t>Timing of revenue recognition is at a point of time.</w:t>
      </w:r>
    </w:p>
    <w:p w14:paraId="0DC017E3" w14:textId="77777777" w:rsidR="00CE4D21" w:rsidRPr="006B0963" w:rsidRDefault="00CE4D21" w:rsidP="00CE4D21">
      <w:pPr>
        <w:spacing w:line="240" w:lineRule="exact"/>
        <w:ind w:left="547"/>
        <w:rPr>
          <w:sz w:val="20"/>
        </w:rPr>
      </w:pPr>
    </w:p>
    <w:p w14:paraId="1D61193D" w14:textId="77777777" w:rsidR="00CE4D21" w:rsidRPr="00CC7335" w:rsidRDefault="00CE4D21" w:rsidP="00CE4D21">
      <w:pPr>
        <w:tabs>
          <w:tab w:val="left" w:pos="540"/>
        </w:tabs>
        <w:spacing w:line="380" w:lineRule="atLeast"/>
        <w:ind w:left="540"/>
        <w:jc w:val="both"/>
        <w:rPr>
          <w:szCs w:val="22"/>
        </w:rPr>
      </w:pPr>
      <w:r w:rsidRPr="00CC7335">
        <w:t xml:space="preserve">In presenting information </w:t>
      </w:r>
      <w:proofErr w:type="gramStart"/>
      <w:r w:rsidRPr="00CC7335">
        <w:t>on the basis of</w:t>
      </w:r>
      <w:proofErr w:type="gramEnd"/>
      <w:r w:rsidRPr="00CC7335">
        <w:t xml:space="preserve"> geographical information, revenue is based on the geographical location of customers.</w:t>
      </w:r>
    </w:p>
    <w:p w14:paraId="3111EE5C" w14:textId="77777777" w:rsidR="005E6668" w:rsidRDefault="005E6668" w:rsidP="005E6668">
      <w:pPr>
        <w:tabs>
          <w:tab w:val="left" w:pos="540"/>
        </w:tabs>
        <w:spacing w:line="380" w:lineRule="atLeast"/>
        <w:ind w:left="540"/>
        <w:jc w:val="both"/>
        <w:rPr>
          <w:szCs w:val="22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440"/>
        <w:gridCol w:w="270"/>
        <w:gridCol w:w="1350"/>
      </w:tblGrid>
      <w:tr w:rsidR="005E6668" w:rsidRPr="00986083" w14:paraId="469A6773" w14:textId="77777777" w:rsidTr="00F4258F">
        <w:trPr>
          <w:cantSplit/>
          <w:tblHeader/>
        </w:trPr>
        <w:tc>
          <w:tcPr>
            <w:tcW w:w="6199" w:type="dxa"/>
            <w:vAlign w:val="bottom"/>
          </w:tcPr>
          <w:p w14:paraId="17F217EA" w14:textId="77777777" w:rsidR="005E6668" w:rsidRPr="0077781C" w:rsidRDefault="005E6668" w:rsidP="00DE657E">
            <w:pPr>
              <w:spacing w:line="380" w:lineRule="atLeast"/>
              <w:ind w:left="281" w:hanging="281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3060" w:type="dxa"/>
            <w:gridSpan w:val="3"/>
          </w:tcPr>
          <w:p w14:paraId="3D8C3357" w14:textId="77777777" w:rsidR="005E6668" w:rsidRPr="00986083" w:rsidRDefault="005E6668" w:rsidP="00DE657E">
            <w:pPr>
              <w:pStyle w:val="acctmergecolhdg"/>
              <w:spacing w:line="380" w:lineRule="atLeast"/>
              <w:rPr>
                <w:szCs w:val="22"/>
              </w:rPr>
            </w:pPr>
            <w:r w:rsidRPr="00986083">
              <w:rPr>
                <w:szCs w:val="22"/>
              </w:rPr>
              <w:t xml:space="preserve">Consolidated and separate financial statements  </w:t>
            </w:r>
          </w:p>
        </w:tc>
      </w:tr>
      <w:tr w:rsidR="005E6668" w:rsidRPr="00537CB0" w14:paraId="1BFDC44A" w14:textId="77777777" w:rsidTr="00F4258F">
        <w:trPr>
          <w:cantSplit/>
        </w:trPr>
        <w:tc>
          <w:tcPr>
            <w:tcW w:w="6199" w:type="dxa"/>
          </w:tcPr>
          <w:p w14:paraId="2C7F6E43" w14:textId="0987E328" w:rsidR="005E6668" w:rsidRPr="00537CB0" w:rsidRDefault="0037729A" w:rsidP="00DE657E">
            <w:pPr>
              <w:spacing w:line="380" w:lineRule="atLeast"/>
              <w:rPr>
                <w:b/>
                <w:b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S</w:t>
            </w:r>
            <w:r w:rsidR="005E6668">
              <w:rPr>
                <w:b/>
                <w:bCs/>
                <w:i/>
                <w:iCs/>
                <w:szCs w:val="22"/>
              </w:rPr>
              <w:t>ix</w:t>
            </w:r>
            <w:r w:rsidR="005E6668" w:rsidRPr="0077781C">
              <w:rPr>
                <w:b/>
                <w:bCs/>
                <w:i/>
                <w:iCs/>
                <w:szCs w:val="22"/>
              </w:rPr>
              <w:t xml:space="preserve">-month period ended 30 </w:t>
            </w:r>
            <w:r w:rsidR="005E6668"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1440" w:type="dxa"/>
          </w:tcPr>
          <w:p w14:paraId="2FB5BEC2" w14:textId="77777777" w:rsidR="005E6668" w:rsidRPr="00537CB0" w:rsidRDefault="005E6668" w:rsidP="00DE657E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szCs w:val="22"/>
              </w:rPr>
            </w:pPr>
            <w:r w:rsidRPr="00537CB0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6A63D7B7" w14:textId="77777777" w:rsidR="005E6668" w:rsidRPr="00537CB0" w:rsidRDefault="005E6668" w:rsidP="00DE657E">
            <w:pPr>
              <w:pStyle w:val="acctfourfigures"/>
              <w:spacing w:line="380" w:lineRule="atLeast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13576D03" w14:textId="77777777" w:rsidR="005E6668" w:rsidRPr="00537CB0" w:rsidRDefault="005E6668" w:rsidP="00DE657E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</w:tr>
      <w:tr w:rsidR="005E6668" w:rsidRPr="00986083" w14:paraId="2015FE35" w14:textId="77777777" w:rsidTr="00F4258F">
        <w:trPr>
          <w:cantSplit/>
        </w:trPr>
        <w:tc>
          <w:tcPr>
            <w:tcW w:w="6199" w:type="dxa"/>
          </w:tcPr>
          <w:p w14:paraId="71600733" w14:textId="77777777" w:rsidR="005E6668" w:rsidRPr="00986083" w:rsidRDefault="005E6668" w:rsidP="00DE657E">
            <w:pPr>
              <w:spacing w:line="38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3060" w:type="dxa"/>
            <w:gridSpan w:val="3"/>
          </w:tcPr>
          <w:p w14:paraId="0C0111D6" w14:textId="77777777" w:rsidR="005E6668" w:rsidRPr="00986083" w:rsidRDefault="005E6668" w:rsidP="00DE657E">
            <w:pPr>
              <w:pStyle w:val="acctfourfigures"/>
              <w:spacing w:line="380" w:lineRule="atLeast"/>
              <w:jc w:val="center"/>
              <w:rPr>
                <w:i/>
                <w:iCs/>
                <w:szCs w:val="22"/>
              </w:rPr>
            </w:pPr>
            <w:r w:rsidRPr="00986083">
              <w:rPr>
                <w:i/>
                <w:iCs/>
                <w:szCs w:val="22"/>
              </w:rPr>
              <w:t>(</w:t>
            </w:r>
            <w:proofErr w:type="gramStart"/>
            <w:r w:rsidRPr="00986083">
              <w:rPr>
                <w:i/>
                <w:iCs/>
                <w:szCs w:val="22"/>
              </w:rPr>
              <w:t>in</w:t>
            </w:r>
            <w:proofErr w:type="gramEnd"/>
            <w:r w:rsidRPr="00986083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5E6668" w:rsidRPr="000D2B20" w14:paraId="498823F4" w14:textId="77777777" w:rsidTr="00F4258F">
        <w:trPr>
          <w:cantSplit/>
        </w:trPr>
        <w:tc>
          <w:tcPr>
            <w:tcW w:w="6199" w:type="dxa"/>
          </w:tcPr>
          <w:p w14:paraId="06C60B54" w14:textId="77777777" w:rsidR="005E6668" w:rsidRPr="00537CB0" w:rsidRDefault="005E6668" w:rsidP="00DE657E">
            <w:pPr>
              <w:spacing w:line="380" w:lineRule="atLeast"/>
              <w:rPr>
                <w:b/>
                <w:bCs/>
                <w:szCs w:val="22"/>
              </w:rPr>
            </w:pPr>
            <w:r w:rsidRPr="00537CB0">
              <w:rPr>
                <w:b/>
                <w:bCs/>
                <w:szCs w:val="22"/>
              </w:rPr>
              <w:t>Geographical information</w:t>
            </w:r>
          </w:p>
        </w:tc>
        <w:tc>
          <w:tcPr>
            <w:tcW w:w="1440" w:type="dxa"/>
          </w:tcPr>
          <w:p w14:paraId="76AD4158" w14:textId="77777777" w:rsidR="005E6668" w:rsidRPr="000D2B20" w:rsidDel="00977C08" w:rsidRDefault="005E6668" w:rsidP="00DE657E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szCs w:val="22"/>
              </w:rPr>
            </w:pPr>
          </w:p>
        </w:tc>
        <w:tc>
          <w:tcPr>
            <w:tcW w:w="270" w:type="dxa"/>
          </w:tcPr>
          <w:p w14:paraId="6FB0D722" w14:textId="77777777" w:rsidR="005E6668" w:rsidRPr="000D2B20" w:rsidDel="00977C08" w:rsidRDefault="005E6668" w:rsidP="00DE657E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E3A3174" w14:textId="77777777" w:rsidR="005E6668" w:rsidRPr="000D2B20" w:rsidDel="00977C08" w:rsidRDefault="005E6668" w:rsidP="00DE657E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szCs w:val="22"/>
              </w:rPr>
            </w:pPr>
          </w:p>
        </w:tc>
      </w:tr>
      <w:tr w:rsidR="00276C15" w:rsidRPr="000D2B20" w14:paraId="02ED8711" w14:textId="77777777" w:rsidTr="00F4258F">
        <w:trPr>
          <w:cantSplit/>
        </w:trPr>
        <w:tc>
          <w:tcPr>
            <w:tcW w:w="6199" w:type="dxa"/>
          </w:tcPr>
          <w:p w14:paraId="06D82860" w14:textId="77777777" w:rsidR="00276C15" w:rsidRDefault="00276C15" w:rsidP="00276C15">
            <w:pPr>
              <w:spacing w:line="380" w:lineRule="atLeast"/>
              <w:rPr>
                <w:szCs w:val="22"/>
              </w:rPr>
            </w:pPr>
            <w:r w:rsidRPr="003F4CEA">
              <w:t>Thailand</w:t>
            </w:r>
          </w:p>
        </w:tc>
        <w:tc>
          <w:tcPr>
            <w:tcW w:w="1440" w:type="dxa"/>
          </w:tcPr>
          <w:p w14:paraId="2D91B175" w14:textId="54F6A216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szCs w:val="22"/>
              </w:rPr>
            </w:pPr>
            <w:r w:rsidRPr="008A6843">
              <w:t xml:space="preserve"> 4,750,954 </w:t>
            </w:r>
          </w:p>
        </w:tc>
        <w:tc>
          <w:tcPr>
            <w:tcW w:w="270" w:type="dxa"/>
          </w:tcPr>
          <w:p w14:paraId="4951B364" w14:textId="77777777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E5BCDA8" w14:textId="223A3703" w:rsidR="00276C15" w:rsidRDefault="00276C15" w:rsidP="00276C15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szCs w:val="22"/>
              </w:rPr>
            </w:pPr>
            <w:r w:rsidRPr="00BD58A0">
              <w:t xml:space="preserve"> 5,028,167 </w:t>
            </w:r>
          </w:p>
        </w:tc>
      </w:tr>
      <w:tr w:rsidR="00276C15" w:rsidRPr="000D2B20" w14:paraId="2E5EE891" w14:textId="77777777" w:rsidTr="00F4258F">
        <w:trPr>
          <w:cantSplit/>
        </w:trPr>
        <w:tc>
          <w:tcPr>
            <w:tcW w:w="6199" w:type="dxa"/>
          </w:tcPr>
          <w:p w14:paraId="63120772" w14:textId="77777777" w:rsidR="00276C15" w:rsidRDefault="00276C15" w:rsidP="00276C15">
            <w:pPr>
              <w:spacing w:line="380" w:lineRule="atLeast"/>
              <w:rPr>
                <w:szCs w:val="22"/>
              </w:rPr>
            </w:pPr>
            <w:r>
              <w:t>Vietnam</w:t>
            </w:r>
          </w:p>
        </w:tc>
        <w:tc>
          <w:tcPr>
            <w:tcW w:w="1440" w:type="dxa"/>
          </w:tcPr>
          <w:p w14:paraId="45B49288" w14:textId="01931FDA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szCs w:val="22"/>
              </w:rPr>
            </w:pPr>
            <w:r w:rsidRPr="008A6843">
              <w:t xml:space="preserve"> 470,526 </w:t>
            </w:r>
          </w:p>
        </w:tc>
        <w:tc>
          <w:tcPr>
            <w:tcW w:w="270" w:type="dxa"/>
          </w:tcPr>
          <w:p w14:paraId="3B663762" w14:textId="77777777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B678B7C" w14:textId="49A07E06" w:rsidR="00276C15" w:rsidRDefault="00276C15" w:rsidP="00276C15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szCs w:val="22"/>
              </w:rPr>
            </w:pPr>
            <w:r w:rsidRPr="00BD58A0">
              <w:t xml:space="preserve"> 189,430 </w:t>
            </w:r>
          </w:p>
        </w:tc>
      </w:tr>
      <w:tr w:rsidR="00276C15" w:rsidRPr="000D2B20" w14:paraId="649C79AB" w14:textId="77777777" w:rsidTr="00F4258F">
        <w:trPr>
          <w:cantSplit/>
        </w:trPr>
        <w:tc>
          <w:tcPr>
            <w:tcW w:w="6199" w:type="dxa"/>
          </w:tcPr>
          <w:p w14:paraId="1610246A" w14:textId="77777777" w:rsidR="00276C15" w:rsidRDefault="00276C15" w:rsidP="00276C15">
            <w:pPr>
              <w:spacing w:line="380" w:lineRule="atLeast"/>
              <w:rPr>
                <w:szCs w:val="22"/>
              </w:rPr>
            </w:pPr>
            <w:r w:rsidRPr="003F4CEA">
              <w:t>Japan</w:t>
            </w:r>
          </w:p>
        </w:tc>
        <w:tc>
          <w:tcPr>
            <w:tcW w:w="1440" w:type="dxa"/>
          </w:tcPr>
          <w:p w14:paraId="0451A890" w14:textId="335DA540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szCs w:val="22"/>
              </w:rPr>
            </w:pPr>
            <w:r w:rsidRPr="008A6843">
              <w:t xml:space="preserve"> 406,652 </w:t>
            </w:r>
          </w:p>
        </w:tc>
        <w:tc>
          <w:tcPr>
            <w:tcW w:w="270" w:type="dxa"/>
          </w:tcPr>
          <w:p w14:paraId="4BBC5CAD" w14:textId="77777777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43C33D0" w14:textId="47981F5C" w:rsidR="00276C15" w:rsidRDefault="00276C15" w:rsidP="00276C15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szCs w:val="22"/>
              </w:rPr>
            </w:pPr>
            <w:r w:rsidRPr="00BD58A0">
              <w:t xml:space="preserve"> 684,707 </w:t>
            </w:r>
          </w:p>
        </w:tc>
      </w:tr>
      <w:tr w:rsidR="00276C15" w:rsidRPr="000D2B20" w14:paraId="251265E4" w14:textId="77777777" w:rsidTr="00F4258F">
        <w:trPr>
          <w:cantSplit/>
        </w:trPr>
        <w:tc>
          <w:tcPr>
            <w:tcW w:w="6199" w:type="dxa"/>
          </w:tcPr>
          <w:p w14:paraId="3B9FE4EF" w14:textId="77777777" w:rsidR="00276C15" w:rsidRPr="003F4CEA" w:rsidRDefault="00276C15" w:rsidP="00276C15">
            <w:pPr>
              <w:spacing w:line="380" w:lineRule="atLeast"/>
            </w:pPr>
            <w:r w:rsidRPr="000A7C79">
              <w:t>Philippines</w:t>
            </w:r>
          </w:p>
        </w:tc>
        <w:tc>
          <w:tcPr>
            <w:tcW w:w="1440" w:type="dxa"/>
          </w:tcPr>
          <w:p w14:paraId="001E6DE2" w14:textId="59C35B0B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szCs w:val="22"/>
              </w:rPr>
            </w:pPr>
            <w:r w:rsidRPr="008A6843">
              <w:t xml:space="preserve"> 289,280 </w:t>
            </w:r>
          </w:p>
        </w:tc>
        <w:tc>
          <w:tcPr>
            <w:tcW w:w="270" w:type="dxa"/>
          </w:tcPr>
          <w:p w14:paraId="2A6A2E66" w14:textId="77777777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682DAD8" w14:textId="0D9A11E7" w:rsidR="00276C15" w:rsidRDefault="00276C15" w:rsidP="00276C15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szCs w:val="22"/>
              </w:rPr>
            </w:pPr>
            <w:r w:rsidRPr="00BD58A0">
              <w:t xml:space="preserve"> 263,172 </w:t>
            </w:r>
          </w:p>
        </w:tc>
      </w:tr>
      <w:tr w:rsidR="00276C15" w:rsidRPr="000D2B20" w14:paraId="4A420834" w14:textId="77777777" w:rsidTr="00F4258F">
        <w:trPr>
          <w:cantSplit/>
        </w:trPr>
        <w:tc>
          <w:tcPr>
            <w:tcW w:w="6199" w:type="dxa"/>
          </w:tcPr>
          <w:p w14:paraId="1FBECEE4" w14:textId="77777777" w:rsidR="00276C15" w:rsidRDefault="00276C15" w:rsidP="00276C15">
            <w:pPr>
              <w:spacing w:line="380" w:lineRule="atLeast"/>
              <w:rPr>
                <w:szCs w:val="22"/>
              </w:rPr>
            </w:pPr>
            <w:r w:rsidRPr="003F4CEA">
              <w:t>Indonesia</w:t>
            </w:r>
          </w:p>
        </w:tc>
        <w:tc>
          <w:tcPr>
            <w:tcW w:w="1440" w:type="dxa"/>
          </w:tcPr>
          <w:p w14:paraId="7613C2C3" w14:textId="2EDB34F4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szCs w:val="22"/>
              </w:rPr>
            </w:pPr>
            <w:r w:rsidRPr="008A6843">
              <w:t xml:space="preserve"> 196,354 </w:t>
            </w:r>
          </w:p>
        </w:tc>
        <w:tc>
          <w:tcPr>
            <w:tcW w:w="270" w:type="dxa"/>
          </w:tcPr>
          <w:p w14:paraId="6F23AD0C" w14:textId="77777777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6B28917" w14:textId="1FF2F68B" w:rsidR="00276C15" w:rsidRDefault="00276C15" w:rsidP="00276C15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szCs w:val="22"/>
              </w:rPr>
            </w:pPr>
            <w:r w:rsidRPr="00BD58A0">
              <w:t xml:space="preserve"> 229,180 </w:t>
            </w:r>
          </w:p>
        </w:tc>
      </w:tr>
      <w:tr w:rsidR="00276C15" w:rsidRPr="000D2B20" w14:paraId="032700F8" w14:textId="77777777" w:rsidTr="00F4258F">
        <w:trPr>
          <w:cantSplit/>
        </w:trPr>
        <w:tc>
          <w:tcPr>
            <w:tcW w:w="6199" w:type="dxa"/>
          </w:tcPr>
          <w:p w14:paraId="7C0CA8B5" w14:textId="77777777" w:rsidR="00276C15" w:rsidRPr="000A7C79" w:rsidRDefault="00276C15" w:rsidP="00276C15">
            <w:pPr>
              <w:spacing w:line="380" w:lineRule="atLeast"/>
            </w:pPr>
            <w:r>
              <w:t>Malaysia</w:t>
            </w:r>
          </w:p>
        </w:tc>
        <w:tc>
          <w:tcPr>
            <w:tcW w:w="1440" w:type="dxa"/>
          </w:tcPr>
          <w:p w14:paraId="0CB114A1" w14:textId="3A7FF6B0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szCs w:val="22"/>
              </w:rPr>
            </w:pPr>
            <w:r w:rsidRPr="008A6843">
              <w:t xml:space="preserve"> 129,024 </w:t>
            </w:r>
          </w:p>
        </w:tc>
        <w:tc>
          <w:tcPr>
            <w:tcW w:w="270" w:type="dxa"/>
          </w:tcPr>
          <w:p w14:paraId="0071151F" w14:textId="77777777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D43F552" w14:textId="712163BD" w:rsidR="00276C15" w:rsidRDefault="00276C15" w:rsidP="00276C15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szCs w:val="22"/>
              </w:rPr>
            </w:pPr>
            <w:r w:rsidRPr="00BD58A0">
              <w:t xml:space="preserve"> 247,060 </w:t>
            </w:r>
          </w:p>
        </w:tc>
      </w:tr>
      <w:tr w:rsidR="00276C15" w:rsidRPr="000D2B20" w14:paraId="5F4FF104" w14:textId="77777777" w:rsidTr="00F4258F">
        <w:trPr>
          <w:cantSplit/>
        </w:trPr>
        <w:tc>
          <w:tcPr>
            <w:tcW w:w="6199" w:type="dxa"/>
          </w:tcPr>
          <w:p w14:paraId="54017251" w14:textId="77777777" w:rsidR="00276C15" w:rsidRDefault="00276C15" w:rsidP="00276C15">
            <w:pPr>
              <w:spacing w:line="380" w:lineRule="atLeast"/>
              <w:rPr>
                <w:szCs w:val="22"/>
              </w:rPr>
            </w:pPr>
            <w:r w:rsidRPr="003F4CEA">
              <w:t>Other countries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B7F51" w14:textId="3B108950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szCs w:val="22"/>
              </w:rPr>
            </w:pPr>
            <w:r w:rsidRPr="008A6843">
              <w:t xml:space="preserve"> 135,376 </w:t>
            </w:r>
          </w:p>
        </w:tc>
        <w:tc>
          <w:tcPr>
            <w:tcW w:w="270" w:type="dxa"/>
          </w:tcPr>
          <w:p w14:paraId="40A023DD" w14:textId="77777777" w:rsidR="00276C15" w:rsidRDefault="00276C15" w:rsidP="00276C15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8C9C2B" w14:textId="6D188997" w:rsidR="00276C15" w:rsidRDefault="00276C15" w:rsidP="00276C15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szCs w:val="22"/>
              </w:rPr>
            </w:pPr>
            <w:r w:rsidRPr="00BD58A0">
              <w:t xml:space="preserve"> 202,800 </w:t>
            </w:r>
          </w:p>
        </w:tc>
      </w:tr>
      <w:tr w:rsidR="005E6668" w:rsidRPr="000D2B20" w14:paraId="29F83B4B" w14:textId="77777777" w:rsidTr="00F4258F">
        <w:trPr>
          <w:cantSplit/>
        </w:trPr>
        <w:tc>
          <w:tcPr>
            <w:tcW w:w="6199" w:type="dxa"/>
          </w:tcPr>
          <w:p w14:paraId="18DE06AA" w14:textId="77777777" w:rsidR="005E6668" w:rsidRPr="001735D2" w:rsidRDefault="005E6668" w:rsidP="005E6668">
            <w:pPr>
              <w:spacing w:line="380" w:lineRule="atLeast"/>
              <w:rPr>
                <w:b/>
                <w:bCs/>
                <w:szCs w:val="22"/>
                <w:lang w:val="en-US" w:bidi="th-TH"/>
              </w:rPr>
            </w:pPr>
            <w:r w:rsidRPr="001735D2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B263EE" w14:textId="4C7A60B2" w:rsidR="005E6668" w:rsidRPr="00000886" w:rsidRDefault="00276C15" w:rsidP="005E666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fldChar w:fldCharType="begin"/>
            </w:r>
            <w:r>
              <w:rPr>
                <w:b/>
                <w:bCs/>
                <w:szCs w:val="22"/>
                <w:lang w:val="en-US" w:bidi="th-TH"/>
              </w:rPr>
              <w:instrText xml:space="preserve"> =SUM(ABOVE) </w:instrText>
            </w:r>
            <w:r>
              <w:rPr>
                <w:b/>
                <w:bCs/>
                <w:szCs w:val="22"/>
                <w:lang w:val="en-US" w:bidi="th-TH"/>
              </w:rPr>
              <w:fldChar w:fldCharType="separate"/>
            </w:r>
            <w:r>
              <w:rPr>
                <w:b/>
                <w:bCs/>
                <w:noProof/>
                <w:szCs w:val="22"/>
                <w:lang w:val="en-US" w:bidi="th-TH"/>
              </w:rPr>
              <w:t>6,378,166</w:t>
            </w:r>
            <w:r>
              <w:rPr>
                <w:b/>
                <w:bCs/>
                <w:szCs w:val="22"/>
                <w:lang w:val="en-US" w:bidi="th-TH"/>
              </w:rPr>
              <w:fldChar w:fldCharType="end"/>
            </w:r>
          </w:p>
        </w:tc>
        <w:tc>
          <w:tcPr>
            <w:tcW w:w="270" w:type="dxa"/>
          </w:tcPr>
          <w:p w14:paraId="0EB04F78" w14:textId="77777777" w:rsidR="005E6668" w:rsidRPr="001735D2" w:rsidRDefault="005E6668" w:rsidP="005E666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5764D" w14:textId="439ADC6A" w:rsidR="005E6668" w:rsidRPr="001735D2" w:rsidRDefault="00276C15" w:rsidP="005E6668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fldChar w:fldCharType="begin"/>
            </w:r>
            <w:r>
              <w:rPr>
                <w:b/>
                <w:bCs/>
                <w:szCs w:val="22"/>
              </w:rPr>
              <w:instrText xml:space="preserve"> =SUM(ABOVE) </w:instrText>
            </w:r>
            <w:r>
              <w:rPr>
                <w:b/>
                <w:bCs/>
                <w:szCs w:val="22"/>
              </w:rPr>
              <w:fldChar w:fldCharType="separate"/>
            </w:r>
            <w:r>
              <w:rPr>
                <w:b/>
                <w:bCs/>
                <w:noProof/>
                <w:szCs w:val="22"/>
              </w:rPr>
              <w:t>6,844,516</w:t>
            </w:r>
            <w:r>
              <w:rPr>
                <w:b/>
                <w:bCs/>
                <w:szCs w:val="22"/>
              </w:rPr>
              <w:fldChar w:fldCharType="end"/>
            </w:r>
          </w:p>
        </w:tc>
      </w:tr>
    </w:tbl>
    <w:p w14:paraId="03F2C096" w14:textId="12D2E19C" w:rsidR="0037729A" w:rsidRPr="0037729A" w:rsidRDefault="00E24630" w:rsidP="000953BE">
      <w:pPr>
        <w:pStyle w:val="block"/>
        <w:spacing w:after="0" w:line="360" w:lineRule="auto"/>
        <w:ind w:left="0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6</w:t>
      </w:r>
      <w:r w:rsidRPr="003F4CEA">
        <w:rPr>
          <w:b/>
          <w:bCs/>
          <w:sz w:val="24"/>
          <w:szCs w:val="24"/>
        </w:rPr>
        <w:tab/>
        <w:t>Earnings per share</w:t>
      </w:r>
    </w:p>
    <w:p w14:paraId="4298CCB3" w14:textId="12D2E19C" w:rsidR="00E24630" w:rsidRPr="00CD54FE" w:rsidRDefault="00E24630" w:rsidP="00E24630">
      <w:pPr>
        <w:spacing w:line="360" w:lineRule="auto"/>
        <w:ind w:left="547"/>
        <w:jc w:val="thaiDistribute"/>
        <w:rPr>
          <w:sz w:val="24"/>
          <w:szCs w:val="24"/>
          <w:shd w:val="clear" w:color="auto" w:fill="FFFFFF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1080"/>
        <w:gridCol w:w="180"/>
        <w:gridCol w:w="1159"/>
        <w:gridCol w:w="191"/>
        <w:gridCol w:w="1080"/>
        <w:gridCol w:w="270"/>
        <w:gridCol w:w="1080"/>
      </w:tblGrid>
      <w:tr w:rsidR="00E24630" w:rsidRPr="003F4CEA" w14:paraId="1D48FF50" w14:textId="77777777" w:rsidTr="000B2C0B">
        <w:trPr>
          <w:cantSplit/>
          <w:tblHeader/>
        </w:trPr>
        <w:tc>
          <w:tcPr>
            <w:tcW w:w="4219" w:type="dxa"/>
            <w:vAlign w:val="bottom"/>
          </w:tcPr>
          <w:p w14:paraId="7AF1C305" w14:textId="77777777" w:rsidR="00E24630" w:rsidRPr="00254803" w:rsidRDefault="00E24630" w:rsidP="001F388A">
            <w:pPr>
              <w:spacing w:line="240" w:lineRule="auto"/>
              <w:ind w:left="195" w:right="-80" w:hanging="195"/>
              <w:rPr>
                <w:b/>
                <w:i/>
                <w:iCs/>
                <w:szCs w:val="22"/>
              </w:rPr>
            </w:pPr>
          </w:p>
        </w:tc>
        <w:tc>
          <w:tcPr>
            <w:tcW w:w="2419" w:type="dxa"/>
            <w:gridSpan w:val="3"/>
          </w:tcPr>
          <w:p w14:paraId="27D38869" w14:textId="77777777" w:rsidR="00E24630" w:rsidRPr="003F4CEA" w:rsidRDefault="00E24630" w:rsidP="001F388A">
            <w:pPr>
              <w:pStyle w:val="acctmergecolhdg"/>
              <w:spacing w:before="120" w:line="240" w:lineRule="atLeast"/>
              <w:rPr>
                <w:szCs w:val="22"/>
              </w:rPr>
            </w:pPr>
            <w:r w:rsidRPr="003F4CEA">
              <w:rPr>
                <w:szCs w:val="22"/>
              </w:rPr>
              <w:t xml:space="preserve">Consolidated </w:t>
            </w:r>
          </w:p>
        </w:tc>
        <w:tc>
          <w:tcPr>
            <w:tcW w:w="191" w:type="dxa"/>
          </w:tcPr>
          <w:p w14:paraId="7924E5B4" w14:textId="77777777" w:rsidR="00E24630" w:rsidRPr="003F4CEA" w:rsidRDefault="00E24630" w:rsidP="001F388A">
            <w:pPr>
              <w:pStyle w:val="acctmergecolhdg"/>
              <w:spacing w:before="120" w:line="240" w:lineRule="atLeast"/>
              <w:rPr>
                <w:szCs w:val="22"/>
              </w:rPr>
            </w:pPr>
          </w:p>
        </w:tc>
        <w:tc>
          <w:tcPr>
            <w:tcW w:w="2430" w:type="dxa"/>
            <w:gridSpan w:val="3"/>
          </w:tcPr>
          <w:p w14:paraId="178D2820" w14:textId="77777777" w:rsidR="00E24630" w:rsidRPr="003F4CEA" w:rsidRDefault="00E24630" w:rsidP="001F388A">
            <w:pPr>
              <w:pStyle w:val="acctmergecolhdg"/>
              <w:spacing w:before="120" w:line="240" w:lineRule="atLeast"/>
              <w:rPr>
                <w:szCs w:val="22"/>
              </w:rPr>
            </w:pPr>
            <w:r w:rsidRPr="003F4CEA">
              <w:rPr>
                <w:szCs w:val="22"/>
              </w:rPr>
              <w:t xml:space="preserve">Separate </w:t>
            </w:r>
          </w:p>
        </w:tc>
      </w:tr>
      <w:tr w:rsidR="00E24630" w:rsidRPr="003F4CEA" w14:paraId="1F4F71CF" w14:textId="77777777" w:rsidTr="000B2C0B">
        <w:trPr>
          <w:cantSplit/>
          <w:tblHeader/>
        </w:trPr>
        <w:tc>
          <w:tcPr>
            <w:tcW w:w="4219" w:type="dxa"/>
          </w:tcPr>
          <w:p w14:paraId="14774F92" w14:textId="77777777" w:rsidR="00E24630" w:rsidRPr="003F4CEA" w:rsidRDefault="00E24630" w:rsidP="001F388A">
            <w:pPr>
              <w:spacing w:before="120" w:line="240" w:lineRule="atLeast"/>
              <w:ind w:left="180" w:hanging="180"/>
              <w:outlineLvl w:val="0"/>
              <w:rPr>
                <w:i/>
                <w:iCs/>
                <w:szCs w:val="22"/>
              </w:rPr>
            </w:pPr>
          </w:p>
        </w:tc>
        <w:tc>
          <w:tcPr>
            <w:tcW w:w="2419" w:type="dxa"/>
            <w:gridSpan w:val="3"/>
          </w:tcPr>
          <w:p w14:paraId="40344DA9" w14:textId="77777777" w:rsidR="00E24630" w:rsidRPr="003F4CEA" w:rsidRDefault="00E24630" w:rsidP="001F388A">
            <w:pPr>
              <w:pStyle w:val="acctmergecolhdg"/>
              <w:spacing w:before="120" w:line="240" w:lineRule="atLeast"/>
              <w:rPr>
                <w:szCs w:val="22"/>
              </w:rPr>
            </w:pPr>
            <w:r w:rsidRPr="003F4CEA">
              <w:rPr>
                <w:szCs w:val="22"/>
              </w:rPr>
              <w:t>financial statements</w:t>
            </w:r>
          </w:p>
        </w:tc>
        <w:tc>
          <w:tcPr>
            <w:tcW w:w="191" w:type="dxa"/>
          </w:tcPr>
          <w:p w14:paraId="31941A05" w14:textId="77777777" w:rsidR="00E24630" w:rsidRPr="003F4CEA" w:rsidRDefault="00E24630" w:rsidP="001F388A">
            <w:pPr>
              <w:pStyle w:val="acctmergecolhdg"/>
              <w:spacing w:before="120" w:line="240" w:lineRule="atLeast"/>
              <w:rPr>
                <w:szCs w:val="22"/>
              </w:rPr>
            </w:pPr>
          </w:p>
        </w:tc>
        <w:tc>
          <w:tcPr>
            <w:tcW w:w="2430" w:type="dxa"/>
            <w:gridSpan w:val="3"/>
          </w:tcPr>
          <w:p w14:paraId="19B7128D" w14:textId="77777777" w:rsidR="00E24630" w:rsidRPr="003F4CEA" w:rsidRDefault="00E24630" w:rsidP="001F388A">
            <w:pPr>
              <w:pStyle w:val="acctmergecolhdg"/>
              <w:spacing w:before="120" w:line="240" w:lineRule="atLeast"/>
              <w:rPr>
                <w:szCs w:val="22"/>
              </w:rPr>
            </w:pPr>
            <w:r w:rsidRPr="003F4CEA">
              <w:rPr>
                <w:szCs w:val="22"/>
              </w:rPr>
              <w:t>financial statements</w:t>
            </w:r>
          </w:p>
        </w:tc>
      </w:tr>
      <w:tr w:rsidR="00E24630" w:rsidRPr="003F4CEA" w14:paraId="35DDCDAA" w14:textId="77777777" w:rsidTr="000B2C0B">
        <w:trPr>
          <w:cantSplit/>
          <w:tblHeader/>
        </w:trPr>
        <w:tc>
          <w:tcPr>
            <w:tcW w:w="4219" w:type="dxa"/>
          </w:tcPr>
          <w:p w14:paraId="45CDC9B9" w14:textId="7C84F852" w:rsidR="00E24630" w:rsidRPr="003F4CEA" w:rsidRDefault="000B2C0B" w:rsidP="001F388A">
            <w:pPr>
              <w:pStyle w:val="acctfourfigures"/>
              <w:spacing w:before="120" w:line="240" w:lineRule="atLeast"/>
              <w:rPr>
                <w:b/>
                <w:i/>
                <w:iCs/>
                <w:szCs w:val="22"/>
              </w:rPr>
            </w:pPr>
            <w:r>
              <w:rPr>
                <w:b/>
                <w:i/>
                <w:iCs/>
                <w:szCs w:val="22"/>
              </w:rPr>
              <w:t>Three-month period ended 30 September</w:t>
            </w:r>
          </w:p>
        </w:tc>
        <w:tc>
          <w:tcPr>
            <w:tcW w:w="1080" w:type="dxa"/>
          </w:tcPr>
          <w:p w14:paraId="02C0888A" w14:textId="77777777" w:rsidR="00E24630" w:rsidRPr="003F4CEA" w:rsidRDefault="00E24630" w:rsidP="001F388A">
            <w:pPr>
              <w:spacing w:before="120" w:line="24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180" w:type="dxa"/>
          </w:tcPr>
          <w:p w14:paraId="2F42D0CE" w14:textId="77777777" w:rsidR="00E24630" w:rsidRPr="003F4CEA" w:rsidRDefault="00E24630" w:rsidP="001F388A">
            <w:pPr>
              <w:spacing w:before="120" w:line="24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159" w:type="dxa"/>
          </w:tcPr>
          <w:p w14:paraId="31512AEF" w14:textId="77777777" w:rsidR="00E24630" w:rsidRPr="003F4CEA" w:rsidRDefault="00E24630" w:rsidP="001F388A">
            <w:pPr>
              <w:spacing w:before="120" w:line="24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  <w:tc>
          <w:tcPr>
            <w:tcW w:w="191" w:type="dxa"/>
          </w:tcPr>
          <w:p w14:paraId="11E8D0DE" w14:textId="77777777" w:rsidR="00E24630" w:rsidRPr="003F4CEA" w:rsidRDefault="00E24630" w:rsidP="001F388A">
            <w:pPr>
              <w:pStyle w:val="acctmergecolhdg"/>
              <w:spacing w:before="120"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2BA19769" w14:textId="77777777" w:rsidR="00E24630" w:rsidRPr="003F4CEA" w:rsidRDefault="00E24630" w:rsidP="001F388A">
            <w:pPr>
              <w:spacing w:before="120" w:line="24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2023</w:t>
            </w:r>
          </w:p>
        </w:tc>
        <w:tc>
          <w:tcPr>
            <w:tcW w:w="270" w:type="dxa"/>
          </w:tcPr>
          <w:p w14:paraId="713A6AE9" w14:textId="77777777" w:rsidR="00E24630" w:rsidRPr="003F4CEA" w:rsidRDefault="00E24630" w:rsidP="001F388A">
            <w:pPr>
              <w:spacing w:before="120" w:line="24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69246FB1" w14:textId="77777777" w:rsidR="00E24630" w:rsidRPr="003F4CEA" w:rsidRDefault="00E24630" w:rsidP="001F388A">
            <w:pPr>
              <w:spacing w:before="120" w:line="240" w:lineRule="atLeast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2022</w:t>
            </w:r>
          </w:p>
        </w:tc>
      </w:tr>
      <w:tr w:rsidR="00E24630" w:rsidRPr="003F4CEA" w14:paraId="7DA8C314" w14:textId="77777777" w:rsidTr="000B2C0B">
        <w:trPr>
          <w:cantSplit/>
        </w:trPr>
        <w:tc>
          <w:tcPr>
            <w:tcW w:w="4219" w:type="dxa"/>
          </w:tcPr>
          <w:p w14:paraId="1927CFF9" w14:textId="77777777" w:rsidR="00E24630" w:rsidRPr="003F4CEA" w:rsidRDefault="00E24630" w:rsidP="001F388A">
            <w:pPr>
              <w:spacing w:before="120"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040" w:type="dxa"/>
            <w:gridSpan w:val="7"/>
          </w:tcPr>
          <w:p w14:paraId="27623570" w14:textId="77777777" w:rsidR="00E24630" w:rsidRPr="003F4CEA" w:rsidRDefault="00E24630" w:rsidP="001F388A">
            <w:pPr>
              <w:pStyle w:val="acctfourfigures"/>
              <w:spacing w:before="120" w:line="240" w:lineRule="atLeast"/>
              <w:jc w:val="center"/>
              <w:rPr>
                <w:i/>
                <w:iCs/>
                <w:szCs w:val="22"/>
              </w:rPr>
            </w:pPr>
            <w:r w:rsidRPr="003F4CEA">
              <w:rPr>
                <w:i/>
                <w:iCs/>
                <w:szCs w:val="22"/>
              </w:rPr>
              <w:t>(</w:t>
            </w:r>
            <w:proofErr w:type="gramStart"/>
            <w:r w:rsidRPr="003F4CEA">
              <w:rPr>
                <w:i/>
                <w:iCs/>
                <w:szCs w:val="22"/>
              </w:rPr>
              <w:t>in</w:t>
            </w:r>
            <w:proofErr w:type="gramEnd"/>
            <w:r w:rsidRPr="003F4CEA">
              <w:rPr>
                <w:i/>
                <w:iCs/>
                <w:szCs w:val="22"/>
              </w:rPr>
              <w:t xml:space="preserve"> thousand Baht / thousand shares)</w:t>
            </w:r>
          </w:p>
        </w:tc>
      </w:tr>
      <w:tr w:rsidR="005E7C8E" w:rsidRPr="003F4CEA" w14:paraId="2D95AC3A" w14:textId="77777777" w:rsidTr="000B2C0B">
        <w:trPr>
          <w:cantSplit/>
        </w:trPr>
        <w:tc>
          <w:tcPr>
            <w:tcW w:w="4219" w:type="dxa"/>
          </w:tcPr>
          <w:p w14:paraId="4DD132DD" w14:textId="2EAAF933" w:rsidR="005E7C8E" w:rsidRPr="003F4CEA" w:rsidRDefault="005E7C8E" w:rsidP="005E7C8E">
            <w:pPr>
              <w:spacing w:before="120" w:line="240" w:lineRule="atLeast"/>
              <w:ind w:left="180" w:hanging="180"/>
              <w:rPr>
                <w:szCs w:val="22"/>
              </w:rPr>
            </w:pPr>
            <w:r w:rsidRPr="00F05818">
              <w:rPr>
                <w:b/>
                <w:i/>
                <w:iCs/>
                <w:szCs w:val="22"/>
              </w:rPr>
              <w:t>Profit attributable to ordinary shareholders</w:t>
            </w:r>
            <w:r>
              <w:rPr>
                <w:i/>
                <w:iCs/>
                <w:szCs w:val="22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6D9921D2" w14:textId="77777777" w:rsidR="005E7C8E" w:rsidRPr="003F4CEA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6B377D1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4E085096" w14:textId="77777777" w:rsidR="005E7C8E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30086528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1D8121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EFA168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100B7E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5E7C8E" w:rsidRPr="003F4CEA" w14:paraId="4928121E" w14:textId="77777777" w:rsidTr="000B2C0B">
        <w:trPr>
          <w:cantSplit/>
        </w:trPr>
        <w:tc>
          <w:tcPr>
            <w:tcW w:w="4219" w:type="dxa"/>
          </w:tcPr>
          <w:p w14:paraId="087A6B6D" w14:textId="7026E547" w:rsidR="005E7C8E" w:rsidRPr="003F4CEA" w:rsidRDefault="005E7C8E" w:rsidP="005E7C8E">
            <w:pPr>
              <w:spacing w:before="120" w:line="240" w:lineRule="atLeast"/>
              <w:ind w:left="180" w:hanging="180"/>
              <w:rPr>
                <w:szCs w:val="22"/>
              </w:rPr>
            </w:pPr>
            <w:r w:rsidRPr="003F4CEA">
              <w:rPr>
                <w:szCs w:val="22"/>
              </w:rPr>
              <w:t>Profit attributable to equit</w:t>
            </w:r>
            <w:r>
              <w:rPr>
                <w:szCs w:val="22"/>
              </w:rPr>
              <w:t>y holders</w:t>
            </w:r>
          </w:p>
        </w:tc>
        <w:tc>
          <w:tcPr>
            <w:tcW w:w="1080" w:type="dxa"/>
            <w:vAlign w:val="bottom"/>
          </w:tcPr>
          <w:p w14:paraId="5B77EAD8" w14:textId="77777777" w:rsidR="005E7C8E" w:rsidRPr="003F4CEA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794DCB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22AA18C0" w14:textId="77777777" w:rsidR="005E7C8E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72843379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B78BDD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07D6E23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F6E7D2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5E7C8E" w:rsidRPr="003F4CEA" w14:paraId="6EB29D05" w14:textId="77777777" w:rsidTr="000B2C0B">
        <w:trPr>
          <w:cantSplit/>
        </w:trPr>
        <w:tc>
          <w:tcPr>
            <w:tcW w:w="4219" w:type="dxa"/>
          </w:tcPr>
          <w:p w14:paraId="207EA887" w14:textId="1F36C723" w:rsidR="005E7C8E" w:rsidRPr="003F4CEA" w:rsidRDefault="005E7C8E" w:rsidP="005E7C8E">
            <w:pPr>
              <w:spacing w:before="120" w:line="240" w:lineRule="atLeast"/>
              <w:ind w:left="180" w:hanging="180"/>
              <w:rPr>
                <w:szCs w:val="22"/>
              </w:rPr>
            </w:pPr>
            <w:r>
              <w:rPr>
                <w:szCs w:val="22"/>
              </w:rPr>
              <w:t xml:space="preserve">   of the Company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13F432" w14:textId="50F3CF67" w:rsidR="005E7C8E" w:rsidRPr="003F4CEA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  <w:r w:rsidRPr="00C567E1">
              <w:t xml:space="preserve">1,216,256 </w:t>
            </w:r>
          </w:p>
        </w:tc>
        <w:tc>
          <w:tcPr>
            <w:tcW w:w="180" w:type="dxa"/>
          </w:tcPr>
          <w:p w14:paraId="368C0200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343579B1" w14:textId="46B2167E" w:rsidR="005E7C8E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  <w:r w:rsidRPr="00C567E1">
              <w:t xml:space="preserve"> 1,912,234 </w:t>
            </w:r>
          </w:p>
        </w:tc>
        <w:tc>
          <w:tcPr>
            <w:tcW w:w="191" w:type="dxa"/>
          </w:tcPr>
          <w:p w14:paraId="028A3DEB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75FFD8" w14:textId="3915B02C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 w:rsidRPr="00C567E1">
              <w:t xml:space="preserve"> 871,659 </w:t>
            </w:r>
          </w:p>
        </w:tc>
        <w:tc>
          <w:tcPr>
            <w:tcW w:w="270" w:type="dxa"/>
          </w:tcPr>
          <w:p w14:paraId="25E4C00A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A7FD70" w14:textId="3468761D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 w:rsidRPr="00C567E1">
              <w:t xml:space="preserve">1,358,128 </w:t>
            </w:r>
          </w:p>
        </w:tc>
      </w:tr>
      <w:tr w:rsidR="005E7C8E" w:rsidRPr="005E7C8E" w14:paraId="790D48E8" w14:textId="77777777" w:rsidTr="000B2C0B">
        <w:trPr>
          <w:cantSplit/>
        </w:trPr>
        <w:tc>
          <w:tcPr>
            <w:tcW w:w="4219" w:type="dxa"/>
          </w:tcPr>
          <w:p w14:paraId="4DFB191E" w14:textId="13824463" w:rsidR="005E7C8E" w:rsidRPr="003F4CEA" w:rsidRDefault="005E7C8E" w:rsidP="005E7C8E">
            <w:pPr>
              <w:spacing w:before="120" w:line="240" w:lineRule="atLeast"/>
              <w:ind w:left="180" w:hanging="180"/>
              <w:rPr>
                <w:szCs w:val="22"/>
              </w:rPr>
            </w:pPr>
            <w:r>
              <w:rPr>
                <w:szCs w:val="22"/>
              </w:rPr>
              <w:t>N</w:t>
            </w:r>
            <w:r w:rsidRPr="003F4CEA">
              <w:rPr>
                <w:szCs w:val="22"/>
              </w:rPr>
              <w:t>umber of ordinary</w:t>
            </w:r>
            <w:r>
              <w:rPr>
                <w:szCs w:val="22"/>
              </w:rPr>
              <w:t xml:space="preserve"> shares outstanding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4FF6EB6" w14:textId="6D720AFA" w:rsidR="005E7C8E" w:rsidRPr="003F4CEA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  <w:r>
              <w:rPr>
                <w:szCs w:val="22"/>
              </w:rPr>
              <w:t>300,000</w:t>
            </w:r>
          </w:p>
        </w:tc>
        <w:tc>
          <w:tcPr>
            <w:tcW w:w="180" w:type="dxa"/>
          </w:tcPr>
          <w:p w14:paraId="46471BA7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FC9FD9" w14:textId="0EEA9916" w:rsidR="005E7C8E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  <w:r>
              <w:rPr>
                <w:szCs w:val="22"/>
              </w:rPr>
              <w:t>300,000</w:t>
            </w:r>
          </w:p>
        </w:tc>
        <w:tc>
          <w:tcPr>
            <w:tcW w:w="191" w:type="dxa"/>
            <w:vAlign w:val="center"/>
          </w:tcPr>
          <w:p w14:paraId="668D1AED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4EE0CC" w14:textId="61795F8C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>
              <w:rPr>
                <w:szCs w:val="22"/>
              </w:rPr>
              <w:t>300,000</w:t>
            </w:r>
          </w:p>
        </w:tc>
        <w:tc>
          <w:tcPr>
            <w:tcW w:w="270" w:type="dxa"/>
            <w:vAlign w:val="center"/>
          </w:tcPr>
          <w:p w14:paraId="4312BEC3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2D11B6" w14:textId="01E7CDBA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>
              <w:rPr>
                <w:szCs w:val="22"/>
              </w:rPr>
              <w:t>300,000</w:t>
            </w:r>
          </w:p>
        </w:tc>
      </w:tr>
      <w:tr w:rsidR="005E7C8E" w:rsidRPr="005E7C8E" w14:paraId="30E17AEE" w14:textId="77777777" w:rsidTr="000B2C0B">
        <w:trPr>
          <w:cantSplit/>
        </w:trPr>
        <w:tc>
          <w:tcPr>
            <w:tcW w:w="4219" w:type="dxa"/>
          </w:tcPr>
          <w:p w14:paraId="7C502FD3" w14:textId="77777777" w:rsidR="005E7C8E" w:rsidRPr="003F4CEA" w:rsidRDefault="005E7C8E" w:rsidP="005E7C8E">
            <w:pPr>
              <w:spacing w:before="120" w:line="240" w:lineRule="atLeast"/>
              <w:ind w:left="180" w:hanging="180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47AF75" w14:textId="77777777" w:rsidR="005E7C8E" w:rsidRPr="003F4CEA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80" w:type="dxa"/>
          </w:tcPr>
          <w:p w14:paraId="7822F471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center"/>
          </w:tcPr>
          <w:p w14:paraId="70088431" w14:textId="77777777" w:rsidR="005E7C8E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91" w:type="dxa"/>
            <w:vAlign w:val="center"/>
          </w:tcPr>
          <w:p w14:paraId="11C4306F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E82C3B4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99A9EC3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BC99EE4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5E7C8E" w:rsidRPr="003F4CEA" w14:paraId="61FA720C" w14:textId="77777777" w:rsidTr="000B2C0B">
        <w:trPr>
          <w:cantSplit/>
        </w:trPr>
        <w:tc>
          <w:tcPr>
            <w:tcW w:w="4219" w:type="dxa"/>
          </w:tcPr>
          <w:p w14:paraId="6C9F4231" w14:textId="07864610" w:rsidR="005E7C8E" w:rsidRPr="003F4CEA" w:rsidRDefault="005E7C8E" w:rsidP="005E7C8E">
            <w:pPr>
              <w:spacing w:before="120" w:line="240" w:lineRule="atLeast"/>
              <w:ind w:left="180" w:hanging="180"/>
              <w:rPr>
                <w:szCs w:val="22"/>
              </w:rPr>
            </w:pPr>
            <w:r w:rsidRPr="003F4CEA">
              <w:rPr>
                <w:b/>
                <w:bCs/>
                <w:szCs w:val="22"/>
              </w:rPr>
              <w:t xml:space="preserve">Earnings per share </w:t>
            </w:r>
          </w:p>
        </w:tc>
        <w:tc>
          <w:tcPr>
            <w:tcW w:w="1080" w:type="dxa"/>
            <w:vAlign w:val="bottom"/>
          </w:tcPr>
          <w:p w14:paraId="34BB4F62" w14:textId="77777777" w:rsidR="005E7C8E" w:rsidRPr="003F4CEA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0E12691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2891327D" w14:textId="77777777" w:rsidR="005E7C8E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654AA685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E33699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B27634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6D9504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505C9D" w:rsidRPr="003F4CEA" w14:paraId="0153605E" w14:textId="77777777" w:rsidTr="000B2C0B">
        <w:trPr>
          <w:cantSplit/>
        </w:trPr>
        <w:tc>
          <w:tcPr>
            <w:tcW w:w="4219" w:type="dxa"/>
          </w:tcPr>
          <w:p w14:paraId="32C5F692" w14:textId="08BE923F" w:rsidR="00505C9D" w:rsidRPr="00505C9D" w:rsidRDefault="00505C9D" w:rsidP="00505C9D">
            <w:pPr>
              <w:spacing w:before="120" w:line="240" w:lineRule="atLeast"/>
              <w:ind w:left="375" w:right="-79" w:hanging="180"/>
              <w:rPr>
                <w:b/>
                <w:bCs/>
                <w:szCs w:val="22"/>
              </w:rPr>
            </w:pPr>
            <w:r w:rsidRPr="003F4CEA">
              <w:rPr>
                <w:b/>
                <w:bCs/>
                <w:szCs w:val="22"/>
              </w:rPr>
              <w:t>(</w:t>
            </w:r>
            <w:proofErr w:type="gramStart"/>
            <w:r w:rsidRPr="003F4CEA">
              <w:rPr>
                <w:b/>
                <w:bCs/>
                <w:szCs w:val="22"/>
              </w:rPr>
              <w:t>basic</w:t>
            </w:r>
            <w:proofErr w:type="gramEnd"/>
            <w:r>
              <w:rPr>
                <w:b/>
                <w:bCs/>
                <w:szCs w:val="22"/>
              </w:rPr>
              <w:t xml:space="preserve"> and diluted</w:t>
            </w:r>
            <w:r w:rsidRPr="003F4CEA">
              <w:rPr>
                <w:b/>
                <w:bCs/>
                <w:szCs w:val="22"/>
              </w:rPr>
              <w:t xml:space="preserve">) </w:t>
            </w:r>
            <w:r w:rsidRPr="00505C9D">
              <w:rPr>
                <w:b/>
                <w:bCs/>
                <w:szCs w:val="22"/>
              </w:rPr>
              <w:t>(</w:t>
            </w:r>
            <w:r w:rsidRPr="00C10704">
              <w:rPr>
                <w:b/>
                <w:bCs/>
                <w:i/>
                <w:iCs/>
                <w:szCs w:val="22"/>
              </w:rPr>
              <w:t>in Baht</w:t>
            </w:r>
            <w:r w:rsidRPr="00505C9D">
              <w:rPr>
                <w:b/>
                <w:bCs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910997" w14:textId="0BFE3525" w:rsidR="00505C9D" w:rsidRPr="005E7C8E" w:rsidRDefault="00505C9D" w:rsidP="00505C9D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  <w:r w:rsidRPr="005E7C8E">
              <w:rPr>
                <w:b/>
                <w:bCs/>
              </w:rPr>
              <w:t xml:space="preserve"> 4.05 </w:t>
            </w:r>
          </w:p>
        </w:tc>
        <w:tc>
          <w:tcPr>
            <w:tcW w:w="180" w:type="dxa"/>
          </w:tcPr>
          <w:p w14:paraId="2A29DBCB" w14:textId="77777777" w:rsidR="00505C9D" w:rsidRPr="005E7C8E" w:rsidRDefault="00505C9D" w:rsidP="00505C9D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2E1D0FE" w14:textId="32498FCE" w:rsidR="00505C9D" w:rsidRPr="005E7C8E" w:rsidRDefault="00505C9D" w:rsidP="00505C9D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  <w:r w:rsidRPr="005E7C8E">
              <w:rPr>
                <w:b/>
                <w:bCs/>
              </w:rPr>
              <w:t xml:space="preserve">6.37 </w:t>
            </w:r>
          </w:p>
        </w:tc>
        <w:tc>
          <w:tcPr>
            <w:tcW w:w="191" w:type="dxa"/>
          </w:tcPr>
          <w:p w14:paraId="4C1B565F" w14:textId="77777777" w:rsidR="00505C9D" w:rsidRPr="005E7C8E" w:rsidRDefault="00505C9D" w:rsidP="00505C9D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CD59E5" w14:textId="4B1E90A0" w:rsidR="00505C9D" w:rsidRPr="005E7C8E" w:rsidRDefault="00505C9D" w:rsidP="00505C9D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  <w:r w:rsidRPr="005E7C8E">
              <w:rPr>
                <w:b/>
                <w:bCs/>
              </w:rPr>
              <w:t xml:space="preserve">2.91 </w:t>
            </w:r>
          </w:p>
        </w:tc>
        <w:tc>
          <w:tcPr>
            <w:tcW w:w="270" w:type="dxa"/>
          </w:tcPr>
          <w:p w14:paraId="13FE88CD" w14:textId="77777777" w:rsidR="00505C9D" w:rsidRPr="005E7C8E" w:rsidRDefault="00505C9D" w:rsidP="00505C9D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D2D573" w14:textId="6E9F2C34" w:rsidR="00505C9D" w:rsidRPr="005E7C8E" w:rsidRDefault="00505C9D" w:rsidP="00505C9D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  <w:r w:rsidRPr="005E7C8E">
              <w:rPr>
                <w:b/>
                <w:bCs/>
              </w:rPr>
              <w:t xml:space="preserve">4.53 </w:t>
            </w:r>
          </w:p>
        </w:tc>
      </w:tr>
      <w:tr w:rsidR="005E7C8E" w:rsidRPr="003F4CEA" w14:paraId="1F4782F4" w14:textId="77777777" w:rsidTr="000B2C0B">
        <w:trPr>
          <w:cantSplit/>
        </w:trPr>
        <w:tc>
          <w:tcPr>
            <w:tcW w:w="4219" w:type="dxa"/>
          </w:tcPr>
          <w:p w14:paraId="14515A9D" w14:textId="77777777" w:rsidR="005E7C8E" w:rsidRPr="003F4CEA" w:rsidRDefault="005E7C8E" w:rsidP="005E7C8E">
            <w:pPr>
              <w:spacing w:before="120" w:line="240" w:lineRule="atLeast"/>
              <w:ind w:left="180" w:hanging="180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00DF3C8" w14:textId="77777777" w:rsidR="005E7C8E" w:rsidRPr="003F4CEA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24E02B9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05CB1621" w14:textId="77777777" w:rsidR="005E7C8E" w:rsidRDefault="005E7C8E" w:rsidP="005E7C8E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5B1C95D4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2ACCC6E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2B947D" w14:textId="77777777" w:rsidR="005E7C8E" w:rsidRPr="003F4CEA" w:rsidRDefault="005E7C8E" w:rsidP="005E7C8E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4EC7B6B" w14:textId="77777777" w:rsidR="005E7C8E" w:rsidRDefault="005E7C8E" w:rsidP="005E7C8E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0B2C0B" w:rsidRPr="003F4CEA" w14:paraId="34684F48" w14:textId="77777777" w:rsidTr="000B2C0B">
        <w:trPr>
          <w:cantSplit/>
          <w:tblHeader/>
        </w:trPr>
        <w:tc>
          <w:tcPr>
            <w:tcW w:w="4219" w:type="dxa"/>
          </w:tcPr>
          <w:p w14:paraId="29C548A6" w14:textId="7F461E77" w:rsidR="000B2C0B" w:rsidRPr="003F4CEA" w:rsidRDefault="000B2C0B" w:rsidP="000B2C0B">
            <w:pPr>
              <w:pStyle w:val="acctfourfigures"/>
              <w:spacing w:before="120" w:line="240" w:lineRule="atLeast"/>
              <w:rPr>
                <w:b/>
                <w:i/>
                <w:iCs/>
                <w:szCs w:val="22"/>
              </w:rPr>
            </w:pPr>
            <w:r>
              <w:rPr>
                <w:b/>
                <w:i/>
                <w:iCs/>
                <w:szCs w:val="22"/>
              </w:rPr>
              <w:t>Six-month period ended 30 September</w:t>
            </w:r>
          </w:p>
        </w:tc>
        <w:tc>
          <w:tcPr>
            <w:tcW w:w="1080" w:type="dxa"/>
          </w:tcPr>
          <w:p w14:paraId="1080CCDE" w14:textId="78447715" w:rsidR="000B2C0B" w:rsidRPr="003F4CEA" w:rsidRDefault="000B2C0B" w:rsidP="000B2C0B">
            <w:pPr>
              <w:spacing w:before="12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0" w:type="dxa"/>
          </w:tcPr>
          <w:p w14:paraId="38401BD8" w14:textId="77777777" w:rsidR="000B2C0B" w:rsidRPr="003F4CEA" w:rsidRDefault="000B2C0B" w:rsidP="000B2C0B">
            <w:pPr>
              <w:spacing w:before="120" w:line="24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159" w:type="dxa"/>
          </w:tcPr>
          <w:p w14:paraId="0E78F3FB" w14:textId="7D81D139" w:rsidR="000B2C0B" w:rsidRPr="003F4CEA" w:rsidRDefault="000B2C0B" w:rsidP="000B2C0B">
            <w:pPr>
              <w:spacing w:before="12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1" w:type="dxa"/>
          </w:tcPr>
          <w:p w14:paraId="513494BD" w14:textId="77777777" w:rsidR="000B2C0B" w:rsidRPr="003F4CEA" w:rsidRDefault="000B2C0B" w:rsidP="000B2C0B">
            <w:pPr>
              <w:pStyle w:val="acctmergecolhdg"/>
              <w:spacing w:before="120"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693AE51C" w14:textId="3092743B" w:rsidR="000B2C0B" w:rsidRPr="003F4CEA" w:rsidRDefault="000B2C0B" w:rsidP="000B2C0B">
            <w:pPr>
              <w:spacing w:before="12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137443D5" w14:textId="77777777" w:rsidR="000B2C0B" w:rsidRPr="003F4CEA" w:rsidRDefault="000B2C0B" w:rsidP="000B2C0B">
            <w:pPr>
              <w:spacing w:before="120" w:line="24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6E5B01FE" w14:textId="1B0BD90C" w:rsidR="000B2C0B" w:rsidRPr="003F4CEA" w:rsidRDefault="000B2C0B" w:rsidP="000B2C0B">
            <w:pPr>
              <w:spacing w:before="120" w:line="240" w:lineRule="atLeast"/>
              <w:ind w:left="-108" w:right="-108"/>
              <w:jc w:val="center"/>
              <w:rPr>
                <w:szCs w:val="22"/>
              </w:rPr>
            </w:pPr>
          </w:p>
        </w:tc>
      </w:tr>
      <w:tr w:rsidR="000B2C0B" w:rsidRPr="003F4CEA" w14:paraId="342A6D45" w14:textId="77777777" w:rsidTr="000B2C0B">
        <w:trPr>
          <w:cantSplit/>
        </w:trPr>
        <w:tc>
          <w:tcPr>
            <w:tcW w:w="4219" w:type="dxa"/>
          </w:tcPr>
          <w:p w14:paraId="20B6471D" w14:textId="77777777" w:rsidR="000B2C0B" w:rsidRPr="003F4CEA" w:rsidRDefault="000B2C0B" w:rsidP="000B2C0B">
            <w:pPr>
              <w:spacing w:before="120"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040" w:type="dxa"/>
            <w:gridSpan w:val="7"/>
          </w:tcPr>
          <w:p w14:paraId="0BD2E1BB" w14:textId="7D502211" w:rsidR="000B2C0B" w:rsidRPr="003F4CEA" w:rsidRDefault="000B2C0B" w:rsidP="000B2C0B">
            <w:pPr>
              <w:pStyle w:val="acctfourfigures"/>
              <w:spacing w:before="120"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0B2C0B" w:rsidRPr="003F4CEA" w14:paraId="15AC2360" w14:textId="77777777" w:rsidTr="000B2C0B">
        <w:trPr>
          <w:cantSplit/>
        </w:trPr>
        <w:tc>
          <w:tcPr>
            <w:tcW w:w="4219" w:type="dxa"/>
          </w:tcPr>
          <w:p w14:paraId="5AAEBB98" w14:textId="4EC9A49C" w:rsidR="000B2C0B" w:rsidRPr="003F4CEA" w:rsidRDefault="000B2C0B" w:rsidP="000B2C0B">
            <w:pPr>
              <w:spacing w:before="120" w:line="240" w:lineRule="atLeast"/>
              <w:ind w:left="180" w:hanging="180"/>
              <w:rPr>
                <w:szCs w:val="22"/>
              </w:rPr>
            </w:pPr>
            <w:r w:rsidRPr="00F05818">
              <w:rPr>
                <w:b/>
                <w:i/>
                <w:iCs/>
                <w:szCs w:val="22"/>
              </w:rPr>
              <w:t>Profit attributable to ordinary shareholders</w:t>
            </w:r>
            <w:r>
              <w:rPr>
                <w:i/>
                <w:iCs/>
                <w:szCs w:val="22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14:paraId="7C5F93A7" w14:textId="77777777" w:rsidR="000B2C0B" w:rsidRPr="003F4CEA" w:rsidRDefault="000B2C0B" w:rsidP="000B2C0B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B05AE9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7D9C968D" w14:textId="77777777" w:rsidR="000B2C0B" w:rsidRDefault="000B2C0B" w:rsidP="000B2C0B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7B488D70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670962" w14:textId="77777777" w:rsidR="000B2C0B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0DFCCA4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BA99D3" w14:textId="77777777" w:rsidR="000B2C0B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0B2C0B" w:rsidRPr="003F4CEA" w14:paraId="1963CD64" w14:textId="77777777" w:rsidTr="000B2C0B">
        <w:trPr>
          <w:cantSplit/>
        </w:trPr>
        <w:tc>
          <w:tcPr>
            <w:tcW w:w="4219" w:type="dxa"/>
          </w:tcPr>
          <w:p w14:paraId="07D5C6B0" w14:textId="6EA18561" w:rsidR="000B2C0B" w:rsidRPr="003F4CEA" w:rsidRDefault="000B2C0B" w:rsidP="000B2C0B">
            <w:pPr>
              <w:spacing w:before="120" w:line="240" w:lineRule="atLeast"/>
              <w:ind w:left="180" w:hanging="180"/>
              <w:rPr>
                <w:szCs w:val="22"/>
              </w:rPr>
            </w:pPr>
            <w:r w:rsidRPr="003F4CEA">
              <w:rPr>
                <w:szCs w:val="22"/>
              </w:rPr>
              <w:t>Profit attributable to equit</w:t>
            </w:r>
            <w:r>
              <w:rPr>
                <w:szCs w:val="22"/>
              </w:rPr>
              <w:t>y holders</w:t>
            </w:r>
          </w:p>
        </w:tc>
        <w:tc>
          <w:tcPr>
            <w:tcW w:w="1080" w:type="dxa"/>
            <w:vAlign w:val="bottom"/>
          </w:tcPr>
          <w:p w14:paraId="2F33F2E1" w14:textId="77777777" w:rsidR="000B2C0B" w:rsidRPr="003F4CEA" w:rsidRDefault="000B2C0B" w:rsidP="000B2C0B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6F96A44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596EAC4F" w14:textId="77777777" w:rsidR="000B2C0B" w:rsidRDefault="000B2C0B" w:rsidP="000B2C0B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91" w:type="dxa"/>
            <w:vAlign w:val="bottom"/>
          </w:tcPr>
          <w:p w14:paraId="05D54B6A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2BAC685" w14:textId="77777777" w:rsidR="000B2C0B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5ED22E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AB1FDD5" w14:textId="77777777" w:rsidR="000B2C0B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0B2C0B" w:rsidRPr="003F4CEA" w14:paraId="3F2CD197" w14:textId="77777777" w:rsidTr="000B2C0B">
        <w:trPr>
          <w:cantSplit/>
        </w:trPr>
        <w:tc>
          <w:tcPr>
            <w:tcW w:w="4219" w:type="dxa"/>
          </w:tcPr>
          <w:p w14:paraId="24CB364B" w14:textId="601E0251" w:rsidR="000B2C0B" w:rsidRPr="003F4CEA" w:rsidRDefault="000B2C0B" w:rsidP="000B2C0B">
            <w:pPr>
              <w:spacing w:before="120" w:line="240" w:lineRule="atLeast"/>
              <w:ind w:left="180" w:hanging="180"/>
              <w:rPr>
                <w:szCs w:val="22"/>
              </w:rPr>
            </w:pPr>
            <w:r>
              <w:rPr>
                <w:szCs w:val="22"/>
              </w:rPr>
              <w:t xml:space="preserve">   of the Company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EEA13B" w14:textId="461B995E" w:rsidR="000B2C0B" w:rsidRPr="0034292D" w:rsidRDefault="000B2C0B" w:rsidP="000B2C0B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  <w:lang w:val="en-US" w:bidi="th-TH"/>
              </w:rPr>
            </w:pPr>
            <w:r w:rsidRPr="00DF6B6D">
              <w:rPr>
                <w:szCs w:val="22"/>
                <w:lang w:val="en-US" w:bidi="th-TH"/>
              </w:rPr>
              <w:t>2,471,844</w:t>
            </w:r>
          </w:p>
        </w:tc>
        <w:tc>
          <w:tcPr>
            <w:tcW w:w="180" w:type="dxa"/>
            <w:vAlign w:val="bottom"/>
          </w:tcPr>
          <w:p w14:paraId="37AC20F0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center"/>
          </w:tcPr>
          <w:p w14:paraId="61785C1F" w14:textId="04218617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 w:rsidRPr="006E1E9C">
              <w:rPr>
                <w:szCs w:val="22"/>
              </w:rPr>
              <w:t>3,700,723</w:t>
            </w:r>
          </w:p>
        </w:tc>
        <w:tc>
          <w:tcPr>
            <w:tcW w:w="191" w:type="dxa"/>
            <w:vAlign w:val="center"/>
          </w:tcPr>
          <w:p w14:paraId="6172EF4C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1530EE1" w14:textId="4BF0F943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 w:rsidRPr="00DF6B6D">
              <w:rPr>
                <w:szCs w:val="22"/>
              </w:rPr>
              <w:t>1,823,636</w:t>
            </w:r>
          </w:p>
        </w:tc>
        <w:tc>
          <w:tcPr>
            <w:tcW w:w="270" w:type="dxa"/>
            <w:vAlign w:val="center"/>
          </w:tcPr>
          <w:p w14:paraId="3A6E802A" w14:textId="77777777" w:rsidR="000B2C0B" w:rsidRPr="003F4CEA" w:rsidRDefault="000B2C0B" w:rsidP="000B2C0B">
            <w:pPr>
              <w:tabs>
                <w:tab w:val="decimal" w:pos="821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C37AE77" w14:textId="25006582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 w:rsidRPr="006E1E9C">
              <w:rPr>
                <w:szCs w:val="22"/>
              </w:rPr>
              <w:t>2,424,474</w:t>
            </w:r>
          </w:p>
        </w:tc>
      </w:tr>
      <w:tr w:rsidR="000B2C0B" w:rsidRPr="003F4CEA" w14:paraId="71B80A3A" w14:textId="77777777" w:rsidTr="000B2C0B">
        <w:trPr>
          <w:cantSplit/>
        </w:trPr>
        <w:tc>
          <w:tcPr>
            <w:tcW w:w="4219" w:type="dxa"/>
          </w:tcPr>
          <w:p w14:paraId="357156D6" w14:textId="7380A089" w:rsidR="000B2C0B" w:rsidRPr="003F4CEA" w:rsidRDefault="000B2C0B" w:rsidP="000B2C0B">
            <w:pPr>
              <w:spacing w:before="120" w:line="240" w:lineRule="atLeast"/>
              <w:rPr>
                <w:szCs w:val="22"/>
              </w:rPr>
            </w:pPr>
            <w:r>
              <w:rPr>
                <w:szCs w:val="22"/>
              </w:rPr>
              <w:t>N</w:t>
            </w:r>
            <w:r w:rsidRPr="003F4CEA">
              <w:rPr>
                <w:szCs w:val="22"/>
              </w:rPr>
              <w:t>umber of ordinary</w:t>
            </w:r>
            <w:r>
              <w:rPr>
                <w:szCs w:val="22"/>
              </w:rPr>
              <w:t xml:space="preserve"> shares outstanding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1D266F" w14:textId="778A8190" w:rsidR="000B2C0B" w:rsidRPr="003F4CEA" w:rsidRDefault="000B2C0B" w:rsidP="000B2C0B">
            <w:pPr>
              <w:tabs>
                <w:tab w:val="decimal" w:pos="911"/>
              </w:tabs>
              <w:spacing w:before="120" w:line="240" w:lineRule="atLeast"/>
              <w:jc w:val="thaiDistribute"/>
              <w:rPr>
                <w:szCs w:val="22"/>
              </w:rPr>
            </w:pPr>
            <w:r>
              <w:rPr>
                <w:szCs w:val="22"/>
              </w:rPr>
              <w:t>300,000</w:t>
            </w:r>
          </w:p>
        </w:tc>
        <w:tc>
          <w:tcPr>
            <w:tcW w:w="180" w:type="dxa"/>
          </w:tcPr>
          <w:p w14:paraId="7158503B" w14:textId="77777777" w:rsidR="000B2C0B" w:rsidRPr="003F4CEA" w:rsidRDefault="000B2C0B" w:rsidP="000B2C0B">
            <w:pPr>
              <w:tabs>
                <w:tab w:val="decimal" w:pos="702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center"/>
          </w:tcPr>
          <w:p w14:paraId="640AD474" w14:textId="71C7A79A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>
              <w:rPr>
                <w:szCs w:val="22"/>
              </w:rPr>
              <w:t>300,000</w:t>
            </w:r>
          </w:p>
        </w:tc>
        <w:tc>
          <w:tcPr>
            <w:tcW w:w="191" w:type="dxa"/>
            <w:vAlign w:val="center"/>
          </w:tcPr>
          <w:p w14:paraId="0E854B13" w14:textId="77777777" w:rsidR="000B2C0B" w:rsidRPr="003F4CEA" w:rsidRDefault="000B2C0B" w:rsidP="000B2C0B">
            <w:pPr>
              <w:tabs>
                <w:tab w:val="decimal" w:pos="922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A9DBEB8" w14:textId="23A3AFA0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>
              <w:rPr>
                <w:szCs w:val="22"/>
              </w:rPr>
              <w:t>300,000</w:t>
            </w:r>
          </w:p>
        </w:tc>
        <w:tc>
          <w:tcPr>
            <w:tcW w:w="270" w:type="dxa"/>
            <w:vAlign w:val="center"/>
          </w:tcPr>
          <w:p w14:paraId="00AA4FC5" w14:textId="77777777" w:rsidR="000B2C0B" w:rsidRPr="003F4CEA" w:rsidRDefault="000B2C0B" w:rsidP="000B2C0B">
            <w:pPr>
              <w:tabs>
                <w:tab w:val="decimal" w:pos="922"/>
              </w:tabs>
              <w:spacing w:before="120" w:line="240" w:lineRule="atLeast"/>
              <w:jc w:val="thaiDistribute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0C2F184" w14:textId="502F2AD9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szCs w:val="22"/>
              </w:rPr>
            </w:pPr>
            <w:r>
              <w:rPr>
                <w:szCs w:val="22"/>
              </w:rPr>
              <w:t>300,000</w:t>
            </w:r>
          </w:p>
        </w:tc>
      </w:tr>
      <w:tr w:rsidR="000B2C0B" w:rsidRPr="003F4CEA" w14:paraId="7352F81D" w14:textId="77777777" w:rsidTr="00505C9D">
        <w:trPr>
          <w:cantSplit/>
          <w:trHeight w:hRule="exact" w:val="392"/>
        </w:trPr>
        <w:tc>
          <w:tcPr>
            <w:tcW w:w="4219" w:type="dxa"/>
          </w:tcPr>
          <w:p w14:paraId="3C6D3E08" w14:textId="77777777" w:rsidR="000B2C0B" w:rsidRPr="00505C9D" w:rsidRDefault="000B2C0B" w:rsidP="000B2C0B">
            <w:pPr>
              <w:spacing w:before="120"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F18ACE" w14:textId="77777777" w:rsidR="000B2C0B" w:rsidRPr="00505C9D" w:rsidRDefault="000B2C0B" w:rsidP="000B2C0B">
            <w:pPr>
              <w:pStyle w:val="acctfourfigures"/>
              <w:tabs>
                <w:tab w:val="clear" w:pos="765"/>
                <w:tab w:val="decimal" w:pos="832"/>
              </w:tabs>
              <w:spacing w:before="120" w:line="240" w:lineRule="atLeast"/>
              <w:ind w:right="90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5E66C8C4" w14:textId="77777777" w:rsidR="000B2C0B" w:rsidRPr="00505C9D" w:rsidRDefault="000B2C0B" w:rsidP="000B2C0B">
            <w:pPr>
              <w:pStyle w:val="acctfourfigures"/>
              <w:spacing w:before="120" w:line="240" w:lineRule="atLeast"/>
              <w:rPr>
                <w:szCs w:val="22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center"/>
          </w:tcPr>
          <w:p w14:paraId="2830EF6E" w14:textId="77777777" w:rsidR="000B2C0B" w:rsidRPr="00505C9D" w:rsidRDefault="000B2C0B" w:rsidP="000B2C0B">
            <w:pPr>
              <w:pStyle w:val="acctfourfigures"/>
              <w:tabs>
                <w:tab w:val="clear" w:pos="765"/>
                <w:tab w:val="decimal" w:pos="832"/>
              </w:tabs>
              <w:spacing w:before="120" w:line="240" w:lineRule="atLeast"/>
              <w:ind w:right="90"/>
              <w:jc w:val="right"/>
              <w:rPr>
                <w:szCs w:val="22"/>
              </w:rPr>
            </w:pPr>
          </w:p>
        </w:tc>
        <w:tc>
          <w:tcPr>
            <w:tcW w:w="191" w:type="dxa"/>
            <w:vAlign w:val="center"/>
          </w:tcPr>
          <w:p w14:paraId="785E1BD6" w14:textId="77777777" w:rsidR="000B2C0B" w:rsidRPr="00505C9D" w:rsidRDefault="000B2C0B" w:rsidP="000B2C0B">
            <w:pPr>
              <w:pStyle w:val="acctfourfigures"/>
              <w:spacing w:before="120" w:line="240" w:lineRule="atLeast"/>
              <w:rPr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D5EC884" w14:textId="77777777" w:rsidR="000B2C0B" w:rsidRPr="00505C9D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83F5FD2" w14:textId="77777777" w:rsidR="000B2C0B" w:rsidRPr="00505C9D" w:rsidRDefault="000B2C0B" w:rsidP="000B2C0B">
            <w:pPr>
              <w:spacing w:before="120" w:line="240" w:lineRule="atLeast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24BDC65" w14:textId="77777777" w:rsidR="000B2C0B" w:rsidRPr="00505C9D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</w:p>
        </w:tc>
      </w:tr>
      <w:tr w:rsidR="000B2C0B" w:rsidRPr="003F4CEA" w14:paraId="0A7E85DC" w14:textId="77777777" w:rsidTr="000B2C0B">
        <w:trPr>
          <w:cantSplit/>
        </w:trPr>
        <w:tc>
          <w:tcPr>
            <w:tcW w:w="4219" w:type="dxa"/>
          </w:tcPr>
          <w:p w14:paraId="5105602D" w14:textId="5232A894" w:rsidR="000B2C0B" w:rsidRPr="003F4CEA" w:rsidRDefault="000B2C0B" w:rsidP="000B2C0B">
            <w:pPr>
              <w:spacing w:before="120" w:line="240" w:lineRule="atLeast"/>
              <w:ind w:left="180" w:right="-79" w:hanging="180"/>
              <w:rPr>
                <w:b/>
                <w:bCs/>
                <w:szCs w:val="22"/>
              </w:rPr>
            </w:pPr>
            <w:r w:rsidRPr="003F4CEA">
              <w:rPr>
                <w:b/>
                <w:bCs/>
                <w:szCs w:val="22"/>
              </w:rPr>
              <w:t xml:space="preserve">Earnings per share </w:t>
            </w:r>
          </w:p>
        </w:tc>
        <w:tc>
          <w:tcPr>
            <w:tcW w:w="1080" w:type="dxa"/>
          </w:tcPr>
          <w:p w14:paraId="56479110" w14:textId="77777777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1294F02D" w14:textId="77777777" w:rsidR="000B2C0B" w:rsidRPr="003F4CEA" w:rsidRDefault="000B2C0B" w:rsidP="000B2C0B">
            <w:pPr>
              <w:tabs>
                <w:tab w:val="decimal" w:pos="922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159" w:type="dxa"/>
            <w:vAlign w:val="center"/>
          </w:tcPr>
          <w:p w14:paraId="76CEAE42" w14:textId="77777777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91" w:type="dxa"/>
            <w:vAlign w:val="center"/>
          </w:tcPr>
          <w:p w14:paraId="720017DA" w14:textId="77777777" w:rsidR="000B2C0B" w:rsidRPr="003F4CEA" w:rsidRDefault="000B2C0B" w:rsidP="000B2C0B">
            <w:pPr>
              <w:tabs>
                <w:tab w:val="decimal" w:pos="652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8A00C65" w14:textId="77777777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F083E74" w14:textId="77777777" w:rsidR="000B2C0B" w:rsidRPr="003F4CEA" w:rsidRDefault="000B2C0B" w:rsidP="000B2C0B">
            <w:pPr>
              <w:tabs>
                <w:tab w:val="decimal" w:pos="922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A50D815" w14:textId="77777777" w:rsidR="000B2C0B" w:rsidRPr="003F4CEA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</w:p>
        </w:tc>
      </w:tr>
      <w:tr w:rsidR="000B2C0B" w:rsidRPr="003F4CEA" w14:paraId="47BEE597" w14:textId="77777777" w:rsidTr="000B2C0B">
        <w:trPr>
          <w:cantSplit/>
        </w:trPr>
        <w:tc>
          <w:tcPr>
            <w:tcW w:w="4219" w:type="dxa"/>
          </w:tcPr>
          <w:p w14:paraId="32E1EF83" w14:textId="7555F535" w:rsidR="000B2C0B" w:rsidRPr="003F4CEA" w:rsidRDefault="000B2C0B" w:rsidP="000B2C0B">
            <w:pPr>
              <w:spacing w:before="120" w:line="240" w:lineRule="atLeast"/>
              <w:ind w:left="375" w:right="-79" w:hanging="180"/>
              <w:rPr>
                <w:b/>
                <w:bCs/>
                <w:szCs w:val="22"/>
              </w:rPr>
            </w:pPr>
            <w:r w:rsidRPr="003F4CEA">
              <w:rPr>
                <w:b/>
                <w:bCs/>
                <w:szCs w:val="22"/>
              </w:rPr>
              <w:t>(</w:t>
            </w:r>
            <w:proofErr w:type="gramStart"/>
            <w:r w:rsidRPr="003F4CEA">
              <w:rPr>
                <w:b/>
                <w:bCs/>
                <w:szCs w:val="22"/>
              </w:rPr>
              <w:t>basic</w:t>
            </w:r>
            <w:proofErr w:type="gramEnd"/>
            <w:r>
              <w:rPr>
                <w:b/>
                <w:bCs/>
                <w:szCs w:val="22"/>
              </w:rPr>
              <w:t xml:space="preserve"> and diluted</w:t>
            </w:r>
            <w:r w:rsidRPr="003F4CEA">
              <w:rPr>
                <w:b/>
                <w:bCs/>
                <w:szCs w:val="22"/>
              </w:rPr>
              <w:t xml:space="preserve">) </w:t>
            </w:r>
            <w:r w:rsidRPr="003F4CEA">
              <w:rPr>
                <w:b/>
                <w:bCs/>
                <w:i/>
                <w:iCs/>
                <w:szCs w:val="22"/>
              </w:rPr>
              <w:t>(in Baht)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AE3CF9" w14:textId="6ACDB310" w:rsidR="000B2C0B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  <w:r w:rsidRPr="006E1E9C">
              <w:rPr>
                <w:b/>
                <w:bCs/>
                <w:szCs w:val="22"/>
              </w:rPr>
              <w:t>8.2</w:t>
            </w: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180" w:type="dxa"/>
          </w:tcPr>
          <w:p w14:paraId="5765E1C4" w14:textId="77777777" w:rsidR="000B2C0B" w:rsidRPr="003F4CEA" w:rsidRDefault="000B2C0B" w:rsidP="000B2C0B">
            <w:pPr>
              <w:tabs>
                <w:tab w:val="decimal" w:pos="922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center"/>
          </w:tcPr>
          <w:p w14:paraId="7A92F6B7" w14:textId="7EC84051" w:rsidR="000B2C0B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  <w:r w:rsidRPr="006E1E9C">
              <w:rPr>
                <w:b/>
                <w:bCs/>
                <w:szCs w:val="22"/>
              </w:rPr>
              <w:t>12.34</w:t>
            </w:r>
          </w:p>
        </w:tc>
        <w:tc>
          <w:tcPr>
            <w:tcW w:w="191" w:type="dxa"/>
            <w:tcBorders>
              <w:bottom w:val="nil"/>
            </w:tcBorders>
            <w:vAlign w:val="center"/>
          </w:tcPr>
          <w:p w14:paraId="730FB480" w14:textId="77777777" w:rsidR="000B2C0B" w:rsidRPr="003F4CEA" w:rsidRDefault="000B2C0B" w:rsidP="000B2C0B">
            <w:pPr>
              <w:tabs>
                <w:tab w:val="decimal" w:pos="652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C8C939A" w14:textId="50A82C99" w:rsidR="000B2C0B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  <w:r w:rsidRPr="006E1E9C">
              <w:rPr>
                <w:b/>
                <w:bCs/>
                <w:szCs w:val="22"/>
              </w:rPr>
              <w:t>6.08</w:t>
            </w:r>
          </w:p>
        </w:tc>
        <w:tc>
          <w:tcPr>
            <w:tcW w:w="270" w:type="dxa"/>
            <w:vAlign w:val="center"/>
          </w:tcPr>
          <w:p w14:paraId="78075395" w14:textId="77777777" w:rsidR="000B2C0B" w:rsidRPr="003F4CEA" w:rsidRDefault="000B2C0B" w:rsidP="000B2C0B">
            <w:pPr>
              <w:tabs>
                <w:tab w:val="decimal" w:pos="922"/>
              </w:tabs>
              <w:spacing w:before="120" w:line="240" w:lineRule="atLeast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C1E76C3" w14:textId="16F63A5E" w:rsidR="000B2C0B" w:rsidRDefault="000B2C0B" w:rsidP="000B2C0B">
            <w:pPr>
              <w:spacing w:before="120" w:line="240" w:lineRule="atLeast"/>
              <w:ind w:right="11"/>
              <w:jc w:val="right"/>
              <w:rPr>
                <w:b/>
                <w:bCs/>
                <w:szCs w:val="22"/>
              </w:rPr>
            </w:pPr>
            <w:r w:rsidRPr="006E1E9C">
              <w:rPr>
                <w:b/>
                <w:bCs/>
                <w:szCs w:val="22"/>
              </w:rPr>
              <w:t>8.08</w:t>
            </w:r>
          </w:p>
        </w:tc>
      </w:tr>
    </w:tbl>
    <w:p w14:paraId="09D0446E" w14:textId="3784323B" w:rsidR="0037729A" w:rsidRDefault="0037729A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p w14:paraId="6587D5BA" w14:textId="7DA459B3" w:rsidR="005E7C8E" w:rsidRDefault="005E7C8E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p w14:paraId="7141C8EC" w14:textId="5121180C" w:rsidR="005E7C8E" w:rsidRDefault="005E7C8E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p w14:paraId="5EB93BB0" w14:textId="52B2025B" w:rsidR="005E7C8E" w:rsidRDefault="005E7C8E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p w14:paraId="742B9A6E" w14:textId="35DE124A" w:rsidR="005E7C8E" w:rsidRDefault="005E7C8E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p w14:paraId="213C143A" w14:textId="0F22B768" w:rsidR="005E7C8E" w:rsidRDefault="005E7C8E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p w14:paraId="0018D8BB" w14:textId="577839DF" w:rsidR="005E7C8E" w:rsidRDefault="005E7C8E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p w14:paraId="16B941EF" w14:textId="615655F6" w:rsidR="005E7C8E" w:rsidRDefault="005E7C8E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p w14:paraId="16EE2B19" w14:textId="49F808DE" w:rsidR="005E7C8E" w:rsidRDefault="00505C9D" w:rsidP="00505C9D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28CB8F35" w14:textId="4B7CDD28" w:rsidR="0037729A" w:rsidRDefault="0037729A" w:rsidP="000953BE">
      <w:pPr>
        <w:pStyle w:val="block"/>
        <w:spacing w:after="0" w:line="360" w:lineRule="auto"/>
        <w:ind w:left="0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</w:t>
      </w:r>
      <w:r>
        <w:rPr>
          <w:b/>
          <w:bCs/>
          <w:sz w:val="24"/>
          <w:szCs w:val="24"/>
        </w:rPr>
        <w:tab/>
        <w:t>Dividends</w:t>
      </w:r>
    </w:p>
    <w:p w14:paraId="44310DFA" w14:textId="0920C4B3" w:rsidR="0037729A" w:rsidRPr="0037729A" w:rsidRDefault="00DB5DD5" w:rsidP="00DB5DD5">
      <w:pPr>
        <w:pStyle w:val="block"/>
        <w:spacing w:after="0" w:line="360" w:lineRule="auto"/>
        <w:ind w:left="560"/>
        <w:jc w:val="both"/>
        <w:rPr>
          <w:b/>
          <w:bCs/>
          <w:sz w:val="24"/>
          <w:szCs w:val="24"/>
        </w:rPr>
      </w:pPr>
      <w:r w:rsidRPr="00DB5DD5">
        <w:rPr>
          <w:b/>
          <w:bCs/>
          <w:sz w:val="24"/>
          <w:szCs w:val="24"/>
        </w:rPr>
        <w:br/>
      </w:r>
      <w:r w:rsidR="0037729A" w:rsidRPr="00637EB8">
        <w:rPr>
          <w:szCs w:val="22"/>
        </w:rPr>
        <w:t>Details of dividends are as follows:</w:t>
      </w:r>
    </w:p>
    <w:p w14:paraId="28F20FF4" w14:textId="77777777" w:rsidR="0037729A" w:rsidRPr="00DB5DD5" w:rsidRDefault="0037729A" w:rsidP="00DB5DD5">
      <w:pPr>
        <w:pStyle w:val="block"/>
        <w:spacing w:after="0" w:line="360" w:lineRule="auto"/>
        <w:ind w:left="560"/>
        <w:jc w:val="both"/>
        <w:rPr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48"/>
        <w:gridCol w:w="1692"/>
        <w:gridCol w:w="1620"/>
        <w:gridCol w:w="1530"/>
        <w:gridCol w:w="236"/>
        <w:gridCol w:w="1654"/>
      </w:tblGrid>
      <w:tr w:rsidR="0037729A" w:rsidRPr="00A938A0" w14:paraId="6D709C8C" w14:textId="77777777" w:rsidTr="00F4258F">
        <w:trPr>
          <w:tblHeader/>
        </w:trPr>
        <w:tc>
          <w:tcPr>
            <w:tcW w:w="2448" w:type="dxa"/>
            <w:shd w:val="clear" w:color="auto" w:fill="auto"/>
          </w:tcPr>
          <w:p w14:paraId="695ADF33" w14:textId="77777777" w:rsidR="0037729A" w:rsidRPr="00A938A0" w:rsidRDefault="0037729A" w:rsidP="00032712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5E31A661" w14:textId="77777777" w:rsidR="0037729A" w:rsidRPr="00A938A0" w:rsidRDefault="0037729A" w:rsidP="00032712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A938A0">
              <w:rPr>
                <w:szCs w:val="22"/>
              </w:rPr>
              <w:t>Approval date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C8C4EF" w14:textId="77777777" w:rsidR="0037729A" w:rsidRPr="00A938A0" w:rsidRDefault="0037729A" w:rsidP="00032712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A938A0">
              <w:rPr>
                <w:szCs w:val="22"/>
              </w:rPr>
              <w:t>Payment schedule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37DBAA" w14:textId="77777777" w:rsidR="0037729A" w:rsidRPr="00A938A0" w:rsidRDefault="0037729A" w:rsidP="00032712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A938A0">
              <w:rPr>
                <w:szCs w:val="22"/>
              </w:rPr>
              <w:t>Dividend rate per share</w:t>
            </w:r>
            <w:r w:rsidRPr="00A938A0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2F69A" w14:textId="77777777" w:rsidR="0037729A" w:rsidRPr="00A938A0" w:rsidRDefault="0037729A" w:rsidP="00032712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6EB56DF" w14:textId="77777777" w:rsidR="0037729A" w:rsidRPr="00A938A0" w:rsidRDefault="0037729A" w:rsidP="00032712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A938A0">
              <w:rPr>
                <w:szCs w:val="22"/>
                <w:lang w:val="en-US" w:bidi="th-TH"/>
              </w:rPr>
              <w:t>Amount</w:t>
            </w:r>
          </w:p>
        </w:tc>
      </w:tr>
      <w:tr w:rsidR="0037729A" w:rsidRPr="00A938A0" w14:paraId="3DF322D2" w14:textId="77777777" w:rsidTr="00F4258F">
        <w:trPr>
          <w:trHeight w:val="418"/>
          <w:tblHeader/>
        </w:trPr>
        <w:tc>
          <w:tcPr>
            <w:tcW w:w="2448" w:type="dxa"/>
            <w:shd w:val="clear" w:color="auto" w:fill="auto"/>
            <w:vAlign w:val="bottom"/>
          </w:tcPr>
          <w:p w14:paraId="1432AA83" w14:textId="130561AB" w:rsidR="0037729A" w:rsidRPr="00A938A0" w:rsidRDefault="0037729A" w:rsidP="0037729A">
            <w:pPr>
              <w:pStyle w:val="block"/>
              <w:spacing w:after="0" w:line="240" w:lineRule="auto"/>
              <w:ind w:left="-18" w:right="-146" w:hanging="6"/>
              <w:rPr>
                <w:szCs w:val="22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76C41C9B" w14:textId="77777777" w:rsidR="0037729A" w:rsidRPr="00A938A0" w:rsidRDefault="0037729A" w:rsidP="00032712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8A6F47" w14:textId="77777777" w:rsidR="0037729A" w:rsidRPr="00A938A0" w:rsidRDefault="0037729A" w:rsidP="00032712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DBD221" w14:textId="77777777" w:rsidR="0037729A" w:rsidRPr="00A938A0" w:rsidRDefault="0037729A" w:rsidP="00032712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A938A0">
              <w:rPr>
                <w:i/>
                <w:iCs/>
                <w:szCs w:val="22"/>
              </w:rPr>
              <w:t>(Baht)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1925F0" w14:textId="77777777" w:rsidR="0037729A" w:rsidRPr="00A938A0" w:rsidRDefault="0037729A" w:rsidP="00032712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8D13BE1" w14:textId="77777777" w:rsidR="0037729A" w:rsidRPr="00A938A0" w:rsidRDefault="0037729A" w:rsidP="00032712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A938A0">
              <w:rPr>
                <w:i/>
                <w:iCs/>
                <w:szCs w:val="22"/>
              </w:rPr>
              <w:t>(</w:t>
            </w:r>
            <w:proofErr w:type="gramStart"/>
            <w:r w:rsidRPr="00A938A0">
              <w:rPr>
                <w:i/>
                <w:iCs/>
                <w:szCs w:val="22"/>
              </w:rPr>
              <w:t>in</w:t>
            </w:r>
            <w:proofErr w:type="gramEnd"/>
            <w:r w:rsidRPr="00A938A0">
              <w:rPr>
                <w:i/>
                <w:iCs/>
                <w:szCs w:val="22"/>
              </w:rPr>
              <w:t xml:space="preserve"> million Baht)</w:t>
            </w:r>
          </w:p>
        </w:tc>
      </w:tr>
      <w:tr w:rsidR="0037729A" w:rsidRPr="00A938A0" w14:paraId="7B0D066B" w14:textId="77777777" w:rsidTr="00F4258F">
        <w:trPr>
          <w:trHeight w:val="418"/>
          <w:tblHeader/>
        </w:trPr>
        <w:tc>
          <w:tcPr>
            <w:tcW w:w="2448" w:type="dxa"/>
            <w:shd w:val="clear" w:color="auto" w:fill="auto"/>
            <w:vAlign w:val="bottom"/>
          </w:tcPr>
          <w:p w14:paraId="697E7965" w14:textId="50809EE8" w:rsidR="0037729A" w:rsidRPr="00A938A0" w:rsidRDefault="0037729A" w:rsidP="0037729A">
            <w:pPr>
              <w:pStyle w:val="block"/>
              <w:spacing w:after="0" w:line="240" w:lineRule="auto"/>
              <w:ind w:left="-18" w:right="-146" w:hanging="6"/>
              <w:rPr>
                <w:szCs w:val="22"/>
              </w:rPr>
            </w:pPr>
            <w:r w:rsidRPr="00A938A0">
              <w:rPr>
                <w:szCs w:val="22"/>
              </w:rPr>
              <w:t>202</w:t>
            </w:r>
            <w:r>
              <w:rPr>
                <w:szCs w:val="22"/>
              </w:rPr>
              <w:t>4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4040935" w14:textId="77777777" w:rsidR="0037729A" w:rsidRPr="00A938A0" w:rsidRDefault="0037729A" w:rsidP="00032712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E21737" w14:textId="77777777" w:rsidR="0037729A" w:rsidRPr="00A938A0" w:rsidRDefault="0037729A" w:rsidP="00032712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A14E1C" w14:textId="77777777" w:rsidR="0037729A" w:rsidRPr="00A938A0" w:rsidRDefault="0037729A" w:rsidP="00032712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E3354" w14:textId="77777777" w:rsidR="0037729A" w:rsidRPr="00A938A0" w:rsidRDefault="0037729A" w:rsidP="00032712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1440F56" w14:textId="77777777" w:rsidR="0037729A" w:rsidRPr="00A938A0" w:rsidRDefault="0037729A" w:rsidP="00032712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37729A" w:rsidRPr="00A938A0" w14:paraId="69089767" w14:textId="77777777" w:rsidTr="00F4258F">
        <w:trPr>
          <w:trHeight w:val="418"/>
          <w:tblHeader/>
        </w:trPr>
        <w:tc>
          <w:tcPr>
            <w:tcW w:w="2448" w:type="dxa"/>
            <w:shd w:val="clear" w:color="auto" w:fill="auto"/>
            <w:vAlign w:val="bottom"/>
          </w:tcPr>
          <w:p w14:paraId="338BA456" w14:textId="7E0A6D28" w:rsidR="0037729A" w:rsidRPr="00A938A0" w:rsidRDefault="0037729A" w:rsidP="0037729A">
            <w:pPr>
              <w:pStyle w:val="block"/>
              <w:spacing w:after="0" w:line="240" w:lineRule="auto"/>
              <w:ind w:left="-18" w:right="-146" w:hanging="6"/>
              <w:rPr>
                <w:szCs w:val="22"/>
              </w:rPr>
            </w:pPr>
            <w:r w:rsidRPr="00A938A0">
              <w:rPr>
                <w:szCs w:val="22"/>
              </w:rPr>
              <w:t xml:space="preserve">Annual dividend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F2C4D1D" w14:textId="502D320F" w:rsidR="0037729A" w:rsidRPr="00FC0B25" w:rsidRDefault="0037729A" w:rsidP="0037729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FC0B25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Pr="00FC0B25">
              <w:rPr>
                <w:szCs w:val="22"/>
              </w:rPr>
              <w:t xml:space="preserve"> July 202</w:t>
            </w:r>
            <w:r>
              <w:rPr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970B28" w14:textId="20451B03" w:rsidR="0037729A" w:rsidRPr="00A938A0" w:rsidRDefault="0037729A" w:rsidP="0037729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FC0B25">
              <w:rPr>
                <w:szCs w:val="22"/>
              </w:rPr>
              <w:t>August</w:t>
            </w:r>
            <w:r>
              <w:rPr>
                <w:szCs w:val="22"/>
              </w:rPr>
              <w:t xml:space="preserve"> 2023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93CB29" w14:textId="6655DC15" w:rsidR="0037729A" w:rsidRPr="00DE583C" w:rsidRDefault="0037729A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E583C">
              <w:rPr>
                <w:szCs w:val="22"/>
              </w:rPr>
              <w:t>1.</w:t>
            </w:r>
            <w:r>
              <w:rPr>
                <w:szCs w:val="22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E59E43" w14:textId="77777777" w:rsidR="0037729A" w:rsidRPr="00A938A0" w:rsidRDefault="0037729A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F55D4A" w14:textId="7E444253" w:rsidR="0037729A" w:rsidRPr="00A938A0" w:rsidRDefault="0037729A" w:rsidP="0037729A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  <w:r>
              <w:rPr>
                <w:szCs w:val="22"/>
              </w:rPr>
              <w:t>420</w:t>
            </w:r>
          </w:p>
        </w:tc>
      </w:tr>
      <w:tr w:rsidR="0037729A" w:rsidRPr="00A938A0" w14:paraId="4BA4942D" w14:textId="77777777" w:rsidTr="00F4258F">
        <w:trPr>
          <w:trHeight w:val="418"/>
          <w:tblHeader/>
        </w:trPr>
        <w:tc>
          <w:tcPr>
            <w:tcW w:w="2448" w:type="dxa"/>
            <w:shd w:val="clear" w:color="auto" w:fill="auto"/>
            <w:vAlign w:val="bottom"/>
          </w:tcPr>
          <w:p w14:paraId="4491FC71" w14:textId="77777777" w:rsidR="0037729A" w:rsidRPr="00A938A0" w:rsidRDefault="0037729A" w:rsidP="0037729A">
            <w:pPr>
              <w:pStyle w:val="block"/>
              <w:spacing w:after="0" w:line="240" w:lineRule="auto"/>
              <w:ind w:left="-18" w:right="-146" w:hanging="6"/>
              <w:rPr>
                <w:szCs w:val="22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F8E5AA9" w14:textId="77777777" w:rsidR="0037729A" w:rsidRPr="00FC0B25" w:rsidRDefault="0037729A" w:rsidP="0037729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38D68C" w14:textId="77777777" w:rsidR="0037729A" w:rsidRPr="00FC0B25" w:rsidRDefault="0037729A" w:rsidP="0037729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8B6179" w14:textId="77777777" w:rsidR="0037729A" w:rsidRPr="00DE583C" w:rsidRDefault="0037729A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723AC" w14:textId="77777777" w:rsidR="0037729A" w:rsidRPr="00A938A0" w:rsidRDefault="0037729A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903742" w14:textId="77777777" w:rsidR="0037729A" w:rsidRDefault="0037729A" w:rsidP="0037729A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</w:p>
        </w:tc>
      </w:tr>
      <w:tr w:rsidR="0037729A" w:rsidRPr="00A938A0" w14:paraId="493E2A25" w14:textId="77777777" w:rsidTr="00F4258F">
        <w:trPr>
          <w:trHeight w:val="418"/>
          <w:tblHeader/>
        </w:trPr>
        <w:tc>
          <w:tcPr>
            <w:tcW w:w="2448" w:type="dxa"/>
            <w:shd w:val="clear" w:color="auto" w:fill="auto"/>
            <w:vAlign w:val="bottom"/>
          </w:tcPr>
          <w:p w14:paraId="003974B1" w14:textId="453FAABC" w:rsidR="0037729A" w:rsidRPr="00A938A0" w:rsidRDefault="0037729A" w:rsidP="0037729A">
            <w:pPr>
              <w:pStyle w:val="block"/>
              <w:spacing w:after="0" w:line="240" w:lineRule="auto"/>
              <w:ind w:left="-18" w:right="-146" w:hanging="6"/>
              <w:rPr>
                <w:szCs w:val="22"/>
              </w:rPr>
            </w:pPr>
            <w:r w:rsidRPr="00A938A0">
              <w:rPr>
                <w:szCs w:val="22"/>
              </w:rPr>
              <w:t>202</w:t>
            </w:r>
            <w:r>
              <w:rPr>
                <w:szCs w:val="22"/>
              </w:rPr>
              <w:t>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373E4E7E" w14:textId="77777777" w:rsidR="0037729A" w:rsidRPr="00FC0B25" w:rsidRDefault="0037729A" w:rsidP="0037729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560759" w14:textId="77777777" w:rsidR="0037729A" w:rsidRPr="00FC0B25" w:rsidRDefault="0037729A" w:rsidP="0037729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64C5D0" w14:textId="77777777" w:rsidR="0037729A" w:rsidRPr="00DE583C" w:rsidRDefault="0037729A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05865E" w14:textId="77777777" w:rsidR="0037729A" w:rsidRPr="00A938A0" w:rsidRDefault="0037729A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3009AC5" w14:textId="77777777" w:rsidR="0037729A" w:rsidRDefault="0037729A" w:rsidP="0037729A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</w:p>
        </w:tc>
      </w:tr>
      <w:tr w:rsidR="0037729A" w:rsidRPr="00A938A0" w14:paraId="5C6C21CD" w14:textId="77777777" w:rsidTr="00F4258F">
        <w:trPr>
          <w:trHeight w:val="418"/>
        </w:trPr>
        <w:tc>
          <w:tcPr>
            <w:tcW w:w="2448" w:type="dxa"/>
            <w:shd w:val="clear" w:color="auto" w:fill="auto"/>
            <w:vAlign w:val="bottom"/>
          </w:tcPr>
          <w:p w14:paraId="09A53B1D" w14:textId="21B83B83" w:rsidR="0037729A" w:rsidRPr="00A938A0" w:rsidRDefault="0037729A" w:rsidP="0037729A">
            <w:pPr>
              <w:pStyle w:val="block"/>
              <w:spacing w:after="0" w:line="240" w:lineRule="auto"/>
              <w:ind w:left="-18" w:right="-146" w:hanging="6"/>
              <w:rPr>
                <w:szCs w:val="22"/>
              </w:rPr>
            </w:pPr>
            <w:r w:rsidRPr="00A938A0">
              <w:rPr>
                <w:szCs w:val="22"/>
              </w:rPr>
              <w:t xml:space="preserve">Annual dividend 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2D98235" w14:textId="7502AB94" w:rsidR="0037729A" w:rsidRPr="00FC0B25" w:rsidRDefault="0037729A" w:rsidP="0037729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D27F21">
              <w:t>26 July 2022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64E75A" w14:textId="1BDC1965" w:rsidR="0037729A" w:rsidRPr="00FC0B25" w:rsidRDefault="0037729A" w:rsidP="0037729A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D27F21">
              <w:t>August 2022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0C0EBB" w14:textId="1DDC3AE8" w:rsidR="0037729A" w:rsidRPr="00A938A0" w:rsidRDefault="0037729A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D27F21">
              <w:t>1.65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E0E20" w14:textId="77777777" w:rsidR="0037729A" w:rsidRPr="00A938A0" w:rsidRDefault="0037729A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90B492" w14:textId="58B90786" w:rsidR="0037729A" w:rsidRPr="00A938A0" w:rsidRDefault="0037729A" w:rsidP="0037729A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D27F21">
              <w:t>495</w:t>
            </w:r>
          </w:p>
        </w:tc>
      </w:tr>
      <w:tr w:rsidR="00DB5DD5" w:rsidRPr="00A938A0" w14:paraId="1D37DB11" w14:textId="77777777" w:rsidTr="00F4258F">
        <w:trPr>
          <w:trHeight w:val="418"/>
        </w:trPr>
        <w:tc>
          <w:tcPr>
            <w:tcW w:w="2448" w:type="dxa"/>
            <w:shd w:val="clear" w:color="auto" w:fill="auto"/>
            <w:vAlign w:val="bottom"/>
          </w:tcPr>
          <w:p w14:paraId="3100F5F9" w14:textId="77777777" w:rsidR="00DB5DD5" w:rsidRPr="00A938A0" w:rsidRDefault="00DB5DD5" w:rsidP="0037729A">
            <w:pPr>
              <w:pStyle w:val="block"/>
              <w:spacing w:after="0" w:line="240" w:lineRule="auto"/>
              <w:ind w:left="-18" w:right="-146" w:hanging="6"/>
              <w:rPr>
                <w:szCs w:val="22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CE91785" w14:textId="77777777" w:rsidR="00DB5DD5" w:rsidRPr="00D27F21" w:rsidRDefault="00DB5DD5" w:rsidP="0037729A">
            <w:pPr>
              <w:pStyle w:val="block"/>
              <w:spacing w:after="0" w:line="240" w:lineRule="auto"/>
              <w:ind w:left="-70" w:right="-146"/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537F66C" w14:textId="77777777" w:rsidR="00DB5DD5" w:rsidRPr="00D27F21" w:rsidRDefault="00DB5DD5" w:rsidP="0037729A">
            <w:pPr>
              <w:pStyle w:val="block"/>
              <w:spacing w:after="0" w:line="240" w:lineRule="auto"/>
              <w:ind w:left="-70" w:right="-146"/>
              <w:jc w:val="center"/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F57469" w14:textId="77777777" w:rsidR="00DB5DD5" w:rsidRPr="00D27F21" w:rsidRDefault="00DB5DD5" w:rsidP="0037729A">
            <w:pPr>
              <w:pStyle w:val="block"/>
              <w:spacing w:after="0" w:line="240" w:lineRule="auto"/>
              <w:ind w:left="0"/>
              <w:jc w:val="center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7FBE8F" w14:textId="77777777" w:rsidR="00DB5DD5" w:rsidRPr="00A938A0" w:rsidRDefault="00DB5DD5" w:rsidP="0037729A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BE2254" w14:textId="77777777" w:rsidR="00DB5DD5" w:rsidRPr="00D27F21" w:rsidRDefault="00DB5DD5" w:rsidP="0037729A">
            <w:pPr>
              <w:pStyle w:val="block"/>
              <w:spacing w:after="0" w:line="240" w:lineRule="auto"/>
              <w:ind w:left="-96" w:right="-83"/>
              <w:jc w:val="center"/>
            </w:pPr>
          </w:p>
        </w:tc>
      </w:tr>
    </w:tbl>
    <w:p w14:paraId="60F6E827" w14:textId="1FBD4C41" w:rsidR="0037729A" w:rsidRPr="0037729A" w:rsidRDefault="0037729A" w:rsidP="00CC0E7A">
      <w:pPr>
        <w:tabs>
          <w:tab w:val="left" w:pos="540"/>
        </w:tabs>
        <w:spacing w:line="380" w:lineRule="atLeast"/>
        <w:outlineLvl w:val="0"/>
        <w:rPr>
          <w:b/>
          <w:bCs/>
          <w:sz w:val="24"/>
          <w:szCs w:val="24"/>
        </w:rPr>
        <w:sectPr w:rsidR="0037729A" w:rsidRPr="0037729A" w:rsidSect="00C20D75">
          <w:headerReference w:type="default" r:id="rId10"/>
          <w:footerReference w:type="default" r:id="rId11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7B3517D3" w14:textId="318863E8" w:rsidR="00466802" w:rsidRPr="00CC0E7A" w:rsidRDefault="0037729A" w:rsidP="00657303">
      <w:pPr>
        <w:tabs>
          <w:tab w:val="left" w:pos="540"/>
        </w:tabs>
        <w:spacing w:line="380" w:lineRule="atLeast"/>
        <w:outlineLvl w:val="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 w:bidi="th-TH"/>
        </w:rPr>
        <w:lastRenderedPageBreak/>
        <w:t>8</w:t>
      </w:r>
      <w:r w:rsidR="00466802" w:rsidRPr="00A94866">
        <w:rPr>
          <w:b/>
          <w:bCs/>
          <w:sz w:val="24"/>
          <w:szCs w:val="24"/>
        </w:rPr>
        <w:tab/>
        <w:t>Financial instruments</w:t>
      </w:r>
    </w:p>
    <w:p w14:paraId="3EDFFCED" w14:textId="77777777" w:rsidR="00703BBC" w:rsidRPr="00077422" w:rsidRDefault="00703BBC" w:rsidP="002C6DBC">
      <w:pPr>
        <w:tabs>
          <w:tab w:val="left" w:pos="540"/>
        </w:tabs>
        <w:spacing w:line="100" w:lineRule="atLeast"/>
        <w:ind w:left="547"/>
        <w:jc w:val="both"/>
        <w:rPr>
          <w:sz w:val="14"/>
          <w:szCs w:val="14"/>
        </w:rPr>
      </w:pPr>
    </w:p>
    <w:p w14:paraId="31F6F2EE" w14:textId="77777777" w:rsidR="00466802" w:rsidRPr="002C6DBC" w:rsidRDefault="00466802" w:rsidP="00466802">
      <w:pPr>
        <w:tabs>
          <w:tab w:val="left" w:pos="540"/>
        </w:tabs>
        <w:spacing w:line="380" w:lineRule="atLeast"/>
        <w:ind w:left="540"/>
        <w:jc w:val="both"/>
        <w:rPr>
          <w:b/>
          <w:bCs/>
          <w:i/>
          <w:iCs/>
          <w:sz w:val="20"/>
        </w:rPr>
      </w:pPr>
      <w:r w:rsidRPr="002C6DBC">
        <w:rPr>
          <w:b/>
          <w:bCs/>
          <w:i/>
          <w:iCs/>
          <w:sz w:val="20"/>
        </w:rPr>
        <w:t>Carrying amounts and fair values</w:t>
      </w:r>
    </w:p>
    <w:p w14:paraId="69D25E57" w14:textId="77777777" w:rsidR="00466802" w:rsidRPr="00077422" w:rsidRDefault="00466802" w:rsidP="002C6DBC">
      <w:pPr>
        <w:tabs>
          <w:tab w:val="left" w:pos="540"/>
        </w:tabs>
        <w:spacing w:line="100" w:lineRule="atLeast"/>
        <w:ind w:left="547"/>
        <w:jc w:val="both"/>
        <w:rPr>
          <w:sz w:val="14"/>
          <w:szCs w:val="14"/>
        </w:rPr>
      </w:pPr>
    </w:p>
    <w:p w14:paraId="467A0D31" w14:textId="77777777" w:rsidR="00515E0B" w:rsidRDefault="00755E81" w:rsidP="00077422">
      <w:pPr>
        <w:tabs>
          <w:tab w:val="left" w:pos="540"/>
        </w:tabs>
        <w:spacing w:line="380" w:lineRule="atLeast"/>
        <w:ind w:left="540" w:right="919"/>
        <w:jc w:val="both"/>
        <w:rPr>
          <w:sz w:val="20"/>
          <w:lang w:bidi="th-TH"/>
        </w:rPr>
      </w:pPr>
      <w:r w:rsidRPr="002C6DBC">
        <w:rPr>
          <w:sz w:val="20"/>
          <w:lang w:bidi="th-TH"/>
        </w:rPr>
        <w:t xml:space="preserve">The following table shows the carrying amounts and fair values of </w:t>
      </w:r>
      <w:r w:rsidR="00A07ECE" w:rsidRPr="002C6DBC">
        <w:rPr>
          <w:sz w:val="20"/>
          <w:lang w:bidi="th-TH"/>
        </w:rPr>
        <w:t xml:space="preserve">significant </w:t>
      </w:r>
      <w:r w:rsidRPr="002C6DBC">
        <w:rPr>
          <w:sz w:val="20"/>
          <w:lang w:bidi="th-TH"/>
        </w:rPr>
        <w:t>financial assets and financial liabilities, including their levels in the fair value hierarchy</w:t>
      </w:r>
      <w:r w:rsidR="00FC76C4">
        <w:rPr>
          <w:sz w:val="20"/>
          <w:lang w:bidi="th-TH"/>
        </w:rPr>
        <w:t>,</w:t>
      </w:r>
      <w:r w:rsidRPr="002C6DBC">
        <w:rPr>
          <w:sz w:val="20"/>
          <w:lang w:bidi="th-TH"/>
        </w:rPr>
        <w:t xml:space="preserve"> </w:t>
      </w:r>
      <w:r w:rsidR="00FC76C4">
        <w:rPr>
          <w:sz w:val="20"/>
          <w:lang w:bidi="th-TH"/>
        </w:rPr>
        <w:t>but does</w:t>
      </w:r>
      <w:r w:rsidRPr="002C6DBC">
        <w:rPr>
          <w:sz w:val="20"/>
          <w:lang w:bidi="th-TH"/>
        </w:rPr>
        <w:t xml:space="preserve"> not include fair value information for financial assets and financial liabilities </w:t>
      </w:r>
      <w:r w:rsidRPr="002C6DBC">
        <w:rPr>
          <w:sz w:val="20"/>
          <w:lang w:val="en-US"/>
        </w:rPr>
        <w:t xml:space="preserve">measured at </w:t>
      </w:r>
      <w:proofErr w:type="spellStart"/>
      <w:r w:rsidRPr="002C6DBC">
        <w:rPr>
          <w:sz w:val="20"/>
          <w:lang w:val="en-US"/>
        </w:rPr>
        <w:t>amortised</w:t>
      </w:r>
      <w:proofErr w:type="spellEnd"/>
      <w:r w:rsidRPr="002C6DBC">
        <w:rPr>
          <w:sz w:val="20"/>
          <w:lang w:val="en-US"/>
        </w:rPr>
        <w:t xml:space="preserve"> cost </w:t>
      </w:r>
      <w:r w:rsidRPr="002C6DBC">
        <w:rPr>
          <w:sz w:val="20"/>
          <w:lang w:bidi="th-TH"/>
        </w:rPr>
        <w:t>if the carrying amount is a reasonable approximation of fair value</w:t>
      </w:r>
      <w:r w:rsidR="00A07ECE" w:rsidRPr="002C6DBC">
        <w:rPr>
          <w:sz w:val="20"/>
          <w:lang w:bidi="th-TH"/>
        </w:rPr>
        <w:t>.</w:t>
      </w:r>
      <w:r w:rsidR="00D91157">
        <w:rPr>
          <w:sz w:val="20"/>
          <w:lang w:bidi="th-TH"/>
        </w:rPr>
        <w:tab/>
      </w:r>
    </w:p>
    <w:p w14:paraId="5358E59E" w14:textId="77777777" w:rsidR="00A94866" w:rsidRPr="00077422" w:rsidRDefault="00A94866" w:rsidP="00A94866">
      <w:pPr>
        <w:tabs>
          <w:tab w:val="left" w:pos="540"/>
        </w:tabs>
        <w:spacing w:line="100" w:lineRule="atLeast"/>
        <w:ind w:left="547" w:right="403"/>
        <w:jc w:val="both"/>
        <w:rPr>
          <w:sz w:val="14"/>
          <w:szCs w:val="14"/>
          <w:lang w:bidi="th-TH"/>
        </w:rPr>
      </w:pPr>
    </w:p>
    <w:p w14:paraId="146DCFEB" w14:textId="77777777" w:rsidR="002C6DBC" w:rsidRPr="002C6DBC" w:rsidRDefault="002C6DBC" w:rsidP="002C6DBC">
      <w:pPr>
        <w:tabs>
          <w:tab w:val="left" w:pos="540"/>
        </w:tabs>
        <w:spacing w:line="0" w:lineRule="atLeast"/>
        <w:ind w:left="547"/>
        <w:jc w:val="both"/>
        <w:rPr>
          <w:sz w:val="12"/>
          <w:szCs w:val="12"/>
        </w:rPr>
      </w:pPr>
    </w:p>
    <w:tbl>
      <w:tblPr>
        <w:tblW w:w="13660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4420"/>
        <w:gridCol w:w="631"/>
        <w:gridCol w:w="1259"/>
        <w:gridCol w:w="270"/>
        <w:gridCol w:w="1350"/>
        <w:gridCol w:w="251"/>
        <w:gridCol w:w="1269"/>
        <w:gridCol w:w="236"/>
        <w:gridCol w:w="1180"/>
        <w:gridCol w:w="236"/>
        <w:gridCol w:w="1114"/>
        <w:gridCol w:w="236"/>
        <w:gridCol w:w="1208"/>
      </w:tblGrid>
      <w:tr w:rsidR="00D62F82" w:rsidRPr="002C6DBC" w14:paraId="7FB21C19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53CE24F7" w14:textId="77777777" w:rsidR="00D62F82" w:rsidRPr="002C6DBC" w:rsidRDefault="00D62F82" w:rsidP="002301A6">
            <w:pPr>
              <w:spacing w:line="320" w:lineRule="exact"/>
              <w:ind w:left="73" w:right="-9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266CF338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320" w:lineRule="exact"/>
              <w:ind w:left="-43" w:right="-86"/>
              <w:jc w:val="center"/>
              <w:rPr>
                <w:rFonts w:cs="Times New Roman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609" w:type="dxa"/>
            <w:gridSpan w:val="11"/>
            <w:vAlign w:val="bottom"/>
          </w:tcPr>
          <w:p w14:paraId="3CBB7CDE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320" w:lineRule="exact"/>
              <w:ind w:left="-43" w:right="-86"/>
              <w:jc w:val="center"/>
              <w:rPr>
                <w:rFonts w:cs="Times New Roman"/>
                <w:b/>
                <w:bCs/>
                <w:sz w:val="20"/>
                <w:cs/>
                <w:lang w:val="en-US" w:bidi="th-TH"/>
              </w:rPr>
            </w:pPr>
            <w:r w:rsidRPr="002C6DBC">
              <w:rPr>
                <w:rFonts w:cs="Times New Roman"/>
                <w:b/>
                <w:bCs/>
                <w:sz w:val="20"/>
              </w:rPr>
              <w:t>Consolidated and separate financial statements</w:t>
            </w:r>
          </w:p>
        </w:tc>
      </w:tr>
      <w:tr w:rsidR="00D62F82" w:rsidRPr="002C6DBC" w14:paraId="56B35F7A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6EECE7E9" w14:textId="77777777" w:rsidR="00D62F82" w:rsidRPr="002C6DBC" w:rsidRDefault="00D62F82" w:rsidP="002301A6">
            <w:pPr>
              <w:spacing w:line="320" w:lineRule="exact"/>
              <w:ind w:left="73" w:right="-9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1189C72A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320" w:lineRule="exact"/>
              <w:ind w:left="-43" w:right="-86"/>
              <w:jc w:val="center"/>
              <w:rPr>
                <w:rFonts w:cs="Times New Roman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4399" w:type="dxa"/>
            <w:gridSpan w:val="5"/>
            <w:tcBorders>
              <w:bottom w:val="single" w:sz="4" w:space="0" w:color="auto"/>
            </w:tcBorders>
            <w:vAlign w:val="bottom"/>
          </w:tcPr>
          <w:p w14:paraId="6DAA50ED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320" w:lineRule="exact"/>
              <w:ind w:left="-43" w:right="-86"/>
              <w:jc w:val="center"/>
              <w:rPr>
                <w:rFonts w:cs="Times New Roman"/>
                <w:b/>
                <w:bCs/>
                <w:sz w:val="20"/>
                <w:cs/>
                <w:lang w:bidi="th-TH"/>
              </w:rPr>
            </w:pPr>
            <w:r w:rsidRPr="002C6DBC">
              <w:rPr>
                <w:rFonts w:cs="Times New Roman"/>
                <w:b/>
                <w:bCs/>
                <w:sz w:val="20"/>
                <w:lang w:bidi="th-TH"/>
              </w:rPr>
              <w:t>Carrying amount</w:t>
            </w:r>
          </w:p>
        </w:tc>
        <w:tc>
          <w:tcPr>
            <w:tcW w:w="236" w:type="dxa"/>
          </w:tcPr>
          <w:p w14:paraId="39EF768E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320" w:lineRule="exact"/>
              <w:ind w:left="-43" w:right="-86"/>
              <w:jc w:val="center"/>
              <w:rPr>
                <w:rFonts w:cs="Times New Roman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974" w:type="dxa"/>
            <w:gridSpan w:val="5"/>
            <w:tcBorders>
              <w:bottom w:val="single" w:sz="4" w:space="0" w:color="auto"/>
            </w:tcBorders>
            <w:vAlign w:val="bottom"/>
          </w:tcPr>
          <w:p w14:paraId="32A3F323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320" w:lineRule="exact"/>
              <w:ind w:left="-43" w:right="-86"/>
              <w:jc w:val="center"/>
              <w:rPr>
                <w:rFonts w:cs="Times New Roman"/>
                <w:b/>
                <w:bCs/>
                <w:sz w:val="20"/>
                <w:cs/>
                <w:lang w:bidi="th-TH"/>
              </w:rPr>
            </w:pPr>
            <w:r w:rsidRPr="002C6DBC">
              <w:rPr>
                <w:rFonts w:cs="Times New Roman"/>
                <w:b/>
                <w:bCs/>
                <w:sz w:val="20"/>
                <w:lang w:bidi="th-TH"/>
              </w:rPr>
              <w:t>Fair value</w:t>
            </w:r>
          </w:p>
        </w:tc>
      </w:tr>
      <w:tr w:rsidR="00D62F82" w:rsidRPr="002C6DBC" w14:paraId="38BB5385" w14:textId="77777777" w:rsidTr="007F6250">
        <w:trPr>
          <w:trHeight w:val="881"/>
        </w:trPr>
        <w:tc>
          <w:tcPr>
            <w:tcW w:w="4420" w:type="dxa"/>
            <w:shd w:val="clear" w:color="auto" w:fill="auto"/>
            <w:vAlign w:val="bottom"/>
          </w:tcPr>
          <w:p w14:paraId="3A62BC63" w14:textId="77777777" w:rsidR="00D62F82" w:rsidRPr="002C6DBC" w:rsidRDefault="00D62F82" w:rsidP="00755E81">
            <w:pPr>
              <w:spacing w:line="240" w:lineRule="auto"/>
              <w:ind w:left="-19" w:right="-90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631" w:type="dxa"/>
            <w:vAlign w:val="bottom"/>
          </w:tcPr>
          <w:p w14:paraId="78E1FF79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112B92D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sz w:val="20"/>
                <w:lang w:bidi="th-TH"/>
              </w:rPr>
            </w:pPr>
            <w:r w:rsidRPr="002C6DBC">
              <w:rPr>
                <w:rFonts w:cs="Times New Roman"/>
                <w:sz w:val="20"/>
                <w:lang w:bidi="th-TH"/>
              </w:rPr>
              <w:t>Financial instruments measured at FVTPL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6569C56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sz w:val="2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506F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sz w:val="20"/>
                <w:lang w:bidi="th-TH"/>
              </w:rPr>
            </w:pPr>
            <w:r w:rsidRPr="002C6DBC">
              <w:rPr>
                <w:rFonts w:cs="Times New Roman"/>
                <w:sz w:val="20"/>
                <w:lang w:bidi="th-TH"/>
              </w:rPr>
              <w:t>Financial instruments measured at FVOCI</w:t>
            </w:r>
          </w:p>
        </w:tc>
        <w:tc>
          <w:tcPr>
            <w:tcW w:w="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266DA" w14:textId="77777777" w:rsidR="00D62F82" w:rsidRPr="002C6DBC" w:rsidRDefault="00D62F82" w:rsidP="00755E81">
            <w:pPr>
              <w:spacing w:line="240" w:lineRule="auto"/>
              <w:ind w:left="-43" w:right="-86"/>
              <w:jc w:val="center"/>
              <w:rPr>
                <w:rFonts w:cs="Times New Roman"/>
                <w:sz w:val="2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07956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sz w:val="20"/>
                <w:lang w:bidi="th-TH"/>
              </w:rPr>
            </w:pPr>
            <w:r w:rsidRPr="002C6DBC">
              <w:rPr>
                <w:rFonts w:cs="Times New Roman"/>
                <w:sz w:val="20"/>
                <w:lang w:bidi="th-TH"/>
              </w:rPr>
              <w:t>Total</w:t>
            </w:r>
          </w:p>
        </w:tc>
        <w:tc>
          <w:tcPr>
            <w:tcW w:w="236" w:type="dxa"/>
          </w:tcPr>
          <w:p w14:paraId="261B9E4D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sz w:val="20"/>
                <w:cs/>
                <w:lang w:bidi="th-TH"/>
              </w:rPr>
            </w:pPr>
          </w:p>
        </w:tc>
        <w:tc>
          <w:tcPr>
            <w:tcW w:w="1180" w:type="dxa"/>
            <w:vAlign w:val="bottom"/>
          </w:tcPr>
          <w:p w14:paraId="0C94C372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sz w:val="20"/>
              </w:rPr>
            </w:pPr>
            <w:r w:rsidRPr="002C6DBC">
              <w:rPr>
                <w:rFonts w:cs="Times New Roman"/>
                <w:sz w:val="20"/>
                <w:lang w:bidi="th-TH"/>
              </w:rPr>
              <w:t>Level 2</w:t>
            </w:r>
          </w:p>
        </w:tc>
        <w:tc>
          <w:tcPr>
            <w:tcW w:w="236" w:type="dxa"/>
          </w:tcPr>
          <w:p w14:paraId="421AAD3A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474687C" w14:textId="77777777" w:rsidR="00D62F82" w:rsidRPr="002C6DBC" w:rsidRDefault="00D62F82" w:rsidP="00755E8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sz w:val="20"/>
              </w:rPr>
            </w:pPr>
            <w:r w:rsidRPr="002C6DBC">
              <w:rPr>
                <w:rFonts w:cs="Times New Roman"/>
                <w:sz w:val="20"/>
                <w:lang w:bidi="th-TH"/>
              </w:rPr>
              <w:t>Level 3</w:t>
            </w:r>
          </w:p>
        </w:tc>
        <w:tc>
          <w:tcPr>
            <w:tcW w:w="236" w:type="dxa"/>
          </w:tcPr>
          <w:p w14:paraId="50D90B6D" w14:textId="77777777" w:rsidR="00D62F82" w:rsidRPr="002C6DBC" w:rsidRDefault="00D62F82" w:rsidP="00755E81">
            <w:pPr>
              <w:spacing w:line="240" w:lineRule="auto"/>
              <w:ind w:left="-43" w:right="-86"/>
              <w:jc w:val="center"/>
              <w:rPr>
                <w:rFonts w:cs="Times New Roman"/>
                <w:sz w:val="20"/>
                <w:cs/>
              </w:rPr>
            </w:pPr>
          </w:p>
        </w:tc>
        <w:tc>
          <w:tcPr>
            <w:tcW w:w="1208" w:type="dxa"/>
            <w:vAlign w:val="bottom"/>
          </w:tcPr>
          <w:p w14:paraId="31983F26" w14:textId="77777777" w:rsidR="00D62F82" w:rsidRPr="002C6DBC" w:rsidRDefault="00D62F82" w:rsidP="00755E81">
            <w:pPr>
              <w:spacing w:line="240" w:lineRule="auto"/>
              <w:ind w:left="-43" w:right="-86"/>
              <w:jc w:val="center"/>
              <w:rPr>
                <w:rFonts w:cs="Times New Roman"/>
                <w:sz w:val="20"/>
              </w:rPr>
            </w:pPr>
            <w:r w:rsidRPr="002C6DBC">
              <w:rPr>
                <w:rFonts w:cs="Times New Roman"/>
                <w:sz w:val="20"/>
                <w:lang w:bidi="th-TH"/>
              </w:rPr>
              <w:t>Total</w:t>
            </w:r>
          </w:p>
        </w:tc>
      </w:tr>
      <w:tr w:rsidR="00D62F82" w:rsidRPr="002C6DBC" w14:paraId="1A8D7AD5" w14:textId="77777777" w:rsidTr="007F6250">
        <w:trPr>
          <w:trHeight w:hRule="exact" w:val="351"/>
        </w:trPr>
        <w:tc>
          <w:tcPr>
            <w:tcW w:w="4420" w:type="dxa"/>
            <w:shd w:val="clear" w:color="auto" w:fill="auto"/>
          </w:tcPr>
          <w:p w14:paraId="057FF06F" w14:textId="77777777" w:rsidR="00D62F82" w:rsidRPr="002C6DBC" w:rsidRDefault="00D62F82" w:rsidP="002301A6">
            <w:pPr>
              <w:spacing w:line="240" w:lineRule="auto"/>
              <w:ind w:left="-14" w:right="-90"/>
              <w:rPr>
                <w:rFonts w:cs="Times New Roman"/>
                <w:b/>
                <w:bCs/>
                <w:i/>
                <w:iCs/>
                <w:sz w:val="20"/>
                <w:cs/>
              </w:rPr>
            </w:pPr>
          </w:p>
        </w:tc>
        <w:tc>
          <w:tcPr>
            <w:tcW w:w="631" w:type="dxa"/>
            <w:vAlign w:val="bottom"/>
          </w:tcPr>
          <w:p w14:paraId="18378102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8609" w:type="dxa"/>
            <w:gridSpan w:val="11"/>
            <w:vAlign w:val="bottom"/>
          </w:tcPr>
          <w:p w14:paraId="245CE36C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cs="Times New Roman"/>
                <w:i/>
                <w:iCs/>
                <w:sz w:val="20"/>
                <w:cs/>
                <w:lang w:bidi="th-TH"/>
              </w:rPr>
            </w:pPr>
            <w:r w:rsidRPr="002C6DBC">
              <w:rPr>
                <w:rFonts w:cs="Times New Roman"/>
                <w:i/>
                <w:iCs/>
                <w:sz w:val="20"/>
                <w:cs/>
                <w:lang w:bidi="th-TH"/>
              </w:rPr>
              <w:t>(</w:t>
            </w:r>
            <w:r w:rsidRPr="002C6DBC">
              <w:rPr>
                <w:rFonts w:cs="Times New Roman"/>
                <w:i/>
                <w:iCs/>
                <w:sz w:val="20"/>
                <w:lang w:bidi="th-TH"/>
              </w:rPr>
              <w:t>in thousand Baht)</w:t>
            </w:r>
          </w:p>
        </w:tc>
      </w:tr>
      <w:tr w:rsidR="00D62F82" w:rsidRPr="002C6DBC" w14:paraId="7B574A4C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40ADF3A1" w14:textId="77777777" w:rsidR="00D62F82" w:rsidRPr="002C6DBC" w:rsidRDefault="00D62F82" w:rsidP="002301A6">
            <w:pPr>
              <w:spacing w:line="240" w:lineRule="auto"/>
              <w:ind w:left="-14" w:right="-90"/>
              <w:rPr>
                <w:rFonts w:cs="Times New Roman"/>
                <w:b/>
                <w:bCs/>
                <w:i/>
                <w:iCs/>
                <w:sz w:val="20"/>
              </w:rPr>
            </w:pPr>
            <w:proofErr w:type="gramStart"/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>At</w:t>
            </w:r>
            <w:proofErr w:type="gramEnd"/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 xml:space="preserve"> 30 </w:t>
            </w:r>
            <w:r w:rsidR="005E6668">
              <w:rPr>
                <w:rFonts w:cs="Times New Roman"/>
                <w:b/>
                <w:bCs/>
                <w:i/>
                <w:iCs/>
                <w:sz w:val="20"/>
              </w:rPr>
              <w:t>September</w:t>
            </w:r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 xml:space="preserve"> 202</w:t>
            </w:r>
            <w:r w:rsidR="009B3BD5">
              <w:rPr>
                <w:rFonts w:cs="Times New Roman"/>
                <w:b/>
                <w:bCs/>
                <w:i/>
                <w:iCs/>
                <w:sz w:val="20"/>
              </w:rPr>
              <w:t>3</w:t>
            </w:r>
          </w:p>
        </w:tc>
        <w:tc>
          <w:tcPr>
            <w:tcW w:w="631" w:type="dxa"/>
            <w:vAlign w:val="bottom"/>
          </w:tcPr>
          <w:p w14:paraId="6C682E71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3CAA5C6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0469F88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62EEF5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E7622F2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5274DCB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FE04135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19326DA4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EA4E8D2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57849BA0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5533314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3DB3399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</w:tr>
      <w:tr w:rsidR="00D62F82" w:rsidRPr="002C6DBC" w14:paraId="624FB382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5ECA3E05" w14:textId="77777777" w:rsidR="00D62F82" w:rsidRPr="002C6DBC" w:rsidRDefault="00D62F82" w:rsidP="002301A6">
            <w:pPr>
              <w:spacing w:line="240" w:lineRule="auto"/>
              <w:ind w:left="-14" w:right="-90"/>
              <w:rPr>
                <w:rFonts w:cs="Times New Roman"/>
                <w:b/>
                <w:bCs/>
                <w:i/>
                <w:iCs/>
                <w:sz w:val="20"/>
              </w:rPr>
            </w:pPr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631" w:type="dxa"/>
            <w:vAlign w:val="bottom"/>
          </w:tcPr>
          <w:p w14:paraId="0FBA1BC3" w14:textId="77777777" w:rsidR="00D62F82" w:rsidRPr="002C6DBC" w:rsidRDefault="00D62F82" w:rsidP="002301A6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1C7C86D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860ED78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82CF69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A5BDF8A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19B764C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415E7D3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176B558F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BBE0DF8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152A8D5B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C7DA09F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A87AEF5" w14:textId="77777777" w:rsidR="00D62F82" w:rsidRPr="002C6DBC" w:rsidRDefault="00D62F82" w:rsidP="002301A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</w:tr>
      <w:tr w:rsidR="002677DE" w:rsidRPr="002C6DBC" w14:paraId="084E5BBE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26A67F82" w14:textId="77777777" w:rsidR="002677DE" w:rsidRPr="002C6DBC" w:rsidRDefault="002677DE" w:rsidP="002677DE">
            <w:pPr>
              <w:spacing w:line="240" w:lineRule="auto"/>
              <w:ind w:left="160" w:right="-90" w:hanging="180"/>
              <w:rPr>
                <w:rFonts w:cs="Times New Roman"/>
                <w:sz w:val="20"/>
                <w:cs/>
              </w:rPr>
            </w:pPr>
            <w:r w:rsidRPr="002C6DBC">
              <w:rPr>
                <w:rFonts w:cs="Times New Roman"/>
                <w:sz w:val="20"/>
              </w:rPr>
              <w:t>Other non-marketable equity securities</w:t>
            </w:r>
          </w:p>
        </w:tc>
        <w:tc>
          <w:tcPr>
            <w:tcW w:w="631" w:type="dxa"/>
            <w:vAlign w:val="bottom"/>
          </w:tcPr>
          <w:p w14:paraId="5C766CAD" w14:textId="77777777" w:rsidR="002677DE" w:rsidRPr="002C6DBC" w:rsidRDefault="002677DE" w:rsidP="002677D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6340981" w14:textId="3CD56568" w:rsidR="002677DE" w:rsidRPr="002C6DBC" w:rsidRDefault="002677DE" w:rsidP="005E27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86" w:firstLine="262"/>
              <w:rPr>
                <w:sz w:val="20"/>
              </w:rPr>
            </w:pPr>
            <w:r w:rsidRPr="002C6DBC"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55D7FD7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FE3D1C" w14:textId="61A024D1" w:rsidR="002677DE" w:rsidRPr="002C6DBC" w:rsidRDefault="002677DE" w:rsidP="005E27D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  <w:r w:rsidRPr="006870F6">
              <w:rPr>
                <w:sz w:val="20"/>
              </w:rPr>
              <w:t>111,125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A7B4B7C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70BDF09" w14:textId="57B13E31" w:rsidR="002677DE" w:rsidRPr="002C6DBC" w:rsidRDefault="002677DE" w:rsidP="002677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  <w:r w:rsidRPr="006870F6">
              <w:rPr>
                <w:sz w:val="20"/>
              </w:rPr>
              <w:t>111,125</w:t>
            </w:r>
          </w:p>
        </w:tc>
        <w:tc>
          <w:tcPr>
            <w:tcW w:w="236" w:type="dxa"/>
            <w:vAlign w:val="bottom"/>
          </w:tcPr>
          <w:p w14:paraId="4D785A60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1D2FE341" w14:textId="45ABB697" w:rsidR="002677DE" w:rsidRPr="002C6DBC" w:rsidRDefault="002677DE" w:rsidP="002677D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86"/>
              <w:rPr>
                <w:sz w:val="20"/>
              </w:rPr>
            </w:pPr>
            <w:r w:rsidRPr="002C6DBC">
              <w:rPr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12DE7F0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927CC49" w14:textId="6788A20F" w:rsidR="002677DE" w:rsidRPr="002C6DBC" w:rsidRDefault="002677DE" w:rsidP="002677D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3" w:right="-86"/>
              <w:rPr>
                <w:sz w:val="20"/>
              </w:rPr>
            </w:pPr>
            <w:r w:rsidRPr="006870F6">
              <w:rPr>
                <w:sz w:val="20"/>
              </w:rPr>
              <w:t>111,125</w:t>
            </w:r>
          </w:p>
        </w:tc>
        <w:tc>
          <w:tcPr>
            <w:tcW w:w="236" w:type="dxa"/>
            <w:vAlign w:val="bottom"/>
          </w:tcPr>
          <w:p w14:paraId="36D4EE27" w14:textId="77777777" w:rsidR="002677DE" w:rsidRPr="002C6DBC" w:rsidRDefault="002677DE" w:rsidP="002677DE">
            <w:pPr>
              <w:tabs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1C11BA5" w14:textId="7FBE062B" w:rsidR="002677DE" w:rsidRPr="002C6DBC" w:rsidRDefault="002677DE" w:rsidP="002677D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</w:rPr>
            </w:pPr>
            <w:r w:rsidRPr="006870F6">
              <w:rPr>
                <w:sz w:val="20"/>
              </w:rPr>
              <w:t>111,125</w:t>
            </w:r>
          </w:p>
        </w:tc>
      </w:tr>
      <w:tr w:rsidR="002677DE" w:rsidRPr="002C6DBC" w14:paraId="25B63B19" w14:textId="77777777" w:rsidTr="007F6250">
        <w:trPr>
          <w:trHeight w:hRule="exact" w:val="99"/>
        </w:trPr>
        <w:tc>
          <w:tcPr>
            <w:tcW w:w="4420" w:type="dxa"/>
            <w:shd w:val="clear" w:color="auto" w:fill="auto"/>
            <w:vAlign w:val="bottom"/>
          </w:tcPr>
          <w:p w14:paraId="4122307C" w14:textId="77777777" w:rsidR="002677DE" w:rsidRPr="002C6DBC" w:rsidRDefault="002677DE" w:rsidP="002677DE">
            <w:pPr>
              <w:spacing w:line="240" w:lineRule="auto"/>
              <w:ind w:left="160" w:right="-90" w:hanging="180"/>
              <w:rPr>
                <w:rFonts w:cs="Times New Roman"/>
                <w:sz w:val="20"/>
                <w:cs/>
              </w:rPr>
            </w:pPr>
          </w:p>
        </w:tc>
        <w:tc>
          <w:tcPr>
            <w:tcW w:w="631" w:type="dxa"/>
            <w:vAlign w:val="bottom"/>
          </w:tcPr>
          <w:p w14:paraId="57AAE22E" w14:textId="77777777" w:rsidR="002677DE" w:rsidRPr="002C6DBC" w:rsidRDefault="002677DE" w:rsidP="002677D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51B3F672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0002574C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DBB6F4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2C069F43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5188EE8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A2F0B48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29D0C16B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4898EDCD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2DE7B9B3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2DCBD4E8" w14:textId="77777777" w:rsidR="002677DE" w:rsidRPr="002C6DBC" w:rsidRDefault="002677DE" w:rsidP="002677DE">
            <w:pPr>
              <w:tabs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7FB389B1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2677DE" w:rsidRPr="002C6DBC" w14:paraId="16144003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5B05E1DB" w14:textId="77777777" w:rsidR="002677DE" w:rsidRPr="002C6DBC" w:rsidRDefault="002677DE" w:rsidP="002677DE">
            <w:pPr>
              <w:spacing w:line="240" w:lineRule="auto"/>
              <w:ind w:left="-14" w:right="-90"/>
              <w:rPr>
                <w:rFonts w:cs="Times New Roman"/>
                <w:b/>
                <w:bCs/>
                <w:i/>
                <w:iCs/>
                <w:sz w:val="20"/>
              </w:rPr>
            </w:pPr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631" w:type="dxa"/>
            <w:vAlign w:val="bottom"/>
          </w:tcPr>
          <w:p w14:paraId="0BB67C1B" w14:textId="77777777" w:rsidR="002677DE" w:rsidRPr="002C6DBC" w:rsidRDefault="002677DE" w:rsidP="002677D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2C3E0B6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5F909C34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C55AEB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33DD605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6483FD4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CC582D3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4038DE8D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0BE917A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09DFCF63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A23C92D" w14:textId="77777777" w:rsidR="002677DE" w:rsidRPr="002C6DBC" w:rsidRDefault="002677DE" w:rsidP="002677DE">
            <w:pPr>
              <w:tabs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79E9B6BC" w14:textId="77777777" w:rsidR="002677DE" w:rsidRPr="002C6DBC" w:rsidRDefault="002677DE" w:rsidP="002677D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0B2C0B" w:rsidRPr="002677DE" w14:paraId="4C7E3E25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21E8745B" w14:textId="77777777" w:rsidR="000B2C0B" w:rsidRPr="002C6DBC" w:rsidRDefault="000B2C0B" w:rsidP="000B2C0B">
            <w:pPr>
              <w:spacing w:line="240" w:lineRule="auto"/>
              <w:ind w:left="-14" w:right="-90"/>
              <w:rPr>
                <w:sz w:val="20"/>
                <w:lang w:val="en-US" w:bidi="th-TH"/>
              </w:rPr>
            </w:pPr>
            <w:r w:rsidRPr="002C6DBC">
              <w:rPr>
                <w:sz w:val="20"/>
                <w:lang w:val="en-US" w:bidi="th-TH"/>
              </w:rPr>
              <w:t>Derivatives liabilities</w:t>
            </w:r>
          </w:p>
        </w:tc>
        <w:tc>
          <w:tcPr>
            <w:tcW w:w="631" w:type="dxa"/>
            <w:vAlign w:val="bottom"/>
          </w:tcPr>
          <w:p w14:paraId="6DC4828D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26D13D9B" w14:textId="052E271A" w:rsidR="000B2C0B" w:rsidRPr="002C6DBC" w:rsidRDefault="000B2C0B" w:rsidP="000B2C0B">
            <w:pPr>
              <w:pStyle w:val="acctfourfigures"/>
              <w:tabs>
                <w:tab w:val="clear" w:pos="765"/>
                <w:tab w:val="left" w:pos="774"/>
              </w:tabs>
              <w:spacing w:line="240" w:lineRule="auto"/>
              <w:ind w:left="-20" w:right="-86"/>
              <w:jc w:val="center"/>
              <w:rPr>
                <w:sz w:val="20"/>
              </w:rPr>
            </w:pPr>
            <w:r w:rsidRPr="002677DE">
              <w:rPr>
                <w:sz w:val="20"/>
              </w:rPr>
              <w:t>154,392</w:t>
            </w:r>
          </w:p>
        </w:tc>
        <w:tc>
          <w:tcPr>
            <w:tcW w:w="270" w:type="dxa"/>
            <w:vAlign w:val="bottom"/>
          </w:tcPr>
          <w:p w14:paraId="443529D1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20DD8" w14:textId="17D4A18B" w:rsidR="000B2C0B" w:rsidRPr="002C6DBC" w:rsidRDefault="000B2C0B" w:rsidP="000B2C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rPr>
                <w:sz w:val="20"/>
              </w:rPr>
            </w:pPr>
            <w:r w:rsidRPr="002C6DBC">
              <w:rPr>
                <w:sz w:val="20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C29E5EB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E664908" w14:textId="1AE71284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  <w:r w:rsidRPr="002677DE">
              <w:rPr>
                <w:sz w:val="20"/>
              </w:rPr>
              <w:t>154,392</w:t>
            </w:r>
          </w:p>
        </w:tc>
        <w:tc>
          <w:tcPr>
            <w:tcW w:w="236" w:type="dxa"/>
            <w:vAlign w:val="bottom"/>
          </w:tcPr>
          <w:p w14:paraId="550C77AB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5A57CB10" w14:textId="1BD3D69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sz w:val="20"/>
              </w:rPr>
            </w:pPr>
            <w:r w:rsidRPr="002677DE">
              <w:rPr>
                <w:sz w:val="20"/>
              </w:rPr>
              <w:t>154,392</w:t>
            </w:r>
          </w:p>
        </w:tc>
        <w:tc>
          <w:tcPr>
            <w:tcW w:w="236" w:type="dxa"/>
            <w:vAlign w:val="bottom"/>
          </w:tcPr>
          <w:p w14:paraId="75160CE3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  <w:tab w:val="decimal" w:pos="66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9F945C4" w14:textId="7B38E1CE" w:rsidR="000B2C0B" w:rsidRPr="002C6DBC" w:rsidRDefault="000B2C0B" w:rsidP="000B2C0B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43" w:right="-86"/>
              <w:rPr>
                <w:sz w:val="20"/>
              </w:rPr>
            </w:pPr>
            <w:r w:rsidRPr="002C6DBC">
              <w:rPr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AF66039" w14:textId="77777777" w:rsidR="000B2C0B" w:rsidRPr="002C6DBC" w:rsidRDefault="000B2C0B" w:rsidP="000B2C0B">
            <w:pPr>
              <w:tabs>
                <w:tab w:val="decimal" w:pos="595"/>
                <w:tab w:val="decimal" w:pos="810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78D63362" w14:textId="66D7D0B8" w:rsidR="000B2C0B" w:rsidRPr="002C6DBC" w:rsidRDefault="000B2C0B" w:rsidP="000B2C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  <w:cs/>
                <w:lang w:bidi="th-TH"/>
              </w:rPr>
            </w:pPr>
            <w:r w:rsidRPr="002677DE">
              <w:rPr>
                <w:sz w:val="20"/>
              </w:rPr>
              <w:t>154,392</w:t>
            </w:r>
          </w:p>
        </w:tc>
      </w:tr>
      <w:tr w:rsidR="000B2C0B" w:rsidRPr="002C6DBC" w14:paraId="6A3FA7F7" w14:textId="77777777" w:rsidTr="007F6250">
        <w:trPr>
          <w:trHeight w:hRule="exact" w:val="101"/>
        </w:trPr>
        <w:tc>
          <w:tcPr>
            <w:tcW w:w="4420" w:type="dxa"/>
            <w:shd w:val="clear" w:color="auto" w:fill="auto"/>
            <w:vAlign w:val="bottom"/>
          </w:tcPr>
          <w:p w14:paraId="222301E9" w14:textId="77777777" w:rsidR="000B2C0B" w:rsidRPr="002C6DBC" w:rsidRDefault="000B2C0B" w:rsidP="000B2C0B">
            <w:pPr>
              <w:spacing w:line="240" w:lineRule="auto"/>
              <w:ind w:left="160" w:right="-90" w:hanging="180"/>
              <w:rPr>
                <w:rFonts w:cs="Times New Roman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340D13C6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vAlign w:val="bottom"/>
          </w:tcPr>
          <w:p w14:paraId="74BC5B62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left" w:pos="953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90AB13D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3E6E11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8115439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BD8E494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AC5BB63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2EB29298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3AE8B97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2A2DE671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DEE3493" w14:textId="77777777" w:rsidR="000B2C0B" w:rsidRPr="002C6DBC" w:rsidRDefault="000B2C0B" w:rsidP="000B2C0B">
            <w:pPr>
              <w:tabs>
                <w:tab w:val="decimal" w:pos="595"/>
                <w:tab w:val="decimal" w:pos="900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7663B5BA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60" w:right="-86" w:hanging="180"/>
              <w:rPr>
                <w:rFonts w:cs="Times New Roman"/>
                <w:sz w:val="20"/>
              </w:rPr>
            </w:pPr>
          </w:p>
        </w:tc>
      </w:tr>
      <w:tr w:rsidR="000B2C0B" w:rsidRPr="002C6DBC" w14:paraId="0993EF49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271B9143" w14:textId="77777777" w:rsidR="000B2C0B" w:rsidRPr="002C6DBC" w:rsidRDefault="000B2C0B" w:rsidP="000B2C0B">
            <w:pPr>
              <w:spacing w:line="240" w:lineRule="auto"/>
              <w:ind w:left="-14" w:right="-90"/>
              <w:rPr>
                <w:sz w:val="20"/>
                <w:lang w:val="en-US" w:bidi="th-TH"/>
              </w:rPr>
            </w:pPr>
            <w:proofErr w:type="gramStart"/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>At</w:t>
            </w:r>
            <w:proofErr w:type="gramEnd"/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 xml:space="preserve"> 31 March 202</w:t>
            </w:r>
            <w:r>
              <w:rPr>
                <w:rFonts w:cs="Times New Roman"/>
                <w:b/>
                <w:bCs/>
                <w:i/>
                <w:iCs/>
                <w:sz w:val="20"/>
              </w:rPr>
              <w:t>3</w:t>
            </w:r>
          </w:p>
        </w:tc>
        <w:tc>
          <w:tcPr>
            <w:tcW w:w="631" w:type="dxa"/>
            <w:vAlign w:val="bottom"/>
          </w:tcPr>
          <w:p w14:paraId="67A08BB5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151C8CD4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left" w:pos="953"/>
              </w:tabs>
              <w:spacing w:line="240" w:lineRule="auto"/>
              <w:ind w:left="219" w:right="-86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03534DFA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E322B3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DB6ED51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DBB276C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3FE442C2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32E1F54D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218C693C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22ADE99B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4E7ABBD" w14:textId="77777777" w:rsidR="000B2C0B" w:rsidRPr="002C6DBC" w:rsidRDefault="000B2C0B" w:rsidP="000B2C0B">
            <w:pPr>
              <w:tabs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46B42FA0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0B2C0B" w:rsidRPr="002C6DBC" w14:paraId="5A30CF00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0B4F750D" w14:textId="77777777" w:rsidR="000B2C0B" w:rsidRPr="002C6DBC" w:rsidRDefault="000B2C0B" w:rsidP="000B2C0B">
            <w:pPr>
              <w:spacing w:line="240" w:lineRule="auto"/>
              <w:ind w:left="-14" w:right="-90"/>
              <w:rPr>
                <w:rFonts w:cs="Times New Roman"/>
                <w:b/>
                <w:bCs/>
                <w:i/>
                <w:iCs/>
                <w:sz w:val="20"/>
              </w:rPr>
            </w:pPr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631" w:type="dxa"/>
            <w:vAlign w:val="bottom"/>
          </w:tcPr>
          <w:p w14:paraId="024A29AD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22D7CEE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left" w:pos="953"/>
              </w:tabs>
              <w:spacing w:line="240" w:lineRule="auto"/>
              <w:ind w:left="219" w:right="-86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561EA14F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1F455D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AB4EFAD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A5BB976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BE68FD9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57296992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AC3FC0D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7BA95BC8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2B32F86D" w14:textId="77777777" w:rsidR="000B2C0B" w:rsidRPr="002C6DBC" w:rsidRDefault="000B2C0B" w:rsidP="000B2C0B">
            <w:pPr>
              <w:tabs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D712F4F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0B2C0B" w:rsidRPr="002C6DBC" w14:paraId="1CDEC060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1D822305" w14:textId="77777777" w:rsidR="000B2C0B" w:rsidRPr="002C6DBC" w:rsidRDefault="000B2C0B" w:rsidP="000B2C0B">
            <w:pPr>
              <w:spacing w:line="240" w:lineRule="auto"/>
              <w:ind w:left="-14" w:right="-90"/>
              <w:rPr>
                <w:rFonts w:cs="Times New Roman"/>
                <w:b/>
                <w:bCs/>
                <w:i/>
                <w:iCs/>
                <w:sz w:val="20"/>
              </w:rPr>
            </w:pPr>
            <w:r w:rsidRPr="002C6DBC">
              <w:rPr>
                <w:rFonts w:cs="Times New Roman"/>
                <w:sz w:val="20"/>
              </w:rPr>
              <w:t>Other non-marketable equity securities</w:t>
            </w:r>
          </w:p>
        </w:tc>
        <w:tc>
          <w:tcPr>
            <w:tcW w:w="631" w:type="dxa"/>
            <w:vAlign w:val="bottom"/>
          </w:tcPr>
          <w:p w14:paraId="24863F80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D3ECC51" w14:textId="51F2C43E" w:rsidR="000B2C0B" w:rsidRPr="002C6DBC" w:rsidRDefault="000B2C0B" w:rsidP="000B2C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43" w:right="-86" w:firstLine="262"/>
              <w:rPr>
                <w:sz w:val="20"/>
              </w:rPr>
            </w:pPr>
            <w:r w:rsidRPr="002C6DBC"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D312FD1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00"/>
                <w:tab w:val="decimal" w:pos="796"/>
                <w:tab w:val="decimal" w:pos="830"/>
              </w:tabs>
              <w:spacing w:line="240" w:lineRule="auto"/>
              <w:ind w:left="-43" w:right="-86" w:firstLine="262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045072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sz w:val="20"/>
              </w:rPr>
            </w:pPr>
            <w:r w:rsidRPr="009B3BD5">
              <w:rPr>
                <w:sz w:val="20"/>
              </w:rPr>
              <w:t>213,928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78F186E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7A906D6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  <w:r w:rsidRPr="009B3BD5">
              <w:rPr>
                <w:sz w:val="20"/>
              </w:rPr>
              <w:t>213,928</w:t>
            </w:r>
          </w:p>
        </w:tc>
        <w:tc>
          <w:tcPr>
            <w:tcW w:w="236" w:type="dxa"/>
            <w:vAlign w:val="bottom"/>
          </w:tcPr>
          <w:p w14:paraId="7A77EF2B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661F43FF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86"/>
              <w:rPr>
                <w:sz w:val="20"/>
              </w:rPr>
            </w:pPr>
            <w:r w:rsidRPr="002C6DBC">
              <w:rPr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88085BF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5597D0BE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43" w:right="-86"/>
              <w:rPr>
                <w:sz w:val="20"/>
              </w:rPr>
            </w:pPr>
            <w:r w:rsidRPr="009B3BD5">
              <w:rPr>
                <w:sz w:val="20"/>
              </w:rPr>
              <w:t>213,928</w:t>
            </w:r>
          </w:p>
        </w:tc>
        <w:tc>
          <w:tcPr>
            <w:tcW w:w="236" w:type="dxa"/>
            <w:vAlign w:val="bottom"/>
          </w:tcPr>
          <w:p w14:paraId="3C2FF97E" w14:textId="77777777" w:rsidR="000B2C0B" w:rsidRPr="002C6DBC" w:rsidRDefault="000B2C0B" w:rsidP="000B2C0B">
            <w:pPr>
              <w:tabs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8322E7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</w:rPr>
            </w:pPr>
            <w:r w:rsidRPr="009B3BD5">
              <w:rPr>
                <w:sz w:val="20"/>
              </w:rPr>
              <w:t>213,928</w:t>
            </w:r>
          </w:p>
        </w:tc>
      </w:tr>
      <w:tr w:rsidR="000B2C0B" w:rsidRPr="002C6DBC" w14:paraId="48C5438E" w14:textId="77777777" w:rsidTr="007F6250">
        <w:trPr>
          <w:trHeight w:hRule="exact" w:val="101"/>
        </w:trPr>
        <w:tc>
          <w:tcPr>
            <w:tcW w:w="4420" w:type="dxa"/>
            <w:shd w:val="clear" w:color="auto" w:fill="auto"/>
            <w:vAlign w:val="bottom"/>
          </w:tcPr>
          <w:p w14:paraId="2886EF27" w14:textId="77777777" w:rsidR="000B2C0B" w:rsidRPr="002C6DBC" w:rsidRDefault="000B2C0B" w:rsidP="000B2C0B">
            <w:pPr>
              <w:spacing w:line="240" w:lineRule="auto"/>
              <w:ind w:left="-14" w:right="-90"/>
              <w:rPr>
                <w:rFonts w:cs="Times New Roman"/>
                <w:sz w:val="20"/>
              </w:rPr>
            </w:pPr>
          </w:p>
        </w:tc>
        <w:tc>
          <w:tcPr>
            <w:tcW w:w="631" w:type="dxa"/>
            <w:vAlign w:val="bottom"/>
          </w:tcPr>
          <w:p w14:paraId="5B91818F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78243558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left" w:pos="953"/>
              </w:tabs>
              <w:spacing w:line="240" w:lineRule="auto"/>
              <w:ind w:left="219" w:right="-86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01F6E7A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DDFB62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0F01E03B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603F433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0BC2E47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7E484D41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36C8B35F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4C96079F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2AF3CDF" w14:textId="77777777" w:rsidR="000B2C0B" w:rsidRPr="002C6DBC" w:rsidRDefault="000B2C0B" w:rsidP="000B2C0B">
            <w:pPr>
              <w:tabs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07BF1640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</w:p>
        </w:tc>
      </w:tr>
      <w:tr w:rsidR="000B2C0B" w:rsidRPr="002C6DBC" w14:paraId="74B22FB1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52BD822A" w14:textId="77777777" w:rsidR="000B2C0B" w:rsidRPr="00524C36" w:rsidRDefault="000B2C0B" w:rsidP="000B2C0B">
            <w:pPr>
              <w:spacing w:line="240" w:lineRule="auto"/>
              <w:ind w:left="-14" w:right="-90"/>
              <w:rPr>
                <w:rFonts w:cs="Times New Roman"/>
                <w:sz w:val="20"/>
                <w:lang w:val="en-US"/>
              </w:rPr>
            </w:pPr>
            <w:r w:rsidRPr="002C6DBC">
              <w:rPr>
                <w:rFonts w:cs="Times New Roman"/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631" w:type="dxa"/>
            <w:vAlign w:val="bottom"/>
          </w:tcPr>
          <w:p w14:paraId="4B376E75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2895593E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left" w:pos="953"/>
              </w:tabs>
              <w:spacing w:line="240" w:lineRule="auto"/>
              <w:ind w:left="219" w:right="-86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048D7818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96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44D8A8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63877C0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F56EEF9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51A8159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44E12AB1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D2FAFB5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79745957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F944D59" w14:textId="77777777" w:rsidR="000B2C0B" w:rsidRPr="002C6DBC" w:rsidRDefault="000B2C0B" w:rsidP="000B2C0B">
            <w:pPr>
              <w:tabs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77683B27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</w:p>
        </w:tc>
      </w:tr>
      <w:tr w:rsidR="000B2C0B" w:rsidRPr="002C6DBC" w14:paraId="74FDD322" w14:textId="77777777" w:rsidTr="007F6250">
        <w:trPr>
          <w:trHeight w:hRule="exact" w:val="374"/>
        </w:trPr>
        <w:tc>
          <w:tcPr>
            <w:tcW w:w="4420" w:type="dxa"/>
            <w:shd w:val="clear" w:color="auto" w:fill="auto"/>
            <w:vAlign w:val="bottom"/>
          </w:tcPr>
          <w:p w14:paraId="72DC821F" w14:textId="77777777" w:rsidR="000B2C0B" w:rsidRPr="002C6DBC" w:rsidRDefault="000B2C0B" w:rsidP="000B2C0B">
            <w:pPr>
              <w:spacing w:line="240" w:lineRule="auto"/>
              <w:ind w:left="-14" w:right="-90"/>
              <w:rPr>
                <w:rFonts w:cs="Times New Roman"/>
                <w:b/>
                <w:bCs/>
                <w:i/>
                <w:iCs/>
                <w:sz w:val="20"/>
              </w:rPr>
            </w:pPr>
            <w:r w:rsidRPr="002C6DBC">
              <w:rPr>
                <w:sz w:val="20"/>
                <w:lang w:val="en-US" w:bidi="th-TH"/>
              </w:rPr>
              <w:t>Derivatives liabilities</w:t>
            </w:r>
          </w:p>
        </w:tc>
        <w:tc>
          <w:tcPr>
            <w:tcW w:w="631" w:type="dxa"/>
            <w:vAlign w:val="bottom"/>
          </w:tcPr>
          <w:p w14:paraId="1078E3F7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cs="Times New Roman"/>
                <w:i/>
                <w:iCs/>
                <w:sz w:val="2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08CE2239" w14:textId="77777777" w:rsidR="000B2C0B" w:rsidRPr="002C6DBC" w:rsidRDefault="000B2C0B" w:rsidP="000B2C0B">
            <w:pPr>
              <w:pStyle w:val="acctfourfigures"/>
              <w:tabs>
                <w:tab w:val="clear" w:pos="765"/>
              </w:tabs>
              <w:spacing w:line="240" w:lineRule="auto"/>
              <w:ind w:left="-20" w:right="-200"/>
              <w:jc w:val="center"/>
              <w:rPr>
                <w:sz w:val="20"/>
              </w:rPr>
            </w:pPr>
            <w:r>
              <w:rPr>
                <w:sz w:val="20"/>
              </w:rPr>
              <w:t>20,596</w:t>
            </w:r>
          </w:p>
        </w:tc>
        <w:tc>
          <w:tcPr>
            <w:tcW w:w="270" w:type="dxa"/>
            <w:vAlign w:val="bottom"/>
          </w:tcPr>
          <w:p w14:paraId="67038D9E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left" w:pos="774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5CC6FC" w14:textId="77777777" w:rsidR="000B2C0B" w:rsidRPr="0035368A" w:rsidRDefault="000B2C0B" w:rsidP="000B2C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rPr>
                <w:sz w:val="20"/>
              </w:rPr>
            </w:pPr>
            <w:r w:rsidRPr="002C6DBC">
              <w:rPr>
                <w:sz w:val="20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84A6A32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9D8BFED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  <w:r w:rsidRPr="009B3BD5">
              <w:rPr>
                <w:sz w:val="20"/>
              </w:rPr>
              <w:t>20,596</w:t>
            </w:r>
          </w:p>
        </w:tc>
        <w:tc>
          <w:tcPr>
            <w:tcW w:w="236" w:type="dxa"/>
            <w:vAlign w:val="bottom"/>
          </w:tcPr>
          <w:p w14:paraId="0B47D70B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cs="Times New Roman"/>
                <w:sz w:val="20"/>
              </w:rPr>
            </w:pPr>
          </w:p>
        </w:tc>
        <w:tc>
          <w:tcPr>
            <w:tcW w:w="1180" w:type="dxa"/>
            <w:vAlign w:val="bottom"/>
          </w:tcPr>
          <w:p w14:paraId="5E1182DB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  <w:r w:rsidRPr="009B3BD5">
              <w:rPr>
                <w:sz w:val="20"/>
              </w:rPr>
              <w:t>20,596</w:t>
            </w:r>
          </w:p>
        </w:tc>
        <w:tc>
          <w:tcPr>
            <w:tcW w:w="236" w:type="dxa"/>
            <w:vAlign w:val="bottom"/>
          </w:tcPr>
          <w:p w14:paraId="60D5FECC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vAlign w:val="bottom"/>
          </w:tcPr>
          <w:p w14:paraId="0C9CBFE3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43" w:right="-86"/>
              <w:rPr>
                <w:sz w:val="20"/>
              </w:rPr>
            </w:pPr>
            <w:r w:rsidRPr="002C6DBC">
              <w:rPr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7A30E4" w14:textId="77777777" w:rsidR="000B2C0B" w:rsidRPr="002C6DBC" w:rsidRDefault="000B2C0B" w:rsidP="000B2C0B">
            <w:pPr>
              <w:tabs>
                <w:tab w:val="decimal" w:pos="595"/>
                <w:tab w:val="decimal" w:pos="660"/>
                <w:tab w:val="decimal" w:pos="900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8" w:type="dxa"/>
            <w:vAlign w:val="bottom"/>
          </w:tcPr>
          <w:p w14:paraId="0EB29B55" w14:textId="77777777" w:rsidR="000B2C0B" w:rsidRPr="002C6DBC" w:rsidRDefault="000B2C0B" w:rsidP="000B2C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3" w:right="-86"/>
              <w:rPr>
                <w:sz w:val="20"/>
                <w:highlight w:val="yellow"/>
              </w:rPr>
            </w:pPr>
            <w:r w:rsidRPr="009B3BD5">
              <w:rPr>
                <w:sz w:val="20"/>
              </w:rPr>
              <w:t>20,596</w:t>
            </w:r>
          </w:p>
        </w:tc>
      </w:tr>
    </w:tbl>
    <w:p w14:paraId="4899B597" w14:textId="77777777" w:rsidR="005D3C0E" w:rsidRDefault="005D3C0E" w:rsidP="00A94866">
      <w:pPr>
        <w:tabs>
          <w:tab w:val="left" w:pos="540"/>
        </w:tabs>
        <w:spacing w:line="380" w:lineRule="atLeast"/>
        <w:jc w:val="both"/>
        <w:rPr>
          <w:szCs w:val="22"/>
        </w:rPr>
        <w:sectPr w:rsidR="005D3C0E" w:rsidSect="00452D2D">
          <w:pgSz w:w="16840" w:h="11907" w:orient="landscape"/>
          <w:pgMar w:top="1152" w:right="691" w:bottom="1152" w:left="1260" w:header="720" w:footer="720" w:gutter="0"/>
          <w:cols w:space="720"/>
          <w:docGrid w:linePitch="299"/>
        </w:sectPr>
      </w:pPr>
    </w:p>
    <w:p w14:paraId="4BD82D9C" w14:textId="77777777" w:rsidR="005F6A4F" w:rsidRPr="00996E23" w:rsidRDefault="00A07ECE" w:rsidP="005F6A4F">
      <w:pPr>
        <w:pStyle w:val="block"/>
        <w:spacing w:after="0" w:line="240" w:lineRule="auto"/>
        <w:ind w:left="540" w:right="-7"/>
        <w:jc w:val="both"/>
        <w:rPr>
          <w:szCs w:val="22"/>
          <w:lang w:val="en-US" w:bidi="th-TH"/>
        </w:rPr>
      </w:pPr>
      <w:r w:rsidRPr="00996E23">
        <w:rPr>
          <w:szCs w:val="22"/>
          <w:lang w:val="en-US" w:bidi="th-TH"/>
        </w:rPr>
        <w:lastRenderedPageBreak/>
        <w:t>The following table presents valuation technique of financial instruments measured</w:t>
      </w:r>
      <w:r w:rsidRPr="00996E23">
        <w:rPr>
          <w:rFonts w:hint="cs"/>
          <w:szCs w:val="22"/>
          <w:cs/>
          <w:lang w:val="en-US" w:bidi="th-TH"/>
        </w:rPr>
        <w:t xml:space="preserve"> </w:t>
      </w:r>
      <w:r w:rsidRPr="00996E23">
        <w:rPr>
          <w:szCs w:val="22"/>
          <w:lang w:val="en-US" w:bidi="th-TH"/>
        </w:rPr>
        <w:t>at fair value in statement of financial positi</w:t>
      </w:r>
      <w:r w:rsidR="00FF7E57" w:rsidRPr="00996E23">
        <w:rPr>
          <w:szCs w:val="22"/>
          <w:lang w:val="en-US" w:bidi="th-TH"/>
        </w:rPr>
        <w:t>on.</w:t>
      </w:r>
    </w:p>
    <w:p w14:paraId="3F5A85A6" w14:textId="77777777" w:rsidR="005F6A4F" w:rsidRPr="007726D9" w:rsidRDefault="005F6A4F" w:rsidP="007726D9">
      <w:pPr>
        <w:tabs>
          <w:tab w:val="left" w:pos="540"/>
        </w:tabs>
        <w:spacing w:line="360" w:lineRule="auto"/>
        <w:rPr>
          <w:b/>
          <w:bCs/>
          <w:sz w:val="2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538"/>
        <w:gridCol w:w="246"/>
        <w:gridCol w:w="6504"/>
      </w:tblGrid>
      <w:tr w:rsidR="005F6A4F" w:rsidRPr="00D7553C" w14:paraId="7A44CE61" w14:textId="77777777" w:rsidTr="00F4258F">
        <w:trPr>
          <w:tblHeader/>
        </w:trPr>
        <w:tc>
          <w:tcPr>
            <w:tcW w:w="2538" w:type="dxa"/>
            <w:shd w:val="clear" w:color="auto" w:fill="auto"/>
          </w:tcPr>
          <w:p w14:paraId="0EC61231" w14:textId="77777777" w:rsidR="005F6A4F" w:rsidRPr="003712CC" w:rsidRDefault="005F6A4F" w:rsidP="006368E6">
            <w:pPr>
              <w:pStyle w:val="block"/>
              <w:spacing w:after="0" w:line="320" w:lineRule="exact"/>
              <w:ind w:left="166" w:right="-112" w:hanging="166"/>
              <w:rPr>
                <w:b/>
                <w:bCs/>
                <w:szCs w:val="22"/>
                <w:lang w:bidi="th-TH"/>
              </w:rPr>
            </w:pPr>
            <w:r w:rsidRPr="003712CC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246" w:type="dxa"/>
            <w:shd w:val="clear" w:color="auto" w:fill="auto"/>
          </w:tcPr>
          <w:p w14:paraId="5FB48FF4" w14:textId="77777777" w:rsidR="005F6A4F" w:rsidRPr="003712CC" w:rsidRDefault="005F6A4F" w:rsidP="006368E6">
            <w:pPr>
              <w:pStyle w:val="block"/>
              <w:spacing w:after="0" w:line="320" w:lineRule="exact"/>
              <w:ind w:left="0" w:right="-7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6504" w:type="dxa"/>
            <w:shd w:val="clear" w:color="auto" w:fill="auto"/>
          </w:tcPr>
          <w:p w14:paraId="2D037FA6" w14:textId="77777777" w:rsidR="005F6A4F" w:rsidRPr="003712CC" w:rsidRDefault="005F6A4F" w:rsidP="006368E6">
            <w:pPr>
              <w:pStyle w:val="block"/>
              <w:spacing w:after="0" w:line="320" w:lineRule="exact"/>
              <w:ind w:left="0"/>
              <w:jc w:val="thaiDistribute"/>
              <w:rPr>
                <w:b/>
                <w:bCs/>
                <w:szCs w:val="22"/>
                <w:lang w:bidi="th-TH"/>
              </w:rPr>
            </w:pPr>
            <w:r w:rsidRPr="003712CC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5F6A4F" w:rsidRPr="00D7553C" w14:paraId="2244AFF8" w14:textId="77777777" w:rsidTr="00F4258F">
        <w:tc>
          <w:tcPr>
            <w:tcW w:w="2538" w:type="dxa"/>
            <w:shd w:val="clear" w:color="auto" w:fill="auto"/>
          </w:tcPr>
          <w:p w14:paraId="3CAE5F97" w14:textId="77777777" w:rsidR="007F7DE2" w:rsidRDefault="00E20FD4" w:rsidP="006368E6">
            <w:pPr>
              <w:pStyle w:val="block"/>
              <w:spacing w:after="0" w:line="320" w:lineRule="exact"/>
              <w:ind w:left="166" w:right="-112" w:hanging="166"/>
              <w:rPr>
                <w:rFonts w:cs="Times New Roman"/>
                <w:szCs w:val="22"/>
              </w:rPr>
            </w:pPr>
            <w:r w:rsidRPr="002301A6">
              <w:rPr>
                <w:rFonts w:cs="Times New Roman"/>
                <w:szCs w:val="22"/>
              </w:rPr>
              <w:t xml:space="preserve">Derivatives </w:t>
            </w:r>
          </w:p>
          <w:p w14:paraId="0896038B" w14:textId="77777777" w:rsidR="005F6A4F" w:rsidRPr="003712CC" w:rsidRDefault="007F7DE2" w:rsidP="006368E6">
            <w:pPr>
              <w:pStyle w:val="block"/>
              <w:spacing w:after="0" w:line="320" w:lineRule="exact"/>
              <w:ind w:left="166" w:right="-112" w:hanging="166"/>
              <w:rPr>
                <w:szCs w:val="22"/>
                <w:lang w:bidi="th-TH"/>
              </w:rPr>
            </w:pPr>
            <w:r>
              <w:rPr>
                <w:rFonts w:cs="Times New Roman"/>
                <w:szCs w:val="22"/>
              </w:rPr>
              <w:t xml:space="preserve">   a</w:t>
            </w:r>
            <w:r w:rsidR="00E20FD4" w:rsidRPr="002301A6">
              <w:rPr>
                <w:rFonts w:cs="Times New Roman"/>
                <w:szCs w:val="22"/>
              </w:rPr>
              <w:t>ssets</w:t>
            </w:r>
            <w:r>
              <w:rPr>
                <w:rFonts w:cs="Times New Roman"/>
                <w:szCs w:val="22"/>
              </w:rPr>
              <w:t>/liabilities</w:t>
            </w:r>
          </w:p>
        </w:tc>
        <w:tc>
          <w:tcPr>
            <w:tcW w:w="246" w:type="dxa"/>
            <w:shd w:val="clear" w:color="auto" w:fill="auto"/>
          </w:tcPr>
          <w:p w14:paraId="7E129D3F" w14:textId="77777777" w:rsidR="005F6A4F" w:rsidRPr="003712CC" w:rsidRDefault="005F6A4F" w:rsidP="006368E6">
            <w:pPr>
              <w:pStyle w:val="block"/>
              <w:spacing w:after="0" w:line="320" w:lineRule="exact"/>
              <w:ind w:left="0" w:right="-7"/>
              <w:rPr>
                <w:szCs w:val="22"/>
                <w:lang w:bidi="th-TH"/>
              </w:rPr>
            </w:pPr>
          </w:p>
        </w:tc>
        <w:tc>
          <w:tcPr>
            <w:tcW w:w="6504" w:type="dxa"/>
            <w:shd w:val="clear" w:color="auto" w:fill="auto"/>
          </w:tcPr>
          <w:p w14:paraId="2B276B1B" w14:textId="77777777" w:rsidR="005F6A4F" w:rsidRPr="003712CC" w:rsidRDefault="005F6A4F" w:rsidP="00FC43B5">
            <w:pPr>
              <w:pStyle w:val="block"/>
              <w:spacing w:after="0" w:line="320" w:lineRule="exact"/>
              <w:ind w:left="190" w:hanging="190"/>
              <w:jc w:val="thaiDistribute"/>
              <w:rPr>
                <w:szCs w:val="22"/>
                <w:lang w:bidi="th-TH"/>
              </w:rPr>
            </w:pPr>
            <w:r w:rsidRPr="003712CC">
              <w:rPr>
                <w:i/>
                <w:iCs/>
                <w:szCs w:val="22"/>
                <w:lang w:bidi="th-TH"/>
              </w:rPr>
              <w:t>Forward pricing:</w:t>
            </w:r>
            <w:r w:rsidRPr="003712CC">
              <w:rPr>
                <w:szCs w:val="22"/>
                <w:lang w:bidi="th-TH"/>
              </w:rPr>
              <w:t xml:space="preserve"> </w:t>
            </w:r>
            <w:r w:rsidRPr="00CF7440">
              <w:rPr>
                <w:szCs w:val="22"/>
                <w:lang w:bidi="th-TH"/>
              </w:rPr>
              <w:t xml:space="preserve">The fair value </w:t>
            </w:r>
            <w:r w:rsidR="0095342E" w:rsidRPr="00CF7440">
              <w:rPr>
                <w:szCs w:val="22"/>
                <w:lang w:bidi="th-TH"/>
              </w:rPr>
              <w:t xml:space="preserve">of forward foreign exchange contracts </w:t>
            </w:r>
            <w:proofErr w:type="gramStart"/>
            <w:r w:rsidR="0095342E" w:rsidRPr="00CF7440">
              <w:rPr>
                <w:szCs w:val="22"/>
                <w:lang w:bidi="th-TH"/>
              </w:rPr>
              <w:t>were</w:t>
            </w:r>
            <w:proofErr w:type="gramEnd"/>
            <w:r w:rsidR="0095342E" w:rsidRPr="00CF7440">
              <w:rPr>
                <w:szCs w:val="22"/>
                <w:lang w:bidi="th-TH"/>
              </w:rPr>
              <w:t xml:space="preserve"> calculated </w:t>
            </w:r>
            <w:r w:rsidRPr="00CF7440">
              <w:rPr>
                <w:szCs w:val="22"/>
                <w:lang w:bidi="th-TH"/>
              </w:rPr>
              <w:t xml:space="preserve">using </w:t>
            </w:r>
            <w:r w:rsidR="0095342E" w:rsidRPr="00CF7440">
              <w:rPr>
                <w:szCs w:val="22"/>
                <w:lang w:bidi="th-TH"/>
              </w:rPr>
              <w:t>the rate</w:t>
            </w:r>
            <w:r w:rsidR="00CF7440" w:rsidRPr="00CF7440">
              <w:rPr>
                <w:szCs w:val="22"/>
                <w:lang w:bidi="th-TH"/>
              </w:rPr>
              <w:t>s</w:t>
            </w:r>
            <w:r w:rsidR="0095342E" w:rsidRPr="00CF7440">
              <w:rPr>
                <w:szCs w:val="22"/>
                <w:lang w:bidi="th-TH"/>
              </w:rPr>
              <w:t xml:space="preserve"> quoted by the Company’s bankers which were based on market conditions existing at the statement of financial position date.</w:t>
            </w:r>
          </w:p>
        </w:tc>
      </w:tr>
      <w:tr w:rsidR="005F6A4F" w:rsidRPr="00D7553C" w14:paraId="5803C881" w14:textId="77777777" w:rsidTr="00F4258F">
        <w:trPr>
          <w:trHeight w:val="560"/>
        </w:trPr>
        <w:tc>
          <w:tcPr>
            <w:tcW w:w="2538" w:type="dxa"/>
            <w:shd w:val="clear" w:color="auto" w:fill="auto"/>
          </w:tcPr>
          <w:p w14:paraId="401F89AC" w14:textId="77777777" w:rsidR="005F6A4F" w:rsidRPr="003712CC" w:rsidRDefault="007F7DE2" w:rsidP="006368E6">
            <w:pPr>
              <w:pStyle w:val="block"/>
              <w:spacing w:after="0" w:line="320" w:lineRule="exact"/>
              <w:ind w:left="173" w:right="-115" w:hanging="173"/>
              <w:rPr>
                <w:szCs w:val="22"/>
              </w:rPr>
            </w:pPr>
            <w:r>
              <w:rPr>
                <w:color w:val="000000"/>
              </w:rPr>
              <w:t>Other n</w:t>
            </w:r>
            <w:r w:rsidR="005F6A4F" w:rsidRPr="003712CC">
              <w:rPr>
                <w:color w:val="000000"/>
              </w:rPr>
              <w:t>on-marketable equity instruments</w:t>
            </w:r>
          </w:p>
        </w:tc>
        <w:tc>
          <w:tcPr>
            <w:tcW w:w="246" w:type="dxa"/>
            <w:shd w:val="clear" w:color="auto" w:fill="auto"/>
          </w:tcPr>
          <w:p w14:paraId="14F15764" w14:textId="77777777" w:rsidR="005F6A4F" w:rsidRPr="003712CC" w:rsidRDefault="005F6A4F" w:rsidP="006368E6">
            <w:pPr>
              <w:pStyle w:val="block"/>
              <w:spacing w:after="0" w:line="320" w:lineRule="exact"/>
              <w:ind w:left="0" w:right="-7"/>
              <w:rPr>
                <w:szCs w:val="22"/>
                <w:lang w:bidi="th-TH"/>
              </w:rPr>
            </w:pPr>
          </w:p>
        </w:tc>
        <w:tc>
          <w:tcPr>
            <w:tcW w:w="6504" w:type="dxa"/>
            <w:shd w:val="clear" w:color="auto" w:fill="auto"/>
          </w:tcPr>
          <w:p w14:paraId="09B24AE2" w14:textId="77777777" w:rsidR="005F6A4F" w:rsidRPr="00062A70" w:rsidRDefault="00062A70" w:rsidP="006368E6">
            <w:pPr>
              <w:pStyle w:val="block"/>
              <w:spacing w:after="0" w:line="320" w:lineRule="exact"/>
              <w:ind w:left="0"/>
              <w:jc w:val="thaiDistribute"/>
              <w:rPr>
                <w:szCs w:val="22"/>
                <w:cs/>
                <w:lang w:val="en-US" w:bidi="th-TH"/>
              </w:rPr>
            </w:pPr>
            <w:r>
              <w:rPr>
                <w:szCs w:val="22"/>
                <w:lang w:bidi="th-TH"/>
              </w:rPr>
              <w:t>Income valuation techni</w:t>
            </w:r>
            <w:r w:rsidR="00FA0D49">
              <w:rPr>
                <w:szCs w:val="22"/>
                <w:lang w:bidi="th-TH"/>
              </w:rPr>
              <w:t>que</w:t>
            </w:r>
          </w:p>
          <w:p w14:paraId="17EF7262" w14:textId="77777777" w:rsidR="005F6A4F" w:rsidRPr="003712CC" w:rsidRDefault="005F6A4F" w:rsidP="00FC43B5">
            <w:pPr>
              <w:pStyle w:val="block"/>
              <w:spacing w:after="0" w:line="320" w:lineRule="exact"/>
              <w:ind w:left="190" w:hanging="190"/>
              <w:jc w:val="thaiDistribute"/>
              <w:rPr>
                <w:szCs w:val="22"/>
                <w:lang w:bidi="th-TH"/>
              </w:rPr>
            </w:pPr>
          </w:p>
        </w:tc>
      </w:tr>
    </w:tbl>
    <w:p w14:paraId="242FF1D4" w14:textId="77777777" w:rsidR="005F6A4F" w:rsidRPr="007726D9" w:rsidRDefault="005F6A4F" w:rsidP="007726D9">
      <w:pPr>
        <w:tabs>
          <w:tab w:val="left" w:pos="540"/>
        </w:tabs>
        <w:spacing w:line="360" w:lineRule="auto"/>
        <w:rPr>
          <w:b/>
          <w:bCs/>
          <w:sz w:val="20"/>
        </w:rPr>
      </w:pPr>
    </w:p>
    <w:p w14:paraId="5E5D1A3F" w14:textId="7D6C2A09" w:rsidR="00DA086A" w:rsidRPr="003F4CEA" w:rsidRDefault="0037729A" w:rsidP="00657303">
      <w:pPr>
        <w:tabs>
          <w:tab w:val="left" w:pos="540"/>
        </w:tabs>
        <w:spacing w:line="380" w:lineRule="atLeas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DA086A" w:rsidRPr="00A94866">
        <w:rPr>
          <w:b/>
          <w:bCs/>
          <w:sz w:val="24"/>
          <w:szCs w:val="24"/>
        </w:rPr>
        <w:tab/>
        <w:t>Commitments with non-related parties</w:t>
      </w:r>
    </w:p>
    <w:p w14:paraId="34C4C09F" w14:textId="77777777" w:rsidR="00DA086A" w:rsidRPr="007726D9" w:rsidRDefault="00DA086A" w:rsidP="007726D9">
      <w:pPr>
        <w:tabs>
          <w:tab w:val="left" w:pos="540"/>
        </w:tabs>
        <w:spacing w:line="360" w:lineRule="auto"/>
        <w:rPr>
          <w:b/>
          <w:bCs/>
          <w:sz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60"/>
      </w:tblGrid>
      <w:tr w:rsidR="00DA086A" w:rsidRPr="00A94866" w14:paraId="024485DB" w14:textId="77777777" w:rsidTr="00F4258F">
        <w:trPr>
          <w:cantSplit/>
        </w:trPr>
        <w:tc>
          <w:tcPr>
            <w:tcW w:w="6498" w:type="dxa"/>
          </w:tcPr>
          <w:p w14:paraId="7B1E7684" w14:textId="77777777" w:rsidR="00DA086A" w:rsidRPr="008677AC" w:rsidRDefault="00DA086A" w:rsidP="0006688E">
            <w:pPr>
              <w:pStyle w:val="Header"/>
              <w:spacing w:line="380" w:lineRule="atLeast"/>
              <w:jc w:val="left"/>
              <w:rPr>
                <w:b/>
                <w:sz w:val="22"/>
                <w:szCs w:val="22"/>
                <w:cs/>
                <w:lang w:val="en-US" w:eastAsia="en-US" w:bidi="th-TH"/>
              </w:rPr>
            </w:pPr>
            <w:bookmarkStart w:id="1" w:name="OLE_LINK7"/>
            <w:bookmarkStart w:id="2" w:name="OLE_LINK8"/>
          </w:p>
        </w:tc>
        <w:tc>
          <w:tcPr>
            <w:tcW w:w="2790" w:type="dxa"/>
            <w:gridSpan w:val="3"/>
          </w:tcPr>
          <w:p w14:paraId="5AB58F3A" w14:textId="77777777" w:rsidR="00DA086A" w:rsidRPr="00A94866" w:rsidRDefault="00DA086A" w:rsidP="0006688E">
            <w:pPr>
              <w:pStyle w:val="acctmergecolhdg"/>
              <w:spacing w:line="380" w:lineRule="atLeast"/>
              <w:ind w:left="-108" w:right="-108"/>
            </w:pPr>
            <w:r w:rsidRPr="00A94866">
              <w:rPr>
                <w:lang w:val="en-US"/>
              </w:rPr>
              <w:t>Consolidated</w:t>
            </w:r>
            <w:r w:rsidRPr="00A94866">
              <w:rPr>
                <w:rFonts w:cs="Cordia New" w:hint="cs"/>
                <w:cs/>
                <w:lang w:val="en-US" w:bidi="th-TH"/>
              </w:rPr>
              <w:t xml:space="preserve"> </w:t>
            </w:r>
            <w:r w:rsidRPr="00A94866">
              <w:rPr>
                <w:rFonts w:cs="Cordia New"/>
                <w:lang w:val="en-US" w:bidi="th-TH"/>
              </w:rPr>
              <w:t>and separate financial statements</w:t>
            </w:r>
          </w:p>
        </w:tc>
      </w:tr>
      <w:bookmarkEnd w:id="1"/>
      <w:bookmarkEnd w:id="2"/>
      <w:tr w:rsidR="00E16DCF" w:rsidRPr="00A94866" w14:paraId="3962523B" w14:textId="77777777" w:rsidTr="00F4258F">
        <w:trPr>
          <w:cantSplit/>
        </w:trPr>
        <w:tc>
          <w:tcPr>
            <w:tcW w:w="6498" w:type="dxa"/>
            <w:vAlign w:val="bottom"/>
          </w:tcPr>
          <w:p w14:paraId="19CFD79C" w14:textId="77777777" w:rsidR="00E16DCF" w:rsidRPr="00A94866" w:rsidRDefault="00E16DCF" w:rsidP="008677AC">
            <w:pPr>
              <w:spacing w:line="380" w:lineRule="atLeast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558F463A" w14:textId="77777777" w:rsidR="00E16DCF" w:rsidRPr="00A94866" w:rsidRDefault="005A21C3" w:rsidP="008677AC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A94866">
              <w:rPr>
                <w:szCs w:val="22"/>
              </w:rPr>
              <w:t xml:space="preserve">30 </w:t>
            </w:r>
            <w:r w:rsidR="005E6668">
              <w:rPr>
                <w:szCs w:val="22"/>
              </w:rPr>
              <w:t>September</w:t>
            </w:r>
          </w:p>
        </w:tc>
        <w:tc>
          <w:tcPr>
            <w:tcW w:w="270" w:type="dxa"/>
            <w:vAlign w:val="bottom"/>
          </w:tcPr>
          <w:p w14:paraId="748605A5" w14:textId="77777777" w:rsidR="00E16DCF" w:rsidRPr="00A94866" w:rsidRDefault="00E16DCF" w:rsidP="008677AC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4937E54" w14:textId="77777777" w:rsidR="00E16DCF" w:rsidRPr="00A94866" w:rsidRDefault="00E16DCF" w:rsidP="008677AC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A94866">
              <w:rPr>
                <w:szCs w:val="22"/>
              </w:rPr>
              <w:t>31 March</w:t>
            </w:r>
          </w:p>
        </w:tc>
      </w:tr>
      <w:tr w:rsidR="00E16DCF" w:rsidRPr="00A94866" w14:paraId="5EA65472" w14:textId="77777777" w:rsidTr="00F4258F">
        <w:trPr>
          <w:cantSplit/>
        </w:trPr>
        <w:tc>
          <w:tcPr>
            <w:tcW w:w="6498" w:type="dxa"/>
          </w:tcPr>
          <w:p w14:paraId="0BF962A0" w14:textId="77777777" w:rsidR="00E16DCF" w:rsidRPr="00A94866" w:rsidRDefault="00E16DCF" w:rsidP="00E16DCF">
            <w:pPr>
              <w:spacing w:line="38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794948A6" w14:textId="77777777" w:rsidR="00E16DCF" w:rsidRPr="00A94866" w:rsidRDefault="005A21C3" w:rsidP="00E16DCF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A94866">
              <w:rPr>
                <w:szCs w:val="22"/>
              </w:rPr>
              <w:t>20</w:t>
            </w:r>
            <w:r w:rsidR="00703BBC" w:rsidRPr="00A94866">
              <w:rPr>
                <w:szCs w:val="22"/>
              </w:rPr>
              <w:t>2</w:t>
            </w:r>
            <w:r w:rsidR="003120C6"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0B74EECF" w14:textId="77777777" w:rsidR="00E16DCF" w:rsidRPr="00A94866" w:rsidRDefault="00E16DCF" w:rsidP="00E16DCF">
            <w:pPr>
              <w:spacing w:line="380" w:lineRule="atLeast"/>
              <w:ind w:left="-108" w:right="-108"/>
              <w:jc w:val="center"/>
              <w:rPr>
                <w:szCs w:val="22"/>
                <w:u w:val="single"/>
              </w:rPr>
            </w:pPr>
          </w:p>
        </w:tc>
        <w:tc>
          <w:tcPr>
            <w:tcW w:w="1260" w:type="dxa"/>
          </w:tcPr>
          <w:p w14:paraId="1FFA4142" w14:textId="77777777" w:rsidR="00E16DCF" w:rsidRPr="00A94866" w:rsidRDefault="005A21C3" w:rsidP="00E16DCF">
            <w:pPr>
              <w:spacing w:line="380" w:lineRule="atLeast"/>
              <w:ind w:left="-108" w:right="-108"/>
              <w:jc w:val="center"/>
              <w:rPr>
                <w:szCs w:val="22"/>
              </w:rPr>
            </w:pPr>
            <w:r w:rsidRPr="00A94866">
              <w:rPr>
                <w:szCs w:val="22"/>
              </w:rPr>
              <w:t>20</w:t>
            </w:r>
            <w:r w:rsidR="00703BBC" w:rsidRPr="00A94866">
              <w:rPr>
                <w:szCs w:val="22"/>
              </w:rPr>
              <w:t>2</w:t>
            </w:r>
            <w:r w:rsidR="003120C6">
              <w:rPr>
                <w:szCs w:val="22"/>
              </w:rPr>
              <w:t>3</w:t>
            </w:r>
          </w:p>
        </w:tc>
      </w:tr>
      <w:tr w:rsidR="00E16DCF" w:rsidRPr="00A94866" w14:paraId="344CA873" w14:textId="77777777" w:rsidTr="00F4258F">
        <w:trPr>
          <w:cantSplit/>
          <w:trHeight w:val="254"/>
        </w:trPr>
        <w:tc>
          <w:tcPr>
            <w:tcW w:w="6498" w:type="dxa"/>
          </w:tcPr>
          <w:p w14:paraId="2E028097" w14:textId="77777777" w:rsidR="00E16DCF" w:rsidRPr="00A94866" w:rsidRDefault="00E16DCF" w:rsidP="00E16DCF">
            <w:pPr>
              <w:pStyle w:val="BodyText"/>
              <w:spacing w:after="0" w:line="300" w:lineRule="exact"/>
              <w:ind w:right="-131"/>
              <w:rPr>
                <w:szCs w:val="22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310BFF44" w14:textId="77777777" w:rsidR="00E16DCF" w:rsidRPr="00A94866" w:rsidRDefault="00E16DCF" w:rsidP="00E16DCF">
            <w:pPr>
              <w:pStyle w:val="a3"/>
              <w:tabs>
                <w:tab w:val="decimal" w:pos="882"/>
              </w:tabs>
              <w:spacing w:line="300" w:lineRule="exact"/>
              <w:ind w:left="-18" w:right="-108"/>
              <w:jc w:val="center"/>
              <w:rPr>
                <w:lang w:val="en-US"/>
              </w:rPr>
            </w:pPr>
            <w:r w:rsidRPr="00A94866">
              <w:rPr>
                <w:i/>
                <w:iCs/>
                <w:lang w:val="en-US"/>
              </w:rPr>
              <w:t>(</w:t>
            </w:r>
            <w:proofErr w:type="gramStart"/>
            <w:r w:rsidRPr="00A94866">
              <w:rPr>
                <w:i/>
                <w:iCs/>
                <w:lang w:val="en-US"/>
              </w:rPr>
              <w:t>in</w:t>
            </w:r>
            <w:proofErr w:type="gramEnd"/>
            <w:r w:rsidRPr="00A94866">
              <w:rPr>
                <w:i/>
                <w:iCs/>
                <w:lang w:val="en-US"/>
              </w:rPr>
              <w:t xml:space="preserve"> thousand Baht)</w:t>
            </w:r>
          </w:p>
        </w:tc>
      </w:tr>
      <w:tr w:rsidR="00E16DCF" w:rsidRPr="00A94866" w14:paraId="0A6156F2" w14:textId="77777777" w:rsidTr="00F4258F">
        <w:trPr>
          <w:cantSplit/>
          <w:trHeight w:val="182"/>
        </w:trPr>
        <w:tc>
          <w:tcPr>
            <w:tcW w:w="6498" w:type="dxa"/>
          </w:tcPr>
          <w:p w14:paraId="7BE707F5" w14:textId="77777777" w:rsidR="00E16DCF" w:rsidRPr="00A94866" w:rsidRDefault="00E16DCF" w:rsidP="00E16DCF">
            <w:pPr>
              <w:pStyle w:val="BodyText"/>
              <w:spacing w:after="0" w:line="380" w:lineRule="atLeast"/>
              <w:ind w:right="-131"/>
              <w:rPr>
                <w:b/>
                <w:bCs/>
                <w:i/>
                <w:iCs/>
                <w:szCs w:val="22"/>
                <w:lang w:val="en-GB"/>
              </w:rPr>
            </w:pPr>
            <w:r w:rsidRPr="00A94866">
              <w:rPr>
                <w:b/>
                <w:bCs/>
                <w:i/>
                <w:iCs/>
                <w:szCs w:val="22"/>
                <w:lang w:val="en-GB"/>
              </w:rPr>
              <w:t>Capital commitments</w:t>
            </w:r>
          </w:p>
        </w:tc>
        <w:tc>
          <w:tcPr>
            <w:tcW w:w="1260" w:type="dxa"/>
          </w:tcPr>
          <w:p w14:paraId="69294D71" w14:textId="77777777" w:rsidR="00E16DCF" w:rsidRPr="00A94866" w:rsidRDefault="00E16DCF" w:rsidP="00E16DCF">
            <w:pPr>
              <w:pStyle w:val="BodyText"/>
              <w:spacing w:after="0" w:line="380" w:lineRule="atLeast"/>
              <w:ind w:right="-131"/>
              <w:rPr>
                <w:szCs w:val="22"/>
                <w:lang w:val="en-GB"/>
              </w:rPr>
            </w:pPr>
          </w:p>
        </w:tc>
        <w:tc>
          <w:tcPr>
            <w:tcW w:w="270" w:type="dxa"/>
          </w:tcPr>
          <w:p w14:paraId="708CE999" w14:textId="77777777" w:rsidR="00E16DCF" w:rsidRPr="00A94866" w:rsidRDefault="00E16DCF" w:rsidP="00E16DCF">
            <w:pPr>
              <w:pStyle w:val="BodyText"/>
              <w:spacing w:after="0" w:line="380" w:lineRule="atLeast"/>
              <w:ind w:right="-131"/>
              <w:rPr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68EA94F5" w14:textId="77777777" w:rsidR="00E16DCF" w:rsidRPr="00A94866" w:rsidRDefault="00E16DCF" w:rsidP="00E16DCF">
            <w:pPr>
              <w:pStyle w:val="BodyText"/>
              <w:spacing w:after="0" w:line="380" w:lineRule="atLeast"/>
              <w:ind w:right="-131"/>
              <w:rPr>
                <w:szCs w:val="22"/>
                <w:lang w:val="en-GB"/>
              </w:rPr>
            </w:pPr>
          </w:p>
        </w:tc>
      </w:tr>
      <w:tr w:rsidR="00BC70EA" w:rsidRPr="00A94866" w14:paraId="61C5726D" w14:textId="77777777" w:rsidTr="00F4258F">
        <w:trPr>
          <w:cantSplit/>
        </w:trPr>
        <w:tc>
          <w:tcPr>
            <w:tcW w:w="6498" w:type="dxa"/>
          </w:tcPr>
          <w:p w14:paraId="53513085" w14:textId="77777777" w:rsidR="00BC70EA" w:rsidRPr="00A94866" w:rsidRDefault="00BC70EA" w:rsidP="00BC70EA">
            <w:pPr>
              <w:pStyle w:val="BodyText"/>
              <w:spacing w:after="0" w:line="380" w:lineRule="atLeast"/>
              <w:ind w:right="-131"/>
              <w:rPr>
                <w:szCs w:val="22"/>
                <w:lang w:val="en-GB"/>
              </w:rPr>
            </w:pPr>
            <w:r w:rsidRPr="00A94866">
              <w:rPr>
                <w:szCs w:val="22"/>
                <w:lang w:val="en-GB"/>
              </w:rPr>
              <w:t>Machinery and equipment</w:t>
            </w:r>
          </w:p>
        </w:tc>
        <w:tc>
          <w:tcPr>
            <w:tcW w:w="1260" w:type="dxa"/>
          </w:tcPr>
          <w:p w14:paraId="6CBF3767" w14:textId="4103C218" w:rsidR="00BC70EA" w:rsidRPr="00A94866" w:rsidRDefault="002677DE" w:rsidP="00BC70EA">
            <w:pPr>
              <w:pStyle w:val="a3"/>
              <w:tabs>
                <w:tab w:val="decimal" w:pos="972"/>
              </w:tabs>
              <w:spacing w:line="380" w:lineRule="atLeast"/>
              <w:ind w:left="-18" w:right="-108"/>
              <w:jc w:val="both"/>
              <w:rPr>
                <w:rFonts w:cs="Times New Roman"/>
                <w:lang w:val="en-US"/>
              </w:rPr>
            </w:pPr>
            <w:r w:rsidRPr="002677DE">
              <w:rPr>
                <w:rFonts w:cs="Times New Roman"/>
                <w:cs/>
                <w:lang w:val="en-US"/>
              </w:rPr>
              <w:t>203</w:t>
            </w:r>
            <w:r w:rsidRPr="002677DE">
              <w:rPr>
                <w:rFonts w:cs="Times New Roman"/>
                <w:lang w:val="en-US"/>
              </w:rPr>
              <w:t>,</w:t>
            </w:r>
            <w:r w:rsidRPr="002677DE">
              <w:rPr>
                <w:rFonts w:cs="Times New Roman"/>
                <w:cs/>
                <w:lang w:val="en-US"/>
              </w:rPr>
              <w:t>559</w:t>
            </w:r>
          </w:p>
        </w:tc>
        <w:tc>
          <w:tcPr>
            <w:tcW w:w="270" w:type="dxa"/>
          </w:tcPr>
          <w:p w14:paraId="7EBD697E" w14:textId="77777777" w:rsidR="00BC70EA" w:rsidRPr="00A94866" w:rsidRDefault="00BC70EA" w:rsidP="00BC70EA">
            <w:pPr>
              <w:pStyle w:val="BodyText"/>
              <w:spacing w:after="0" w:line="380" w:lineRule="atLeast"/>
              <w:ind w:right="-131"/>
              <w:rPr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43850960" w14:textId="77777777" w:rsidR="00BC70EA" w:rsidRPr="00A94866" w:rsidDel="00977C08" w:rsidRDefault="009B3BD5" w:rsidP="00F40E36">
            <w:pPr>
              <w:pStyle w:val="a3"/>
              <w:tabs>
                <w:tab w:val="decimal" w:pos="972"/>
              </w:tabs>
              <w:spacing w:line="380" w:lineRule="atLeast"/>
              <w:ind w:left="-18" w:right="-108"/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330,086</w:t>
            </w:r>
          </w:p>
        </w:tc>
      </w:tr>
      <w:tr w:rsidR="00BC70EA" w:rsidRPr="00A94866" w14:paraId="4AA28866" w14:textId="77777777" w:rsidTr="00F4258F">
        <w:trPr>
          <w:cantSplit/>
          <w:trHeight w:val="253"/>
        </w:trPr>
        <w:tc>
          <w:tcPr>
            <w:tcW w:w="6498" w:type="dxa"/>
          </w:tcPr>
          <w:p w14:paraId="6EC3B588" w14:textId="77777777" w:rsidR="00BC70EA" w:rsidRPr="00A94866" w:rsidRDefault="00BC70EA" w:rsidP="00BC70EA">
            <w:pPr>
              <w:pStyle w:val="BodyText"/>
              <w:spacing w:after="0" w:line="380" w:lineRule="atLeast"/>
              <w:ind w:right="-131"/>
              <w:rPr>
                <w:b/>
                <w:bCs/>
                <w:szCs w:val="22"/>
                <w:lang w:val="en-GB"/>
              </w:rPr>
            </w:pPr>
            <w:r w:rsidRPr="00A94866">
              <w:rPr>
                <w:b/>
                <w:bCs/>
                <w:szCs w:val="22"/>
                <w:lang w:val="en-GB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181EDC" w14:textId="00731505" w:rsidR="00BC70EA" w:rsidRPr="002677DE" w:rsidRDefault="002677DE" w:rsidP="00BC70EA">
            <w:pPr>
              <w:pStyle w:val="a3"/>
              <w:tabs>
                <w:tab w:val="decimal" w:pos="972"/>
              </w:tabs>
              <w:spacing w:line="380" w:lineRule="atLeast"/>
              <w:ind w:left="-18" w:right="-108"/>
              <w:jc w:val="both"/>
              <w:rPr>
                <w:rFonts w:cs="Times New Roman"/>
                <w:b/>
                <w:bCs/>
                <w:lang w:val="en-US"/>
              </w:rPr>
            </w:pPr>
            <w:r w:rsidRPr="002677DE">
              <w:rPr>
                <w:rFonts w:cs="Times New Roman"/>
                <w:b/>
                <w:bCs/>
                <w:cs/>
                <w:lang w:val="en-US"/>
              </w:rPr>
              <w:t>203</w:t>
            </w:r>
            <w:r w:rsidRPr="002677DE">
              <w:rPr>
                <w:rFonts w:cs="Times New Roman"/>
                <w:b/>
                <w:bCs/>
                <w:lang w:val="en-US"/>
              </w:rPr>
              <w:t>,</w:t>
            </w:r>
            <w:r w:rsidRPr="002677DE">
              <w:rPr>
                <w:rFonts w:cs="Times New Roman"/>
                <w:b/>
                <w:bCs/>
                <w:cs/>
                <w:lang w:val="en-US"/>
              </w:rPr>
              <w:t>559</w:t>
            </w:r>
          </w:p>
        </w:tc>
        <w:tc>
          <w:tcPr>
            <w:tcW w:w="270" w:type="dxa"/>
          </w:tcPr>
          <w:p w14:paraId="6964D2E2" w14:textId="77777777" w:rsidR="00BC70EA" w:rsidRPr="00A94866" w:rsidRDefault="00BC70EA" w:rsidP="00BC70EA">
            <w:pPr>
              <w:pStyle w:val="BodyText"/>
              <w:spacing w:after="0" w:line="380" w:lineRule="atLeast"/>
              <w:ind w:right="-131"/>
              <w:rPr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FB16B2" w14:textId="77777777" w:rsidR="00BC70EA" w:rsidRPr="00A94866" w:rsidDel="00977C08" w:rsidRDefault="009B3BD5" w:rsidP="00F40E36">
            <w:pPr>
              <w:pStyle w:val="a3"/>
              <w:tabs>
                <w:tab w:val="decimal" w:pos="972"/>
              </w:tabs>
              <w:spacing w:line="380" w:lineRule="atLeast"/>
              <w:ind w:left="-18" w:right="-108"/>
              <w:jc w:val="both"/>
              <w:rPr>
                <w:rFonts w:cs="Times New Roman"/>
                <w:b/>
                <w:bCs/>
                <w:lang w:val="en-US"/>
              </w:rPr>
            </w:pPr>
            <w:r w:rsidRPr="009B3BD5">
              <w:rPr>
                <w:rFonts w:cs="Times New Roman"/>
                <w:b/>
                <w:bCs/>
                <w:lang w:val="en-US"/>
              </w:rPr>
              <w:t>330,086</w:t>
            </w:r>
          </w:p>
        </w:tc>
      </w:tr>
      <w:tr w:rsidR="00E16DCF" w:rsidRPr="00A94866" w14:paraId="5492F390" w14:textId="77777777" w:rsidTr="00F4258F">
        <w:trPr>
          <w:cantSplit/>
          <w:trHeight w:hRule="exact" w:val="317"/>
        </w:trPr>
        <w:tc>
          <w:tcPr>
            <w:tcW w:w="6498" w:type="dxa"/>
          </w:tcPr>
          <w:p w14:paraId="585793CF" w14:textId="77777777" w:rsidR="00E16DCF" w:rsidRPr="00A94866" w:rsidRDefault="00E16DCF" w:rsidP="00E16DCF">
            <w:pPr>
              <w:pStyle w:val="BodyText"/>
              <w:spacing w:after="0" w:line="380" w:lineRule="atLeast"/>
              <w:ind w:right="-131"/>
              <w:rPr>
                <w:b/>
                <w:bCs/>
                <w:i/>
                <w:iCs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32CE5579" w14:textId="77777777" w:rsidR="00E16DCF" w:rsidRPr="00A94866" w:rsidRDefault="00E16DCF" w:rsidP="00E16DCF">
            <w:pPr>
              <w:tabs>
                <w:tab w:val="decimal" w:pos="972"/>
              </w:tabs>
              <w:spacing w:line="380" w:lineRule="atLeast"/>
              <w:ind w:left="-1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30B1E4AA" w14:textId="77777777" w:rsidR="00E16DCF" w:rsidRPr="00A94866" w:rsidRDefault="00E16DCF" w:rsidP="00E16DCF">
            <w:pPr>
              <w:pStyle w:val="BodyText"/>
              <w:spacing w:after="0" w:line="380" w:lineRule="atLeast"/>
              <w:ind w:right="-131"/>
              <w:rPr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339E2234" w14:textId="77777777" w:rsidR="00E16DCF" w:rsidRPr="00A94866" w:rsidRDefault="00E16DCF" w:rsidP="00E16DCF">
            <w:pPr>
              <w:tabs>
                <w:tab w:val="decimal" w:pos="972"/>
              </w:tabs>
              <w:spacing w:line="380" w:lineRule="atLeast"/>
              <w:ind w:left="-18" w:right="-108"/>
              <w:rPr>
                <w:szCs w:val="22"/>
              </w:rPr>
            </w:pPr>
          </w:p>
        </w:tc>
      </w:tr>
    </w:tbl>
    <w:p w14:paraId="3F6E28A2" w14:textId="77777777" w:rsidR="00524C36" w:rsidRPr="008B7A44" w:rsidRDefault="00524C36" w:rsidP="007726D9">
      <w:pPr>
        <w:tabs>
          <w:tab w:val="left" w:pos="540"/>
        </w:tabs>
        <w:spacing w:line="360" w:lineRule="auto"/>
        <w:ind w:left="540"/>
        <w:jc w:val="both"/>
        <w:rPr>
          <w:b/>
          <w:bCs/>
          <w:i/>
          <w:iCs/>
          <w:sz w:val="20"/>
        </w:rPr>
      </w:pPr>
    </w:p>
    <w:p w14:paraId="1964A38D" w14:textId="68A07D7A" w:rsidR="0037729A" w:rsidRDefault="0037729A" w:rsidP="0037729A">
      <w:pPr>
        <w:spacing w:line="360" w:lineRule="auto"/>
        <w:ind w:left="540"/>
        <w:jc w:val="both"/>
        <w:rPr>
          <w:szCs w:val="22"/>
        </w:rPr>
      </w:pPr>
    </w:p>
    <w:p w14:paraId="6FFA9785" w14:textId="7B93CBB0" w:rsidR="0037729A" w:rsidRDefault="0037729A" w:rsidP="0037729A">
      <w:pPr>
        <w:spacing w:line="360" w:lineRule="auto"/>
        <w:ind w:left="540"/>
        <w:jc w:val="both"/>
        <w:rPr>
          <w:szCs w:val="22"/>
        </w:rPr>
      </w:pPr>
    </w:p>
    <w:p w14:paraId="6FFA213C" w14:textId="69D9F634" w:rsidR="0037729A" w:rsidRDefault="0037729A" w:rsidP="0037729A">
      <w:pPr>
        <w:spacing w:line="360" w:lineRule="auto"/>
        <w:ind w:left="540"/>
        <w:jc w:val="both"/>
        <w:rPr>
          <w:szCs w:val="22"/>
        </w:rPr>
      </w:pPr>
    </w:p>
    <w:p w14:paraId="69C70905" w14:textId="13B206BF" w:rsidR="0037729A" w:rsidRDefault="0037729A" w:rsidP="0037729A">
      <w:pPr>
        <w:spacing w:line="360" w:lineRule="auto"/>
        <w:ind w:left="540"/>
        <w:jc w:val="both"/>
        <w:rPr>
          <w:szCs w:val="22"/>
        </w:rPr>
      </w:pPr>
    </w:p>
    <w:p w14:paraId="2FB97F84" w14:textId="7A5DB248" w:rsidR="0037729A" w:rsidRDefault="0037729A" w:rsidP="0037729A">
      <w:pPr>
        <w:spacing w:line="360" w:lineRule="auto"/>
        <w:ind w:left="540"/>
        <w:jc w:val="both"/>
        <w:rPr>
          <w:szCs w:val="22"/>
        </w:rPr>
      </w:pPr>
    </w:p>
    <w:p w14:paraId="778D715C" w14:textId="0842C458" w:rsidR="0037729A" w:rsidRDefault="0037729A" w:rsidP="0037729A">
      <w:pPr>
        <w:spacing w:line="360" w:lineRule="auto"/>
        <w:ind w:left="540"/>
        <w:jc w:val="both"/>
        <w:rPr>
          <w:szCs w:val="22"/>
        </w:rPr>
      </w:pPr>
    </w:p>
    <w:p w14:paraId="0473296E" w14:textId="5109230C" w:rsidR="0037729A" w:rsidRDefault="0037729A" w:rsidP="0037729A">
      <w:pPr>
        <w:spacing w:line="360" w:lineRule="auto"/>
        <w:ind w:left="540"/>
        <w:jc w:val="both"/>
        <w:rPr>
          <w:szCs w:val="22"/>
        </w:rPr>
      </w:pPr>
    </w:p>
    <w:p w14:paraId="66926524" w14:textId="77777777" w:rsidR="0037729A" w:rsidRDefault="0037729A" w:rsidP="0037729A">
      <w:pPr>
        <w:spacing w:line="360" w:lineRule="auto"/>
        <w:ind w:left="540"/>
        <w:jc w:val="both"/>
        <w:rPr>
          <w:rFonts w:cs="Times New Roman"/>
        </w:rPr>
      </w:pPr>
    </w:p>
    <w:p w14:paraId="41CED0A6" w14:textId="77777777" w:rsidR="00F229CA" w:rsidRDefault="00F229C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4C83065B" w14:textId="3CEF4249" w:rsidR="00183FDB" w:rsidRDefault="00183FDB" w:rsidP="00183FDB">
      <w:pPr>
        <w:tabs>
          <w:tab w:val="left" w:pos="540"/>
        </w:tabs>
        <w:spacing w:line="276" w:lineRule="auto"/>
        <w:outlineLvl w:val="0"/>
        <w:rPr>
          <w:b/>
          <w:bCs/>
          <w:sz w:val="24"/>
          <w:szCs w:val="24"/>
        </w:rPr>
      </w:pPr>
      <w:r w:rsidRPr="00183FDB">
        <w:rPr>
          <w:b/>
          <w:bCs/>
          <w:sz w:val="24"/>
          <w:szCs w:val="24"/>
        </w:rPr>
        <w:lastRenderedPageBreak/>
        <w:t>10</w:t>
      </w:r>
      <w:r w:rsidR="004769F0">
        <w:rPr>
          <w:b/>
          <w:bCs/>
          <w:sz w:val="24"/>
          <w:szCs w:val="24"/>
          <w:cs/>
        </w:rPr>
        <w:tab/>
      </w:r>
      <w:r w:rsidRPr="00183FDB">
        <w:rPr>
          <w:b/>
          <w:bCs/>
          <w:sz w:val="24"/>
          <w:szCs w:val="24"/>
        </w:rPr>
        <w:t>Reclassification of accounts</w:t>
      </w:r>
    </w:p>
    <w:p w14:paraId="5997C0B3" w14:textId="77777777" w:rsidR="00183FDB" w:rsidRPr="00B123E6" w:rsidRDefault="00183FDB" w:rsidP="00183FDB">
      <w:pPr>
        <w:tabs>
          <w:tab w:val="left" w:pos="540"/>
        </w:tabs>
        <w:spacing w:line="380" w:lineRule="atLeast"/>
        <w:rPr>
          <w:b/>
          <w:bCs/>
          <w:sz w:val="20"/>
        </w:rPr>
      </w:pPr>
    </w:p>
    <w:p w14:paraId="2DC88598" w14:textId="19CE3E14" w:rsidR="00183FDB" w:rsidRPr="00B123E6" w:rsidRDefault="00B123E6" w:rsidP="00B123E6">
      <w:pPr>
        <w:spacing w:line="360" w:lineRule="auto"/>
        <w:ind w:left="562" w:right="-45"/>
        <w:jc w:val="both"/>
        <w:rPr>
          <w:rFonts w:cs="Times New Roman"/>
        </w:rPr>
      </w:pPr>
      <w:r>
        <w:rPr>
          <w:rFonts w:cs="Times New Roman"/>
        </w:rPr>
        <w:t xml:space="preserve">In the </w:t>
      </w:r>
      <w:r w:rsidRPr="00B123E6">
        <w:rPr>
          <w:rFonts w:cs="Times New Roman"/>
        </w:rPr>
        <w:t>current period</w:t>
      </w:r>
      <w:r w:rsidR="006105F1">
        <w:rPr>
          <w:rFonts w:cs="Times New Roman"/>
        </w:rPr>
        <w:t>s</w:t>
      </w:r>
      <w:r w:rsidRPr="00B123E6">
        <w:rPr>
          <w:rFonts w:cs="Times New Roman"/>
        </w:rPr>
        <w:t>, s</w:t>
      </w:r>
      <w:r w:rsidR="00183FDB" w:rsidRPr="00B123E6">
        <w:rPr>
          <w:rFonts w:cs="Times New Roman"/>
        </w:rPr>
        <w:t xml:space="preserve">ales of </w:t>
      </w:r>
      <w:r w:rsidRPr="00B123E6">
        <w:rPr>
          <w:rFonts w:cs="Times New Roman"/>
        </w:rPr>
        <w:t xml:space="preserve">steam and </w:t>
      </w:r>
      <w:r w:rsidR="00183FDB" w:rsidRPr="00B123E6">
        <w:rPr>
          <w:rFonts w:cs="Times New Roman"/>
        </w:rPr>
        <w:t>electric</w:t>
      </w:r>
      <w:r w:rsidR="005B7D5D" w:rsidRPr="00B123E6">
        <w:rPr>
          <w:rFonts w:cs="Times New Roman"/>
        </w:rPr>
        <w:t xml:space="preserve">ity have been classified within revenue </w:t>
      </w:r>
      <w:r w:rsidRPr="00B123E6">
        <w:rPr>
          <w:rFonts w:cs="Times New Roman"/>
        </w:rPr>
        <w:t>from</w:t>
      </w:r>
      <w:r w:rsidR="005B7D5D" w:rsidRPr="00B123E6">
        <w:rPr>
          <w:rFonts w:cs="Times New Roman"/>
        </w:rPr>
        <w:t xml:space="preserve"> sale of goods. In prior </w:t>
      </w:r>
      <w:r w:rsidR="00E424F9">
        <w:rPr>
          <w:rFonts w:cs="Times New Roman"/>
        </w:rPr>
        <w:t>periods</w:t>
      </w:r>
      <w:r w:rsidR="005B7D5D" w:rsidRPr="00B123E6">
        <w:rPr>
          <w:rFonts w:cs="Times New Roman"/>
        </w:rPr>
        <w:t xml:space="preserve"> these sales had </w:t>
      </w:r>
      <w:r w:rsidR="0011578C" w:rsidRPr="00B123E6">
        <w:rPr>
          <w:rFonts w:cs="Times New Roman"/>
        </w:rPr>
        <w:t>b</w:t>
      </w:r>
      <w:r w:rsidR="005B7D5D" w:rsidRPr="00B123E6">
        <w:rPr>
          <w:rFonts w:cs="Times New Roman"/>
        </w:rPr>
        <w:t xml:space="preserve">een netted against cost of sales. The prior period comparative numbers have been restated </w:t>
      </w:r>
      <w:r w:rsidRPr="00B123E6">
        <w:rPr>
          <w:rFonts w:cs="Times New Roman"/>
        </w:rPr>
        <w:t>to correspond with the c</w:t>
      </w:r>
      <w:r w:rsidR="006B276B">
        <w:rPr>
          <w:rFonts w:cs="Times New Roman"/>
        </w:rPr>
        <w:t>urren</w:t>
      </w:r>
      <w:r w:rsidRPr="00B123E6">
        <w:rPr>
          <w:rFonts w:cs="Times New Roman"/>
        </w:rPr>
        <w:t xml:space="preserve">t period’s presentation, </w:t>
      </w:r>
      <w:r w:rsidR="005B7D5D" w:rsidRPr="00B123E6">
        <w:rPr>
          <w:rFonts w:cs="Times New Roman"/>
        </w:rPr>
        <w:t>as follow:</w:t>
      </w:r>
    </w:p>
    <w:p w14:paraId="00B9E7A6" w14:textId="77777777" w:rsidR="005B7D5D" w:rsidRPr="00B123E6" w:rsidRDefault="005B7D5D" w:rsidP="00B123E6">
      <w:pPr>
        <w:spacing w:line="360" w:lineRule="auto"/>
        <w:ind w:left="562" w:right="-45"/>
        <w:jc w:val="both"/>
        <w:rPr>
          <w:rFonts w:cs="Times New Roman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800"/>
        <w:gridCol w:w="270"/>
        <w:gridCol w:w="1800"/>
        <w:gridCol w:w="270"/>
        <w:gridCol w:w="1803"/>
      </w:tblGrid>
      <w:tr w:rsidR="00220816" w:rsidRPr="00596E61" w14:paraId="0AD82D40" w14:textId="77777777" w:rsidTr="00F4258F">
        <w:trPr>
          <w:trHeight w:val="374"/>
          <w:tblHeader/>
        </w:trPr>
        <w:tc>
          <w:tcPr>
            <w:tcW w:w="3258" w:type="dxa"/>
          </w:tcPr>
          <w:p w14:paraId="76F86D18" w14:textId="77777777" w:rsidR="00220816" w:rsidRPr="00596E61" w:rsidRDefault="00220816" w:rsidP="005D0A19">
            <w:pPr>
              <w:pStyle w:val="BodyText"/>
              <w:spacing w:after="0"/>
              <w:ind w:right="-405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5943" w:type="dxa"/>
            <w:gridSpan w:val="5"/>
            <w:shd w:val="clear" w:color="auto" w:fill="auto"/>
            <w:vAlign w:val="center"/>
          </w:tcPr>
          <w:p w14:paraId="337E2EDA" w14:textId="77777777" w:rsidR="00220816" w:rsidRPr="00220816" w:rsidRDefault="00220816" w:rsidP="006928A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cs="Times New Roman"/>
                <w:lang w:val="en-US"/>
              </w:rPr>
            </w:pPr>
            <w:r w:rsidRPr="00587D5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Consolidated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and s</w:t>
            </w:r>
            <w:r w:rsidRPr="00587D52">
              <w:rPr>
                <w:rFonts w:ascii="Times New Roman" w:hAnsi="Times New Roman" w:cs="Times New Roman"/>
                <w:b/>
                <w:bCs/>
                <w:lang w:val="en-US"/>
              </w:rPr>
              <w:t>eparate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financial statements</w:t>
            </w:r>
          </w:p>
        </w:tc>
      </w:tr>
      <w:tr w:rsidR="00596E61" w:rsidRPr="00596E61" w14:paraId="6C11A201" w14:textId="77777777" w:rsidTr="00F4258F">
        <w:trPr>
          <w:trHeight w:val="808"/>
          <w:tblHeader/>
        </w:trPr>
        <w:tc>
          <w:tcPr>
            <w:tcW w:w="3258" w:type="dxa"/>
          </w:tcPr>
          <w:p w14:paraId="224CB1BD" w14:textId="77777777" w:rsidR="00596E61" w:rsidRPr="00596E61" w:rsidRDefault="00596E61" w:rsidP="005D0A19">
            <w:pPr>
              <w:pStyle w:val="BodyText"/>
              <w:spacing w:after="0"/>
              <w:ind w:right="-405"/>
              <w:jc w:val="both"/>
              <w:rPr>
                <w:rFonts w:cs="Times New Roman"/>
                <w:i/>
                <w:iCs/>
                <w:color w:val="0000FF"/>
                <w:szCs w:val="22"/>
              </w:rPr>
            </w:pPr>
          </w:p>
          <w:p w14:paraId="734B700E" w14:textId="77777777" w:rsidR="00596E61" w:rsidRPr="00596E61" w:rsidRDefault="00596E61" w:rsidP="005D0A19">
            <w:pPr>
              <w:pStyle w:val="BodyText"/>
              <w:spacing w:after="0"/>
              <w:ind w:right="-405"/>
              <w:jc w:val="both"/>
              <w:rPr>
                <w:rFonts w:cs="Times New Roman"/>
                <w:i/>
                <w:iCs/>
                <w:color w:val="0000FF"/>
                <w:szCs w:val="22"/>
              </w:rPr>
            </w:pPr>
          </w:p>
        </w:tc>
        <w:tc>
          <w:tcPr>
            <w:tcW w:w="1800" w:type="dxa"/>
            <w:vAlign w:val="bottom"/>
            <w:hideMark/>
          </w:tcPr>
          <w:p w14:paraId="3016C578" w14:textId="77777777" w:rsidR="00596E61" w:rsidRPr="00220816" w:rsidRDefault="00596E61" w:rsidP="006928AE">
            <w:pPr>
              <w:spacing w:line="380" w:lineRule="atLeast"/>
              <w:ind w:left="-108" w:right="-108"/>
              <w:jc w:val="center"/>
              <w:rPr>
                <w:b/>
                <w:bCs/>
                <w:szCs w:val="22"/>
              </w:rPr>
            </w:pPr>
            <w:r w:rsidRPr="00220816">
              <w:rPr>
                <w:b/>
                <w:bCs/>
                <w:szCs w:val="22"/>
              </w:rPr>
              <w:t>Before</w:t>
            </w:r>
          </w:p>
          <w:p w14:paraId="74A25426" w14:textId="77777777" w:rsidR="00596E61" w:rsidRPr="00220816" w:rsidRDefault="00596E61" w:rsidP="006928AE">
            <w:pPr>
              <w:spacing w:line="380" w:lineRule="atLeast"/>
              <w:ind w:left="-108" w:right="-108"/>
              <w:jc w:val="center"/>
              <w:rPr>
                <w:b/>
                <w:bCs/>
                <w:szCs w:val="22"/>
              </w:rPr>
            </w:pPr>
            <w:r w:rsidRPr="00220816">
              <w:rPr>
                <w:b/>
                <w:bCs/>
                <w:szCs w:val="22"/>
              </w:rPr>
              <w:t>reclassification</w:t>
            </w:r>
          </w:p>
        </w:tc>
        <w:tc>
          <w:tcPr>
            <w:tcW w:w="270" w:type="dxa"/>
            <w:vAlign w:val="bottom"/>
          </w:tcPr>
          <w:p w14:paraId="1283218E" w14:textId="77777777" w:rsidR="00596E61" w:rsidRPr="00220816" w:rsidRDefault="00596E61" w:rsidP="006928AE">
            <w:pPr>
              <w:spacing w:line="380" w:lineRule="atLeast"/>
              <w:ind w:left="-108" w:right="-108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BAAFFDB" w14:textId="77777777" w:rsidR="00596E61" w:rsidRPr="00220816" w:rsidRDefault="00596E61" w:rsidP="006928AE">
            <w:pPr>
              <w:spacing w:line="380" w:lineRule="atLeast"/>
              <w:ind w:left="-108" w:right="-108"/>
              <w:jc w:val="center"/>
              <w:rPr>
                <w:b/>
                <w:bCs/>
                <w:szCs w:val="22"/>
              </w:rPr>
            </w:pPr>
            <w:r w:rsidRPr="00220816">
              <w:rPr>
                <w:b/>
                <w:bCs/>
                <w:szCs w:val="22"/>
              </w:rPr>
              <w:t>Reclassification</w:t>
            </w:r>
          </w:p>
        </w:tc>
        <w:tc>
          <w:tcPr>
            <w:tcW w:w="270" w:type="dxa"/>
            <w:vAlign w:val="bottom"/>
          </w:tcPr>
          <w:p w14:paraId="7A264208" w14:textId="77777777" w:rsidR="00596E61" w:rsidRPr="00220816" w:rsidRDefault="00596E61" w:rsidP="006928AE">
            <w:pPr>
              <w:spacing w:line="380" w:lineRule="atLeast"/>
              <w:ind w:left="-108" w:right="-108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803" w:type="dxa"/>
            <w:vAlign w:val="bottom"/>
            <w:hideMark/>
          </w:tcPr>
          <w:p w14:paraId="28C02611" w14:textId="77777777" w:rsidR="00596E61" w:rsidRPr="00220816" w:rsidRDefault="00596E61" w:rsidP="006928AE">
            <w:pPr>
              <w:spacing w:line="380" w:lineRule="atLeast"/>
              <w:ind w:left="-108" w:right="-108"/>
              <w:jc w:val="center"/>
              <w:rPr>
                <w:b/>
                <w:bCs/>
                <w:szCs w:val="22"/>
              </w:rPr>
            </w:pPr>
            <w:r w:rsidRPr="00220816">
              <w:rPr>
                <w:b/>
                <w:bCs/>
                <w:szCs w:val="22"/>
              </w:rPr>
              <w:t>After</w:t>
            </w:r>
          </w:p>
          <w:p w14:paraId="6E812913" w14:textId="77777777" w:rsidR="00596E61" w:rsidRPr="00220816" w:rsidRDefault="00596E61" w:rsidP="006928AE">
            <w:pPr>
              <w:spacing w:line="380" w:lineRule="atLeast"/>
              <w:ind w:left="-108" w:right="-108"/>
              <w:jc w:val="center"/>
              <w:rPr>
                <w:b/>
                <w:bCs/>
                <w:szCs w:val="22"/>
              </w:rPr>
            </w:pPr>
            <w:r w:rsidRPr="00220816">
              <w:rPr>
                <w:b/>
                <w:bCs/>
                <w:szCs w:val="22"/>
              </w:rPr>
              <w:t>reclassification</w:t>
            </w:r>
          </w:p>
        </w:tc>
      </w:tr>
      <w:tr w:rsidR="00220816" w:rsidRPr="00DB5DD5" w14:paraId="6E856E08" w14:textId="77777777" w:rsidTr="00F4258F">
        <w:trPr>
          <w:trHeight w:val="374"/>
          <w:tblHeader/>
        </w:trPr>
        <w:tc>
          <w:tcPr>
            <w:tcW w:w="3258" w:type="dxa"/>
          </w:tcPr>
          <w:p w14:paraId="7B80F3F9" w14:textId="77777777" w:rsidR="00220816" w:rsidRPr="00DB5DD5" w:rsidRDefault="00220816" w:rsidP="00DB5DD5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943" w:type="dxa"/>
            <w:gridSpan w:val="5"/>
            <w:vAlign w:val="center"/>
          </w:tcPr>
          <w:p w14:paraId="1D1CA227" w14:textId="77777777" w:rsidR="00220816" w:rsidRPr="00722BAF" w:rsidRDefault="00220816" w:rsidP="00DB5DD5">
            <w:pPr>
              <w:pStyle w:val="BodyText"/>
              <w:spacing w:after="0"/>
              <w:ind w:right="-100"/>
              <w:jc w:val="center"/>
              <w:rPr>
                <w:rFonts w:cs="Times New Roman"/>
                <w:i/>
                <w:iCs/>
                <w:szCs w:val="22"/>
              </w:rPr>
            </w:pPr>
            <w:r w:rsidRPr="00722BAF">
              <w:rPr>
                <w:rFonts w:cs="Times New Roman"/>
                <w:i/>
                <w:iCs/>
                <w:szCs w:val="22"/>
              </w:rPr>
              <w:t>(</w:t>
            </w:r>
            <w:proofErr w:type="gramStart"/>
            <w:r w:rsidRPr="00722BAF">
              <w:rPr>
                <w:rFonts w:cs="Times New Roman"/>
                <w:i/>
                <w:iCs/>
                <w:szCs w:val="22"/>
              </w:rPr>
              <w:t>in</w:t>
            </w:r>
            <w:proofErr w:type="gramEnd"/>
            <w:r w:rsidRPr="00722BAF">
              <w:rPr>
                <w:rFonts w:cs="Times New Roman"/>
                <w:i/>
                <w:iCs/>
                <w:szCs w:val="22"/>
              </w:rPr>
              <w:t xml:space="preserve"> thousand Baht)</w:t>
            </w:r>
          </w:p>
        </w:tc>
      </w:tr>
      <w:tr w:rsidR="00596E61" w:rsidRPr="00DB5DD5" w14:paraId="3C679C24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0FDB2E22" w14:textId="77777777" w:rsidR="00596E61" w:rsidRPr="00DB5DD5" w:rsidRDefault="00596E61" w:rsidP="006928AE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596E61">
              <w:rPr>
                <w:rFonts w:cs="Times New Roman"/>
                <w:b/>
                <w:bCs/>
                <w:i/>
                <w:iCs/>
                <w:szCs w:val="22"/>
              </w:rPr>
              <w:t>Statement of income</w:t>
            </w:r>
          </w:p>
        </w:tc>
        <w:tc>
          <w:tcPr>
            <w:tcW w:w="1800" w:type="dxa"/>
          </w:tcPr>
          <w:p w14:paraId="66858054" w14:textId="77777777" w:rsidR="00596E61" w:rsidRPr="00DB5DD5" w:rsidRDefault="00596E61" w:rsidP="00DB5DD5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2A98F647" w14:textId="77777777" w:rsidR="00596E61" w:rsidRPr="00DB5DD5" w:rsidRDefault="00596E61" w:rsidP="005D0A19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800" w:type="dxa"/>
          </w:tcPr>
          <w:p w14:paraId="492CBA83" w14:textId="77777777" w:rsidR="00596E61" w:rsidRPr="00DB5DD5" w:rsidRDefault="00596E61" w:rsidP="00DB5DD5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53FC20AF" w14:textId="77777777" w:rsidR="00596E61" w:rsidRPr="00DB5DD5" w:rsidRDefault="00596E61" w:rsidP="00DB5DD5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803" w:type="dxa"/>
          </w:tcPr>
          <w:p w14:paraId="0A7EC566" w14:textId="77777777" w:rsidR="00596E61" w:rsidRPr="00DB5DD5" w:rsidRDefault="00596E61" w:rsidP="00DB5DD5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</w:tr>
      <w:tr w:rsidR="00596E61" w:rsidRPr="00596E61" w14:paraId="6D9F33A9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6DDDF2DB" w14:textId="77777777" w:rsidR="00596E61" w:rsidRPr="00596E61" w:rsidRDefault="00596E61" w:rsidP="006928AE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596E6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   for the three-month period </w:t>
            </w:r>
          </w:p>
        </w:tc>
        <w:tc>
          <w:tcPr>
            <w:tcW w:w="1800" w:type="dxa"/>
          </w:tcPr>
          <w:p w14:paraId="76BABD55" w14:textId="77777777" w:rsidR="00596E61" w:rsidRPr="00596E61" w:rsidRDefault="00596E61" w:rsidP="005D0A19">
            <w:pPr>
              <w:pStyle w:val="BodyText"/>
              <w:spacing w:after="0"/>
              <w:ind w:right="-46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4FE56CB" w14:textId="77777777" w:rsidR="00596E61" w:rsidRPr="00596E61" w:rsidRDefault="00596E61" w:rsidP="005D0A19">
            <w:pPr>
              <w:pStyle w:val="BodyText"/>
              <w:spacing w:after="0"/>
              <w:ind w:right="-405"/>
              <w:rPr>
                <w:rFonts w:cs="Times New Roman"/>
                <w:szCs w:val="22"/>
              </w:rPr>
            </w:pPr>
          </w:p>
        </w:tc>
        <w:tc>
          <w:tcPr>
            <w:tcW w:w="1800" w:type="dxa"/>
          </w:tcPr>
          <w:p w14:paraId="5C549FC2" w14:textId="77777777" w:rsidR="00596E61" w:rsidRPr="00596E61" w:rsidRDefault="00596E61" w:rsidP="005D0A19">
            <w:pPr>
              <w:pStyle w:val="BodyText"/>
              <w:spacing w:after="0"/>
              <w:ind w:left="-288" w:right="-109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581B29D" w14:textId="77777777" w:rsidR="00596E61" w:rsidRPr="00596E61" w:rsidRDefault="00596E61" w:rsidP="005D0A19">
            <w:pPr>
              <w:pStyle w:val="BodyText"/>
              <w:spacing w:after="0"/>
              <w:ind w:right="-46"/>
              <w:rPr>
                <w:rFonts w:cs="Times New Roman"/>
                <w:szCs w:val="22"/>
              </w:rPr>
            </w:pPr>
          </w:p>
        </w:tc>
        <w:tc>
          <w:tcPr>
            <w:tcW w:w="1803" w:type="dxa"/>
          </w:tcPr>
          <w:p w14:paraId="4BAE0268" w14:textId="77777777" w:rsidR="00596E61" w:rsidRPr="00596E61" w:rsidRDefault="00596E61" w:rsidP="005D0A19">
            <w:pPr>
              <w:pStyle w:val="BodyText"/>
              <w:spacing w:after="0"/>
              <w:ind w:right="-46"/>
              <w:rPr>
                <w:rFonts w:cs="Times New Roman"/>
                <w:szCs w:val="22"/>
                <w:lang w:val="en-US"/>
              </w:rPr>
            </w:pPr>
          </w:p>
        </w:tc>
      </w:tr>
      <w:tr w:rsidR="00596E61" w:rsidRPr="00596E61" w14:paraId="068B2C26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0F8DB91B" w14:textId="77777777" w:rsidR="00596E61" w:rsidRDefault="00596E61" w:rsidP="006928AE">
            <w:pPr>
              <w:pStyle w:val="BodyText"/>
              <w:spacing w:after="0"/>
              <w:ind w:right="-405"/>
              <w:rPr>
                <w:rFonts w:cs="Cordia New"/>
                <w:b/>
                <w:bCs/>
                <w:i/>
                <w:iCs/>
                <w:szCs w:val="28"/>
                <w:lang w:val="en-US" w:bidi="th-TH"/>
              </w:rPr>
            </w:pPr>
            <w:r w:rsidRPr="00596E6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  ended 3</w:t>
            </w:r>
            <w:r w:rsidR="00220816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>0</w:t>
            </w:r>
            <w:r w:rsidRPr="00596E6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r w:rsidR="005E6668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>September</w:t>
            </w:r>
            <w:r w:rsidRPr="00596E6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 202</w:t>
            </w:r>
            <w:r w:rsidR="00220816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>2</w:t>
            </w:r>
          </w:p>
        </w:tc>
        <w:tc>
          <w:tcPr>
            <w:tcW w:w="1800" w:type="dxa"/>
          </w:tcPr>
          <w:p w14:paraId="4B030B10" w14:textId="77777777" w:rsidR="00596E61" w:rsidRPr="00596E61" w:rsidRDefault="00596E61" w:rsidP="005D0A19">
            <w:pPr>
              <w:pStyle w:val="BodyText"/>
              <w:spacing w:after="0"/>
              <w:ind w:right="-46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ECC3EE0" w14:textId="77777777" w:rsidR="00596E61" w:rsidRPr="00596E61" w:rsidRDefault="00596E61" w:rsidP="005D0A19">
            <w:pPr>
              <w:pStyle w:val="BodyText"/>
              <w:spacing w:after="0"/>
              <w:ind w:right="-405"/>
              <w:rPr>
                <w:rFonts w:cs="Times New Roman"/>
                <w:szCs w:val="22"/>
              </w:rPr>
            </w:pPr>
          </w:p>
        </w:tc>
        <w:tc>
          <w:tcPr>
            <w:tcW w:w="1800" w:type="dxa"/>
          </w:tcPr>
          <w:p w14:paraId="0C94FDF5" w14:textId="77777777" w:rsidR="00596E61" w:rsidRPr="00596E61" w:rsidRDefault="00596E61" w:rsidP="005D0A19">
            <w:pPr>
              <w:pStyle w:val="BodyText"/>
              <w:spacing w:after="0"/>
              <w:ind w:left="-288" w:right="-18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ADF46AB" w14:textId="77777777" w:rsidR="00596E61" w:rsidRPr="00596E61" w:rsidRDefault="00596E61" w:rsidP="005D0A19">
            <w:pPr>
              <w:pStyle w:val="BodyText"/>
              <w:spacing w:after="0"/>
              <w:ind w:right="-46"/>
              <w:rPr>
                <w:rFonts w:cs="Times New Roman"/>
                <w:szCs w:val="22"/>
              </w:rPr>
            </w:pPr>
          </w:p>
        </w:tc>
        <w:tc>
          <w:tcPr>
            <w:tcW w:w="1803" w:type="dxa"/>
          </w:tcPr>
          <w:p w14:paraId="72A6DD78" w14:textId="77777777" w:rsidR="00596E61" w:rsidRPr="00596E61" w:rsidRDefault="00596E61" w:rsidP="005D0A19">
            <w:pPr>
              <w:pStyle w:val="BodyText"/>
              <w:spacing w:after="0"/>
              <w:ind w:right="-46"/>
              <w:rPr>
                <w:rFonts w:cs="Times New Roman"/>
                <w:szCs w:val="22"/>
                <w:lang w:val="en-US"/>
              </w:rPr>
            </w:pPr>
          </w:p>
        </w:tc>
      </w:tr>
      <w:tr w:rsidR="00DB5DD5" w:rsidRPr="00596E61" w14:paraId="6E9C0ABF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2429627B" w14:textId="77777777" w:rsidR="00DB5DD5" w:rsidRPr="00596E61" w:rsidRDefault="00DB5DD5" w:rsidP="00DB5DD5">
            <w:pPr>
              <w:pStyle w:val="BodyText"/>
              <w:spacing w:after="0"/>
              <w:ind w:right="-405"/>
              <w:rPr>
                <w:rFonts w:cs="Times New Roman"/>
                <w:szCs w:val="22"/>
                <w:lang w:val="en-US"/>
              </w:rPr>
            </w:pPr>
            <w:r w:rsidRPr="00FD5205">
              <w:t>Revenue from sale of goods</w:t>
            </w:r>
          </w:p>
        </w:tc>
        <w:tc>
          <w:tcPr>
            <w:tcW w:w="1800" w:type="dxa"/>
            <w:vAlign w:val="bottom"/>
          </w:tcPr>
          <w:p w14:paraId="62B3D6C2" w14:textId="7C664C07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  <w:r w:rsidRPr="009B3D68">
              <w:t xml:space="preserve"> 3,254,920 </w:t>
            </w:r>
          </w:p>
        </w:tc>
        <w:tc>
          <w:tcPr>
            <w:tcW w:w="270" w:type="dxa"/>
          </w:tcPr>
          <w:p w14:paraId="2842B4A8" w14:textId="77777777" w:rsidR="00DB5DD5" w:rsidRPr="00596E61" w:rsidRDefault="00DB5DD5" w:rsidP="00DB5DD5">
            <w:pPr>
              <w:pStyle w:val="BodyText"/>
              <w:spacing w:after="0"/>
              <w:ind w:right="-405"/>
              <w:rPr>
                <w:rFonts w:cs="Times New Roman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2196541" w14:textId="67BD1E2E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  <w:r w:rsidRPr="00CA4253">
              <w:t xml:space="preserve"> 164,450 </w:t>
            </w:r>
          </w:p>
        </w:tc>
        <w:tc>
          <w:tcPr>
            <w:tcW w:w="270" w:type="dxa"/>
            <w:vAlign w:val="bottom"/>
          </w:tcPr>
          <w:p w14:paraId="434E2862" w14:textId="77777777" w:rsidR="00DB5DD5" w:rsidRPr="00596E61" w:rsidRDefault="00DB5DD5" w:rsidP="00DB5DD5">
            <w:pPr>
              <w:pStyle w:val="BodyText"/>
              <w:spacing w:after="0"/>
              <w:ind w:right="-46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3" w:type="dxa"/>
            <w:vAlign w:val="bottom"/>
          </w:tcPr>
          <w:p w14:paraId="2870132A" w14:textId="3E168950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  <w:r w:rsidRPr="00263058">
              <w:t xml:space="preserve"> 3,419,370 </w:t>
            </w:r>
          </w:p>
        </w:tc>
      </w:tr>
      <w:tr w:rsidR="00DB5DD5" w:rsidRPr="00596E61" w14:paraId="617F9135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73552F14" w14:textId="77777777" w:rsidR="00DB5DD5" w:rsidRPr="00596E61" w:rsidRDefault="00DB5DD5" w:rsidP="00DB5DD5">
            <w:pPr>
              <w:pStyle w:val="BodyText"/>
              <w:spacing w:after="0"/>
              <w:ind w:right="-405"/>
              <w:rPr>
                <w:rFonts w:cs="Times New Roman"/>
                <w:szCs w:val="22"/>
                <w:cs/>
                <w:lang w:val="en-US"/>
              </w:rPr>
            </w:pPr>
            <w:r w:rsidRPr="00596E61">
              <w:rPr>
                <w:rFonts w:cs="Times New Roman"/>
                <w:szCs w:val="22"/>
                <w:lang w:val="en-US"/>
              </w:rPr>
              <w:t>Cost of sales of goods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C0F79" w14:textId="7B7FAF69" w:rsidR="00DB5DD5" w:rsidRPr="00DB5DD5" w:rsidRDefault="00DB5DD5" w:rsidP="00DB5DD5">
            <w:pPr>
              <w:pStyle w:val="BodyText"/>
              <w:spacing w:after="0"/>
              <w:jc w:val="right"/>
            </w:pPr>
            <w:r w:rsidRPr="009B3D68">
              <w:t xml:space="preserve"> (2,654,461)</w:t>
            </w:r>
          </w:p>
        </w:tc>
        <w:tc>
          <w:tcPr>
            <w:tcW w:w="270" w:type="dxa"/>
            <w:shd w:val="clear" w:color="auto" w:fill="auto"/>
          </w:tcPr>
          <w:p w14:paraId="51EA5C83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BF957" w14:textId="5D3BAEAA" w:rsidR="00DB5DD5" w:rsidRPr="00DB5DD5" w:rsidRDefault="00DB5DD5" w:rsidP="00DB5DD5">
            <w:pPr>
              <w:pStyle w:val="BodyText"/>
              <w:spacing w:after="0"/>
              <w:jc w:val="right"/>
              <w:rPr>
                <w:cs/>
                <w:lang w:bidi="th-TH"/>
              </w:rPr>
            </w:pPr>
            <w:r w:rsidRPr="00CA4253">
              <w:t xml:space="preserve"> (164,450)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939B9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541C" w14:textId="019EA798" w:rsidR="00DB5DD5" w:rsidRPr="00DB5DD5" w:rsidRDefault="00DB5DD5" w:rsidP="00DB5DD5">
            <w:pPr>
              <w:pStyle w:val="BodyText"/>
              <w:spacing w:after="0"/>
              <w:jc w:val="right"/>
            </w:pPr>
            <w:r w:rsidRPr="00263058">
              <w:t xml:space="preserve"> (2,818,911)</w:t>
            </w:r>
          </w:p>
        </w:tc>
      </w:tr>
      <w:tr w:rsidR="00DB5DD5" w:rsidRPr="00596E61" w14:paraId="74350668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252DDDA5" w14:textId="77777777" w:rsidR="00DB5DD5" w:rsidRPr="00596E61" w:rsidRDefault="00DB5DD5" w:rsidP="006928AE">
            <w:pPr>
              <w:pStyle w:val="BodyText"/>
              <w:spacing w:after="0"/>
              <w:ind w:right="-405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CC553" w14:textId="77777777" w:rsidR="00DB5DD5" w:rsidRPr="00596E61" w:rsidRDefault="00DB5DD5" w:rsidP="00E424F9">
            <w:pPr>
              <w:spacing w:line="240" w:lineRule="auto"/>
              <w:ind w:left="-104" w:right="-105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84AFECE" w14:textId="77777777" w:rsidR="00DB5DD5" w:rsidRPr="00596E61" w:rsidRDefault="00DB5DD5" w:rsidP="00596E61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E1633" w14:textId="77777777" w:rsidR="00DB5DD5" w:rsidRPr="005D0A19" w:rsidRDefault="00DB5DD5" w:rsidP="00DB5DD5">
            <w:pPr>
              <w:spacing w:line="240" w:lineRule="auto"/>
              <w:ind w:right="-104"/>
              <w:jc w:val="right"/>
              <w:rPr>
                <w:rFonts w:cs="Cordia New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469BFC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AFD52" w14:textId="77777777" w:rsidR="00DB5DD5" w:rsidRPr="00596E61" w:rsidRDefault="00DB5DD5" w:rsidP="00DB5DD5">
            <w:pPr>
              <w:spacing w:line="240" w:lineRule="auto"/>
              <w:ind w:right="-102"/>
              <w:jc w:val="right"/>
              <w:rPr>
                <w:rFonts w:cs="Times New Roman"/>
                <w:szCs w:val="22"/>
              </w:rPr>
            </w:pPr>
          </w:p>
        </w:tc>
      </w:tr>
      <w:tr w:rsidR="00DB5DD5" w:rsidRPr="00596E61" w14:paraId="5E5AB933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00DA94B1" w14:textId="77777777" w:rsidR="00DB5DD5" w:rsidRPr="00DB5DD5" w:rsidRDefault="00DB5DD5" w:rsidP="00032712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DB5DD5">
              <w:rPr>
                <w:rFonts w:cs="Times New Roman"/>
                <w:b/>
                <w:bCs/>
                <w:i/>
                <w:iCs/>
                <w:szCs w:val="22"/>
              </w:rPr>
              <w:t>Statement of income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6FF6C" w14:textId="77777777" w:rsidR="00DB5DD5" w:rsidRPr="00DB5DD5" w:rsidRDefault="00DB5DD5" w:rsidP="00DB5DD5">
            <w:pPr>
              <w:spacing w:line="240" w:lineRule="auto"/>
              <w:ind w:left="-104" w:right="-105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201CA1F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3DE2D" w14:textId="77777777" w:rsidR="00DB5DD5" w:rsidRPr="00DB5DD5" w:rsidRDefault="00DB5DD5" w:rsidP="00DB5DD5">
            <w:pPr>
              <w:spacing w:line="240" w:lineRule="auto"/>
              <w:ind w:right="-104"/>
              <w:jc w:val="right"/>
              <w:rPr>
                <w:rFonts w:cs="Cordi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5F5929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C5A8E" w14:textId="77777777" w:rsidR="00DB5DD5" w:rsidRPr="00DB5DD5" w:rsidRDefault="00DB5DD5" w:rsidP="00DB5DD5">
            <w:pPr>
              <w:spacing w:line="240" w:lineRule="auto"/>
              <w:ind w:right="-102"/>
              <w:jc w:val="right"/>
              <w:rPr>
                <w:rFonts w:cs="Times New Roman"/>
                <w:szCs w:val="22"/>
              </w:rPr>
            </w:pPr>
          </w:p>
        </w:tc>
      </w:tr>
      <w:tr w:rsidR="00DB5DD5" w:rsidRPr="00596E61" w14:paraId="18FD0706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597FBB88" w14:textId="23DE7F13" w:rsidR="00DB5DD5" w:rsidRPr="00DB5DD5" w:rsidRDefault="00DB5DD5" w:rsidP="00032712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DB5DD5">
              <w:rPr>
                <w:rFonts w:cs="Times New Roman"/>
                <w:b/>
                <w:bCs/>
                <w:i/>
                <w:iCs/>
                <w:szCs w:val="22"/>
              </w:rPr>
              <w:t xml:space="preserve">   for the </w:t>
            </w:r>
            <w:r w:rsidR="00F32EB5">
              <w:rPr>
                <w:rFonts w:cs="Times New Roman"/>
                <w:b/>
                <w:bCs/>
                <w:i/>
                <w:iCs/>
                <w:szCs w:val="22"/>
              </w:rPr>
              <w:t>s</w:t>
            </w:r>
            <w:r w:rsidRPr="00DB5DD5">
              <w:rPr>
                <w:rFonts w:cs="Times New Roman"/>
                <w:b/>
                <w:bCs/>
                <w:i/>
                <w:iCs/>
                <w:szCs w:val="22"/>
              </w:rPr>
              <w:t xml:space="preserve">ix-month period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A40BA" w14:textId="77777777" w:rsidR="00DB5DD5" w:rsidRPr="00DB5DD5" w:rsidRDefault="00DB5DD5" w:rsidP="00DB5DD5">
            <w:pPr>
              <w:spacing w:line="240" w:lineRule="auto"/>
              <w:ind w:left="-104" w:right="-105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FA1DDC2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55289" w14:textId="77777777" w:rsidR="00DB5DD5" w:rsidRPr="00DB5DD5" w:rsidRDefault="00DB5DD5" w:rsidP="00DB5DD5">
            <w:pPr>
              <w:spacing w:line="240" w:lineRule="auto"/>
              <w:ind w:right="-104"/>
              <w:jc w:val="right"/>
              <w:rPr>
                <w:rFonts w:cs="Cordi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FC43BC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F67C7" w14:textId="77777777" w:rsidR="00DB5DD5" w:rsidRPr="00DB5DD5" w:rsidRDefault="00DB5DD5" w:rsidP="00DB5DD5">
            <w:pPr>
              <w:spacing w:line="240" w:lineRule="auto"/>
              <w:ind w:right="-102"/>
              <w:jc w:val="right"/>
              <w:rPr>
                <w:rFonts w:cs="Times New Roman"/>
                <w:szCs w:val="22"/>
              </w:rPr>
            </w:pPr>
          </w:p>
        </w:tc>
      </w:tr>
      <w:tr w:rsidR="00DB5DD5" w:rsidRPr="00596E61" w14:paraId="79AF3698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3E0340D4" w14:textId="77777777" w:rsidR="00DB5DD5" w:rsidRPr="00DB5DD5" w:rsidRDefault="00DB5DD5" w:rsidP="00032712">
            <w:pPr>
              <w:pStyle w:val="BodyText"/>
              <w:spacing w:after="0"/>
              <w:ind w:right="-405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DB5DD5">
              <w:rPr>
                <w:rFonts w:cs="Times New Roman"/>
                <w:b/>
                <w:bCs/>
                <w:i/>
                <w:iCs/>
                <w:szCs w:val="22"/>
              </w:rPr>
              <w:t xml:space="preserve">  ended 30 September 2022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AE214" w14:textId="77777777" w:rsidR="00DB5DD5" w:rsidRPr="00DB5DD5" w:rsidRDefault="00DB5DD5" w:rsidP="00DB5DD5">
            <w:pPr>
              <w:spacing w:line="240" w:lineRule="auto"/>
              <w:ind w:left="-104" w:right="-105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11FE3AB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DFF1E" w14:textId="77777777" w:rsidR="00DB5DD5" w:rsidRPr="00DB5DD5" w:rsidRDefault="00DB5DD5" w:rsidP="00DB5DD5">
            <w:pPr>
              <w:spacing w:line="240" w:lineRule="auto"/>
              <w:ind w:right="-104"/>
              <w:jc w:val="right"/>
              <w:rPr>
                <w:rFonts w:cs="Cordia New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12698" w14:textId="77777777" w:rsidR="00DB5DD5" w:rsidRPr="00596E61" w:rsidRDefault="00DB5DD5" w:rsidP="00DB5DD5">
            <w:pPr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2896E" w14:textId="77777777" w:rsidR="00DB5DD5" w:rsidRPr="00DB5DD5" w:rsidRDefault="00DB5DD5" w:rsidP="00DB5DD5">
            <w:pPr>
              <w:spacing w:line="240" w:lineRule="auto"/>
              <w:ind w:right="-102"/>
              <w:jc w:val="right"/>
              <w:rPr>
                <w:rFonts w:cs="Times New Roman"/>
                <w:szCs w:val="22"/>
              </w:rPr>
            </w:pPr>
          </w:p>
        </w:tc>
      </w:tr>
      <w:tr w:rsidR="00DB5DD5" w:rsidRPr="00596E61" w14:paraId="26F8610F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51CE6C50" w14:textId="77777777" w:rsidR="00DB5DD5" w:rsidRPr="00DB5DD5" w:rsidRDefault="00DB5DD5" w:rsidP="00DB5DD5">
            <w:pPr>
              <w:pStyle w:val="BodyText"/>
              <w:spacing w:after="0"/>
              <w:ind w:right="-405"/>
            </w:pPr>
            <w:r w:rsidRPr="00DB5DD5">
              <w:t>Revenue from sale of goods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E2615" w14:textId="184BA4D7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  <w:r w:rsidRPr="00FD750F">
              <w:t xml:space="preserve"> 6,498,435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7D87B" w14:textId="77777777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8D367" w14:textId="04E175A5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  <w:r w:rsidRPr="00233C4A">
              <w:t xml:space="preserve"> 346,081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4305C3" w14:textId="77777777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</w:p>
        </w:tc>
        <w:tc>
          <w:tcPr>
            <w:tcW w:w="18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0E0AE" w14:textId="78DAF164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  <w:r w:rsidRPr="009F4E63">
              <w:t xml:space="preserve"> 6,844,516 </w:t>
            </w:r>
          </w:p>
        </w:tc>
      </w:tr>
      <w:tr w:rsidR="00DB5DD5" w:rsidRPr="00596E61" w14:paraId="2331BF6C" w14:textId="77777777" w:rsidTr="00F4258F">
        <w:trPr>
          <w:trHeight w:val="374"/>
        </w:trPr>
        <w:tc>
          <w:tcPr>
            <w:tcW w:w="3258" w:type="dxa"/>
            <w:vAlign w:val="bottom"/>
          </w:tcPr>
          <w:p w14:paraId="21B03B04" w14:textId="77777777" w:rsidR="00DB5DD5" w:rsidRPr="00DB5DD5" w:rsidRDefault="00DB5DD5" w:rsidP="00DB5DD5">
            <w:pPr>
              <w:pStyle w:val="BodyText"/>
              <w:spacing w:after="0"/>
              <w:ind w:right="-405"/>
              <w:rPr>
                <w:cs/>
              </w:rPr>
            </w:pPr>
            <w:r w:rsidRPr="00DB5DD5">
              <w:t>Cost of sales of goods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4D5A2" w14:textId="28FF98E9" w:rsidR="00DB5DD5" w:rsidRPr="00DB5DD5" w:rsidRDefault="00DB5DD5" w:rsidP="00DB5DD5">
            <w:pPr>
              <w:pStyle w:val="BodyText"/>
              <w:spacing w:after="0"/>
              <w:jc w:val="right"/>
            </w:pPr>
            <w:r w:rsidRPr="00FD750F">
              <w:t xml:space="preserve"> (5,297,530)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145EC7" w14:textId="77777777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B13E" w14:textId="586AF89B" w:rsidR="00DB5DD5" w:rsidRPr="00DB5DD5" w:rsidRDefault="00DB5DD5" w:rsidP="00DB5DD5">
            <w:pPr>
              <w:pStyle w:val="BodyText"/>
              <w:spacing w:after="0"/>
              <w:ind w:right="-16"/>
              <w:jc w:val="right"/>
              <w:rPr>
                <w:cs/>
                <w:lang w:bidi="th-TH"/>
              </w:rPr>
            </w:pPr>
            <w:r w:rsidRPr="00233C4A">
              <w:t xml:space="preserve"> (346,081)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0584D" w14:textId="77777777" w:rsidR="00DB5DD5" w:rsidRPr="00DB5DD5" w:rsidRDefault="00DB5DD5" w:rsidP="00DB5DD5">
            <w:pPr>
              <w:pStyle w:val="BodyText"/>
              <w:spacing w:after="0"/>
              <w:ind w:right="73"/>
              <w:jc w:val="right"/>
            </w:pPr>
          </w:p>
        </w:tc>
        <w:tc>
          <w:tcPr>
            <w:tcW w:w="18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834E4" w14:textId="026B8CAE" w:rsidR="00DB5DD5" w:rsidRPr="00DB5DD5" w:rsidRDefault="00DB5DD5" w:rsidP="00207A68">
            <w:pPr>
              <w:pStyle w:val="BodyText"/>
              <w:spacing w:after="0"/>
              <w:jc w:val="right"/>
            </w:pPr>
            <w:r w:rsidRPr="009F4E63">
              <w:t xml:space="preserve"> (5,643,611)</w:t>
            </w:r>
          </w:p>
        </w:tc>
      </w:tr>
    </w:tbl>
    <w:p w14:paraId="75F292B1" w14:textId="77777777" w:rsidR="00591FF8" w:rsidRDefault="00591FF8" w:rsidP="006B2858">
      <w:pPr>
        <w:tabs>
          <w:tab w:val="left" w:pos="540"/>
        </w:tabs>
        <w:spacing w:line="380" w:lineRule="atLeast"/>
        <w:rPr>
          <w:b/>
          <w:bCs/>
          <w:sz w:val="24"/>
          <w:szCs w:val="24"/>
        </w:rPr>
      </w:pPr>
    </w:p>
    <w:sectPr w:rsidR="00591FF8" w:rsidSect="00C20D75"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69647" w14:textId="77777777" w:rsidR="00214BB6" w:rsidRDefault="00214BB6">
      <w:r>
        <w:separator/>
      </w:r>
    </w:p>
  </w:endnote>
  <w:endnote w:type="continuationSeparator" w:id="0">
    <w:p w14:paraId="68CFBDC4" w14:textId="77777777" w:rsidR="00214BB6" w:rsidRDefault="00214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1A7E" w14:textId="77777777" w:rsidR="00466802" w:rsidRDefault="00466802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45CF0740" w14:textId="77777777" w:rsidR="00466802" w:rsidRPr="00A254AB" w:rsidRDefault="00466802" w:rsidP="000E1D8E">
    <w:pPr>
      <w:pStyle w:val="Footer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32B61" w14:textId="77777777" w:rsidR="00466802" w:rsidRDefault="00466802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38</w:t>
    </w:r>
    <w:r>
      <w:rPr>
        <w:rStyle w:val="PageNumber"/>
      </w:rPr>
      <w:fldChar w:fldCharType="end"/>
    </w:r>
  </w:p>
  <w:p w14:paraId="0CA41809" w14:textId="77777777" w:rsidR="00466802" w:rsidRPr="00A254AB" w:rsidRDefault="00466802" w:rsidP="000E1D8E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12770" w14:textId="77777777" w:rsidR="00214BB6" w:rsidRDefault="00214BB6">
      <w:r>
        <w:separator/>
      </w:r>
    </w:p>
  </w:footnote>
  <w:footnote w:type="continuationSeparator" w:id="0">
    <w:p w14:paraId="4CA4F073" w14:textId="77777777" w:rsidR="00214BB6" w:rsidRDefault="00214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535C" w14:textId="77777777" w:rsidR="00466802" w:rsidRPr="00052943" w:rsidRDefault="00466802" w:rsidP="003550F3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  <w:r w:rsidRPr="00052943">
      <w:rPr>
        <w:sz w:val="24"/>
        <w:szCs w:val="24"/>
      </w:rPr>
      <w:t>Birla Carbon (Thailand) Public Company Limited</w:t>
    </w:r>
    <w:r>
      <w:rPr>
        <w:sz w:val="24"/>
        <w:szCs w:val="24"/>
      </w:rPr>
      <w:t xml:space="preserve"> and its Subsidiary</w:t>
    </w:r>
  </w:p>
  <w:p w14:paraId="7661A6D1" w14:textId="77777777" w:rsidR="00466802" w:rsidRDefault="00466802" w:rsidP="00E52037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condensed </w:t>
    </w:r>
    <w:r>
      <w:rPr>
        <w:sz w:val="24"/>
        <w:szCs w:val="24"/>
        <w:lang w:val="en-US" w:bidi="th-TH"/>
      </w:rPr>
      <w:t xml:space="preserve">interim </w:t>
    </w:r>
    <w:r>
      <w:rPr>
        <w:sz w:val="24"/>
        <w:szCs w:val="24"/>
      </w:rPr>
      <w:t xml:space="preserve">financial </w:t>
    </w:r>
    <w:proofErr w:type="gramStart"/>
    <w:r>
      <w:rPr>
        <w:sz w:val="24"/>
        <w:szCs w:val="24"/>
      </w:rPr>
      <w:t>statements</w:t>
    </w:r>
    <w:proofErr w:type="gramEnd"/>
  </w:p>
  <w:p w14:paraId="1B499B2F" w14:textId="77777777" w:rsidR="000B6729" w:rsidRPr="0012394B" w:rsidRDefault="000B6729" w:rsidP="000B6729">
    <w:pPr>
      <w:pStyle w:val="acctmainheading"/>
      <w:spacing w:after="0" w:line="240" w:lineRule="atLeast"/>
      <w:rPr>
        <w:sz w:val="24"/>
        <w:szCs w:val="24"/>
      </w:rPr>
    </w:pPr>
    <w:r w:rsidRPr="0012394B">
      <w:rPr>
        <w:sz w:val="24"/>
        <w:szCs w:val="24"/>
      </w:rPr>
      <w:t xml:space="preserve">For the </w:t>
    </w:r>
    <w:r>
      <w:rPr>
        <w:sz w:val="24"/>
        <w:szCs w:val="24"/>
      </w:rPr>
      <w:t xml:space="preserve">three-month and six-month </w:t>
    </w:r>
    <w:r w:rsidRPr="0012394B">
      <w:rPr>
        <w:sz w:val="24"/>
        <w:szCs w:val="24"/>
      </w:rPr>
      <w:t>period</w:t>
    </w:r>
    <w:r>
      <w:rPr>
        <w:sz w:val="24"/>
        <w:szCs w:val="24"/>
      </w:rPr>
      <w:t>s</w:t>
    </w:r>
    <w:r w:rsidRPr="0012394B">
      <w:rPr>
        <w:sz w:val="24"/>
        <w:szCs w:val="24"/>
      </w:rPr>
      <w:t xml:space="preserve"> ended </w:t>
    </w:r>
    <w:r>
      <w:rPr>
        <w:sz w:val="24"/>
        <w:szCs w:val="24"/>
      </w:rPr>
      <w:t>30 September 2023</w:t>
    </w:r>
    <w:r w:rsidRPr="0012394B">
      <w:rPr>
        <w:sz w:val="24"/>
        <w:szCs w:val="24"/>
      </w:rPr>
      <w:t xml:space="preserve"> (Unaudited)</w:t>
    </w:r>
  </w:p>
  <w:p w14:paraId="71D32C45" w14:textId="77777777" w:rsidR="00466802" w:rsidRPr="00C94BA2" w:rsidRDefault="00466802" w:rsidP="00E52037">
    <w:pPr>
      <w:pStyle w:val="acctmainheading"/>
      <w:spacing w:after="0" w:line="240" w:lineRule="atLeast"/>
      <w:rPr>
        <w:sz w:val="16"/>
        <w:szCs w:val="16"/>
      </w:rPr>
    </w:pPr>
  </w:p>
  <w:p w14:paraId="4D5636DF" w14:textId="77777777" w:rsidR="00466802" w:rsidRPr="00C94BA2" w:rsidRDefault="00466802" w:rsidP="00E52037">
    <w:pPr>
      <w:pStyle w:val="acctmainheading"/>
      <w:spacing w:after="0" w:line="240" w:lineRule="atLeas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B8997" w14:textId="77777777" w:rsidR="00466802" w:rsidRPr="00052943" w:rsidRDefault="00466802" w:rsidP="00BC6F8C">
    <w:pPr>
      <w:pStyle w:val="acctmainheading"/>
      <w:tabs>
        <w:tab w:val="left" w:pos="7810"/>
      </w:tabs>
      <w:spacing w:after="0" w:line="240" w:lineRule="atLeast"/>
      <w:rPr>
        <w:sz w:val="24"/>
        <w:szCs w:val="18"/>
      </w:rPr>
    </w:pPr>
    <w:r w:rsidRPr="00052943">
      <w:rPr>
        <w:sz w:val="24"/>
        <w:szCs w:val="18"/>
      </w:rPr>
      <w:t>Birla Carbon (Thailand) Public Company Limited</w:t>
    </w:r>
    <w:r>
      <w:rPr>
        <w:sz w:val="24"/>
        <w:szCs w:val="18"/>
      </w:rPr>
      <w:t xml:space="preserve"> </w:t>
    </w:r>
    <w:r w:rsidRPr="00052943">
      <w:rPr>
        <w:sz w:val="24"/>
        <w:szCs w:val="18"/>
      </w:rPr>
      <w:t>and its Subsidiary</w:t>
    </w:r>
  </w:p>
  <w:p w14:paraId="6C5A2C10" w14:textId="77777777" w:rsidR="00466802" w:rsidRDefault="00466802" w:rsidP="00BC6F8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condensed interim financial </w:t>
    </w:r>
    <w:proofErr w:type="gramStart"/>
    <w:r>
      <w:rPr>
        <w:sz w:val="24"/>
        <w:szCs w:val="24"/>
      </w:rPr>
      <w:t>statements</w:t>
    </w:r>
    <w:proofErr w:type="gramEnd"/>
  </w:p>
  <w:p w14:paraId="5A594338" w14:textId="77777777" w:rsidR="000B6729" w:rsidRPr="0012394B" w:rsidRDefault="000B6729" w:rsidP="000B6729">
    <w:pPr>
      <w:pStyle w:val="acctmainheading"/>
      <w:spacing w:after="0" w:line="240" w:lineRule="atLeast"/>
      <w:rPr>
        <w:sz w:val="24"/>
        <w:szCs w:val="24"/>
      </w:rPr>
    </w:pPr>
    <w:r w:rsidRPr="0012394B">
      <w:rPr>
        <w:sz w:val="24"/>
        <w:szCs w:val="24"/>
      </w:rPr>
      <w:t xml:space="preserve">For the </w:t>
    </w:r>
    <w:r>
      <w:rPr>
        <w:sz w:val="24"/>
        <w:szCs w:val="24"/>
      </w:rPr>
      <w:t xml:space="preserve">three-month and six-month </w:t>
    </w:r>
    <w:r w:rsidRPr="0012394B">
      <w:rPr>
        <w:sz w:val="24"/>
        <w:szCs w:val="24"/>
      </w:rPr>
      <w:t>period</w:t>
    </w:r>
    <w:r>
      <w:rPr>
        <w:sz w:val="24"/>
        <w:szCs w:val="24"/>
      </w:rPr>
      <w:t>s</w:t>
    </w:r>
    <w:r w:rsidRPr="0012394B">
      <w:rPr>
        <w:sz w:val="24"/>
        <w:szCs w:val="24"/>
      </w:rPr>
      <w:t xml:space="preserve"> ended </w:t>
    </w:r>
    <w:r>
      <w:rPr>
        <w:sz w:val="24"/>
        <w:szCs w:val="24"/>
      </w:rPr>
      <w:t>30 September 2023</w:t>
    </w:r>
    <w:r w:rsidRPr="0012394B">
      <w:rPr>
        <w:sz w:val="24"/>
        <w:szCs w:val="24"/>
      </w:rPr>
      <w:t xml:space="preserve"> (Unaudited)</w:t>
    </w:r>
  </w:p>
  <w:p w14:paraId="2D749A48" w14:textId="77777777" w:rsidR="00466802" w:rsidRPr="00D65A3C" w:rsidRDefault="00466802" w:rsidP="00BC6F8C">
    <w:pPr>
      <w:pStyle w:val="acctmainheading"/>
      <w:spacing w:after="0" w:line="240" w:lineRule="atLeast"/>
      <w:rPr>
        <w:sz w:val="16"/>
        <w:szCs w:val="16"/>
      </w:rPr>
    </w:pPr>
  </w:p>
  <w:p w14:paraId="6D4F74F3" w14:textId="77777777" w:rsidR="00466802" w:rsidRPr="00D65A3C" w:rsidRDefault="00466802" w:rsidP="00BC6F8C">
    <w:pPr>
      <w:pStyle w:val="acctmainheading"/>
      <w:spacing w:after="0" w:line="240" w:lineRule="atLea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0CA416E0"/>
    <w:multiLevelType w:val="hybridMultilevel"/>
    <w:tmpl w:val="09AC8D36"/>
    <w:lvl w:ilvl="0" w:tplc="DB248F54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B942AF3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835847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5D4D3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C4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07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A7E5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4EC2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AE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A637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17C2EA2"/>
    <w:multiLevelType w:val="hybridMultilevel"/>
    <w:tmpl w:val="62AA8DFE"/>
    <w:lvl w:ilvl="0" w:tplc="4C1C38B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49B403C"/>
    <w:multiLevelType w:val="hybridMultilevel"/>
    <w:tmpl w:val="41328294"/>
    <w:lvl w:ilvl="0" w:tplc="8D823D18">
      <w:start w:val="1"/>
      <w:numFmt w:val="lowerLetter"/>
      <w:lvlText w:val="(%1)"/>
      <w:lvlJc w:val="left"/>
      <w:pPr>
        <w:ind w:left="1080" w:hanging="54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A7ACFF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1622556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5A03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10051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00C86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292CD2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D904E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A062B1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26038C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359966">
    <w:abstractNumId w:val="3"/>
  </w:num>
  <w:num w:numId="2" w16cid:durableId="1573393359">
    <w:abstractNumId w:val="11"/>
  </w:num>
  <w:num w:numId="3" w16cid:durableId="322854194">
    <w:abstractNumId w:val="6"/>
  </w:num>
  <w:num w:numId="4" w16cid:durableId="101581897">
    <w:abstractNumId w:val="13"/>
  </w:num>
  <w:num w:numId="5" w16cid:durableId="439685631">
    <w:abstractNumId w:val="10"/>
  </w:num>
  <w:num w:numId="6" w16cid:durableId="325399955">
    <w:abstractNumId w:val="21"/>
  </w:num>
  <w:num w:numId="7" w16cid:durableId="1976987607">
    <w:abstractNumId w:val="17"/>
  </w:num>
  <w:num w:numId="8" w16cid:durableId="1272318479">
    <w:abstractNumId w:val="16"/>
  </w:num>
  <w:num w:numId="9" w16cid:durableId="456526358">
    <w:abstractNumId w:val="23"/>
  </w:num>
  <w:num w:numId="10" w16cid:durableId="205724715">
    <w:abstractNumId w:val="9"/>
  </w:num>
  <w:num w:numId="11" w16cid:durableId="1313026755">
    <w:abstractNumId w:val="19"/>
  </w:num>
  <w:num w:numId="12" w16cid:durableId="396128875">
    <w:abstractNumId w:val="25"/>
  </w:num>
  <w:num w:numId="13" w16cid:durableId="1062829541">
    <w:abstractNumId w:val="7"/>
  </w:num>
  <w:num w:numId="14" w16cid:durableId="152722831">
    <w:abstractNumId w:val="18"/>
  </w:num>
  <w:num w:numId="15" w16cid:durableId="91896506">
    <w:abstractNumId w:val="22"/>
  </w:num>
  <w:num w:numId="16" w16cid:durableId="717318230">
    <w:abstractNumId w:val="0"/>
  </w:num>
  <w:num w:numId="17" w16cid:durableId="1988511558">
    <w:abstractNumId w:val="1"/>
  </w:num>
  <w:num w:numId="18" w16cid:durableId="348264508">
    <w:abstractNumId w:val="2"/>
  </w:num>
  <w:num w:numId="19" w16cid:durableId="1478953169">
    <w:abstractNumId w:val="14"/>
  </w:num>
  <w:num w:numId="20" w16cid:durableId="1535002715">
    <w:abstractNumId w:val="12"/>
  </w:num>
  <w:num w:numId="21" w16cid:durableId="324551292">
    <w:abstractNumId w:val="20"/>
  </w:num>
  <w:num w:numId="22" w16cid:durableId="1250887200">
    <w:abstractNumId w:val="26"/>
  </w:num>
  <w:num w:numId="23" w16cid:durableId="425033429">
    <w:abstractNumId w:val="4"/>
  </w:num>
  <w:num w:numId="24" w16cid:durableId="371030202">
    <w:abstractNumId w:val="24"/>
  </w:num>
  <w:num w:numId="25" w16cid:durableId="1015233729">
    <w:abstractNumId w:val="6"/>
  </w:num>
  <w:num w:numId="26" w16cid:durableId="2083409772">
    <w:abstractNumId w:val="8"/>
  </w:num>
  <w:num w:numId="27" w16cid:durableId="432554071">
    <w:abstractNumId w:val="15"/>
  </w:num>
  <w:num w:numId="28" w16cid:durableId="290136179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60D"/>
    <w:rsid w:val="00000886"/>
    <w:rsid w:val="00000D72"/>
    <w:rsid w:val="00000F3B"/>
    <w:rsid w:val="00000FB4"/>
    <w:rsid w:val="000010AC"/>
    <w:rsid w:val="000015CA"/>
    <w:rsid w:val="00001FE0"/>
    <w:rsid w:val="000026BE"/>
    <w:rsid w:val="00002896"/>
    <w:rsid w:val="00002A67"/>
    <w:rsid w:val="00002C66"/>
    <w:rsid w:val="0000307B"/>
    <w:rsid w:val="00003657"/>
    <w:rsid w:val="000037FF"/>
    <w:rsid w:val="0000381C"/>
    <w:rsid w:val="000042DD"/>
    <w:rsid w:val="000045FE"/>
    <w:rsid w:val="0000530D"/>
    <w:rsid w:val="00005546"/>
    <w:rsid w:val="00005E00"/>
    <w:rsid w:val="00005FFD"/>
    <w:rsid w:val="000062A0"/>
    <w:rsid w:val="00006955"/>
    <w:rsid w:val="00006D31"/>
    <w:rsid w:val="00006D8E"/>
    <w:rsid w:val="000074F4"/>
    <w:rsid w:val="00007F28"/>
    <w:rsid w:val="000100A4"/>
    <w:rsid w:val="0001038C"/>
    <w:rsid w:val="000105B5"/>
    <w:rsid w:val="00010606"/>
    <w:rsid w:val="00010633"/>
    <w:rsid w:val="00010E4D"/>
    <w:rsid w:val="0001106C"/>
    <w:rsid w:val="0001116F"/>
    <w:rsid w:val="0001146B"/>
    <w:rsid w:val="00011898"/>
    <w:rsid w:val="0001253A"/>
    <w:rsid w:val="00012C0D"/>
    <w:rsid w:val="00012F49"/>
    <w:rsid w:val="0001377A"/>
    <w:rsid w:val="000137C4"/>
    <w:rsid w:val="00013C83"/>
    <w:rsid w:val="0001445E"/>
    <w:rsid w:val="00014CF8"/>
    <w:rsid w:val="000154EF"/>
    <w:rsid w:val="00015552"/>
    <w:rsid w:val="0001564F"/>
    <w:rsid w:val="00016144"/>
    <w:rsid w:val="000164E1"/>
    <w:rsid w:val="00016653"/>
    <w:rsid w:val="00016A22"/>
    <w:rsid w:val="00016CB5"/>
    <w:rsid w:val="00017854"/>
    <w:rsid w:val="00017AC0"/>
    <w:rsid w:val="00017E3D"/>
    <w:rsid w:val="0002023E"/>
    <w:rsid w:val="0002079F"/>
    <w:rsid w:val="00021780"/>
    <w:rsid w:val="00021D28"/>
    <w:rsid w:val="00022335"/>
    <w:rsid w:val="00022A88"/>
    <w:rsid w:val="000240B3"/>
    <w:rsid w:val="000254E0"/>
    <w:rsid w:val="00025996"/>
    <w:rsid w:val="00025B40"/>
    <w:rsid w:val="00025D00"/>
    <w:rsid w:val="000260DE"/>
    <w:rsid w:val="00026521"/>
    <w:rsid w:val="0002670C"/>
    <w:rsid w:val="0002676E"/>
    <w:rsid w:val="00026D2D"/>
    <w:rsid w:val="000270D0"/>
    <w:rsid w:val="000271D9"/>
    <w:rsid w:val="0002751F"/>
    <w:rsid w:val="000279E4"/>
    <w:rsid w:val="00027B51"/>
    <w:rsid w:val="00030824"/>
    <w:rsid w:val="0003095E"/>
    <w:rsid w:val="0003099F"/>
    <w:rsid w:val="00030A1F"/>
    <w:rsid w:val="00030AC3"/>
    <w:rsid w:val="00031392"/>
    <w:rsid w:val="00031768"/>
    <w:rsid w:val="00031E82"/>
    <w:rsid w:val="00032227"/>
    <w:rsid w:val="0003261E"/>
    <w:rsid w:val="00032906"/>
    <w:rsid w:val="00032D4B"/>
    <w:rsid w:val="00032E41"/>
    <w:rsid w:val="00032F2F"/>
    <w:rsid w:val="000330BF"/>
    <w:rsid w:val="000330D4"/>
    <w:rsid w:val="00033A4A"/>
    <w:rsid w:val="00033CB4"/>
    <w:rsid w:val="000342A6"/>
    <w:rsid w:val="00034CC1"/>
    <w:rsid w:val="00034D71"/>
    <w:rsid w:val="000351BB"/>
    <w:rsid w:val="00035576"/>
    <w:rsid w:val="00035AC6"/>
    <w:rsid w:val="00035ADD"/>
    <w:rsid w:val="000362ED"/>
    <w:rsid w:val="00036458"/>
    <w:rsid w:val="00036C20"/>
    <w:rsid w:val="00036D59"/>
    <w:rsid w:val="00036E5F"/>
    <w:rsid w:val="0003706C"/>
    <w:rsid w:val="0003757B"/>
    <w:rsid w:val="00037AC7"/>
    <w:rsid w:val="00037B78"/>
    <w:rsid w:val="00037C78"/>
    <w:rsid w:val="000406F9"/>
    <w:rsid w:val="00041015"/>
    <w:rsid w:val="00041812"/>
    <w:rsid w:val="00042222"/>
    <w:rsid w:val="00042598"/>
    <w:rsid w:val="000439D5"/>
    <w:rsid w:val="00044789"/>
    <w:rsid w:val="000447E6"/>
    <w:rsid w:val="00044A7D"/>
    <w:rsid w:val="00044EAB"/>
    <w:rsid w:val="00044EB4"/>
    <w:rsid w:val="00044FD1"/>
    <w:rsid w:val="0004524D"/>
    <w:rsid w:val="00045774"/>
    <w:rsid w:val="000460BC"/>
    <w:rsid w:val="000464E0"/>
    <w:rsid w:val="0004677A"/>
    <w:rsid w:val="00046845"/>
    <w:rsid w:val="00046ADE"/>
    <w:rsid w:val="00047098"/>
    <w:rsid w:val="00047A62"/>
    <w:rsid w:val="0005046D"/>
    <w:rsid w:val="00050F7E"/>
    <w:rsid w:val="000518B7"/>
    <w:rsid w:val="00051B4C"/>
    <w:rsid w:val="00051B8C"/>
    <w:rsid w:val="0005269E"/>
    <w:rsid w:val="00052943"/>
    <w:rsid w:val="0005299A"/>
    <w:rsid w:val="00052D24"/>
    <w:rsid w:val="00052FC2"/>
    <w:rsid w:val="000539C2"/>
    <w:rsid w:val="00053AFB"/>
    <w:rsid w:val="00053D53"/>
    <w:rsid w:val="00053E24"/>
    <w:rsid w:val="000540B8"/>
    <w:rsid w:val="0005435E"/>
    <w:rsid w:val="00054391"/>
    <w:rsid w:val="000543E3"/>
    <w:rsid w:val="00054546"/>
    <w:rsid w:val="00054745"/>
    <w:rsid w:val="00054F71"/>
    <w:rsid w:val="000558E5"/>
    <w:rsid w:val="00055D21"/>
    <w:rsid w:val="00055EE2"/>
    <w:rsid w:val="000562F3"/>
    <w:rsid w:val="00056D49"/>
    <w:rsid w:val="00057109"/>
    <w:rsid w:val="00057375"/>
    <w:rsid w:val="000573C5"/>
    <w:rsid w:val="00057650"/>
    <w:rsid w:val="000577AD"/>
    <w:rsid w:val="0005789A"/>
    <w:rsid w:val="00057C04"/>
    <w:rsid w:val="00057C80"/>
    <w:rsid w:val="0006222F"/>
    <w:rsid w:val="0006228C"/>
    <w:rsid w:val="000628E4"/>
    <w:rsid w:val="00062A70"/>
    <w:rsid w:val="00062C75"/>
    <w:rsid w:val="000630B6"/>
    <w:rsid w:val="000631CC"/>
    <w:rsid w:val="00063617"/>
    <w:rsid w:val="00063AF3"/>
    <w:rsid w:val="0006423D"/>
    <w:rsid w:val="00064580"/>
    <w:rsid w:val="000649F7"/>
    <w:rsid w:val="000651F0"/>
    <w:rsid w:val="0006581A"/>
    <w:rsid w:val="00065F79"/>
    <w:rsid w:val="00065FA1"/>
    <w:rsid w:val="000661D9"/>
    <w:rsid w:val="00066864"/>
    <w:rsid w:val="0006688E"/>
    <w:rsid w:val="000668A1"/>
    <w:rsid w:val="00066EAF"/>
    <w:rsid w:val="000671D1"/>
    <w:rsid w:val="000675E8"/>
    <w:rsid w:val="000676E8"/>
    <w:rsid w:val="0006772D"/>
    <w:rsid w:val="00067E0F"/>
    <w:rsid w:val="0007088A"/>
    <w:rsid w:val="000709AD"/>
    <w:rsid w:val="000709E6"/>
    <w:rsid w:val="000712DB"/>
    <w:rsid w:val="000712E2"/>
    <w:rsid w:val="000717F9"/>
    <w:rsid w:val="00071B29"/>
    <w:rsid w:val="00072099"/>
    <w:rsid w:val="0007235D"/>
    <w:rsid w:val="000739D9"/>
    <w:rsid w:val="00073CCF"/>
    <w:rsid w:val="000750FA"/>
    <w:rsid w:val="00075443"/>
    <w:rsid w:val="0007544B"/>
    <w:rsid w:val="0007564D"/>
    <w:rsid w:val="00075783"/>
    <w:rsid w:val="00076245"/>
    <w:rsid w:val="0007689C"/>
    <w:rsid w:val="00077049"/>
    <w:rsid w:val="000770AC"/>
    <w:rsid w:val="0007715E"/>
    <w:rsid w:val="00077422"/>
    <w:rsid w:val="00077628"/>
    <w:rsid w:val="00077A44"/>
    <w:rsid w:val="00077FF7"/>
    <w:rsid w:val="000800C4"/>
    <w:rsid w:val="000808CE"/>
    <w:rsid w:val="000809F1"/>
    <w:rsid w:val="000819AA"/>
    <w:rsid w:val="00081ABC"/>
    <w:rsid w:val="00081ECD"/>
    <w:rsid w:val="000820DF"/>
    <w:rsid w:val="000820F8"/>
    <w:rsid w:val="00082262"/>
    <w:rsid w:val="00082A72"/>
    <w:rsid w:val="00082CE7"/>
    <w:rsid w:val="00083542"/>
    <w:rsid w:val="00083985"/>
    <w:rsid w:val="000839AB"/>
    <w:rsid w:val="00083FCE"/>
    <w:rsid w:val="00084142"/>
    <w:rsid w:val="000843E2"/>
    <w:rsid w:val="00084652"/>
    <w:rsid w:val="00084D40"/>
    <w:rsid w:val="00084D93"/>
    <w:rsid w:val="00084EE5"/>
    <w:rsid w:val="00085238"/>
    <w:rsid w:val="0008524C"/>
    <w:rsid w:val="000852D8"/>
    <w:rsid w:val="00085744"/>
    <w:rsid w:val="00085AA9"/>
    <w:rsid w:val="00085DFC"/>
    <w:rsid w:val="000863CA"/>
    <w:rsid w:val="00086544"/>
    <w:rsid w:val="00086F86"/>
    <w:rsid w:val="000872F9"/>
    <w:rsid w:val="00087569"/>
    <w:rsid w:val="000903EA"/>
    <w:rsid w:val="0009072C"/>
    <w:rsid w:val="00090A75"/>
    <w:rsid w:val="00091839"/>
    <w:rsid w:val="00091A10"/>
    <w:rsid w:val="00091AAE"/>
    <w:rsid w:val="00091D93"/>
    <w:rsid w:val="00092157"/>
    <w:rsid w:val="00092335"/>
    <w:rsid w:val="000924FC"/>
    <w:rsid w:val="0009252D"/>
    <w:rsid w:val="00092602"/>
    <w:rsid w:val="00092626"/>
    <w:rsid w:val="0009280D"/>
    <w:rsid w:val="00092F14"/>
    <w:rsid w:val="00093508"/>
    <w:rsid w:val="000936E5"/>
    <w:rsid w:val="0009396B"/>
    <w:rsid w:val="00093D46"/>
    <w:rsid w:val="00094128"/>
    <w:rsid w:val="000945F7"/>
    <w:rsid w:val="00094603"/>
    <w:rsid w:val="000953BE"/>
    <w:rsid w:val="0009544C"/>
    <w:rsid w:val="00095E60"/>
    <w:rsid w:val="00096265"/>
    <w:rsid w:val="000964FD"/>
    <w:rsid w:val="000967C5"/>
    <w:rsid w:val="00096A91"/>
    <w:rsid w:val="00096FAC"/>
    <w:rsid w:val="00097501"/>
    <w:rsid w:val="000975DF"/>
    <w:rsid w:val="00097806"/>
    <w:rsid w:val="00097CFC"/>
    <w:rsid w:val="00097EF4"/>
    <w:rsid w:val="000A0126"/>
    <w:rsid w:val="000A0187"/>
    <w:rsid w:val="000A0866"/>
    <w:rsid w:val="000A0AE1"/>
    <w:rsid w:val="000A0CBD"/>
    <w:rsid w:val="000A0E66"/>
    <w:rsid w:val="000A162E"/>
    <w:rsid w:val="000A195C"/>
    <w:rsid w:val="000A1C81"/>
    <w:rsid w:val="000A1D9C"/>
    <w:rsid w:val="000A1DF2"/>
    <w:rsid w:val="000A223B"/>
    <w:rsid w:val="000A22DA"/>
    <w:rsid w:val="000A22F0"/>
    <w:rsid w:val="000A254B"/>
    <w:rsid w:val="000A2556"/>
    <w:rsid w:val="000A2DFB"/>
    <w:rsid w:val="000A2F33"/>
    <w:rsid w:val="000A302E"/>
    <w:rsid w:val="000A3031"/>
    <w:rsid w:val="000A339B"/>
    <w:rsid w:val="000A34EB"/>
    <w:rsid w:val="000A356C"/>
    <w:rsid w:val="000A37C4"/>
    <w:rsid w:val="000A41E7"/>
    <w:rsid w:val="000A44DE"/>
    <w:rsid w:val="000A476C"/>
    <w:rsid w:val="000A49B1"/>
    <w:rsid w:val="000A53DC"/>
    <w:rsid w:val="000A5472"/>
    <w:rsid w:val="000A571E"/>
    <w:rsid w:val="000A5A81"/>
    <w:rsid w:val="000A5BE7"/>
    <w:rsid w:val="000A6970"/>
    <w:rsid w:val="000A6C95"/>
    <w:rsid w:val="000A6CF8"/>
    <w:rsid w:val="000A6ED0"/>
    <w:rsid w:val="000A7327"/>
    <w:rsid w:val="000A7509"/>
    <w:rsid w:val="000A7A9C"/>
    <w:rsid w:val="000A7AEF"/>
    <w:rsid w:val="000A7C79"/>
    <w:rsid w:val="000A7CD6"/>
    <w:rsid w:val="000A7E36"/>
    <w:rsid w:val="000B012A"/>
    <w:rsid w:val="000B08FD"/>
    <w:rsid w:val="000B09D7"/>
    <w:rsid w:val="000B0F8D"/>
    <w:rsid w:val="000B186C"/>
    <w:rsid w:val="000B1958"/>
    <w:rsid w:val="000B1AF9"/>
    <w:rsid w:val="000B1B69"/>
    <w:rsid w:val="000B1B87"/>
    <w:rsid w:val="000B1D7D"/>
    <w:rsid w:val="000B1E42"/>
    <w:rsid w:val="000B2739"/>
    <w:rsid w:val="000B2C0B"/>
    <w:rsid w:val="000B2E6D"/>
    <w:rsid w:val="000B2EE2"/>
    <w:rsid w:val="000B2EFB"/>
    <w:rsid w:val="000B33D7"/>
    <w:rsid w:val="000B3D0C"/>
    <w:rsid w:val="000B4B7C"/>
    <w:rsid w:val="000B4FE3"/>
    <w:rsid w:val="000B506F"/>
    <w:rsid w:val="000B5096"/>
    <w:rsid w:val="000B5543"/>
    <w:rsid w:val="000B567A"/>
    <w:rsid w:val="000B5E4B"/>
    <w:rsid w:val="000B60B4"/>
    <w:rsid w:val="000B6129"/>
    <w:rsid w:val="000B6449"/>
    <w:rsid w:val="000B6729"/>
    <w:rsid w:val="000B6CC7"/>
    <w:rsid w:val="000B73AB"/>
    <w:rsid w:val="000B756A"/>
    <w:rsid w:val="000B7A4D"/>
    <w:rsid w:val="000B7EFE"/>
    <w:rsid w:val="000B7F13"/>
    <w:rsid w:val="000C01B5"/>
    <w:rsid w:val="000C0271"/>
    <w:rsid w:val="000C05F7"/>
    <w:rsid w:val="000C0696"/>
    <w:rsid w:val="000C1884"/>
    <w:rsid w:val="000C1921"/>
    <w:rsid w:val="000C1E92"/>
    <w:rsid w:val="000C20DE"/>
    <w:rsid w:val="000C26F2"/>
    <w:rsid w:val="000C2805"/>
    <w:rsid w:val="000C2981"/>
    <w:rsid w:val="000C2AA9"/>
    <w:rsid w:val="000C2D9E"/>
    <w:rsid w:val="000C3090"/>
    <w:rsid w:val="000C323B"/>
    <w:rsid w:val="000C38DC"/>
    <w:rsid w:val="000C3A99"/>
    <w:rsid w:val="000C3C04"/>
    <w:rsid w:val="000C40E5"/>
    <w:rsid w:val="000C4228"/>
    <w:rsid w:val="000C44C0"/>
    <w:rsid w:val="000C4BCB"/>
    <w:rsid w:val="000C4CAF"/>
    <w:rsid w:val="000C4D44"/>
    <w:rsid w:val="000C53A9"/>
    <w:rsid w:val="000C5C42"/>
    <w:rsid w:val="000C5D4F"/>
    <w:rsid w:val="000C6AB2"/>
    <w:rsid w:val="000C6EF0"/>
    <w:rsid w:val="000C753C"/>
    <w:rsid w:val="000D0072"/>
    <w:rsid w:val="000D03EC"/>
    <w:rsid w:val="000D0764"/>
    <w:rsid w:val="000D0803"/>
    <w:rsid w:val="000D1106"/>
    <w:rsid w:val="000D19ED"/>
    <w:rsid w:val="000D1A7B"/>
    <w:rsid w:val="000D2B20"/>
    <w:rsid w:val="000D3085"/>
    <w:rsid w:val="000D4123"/>
    <w:rsid w:val="000D4244"/>
    <w:rsid w:val="000D454E"/>
    <w:rsid w:val="000D45C3"/>
    <w:rsid w:val="000D4A37"/>
    <w:rsid w:val="000D4E46"/>
    <w:rsid w:val="000D4E49"/>
    <w:rsid w:val="000D5564"/>
    <w:rsid w:val="000D60FE"/>
    <w:rsid w:val="000D620F"/>
    <w:rsid w:val="000D6D79"/>
    <w:rsid w:val="000D6D93"/>
    <w:rsid w:val="000D72A5"/>
    <w:rsid w:val="000D77BC"/>
    <w:rsid w:val="000D7E1C"/>
    <w:rsid w:val="000D7FF9"/>
    <w:rsid w:val="000E032D"/>
    <w:rsid w:val="000E03B3"/>
    <w:rsid w:val="000E0451"/>
    <w:rsid w:val="000E0688"/>
    <w:rsid w:val="000E1088"/>
    <w:rsid w:val="000E111C"/>
    <w:rsid w:val="000E1B85"/>
    <w:rsid w:val="000E1D8E"/>
    <w:rsid w:val="000E1E35"/>
    <w:rsid w:val="000E2322"/>
    <w:rsid w:val="000E236A"/>
    <w:rsid w:val="000E23F4"/>
    <w:rsid w:val="000E282B"/>
    <w:rsid w:val="000E2D58"/>
    <w:rsid w:val="000E2E56"/>
    <w:rsid w:val="000E334C"/>
    <w:rsid w:val="000E3983"/>
    <w:rsid w:val="000E3AD0"/>
    <w:rsid w:val="000E3B9E"/>
    <w:rsid w:val="000E3CA8"/>
    <w:rsid w:val="000E3DA7"/>
    <w:rsid w:val="000E3E5D"/>
    <w:rsid w:val="000E3ED1"/>
    <w:rsid w:val="000E3F2C"/>
    <w:rsid w:val="000E4447"/>
    <w:rsid w:val="000E498D"/>
    <w:rsid w:val="000E4CF0"/>
    <w:rsid w:val="000E5309"/>
    <w:rsid w:val="000E5360"/>
    <w:rsid w:val="000E5B6C"/>
    <w:rsid w:val="000E5CB3"/>
    <w:rsid w:val="000E61E0"/>
    <w:rsid w:val="000E6223"/>
    <w:rsid w:val="000E68A3"/>
    <w:rsid w:val="000E7A4A"/>
    <w:rsid w:val="000E7AA4"/>
    <w:rsid w:val="000F0056"/>
    <w:rsid w:val="000F0156"/>
    <w:rsid w:val="000F02BF"/>
    <w:rsid w:val="000F141A"/>
    <w:rsid w:val="000F14C9"/>
    <w:rsid w:val="000F19DA"/>
    <w:rsid w:val="000F1CEB"/>
    <w:rsid w:val="000F2A3E"/>
    <w:rsid w:val="000F2B8C"/>
    <w:rsid w:val="000F2FFC"/>
    <w:rsid w:val="000F325E"/>
    <w:rsid w:val="000F3DCB"/>
    <w:rsid w:val="000F4A31"/>
    <w:rsid w:val="000F4D3E"/>
    <w:rsid w:val="000F4E41"/>
    <w:rsid w:val="000F5009"/>
    <w:rsid w:val="000F6135"/>
    <w:rsid w:val="000F6396"/>
    <w:rsid w:val="000F72A6"/>
    <w:rsid w:val="000F7335"/>
    <w:rsid w:val="000F77E0"/>
    <w:rsid w:val="000F7B3A"/>
    <w:rsid w:val="000F7BAE"/>
    <w:rsid w:val="001000CA"/>
    <w:rsid w:val="00100438"/>
    <w:rsid w:val="001007DD"/>
    <w:rsid w:val="0010094B"/>
    <w:rsid w:val="001009EC"/>
    <w:rsid w:val="00100A92"/>
    <w:rsid w:val="00100ABF"/>
    <w:rsid w:val="00100D1F"/>
    <w:rsid w:val="00100F8A"/>
    <w:rsid w:val="001010EA"/>
    <w:rsid w:val="00101393"/>
    <w:rsid w:val="00101645"/>
    <w:rsid w:val="00101AC5"/>
    <w:rsid w:val="00101B08"/>
    <w:rsid w:val="00101DB4"/>
    <w:rsid w:val="00101F08"/>
    <w:rsid w:val="00102121"/>
    <w:rsid w:val="00102BB5"/>
    <w:rsid w:val="00102CDC"/>
    <w:rsid w:val="00102DDF"/>
    <w:rsid w:val="00102FB1"/>
    <w:rsid w:val="00103396"/>
    <w:rsid w:val="0010340A"/>
    <w:rsid w:val="001035C2"/>
    <w:rsid w:val="00103908"/>
    <w:rsid w:val="00103DA0"/>
    <w:rsid w:val="00103F13"/>
    <w:rsid w:val="0010472E"/>
    <w:rsid w:val="001047D4"/>
    <w:rsid w:val="00105C3B"/>
    <w:rsid w:val="00106379"/>
    <w:rsid w:val="00106A54"/>
    <w:rsid w:val="00107309"/>
    <w:rsid w:val="00107734"/>
    <w:rsid w:val="00107940"/>
    <w:rsid w:val="00107D51"/>
    <w:rsid w:val="00107DF5"/>
    <w:rsid w:val="001100CD"/>
    <w:rsid w:val="00110586"/>
    <w:rsid w:val="00110864"/>
    <w:rsid w:val="00110CD1"/>
    <w:rsid w:val="00110F0A"/>
    <w:rsid w:val="0011213F"/>
    <w:rsid w:val="001128FD"/>
    <w:rsid w:val="00112EEC"/>
    <w:rsid w:val="001131D5"/>
    <w:rsid w:val="00113226"/>
    <w:rsid w:val="00113CC3"/>
    <w:rsid w:val="001141D9"/>
    <w:rsid w:val="00114200"/>
    <w:rsid w:val="00114839"/>
    <w:rsid w:val="00114E84"/>
    <w:rsid w:val="001151A6"/>
    <w:rsid w:val="00115385"/>
    <w:rsid w:val="0011578C"/>
    <w:rsid w:val="001158EE"/>
    <w:rsid w:val="00115F53"/>
    <w:rsid w:val="00115FED"/>
    <w:rsid w:val="0011644D"/>
    <w:rsid w:val="00116668"/>
    <w:rsid w:val="00116B05"/>
    <w:rsid w:val="00116CF7"/>
    <w:rsid w:val="00116F32"/>
    <w:rsid w:val="00117256"/>
    <w:rsid w:val="00117654"/>
    <w:rsid w:val="001177FA"/>
    <w:rsid w:val="00117931"/>
    <w:rsid w:val="001179CA"/>
    <w:rsid w:val="00117EEC"/>
    <w:rsid w:val="00117F7A"/>
    <w:rsid w:val="00120110"/>
    <w:rsid w:val="0012054C"/>
    <w:rsid w:val="00120E7E"/>
    <w:rsid w:val="0012119B"/>
    <w:rsid w:val="001214A7"/>
    <w:rsid w:val="001216AC"/>
    <w:rsid w:val="00121CFD"/>
    <w:rsid w:val="00121F62"/>
    <w:rsid w:val="0012204E"/>
    <w:rsid w:val="0012225C"/>
    <w:rsid w:val="001225AF"/>
    <w:rsid w:val="0012276C"/>
    <w:rsid w:val="001228AA"/>
    <w:rsid w:val="00122B64"/>
    <w:rsid w:val="00122E8E"/>
    <w:rsid w:val="00122EF6"/>
    <w:rsid w:val="001230AA"/>
    <w:rsid w:val="001232E1"/>
    <w:rsid w:val="00123404"/>
    <w:rsid w:val="00123549"/>
    <w:rsid w:val="00123638"/>
    <w:rsid w:val="00123737"/>
    <w:rsid w:val="0012394B"/>
    <w:rsid w:val="00123C2E"/>
    <w:rsid w:val="00123C7C"/>
    <w:rsid w:val="00123FC6"/>
    <w:rsid w:val="00124172"/>
    <w:rsid w:val="001246F0"/>
    <w:rsid w:val="00124720"/>
    <w:rsid w:val="00124BA9"/>
    <w:rsid w:val="001250A5"/>
    <w:rsid w:val="00125189"/>
    <w:rsid w:val="00125391"/>
    <w:rsid w:val="00125425"/>
    <w:rsid w:val="00125CBD"/>
    <w:rsid w:val="00125DC5"/>
    <w:rsid w:val="00125FA1"/>
    <w:rsid w:val="00126262"/>
    <w:rsid w:val="001265AC"/>
    <w:rsid w:val="00126700"/>
    <w:rsid w:val="00126796"/>
    <w:rsid w:val="00126F74"/>
    <w:rsid w:val="001270A8"/>
    <w:rsid w:val="001275F0"/>
    <w:rsid w:val="00127755"/>
    <w:rsid w:val="0012790F"/>
    <w:rsid w:val="001304B0"/>
    <w:rsid w:val="0013060F"/>
    <w:rsid w:val="00130A42"/>
    <w:rsid w:val="00130AB8"/>
    <w:rsid w:val="00131027"/>
    <w:rsid w:val="00131170"/>
    <w:rsid w:val="001324F5"/>
    <w:rsid w:val="00132787"/>
    <w:rsid w:val="00132872"/>
    <w:rsid w:val="001329C2"/>
    <w:rsid w:val="00132D9F"/>
    <w:rsid w:val="00132E9D"/>
    <w:rsid w:val="00133206"/>
    <w:rsid w:val="00133DA7"/>
    <w:rsid w:val="00133EAE"/>
    <w:rsid w:val="00133F87"/>
    <w:rsid w:val="00134470"/>
    <w:rsid w:val="00134579"/>
    <w:rsid w:val="00134ECE"/>
    <w:rsid w:val="001352AC"/>
    <w:rsid w:val="00135C16"/>
    <w:rsid w:val="00135F25"/>
    <w:rsid w:val="0013649B"/>
    <w:rsid w:val="00137724"/>
    <w:rsid w:val="00137944"/>
    <w:rsid w:val="00137BBE"/>
    <w:rsid w:val="0014016B"/>
    <w:rsid w:val="00140CC2"/>
    <w:rsid w:val="0014156A"/>
    <w:rsid w:val="00141781"/>
    <w:rsid w:val="001417AD"/>
    <w:rsid w:val="0014286D"/>
    <w:rsid w:val="0014291D"/>
    <w:rsid w:val="0014295D"/>
    <w:rsid w:val="00142CDC"/>
    <w:rsid w:val="0014314E"/>
    <w:rsid w:val="001438C3"/>
    <w:rsid w:val="00143F7A"/>
    <w:rsid w:val="00143F7E"/>
    <w:rsid w:val="00145630"/>
    <w:rsid w:val="00146159"/>
    <w:rsid w:val="0014622F"/>
    <w:rsid w:val="001462CE"/>
    <w:rsid w:val="001465CC"/>
    <w:rsid w:val="00146702"/>
    <w:rsid w:val="0014713B"/>
    <w:rsid w:val="0014715F"/>
    <w:rsid w:val="001474E5"/>
    <w:rsid w:val="00147A1C"/>
    <w:rsid w:val="001500A6"/>
    <w:rsid w:val="00150D7F"/>
    <w:rsid w:val="00150DD8"/>
    <w:rsid w:val="001511CA"/>
    <w:rsid w:val="001514F8"/>
    <w:rsid w:val="0015173C"/>
    <w:rsid w:val="00151896"/>
    <w:rsid w:val="001518CF"/>
    <w:rsid w:val="00151ADB"/>
    <w:rsid w:val="00151C80"/>
    <w:rsid w:val="00151CD9"/>
    <w:rsid w:val="001521D9"/>
    <w:rsid w:val="0015254F"/>
    <w:rsid w:val="00152D72"/>
    <w:rsid w:val="00153AFF"/>
    <w:rsid w:val="00154592"/>
    <w:rsid w:val="001545E3"/>
    <w:rsid w:val="001547A2"/>
    <w:rsid w:val="00154824"/>
    <w:rsid w:val="00154B16"/>
    <w:rsid w:val="00154D73"/>
    <w:rsid w:val="00155018"/>
    <w:rsid w:val="00155C29"/>
    <w:rsid w:val="00155DB4"/>
    <w:rsid w:val="001562DB"/>
    <w:rsid w:val="00156484"/>
    <w:rsid w:val="001566D1"/>
    <w:rsid w:val="001568A5"/>
    <w:rsid w:val="00156BB3"/>
    <w:rsid w:val="00157117"/>
    <w:rsid w:val="001576CF"/>
    <w:rsid w:val="0015778C"/>
    <w:rsid w:val="001602FB"/>
    <w:rsid w:val="001608D5"/>
    <w:rsid w:val="00160960"/>
    <w:rsid w:val="001609FA"/>
    <w:rsid w:val="00160D5E"/>
    <w:rsid w:val="00160DA6"/>
    <w:rsid w:val="0016108A"/>
    <w:rsid w:val="001616BE"/>
    <w:rsid w:val="00161B48"/>
    <w:rsid w:val="001625A8"/>
    <w:rsid w:val="00162738"/>
    <w:rsid w:val="00163431"/>
    <w:rsid w:val="00163B6C"/>
    <w:rsid w:val="00164DD7"/>
    <w:rsid w:val="001664AF"/>
    <w:rsid w:val="0016687F"/>
    <w:rsid w:val="00166E26"/>
    <w:rsid w:val="00166ECB"/>
    <w:rsid w:val="0016722B"/>
    <w:rsid w:val="0016752F"/>
    <w:rsid w:val="001675E1"/>
    <w:rsid w:val="0016770D"/>
    <w:rsid w:val="00167BAB"/>
    <w:rsid w:val="00167DFB"/>
    <w:rsid w:val="00167FCB"/>
    <w:rsid w:val="001704AF"/>
    <w:rsid w:val="00171225"/>
    <w:rsid w:val="001717CA"/>
    <w:rsid w:val="00172052"/>
    <w:rsid w:val="00172223"/>
    <w:rsid w:val="00172BBD"/>
    <w:rsid w:val="001733AE"/>
    <w:rsid w:val="0017354F"/>
    <w:rsid w:val="001735D2"/>
    <w:rsid w:val="00173AE7"/>
    <w:rsid w:val="00173D07"/>
    <w:rsid w:val="0017427D"/>
    <w:rsid w:val="00174342"/>
    <w:rsid w:val="00174608"/>
    <w:rsid w:val="00174686"/>
    <w:rsid w:val="00174B4C"/>
    <w:rsid w:val="00174E1A"/>
    <w:rsid w:val="00174FAF"/>
    <w:rsid w:val="00174FE4"/>
    <w:rsid w:val="00175072"/>
    <w:rsid w:val="001752DF"/>
    <w:rsid w:val="00175AB5"/>
    <w:rsid w:val="00175B11"/>
    <w:rsid w:val="00175BF7"/>
    <w:rsid w:val="0017618F"/>
    <w:rsid w:val="001768B1"/>
    <w:rsid w:val="00176CDD"/>
    <w:rsid w:val="00176F99"/>
    <w:rsid w:val="00176FDD"/>
    <w:rsid w:val="0017741C"/>
    <w:rsid w:val="001778E9"/>
    <w:rsid w:val="0018073A"/>
    <w:rsid w:val="00181156"/>
    <w:rsid w:val="0018162E"/>
    <w:rsid w:val="0018171B"/>
    <w:rsid w:val="0018187B"/>
    <w:rsid w:val="0018230B"/>
    <w:rsid w:val="00182314"/>
    <w:rsid w:val="001825E0"/>
    <w:rsid w:val="00182627"/>
    <w:rsid w:val="0018271D"/>
    <w:rsid w:val="001829E8"/>
    <w:rsid w:val="00182DA6"/>
    <w:rsid w:val="00183119"/>
    <w:rsid w:val="001832E3"/>
    <w:rsid w:val="00183CD9"/>
    <w:rsid w:val="00183E20"/>
    <w:rsid w:val="00183FDB"/>
    <w:rsid w:val="00184154"/>
    <w:rsid w:val="001842B7"/>
    <w:rsid w:val="00184333"/>
    <w:rsid w:val="00184335"/>
    <w:rsid w:val="001843CB"/>
    <w:rsid w:val="001848DB"/>
    <w:rsid w:val="00184D2E"/>
    <w:rsid w:val="00184F89"/>
    <w:rsid w:val="0018556F"/>
    <w:rsid w:val="00185708"/>
    <w:rsid w:val="0018573D"/>
    <w:rsid w:val="00185E27"/>
    <w:rsid w:val="0018649F"/>
    <w:rsid w:val="00186BC9"/>
    <w:rsid w:val="00186F58"/>
    <w:rsid w:val="0018754A"/>
    <w:rsid w:val="00187E90"/>
    <w:rsid w:val="00187F58"/>
    <w:rsid w:val="0019004D"/>
    <w:rsid w:val="001907F9"/>
    <w:rsid w:val="001908BB"/>
    <w:rsid w:val="00190A5F"/>
    <w:rsid w:val="00191476"/>
    <w:rsid w:val="00191A00"/>
    <w:rsid w:val="00191FA8"/>
    <w:rsid w:val="00192730"/>
    <w:rsid w:val="0019285B"/>
    <w:rsid w:val="00192B37"/>
    <w:rsid w:val="00193358"/>
    <w:rsid w:val="00193543"/>
    <w:rsid w:val="00193C06"/>
    <w:rsid w:val="00193E65"/>
    <w:rsid w:val="001941E8"/>
    <w:rsid w:val="00194530"/>
    <w:rsid w:val="001949B0"/>
    <w:rsid w:val="00194EA6"/>
    <w:rsid w:val="00195474"/>
    <w:rsid w:val="00195B5C"/>
    <w:rsid w:val="0019604F"/>
    <w:rsid w:val="001960CA"/>
    <w:rsid w:val="0019626F"/>
    <w:rsid w:val="00196326"/>
    <w:rsid w:val="00196345"/>
    <w:rsid w:val="00196942"/>
    <w:rsid w:val="0019695B"/>
    <w:rsid w:val="001970FD"/>
    <w:rsid w:val="0019730D"/>
    <w:rsid w:val="00197721"/>
    <w:rsid w:val="001978A1"/>
    <w:rsid w:val="00197FA9"/>
    <w:rsid w:val="001A0A17"/>
    <w:rsid w:val="001A0A97"/>
    <w:rsid w:val="001A0F4A"/>
    <w:rsid w:val="001A1125"/>
    <w:rsid w:val="001A1671"/>
    <w:rsid w:val="001A1A45"/>
    <w:rsid w:val="001A1F08"/>
    <w:rsid w:val="001A2525"/>
    <w:rsid w:val="001A2677"/>
    <w:rsid w:val="001A2697"/>
    <w:rsid w:val="001A3221"/>
    <w:rsid w:val="001A39B9"/>
    <w:rsid w:val="001A3BA9"/>
    <w:rsid w:val="001A41C4"/>
    <w:rsid w:val="001A4487"/>
    <w:rsid w:val="001A465C"/>
    <w:rsid w:val="001A49C1"/>
    <w:rsid w:val="001A4C56"/>
    <w:rsid w:val="001A4C98"/>
    <w:rsid w:val="001A51C9"/>
    <w:rsid w:val="001A56C7"/>
    <w:rsid w:val="001A5B85"/>
    <w:rsid w:val="001A5C44"/>
    <w:rsid w:val="001A6ECE"/>
    <w:rsid w:val="001A72A2"/>
    <w:rsid w:val="001A7493"/>
    <w:rsid w:val="001B0234"/>
    <w:rsid w:val="001B04B0"/>
    <w:rsid w:val="001B0FCE"/>
    <w:rsid w:val="001B1502"/>
    <w:rsid w:val="001B155E"/>
    <w:rsid w:val="001B1567"/>
    <w:rsid w:val="001B18D8"/>
    <w:rsid w:val="001B20DE"/>
    <w:rsid w:val="001B21C6"/>
    <w:rsid w:val="001B2333"/>
    <w:rsid w:val="001B353C"/>
    <w:rsid w:val="001B3769"/>
    <w:rsid w:val="001B3D49"/>
    <w:rsid w:val="001B3E47"/>
    <w:rsid w:val="001B43AB"/>
    <w:rsid w:val="001B4BD7"/>
    <w:rsid w:val="001B5274"/>
    <w:rsid w:val="001B5330"/>
    <w:rsid w:val="001B5606"/>
    <w:rsid w:val="001B56A0"/>
    <w:rsid w:val="001B5F78"/>
    <w:rsid w:val="001B60B9"/>
    <w:rsid w:val="001B616C"/>
    <w:rsid w:val="001B6451"/>
    <w:rsid w:val="001B678E"/>
    <w:rsid w:val="001B6AAC"/>
    <w:rsid w:val="001B6AB7"/>
    <w:rsid w:val="001B6CCA"/>
    <w:rsid w:val="001B6E05"/>
    <w:rsid w:val="001B7026"/>
    <w:rsid w:val="001B7258"/>
    <w:rsid w:val="001B72FA"/>
    <w:rsid w:val="001B741D"/>
    <w:rsid w:val="001B7C9E"/>
    <w:rsid w:val="001B7E80"/>
    <w:rsid w:val="001C00D7"/>
    <w:rsid w:val="001C0B7B"/>
    <w:rsid w:val="001C15F7"/>
    <w:rsid w:val="001C1A91"/>
    <w:rsid w:val="001C1BCD"/>
    <w:rsid w:val="001C1DDC"/>
    <w:rsid w:val="001C1E56"/>
    <w:rsid w:val="001C234D"/>
    <w:rsid w:val="001C28AE"/>
    <w:rsid w:val="001C2F44"/>
    <w:rsid w:val="001C3719"/>
    <w:rsid w:val="001C3CFA"/>
    <w:rsid w:val="001C3F42"/>
    <w:rsid w:val="001C401A"/>
    <w:rsid w:val="001C4129"/>
    <w:rsid w:val="001C4323"/>
    <w:rsid w:val="001C5029"/>
    <w:rsid w:val="001C51F6"/>
    <w:rsid w:val="001C548D"/>
    <w:rsid w:val="001C57CF"/>
    <w:rsid w:val="001C57D8"/>
    <w:rsid w:val="001C602B"/>
    <w:rsid w:val="001C60B3"/>
    <w:rsid w:val="001C7262"/>
    <w:rsid w:val="001D042E"/>
    <w:rsid w:val="001D07AB"/>
    <w:rsid w:val="001D08F3"/>
    <w:rsid w:val="001D0A39"/>
    <w:rsid w:val="001D1A0A"/>
    <w:rsid w:val="001D1B08"/>
    <w:rsid w:val="001D1BFC"/>
    <w:rsid w:val="001D1C31"/>
    <w:rsid w:val="001D1E7C"/>
    <w:rsid w:val="001D211D"/>
    <w:rsid w:val="001D245E"/>
    <w:rsid w:val="001D2668"/>
    <w:rsid w:val="001D272A"/>
    <w:rsid w:val="001D2955"/>
    <w:rsid w:val="001D2A14"/>
    <w:rsid w:val="001D3AAF"/>
    <w:rsid w:val="001D3D21"/>
    <w:rsid w:val="001D406E"/>
    <w:rsid w:val="001D41A2"/>
    <w:rsid w:val="001D43B8"/>
    <w:rsid w:val="001D4661"/>
    <w:rsid w:val="001D4852"/>
    <w:rsid w:val="001D4AB7"/>
    <w:rsid w:val="001D51E7"/>
    <w:rsid w:val="001D5B26"/>
    <w:rsid w:val="001D5B4D"/>
    <w:rsid w:val="001D5D5F"/>
    <w:rsid w:val="001D60BD"/>
    <w:rsid w:val="001D6121"/>
    <w:rsid w:val="001D6308"/>
    <w:rsid w:val="001D6552"/>
    <w:rsid w:val="001D659C"/>
    <w:rsid w:val="001D6AB0"/>
    <w:rsid w:val="001D6DCE"/>
    <w:rsid w:val="001D6F4D"/>
    <w:rsid w:val="001D7633"/>
    <w:rsid w:val="001D78FD"/>
    <w:rsid w:val="001D793B"/>
    <w:rsid w:val="001D7B54"/>
    <w:rsid w:val="001D7DC6"/>
    <w:rsid w:val="001D7EEF"/>
    <w:rsid w:val="001E0070"/>
    <w:rsid w:val="001E045D"/>
    <w:rsid w:val="001E07D9"/>
    <w:rsid w:val="001E09EC"/>
    <w:rsid w:val="001E1124"/>
    <w:rsid w:val="001E133A"/>
    <w:rsid w:val="001E155D"/>
    <w:rsid w:val="001E1829"/>
    <w:rsid w:val="001E1D27"/>
    <w:rsid w:val="001E1EBF"/>
    <w:rsid w:val="001E2DEA"/>
    <w:rsid w:val="001E3409"/>
    <w:rsid w:val="001E3811"/>
    <w:rsid w:val="001E3894"/>
    <w:rsid w:val="001E462A"/>
    <w:rsid w:val="001E48D3"/>
    <w:rsid w:val="001E4D11"/>
    <w:rsid w:val="001E51CE"/>
    <w:rsid w:val="001E5A10"/>
    <w:rsid w:val="001E5A33"/>
    <w:rsid w:val="001E5A8B"/>
    <w:rsid w:val="001E5C04"/>
    <w:rsid w:val="001E607C"/>
    <w:rsid w:val="001E6498"/>
    <w:rsid w:val="001E65AF"/>
    <w:rsid w:val="001E65F6"/>
    <w:rsid w:val="001E6CA9"/>
    <w:rsid w:val="001E7188"/>
    <w:rsid w:val="001E71A8"/>
    <w:rsid w:val="001E746B"/>
    <w:rsid w:val="001E7567"/>
    <w:rsid w:val="001E75D7"/>
    <w:rsid w:val="001E76B6"/>
    <w:rsid w:val="001F0999"/>
    <w:rsid w:val="001F0CB9"/>
    <w:rsid w:val="001F0D73"/>
    <w:rsid w:val="001F0F40"/>
    <w:rsid w:val="001F27A7"/>
    <w:rsid w:val="001F3011"/>
    <w:rsid w:val="001F388A"/>
    <w:rsid w:val="001F394F"/>
    <w:rsid w:val="001F3ADA"/>
    <w:rsid w:val="001F3E2B"/>
    <w:rsid w:val="001F43FC"/>
    <w:rsid w:val="001F4DCC"/>
    <w:rsid w:val="001F5EEB"/>
    <w:rsid w:val="001F65AB"/>
    <w:rsid w:val="001F66D0"/>
    <w:rsid w:val="001F66D2"/>
    <w:rsid w:val="001F6946"/>
    <w:rsid w:val="001F6C2B"/>
    <w:rsid w:val="001F7EB2"/>
    <w:rsid w:val="00200753"/>
    <w:rsid w:val="002014A7"/>
    <w:rsid w:val="00201954"/>
    <w:rsid w:val="0020233E"/>
    <w:rsid w:val="002023B2"/>
    <w:rsid w:val="00202701"/>
    <w:rsid w:val="002031D7"/>
    <w:rsid w:val="002033C2"/>
    <w:rsid w:val="00203540"/>
    <w:rsid w:val="00203EDD"/>
    <w:rsid w:val="00203F4B"/>
    <w:rsid w:val="00204891"/>
    <w:rsid w:val="00204C0C"/>
    <w:rsid w:val="00204D63"/>
    <w:rsid w:val="002050D6"/>
    <w:rsid w:val="00205519"/>
    <w:rsid w:val="00205B40"/>
    <w:rsid w:val="00205E86"/>
    <w:rsid w:val="002062C8"/>
    <w:rsid w:val="0020640F"/>
    <w:rsid w:val="00206434"/>
    <w:rsid w:val="00207055"/>
    <w:rsid w:val="00207167"/>
    <w:rsid w:val="002073E1"/>
    <w:rsid w:val="00207783"/>
    <w:rsid w:val="00207A68"/>
    <w:rsid w:val="00207AB9"/>
    <w:rsid w:val="00207B0F"/>
    <w:rsid w:val="00207C02"/>
    <w:rsid w:val="0021005E"/>
    <w:rsid w:val="0021038B"/>
    <w:rsid w:val="00210546"/>
    <w:rsid w:val="00210649"/>
    <w:rsid w:val="002108DC"/>
    <w:rsid w:val="00211A48"/>
    <w:rsid w:val="00211D78"/>
    <w:rsid w:val="002123BC"/>
    <w:rsid w:val="00212752"/>
    <w:rsid w:val="00212EC4"/>
    <w:rsid w:val="00213343"/>
    <w:rsid w:val="00213595"/>
    <w:rsid w:val="00213A90"/>
    <w:rsid w:val="00213E75"/>
    <w:rsid w:val="00214914"/>
    <w:rsid w:val="00214B2B"/>
    <w:rsid w:val="00214BB6"/>
    <w:rsid w:val="00214BCC"/>
    <w:rsid w:val="00215158"/>
    <w:rsid w:val="002154A9"/>
    <w:rsid w:val="002155F6"/>
    <w:rsid w:val="00215929"/>
    <w:rsid w:val="00215BC3"/>
    <w:rsid w:val="00215F1C"/>
    <w:rsid w:val="00215FB3"/>
    <w:rsid w:val="00216038"/>
    <w:rsid w:val="00216157"/>
    <w:rsid w:val="002164F8"/>
    <w:rsid w:val="002165D5"/>
    <w:rsid w:val="00216981"/>
    <w:rsid w:val="00216F1D"/>
    <w:rsid w:val="00217047"/>
    <w:rsid w:val="00217CDD"/>
    <w:rsid w:val="00220092"/>
    <w:rsid w:val="00220816"/>
    <w:rsid w:val="00220BAC"/>
    <w:rsid w:val="00220D10"/>
    <w:rsid w:val="00221244"/>
    <w:rsid w:val="00222077"/>
    <w:rsid w:val="00222365"/>
    <w:rsid w:val="00222B7B"/>
    <w:rsid w:val="00222DAD"/>
    <w:rsid w:val="00222E39"/>
    <w:rsid w:val="00222F97"/>
    <w:rsid w:val="002231FD"/>
    <w:rsid w:val="00223D2C"/>
    <w:rsid w:val="0022402F"/>
    <w:rsid w:val="0022403F"/>
    <w:rsid w:val="0022440B"/>
    <w:rsid w:val="00224CB5"/>
    <w:rsid w:val="00225C5C"/>
    <w:rsid w:val="00225EDE"/>
    <w:rsid w:val="002263C5"/>
    <w:rsid w:val="00227200"/>
    <w:rsid w:val="00227FDF"/>
    <w:rsid w:val="002301A6"/>
    <w:rsid w:val="002308EF"/>
    <w:rsid w:val="00230B4D"/>
    <w:rsid w:val="00230D40"/>
    <w:rsid w:val="00230DA4"/>
    <w:rsid w:val="00230EA3"/>
    <w:rsid w:val="00231151"/>
    <w:rsid w:val="00231B28"/>
    <w:rsid w:val="00231D76"/>
    <w:rsid w:val="00232676"/>
    <w:rsid w:val="00232C81"/>
    <w:rsid w:val="00232CD1"/>
    <w:rsid w:val="00232CF8"/>
    <w:rsid w:val="002342AD"/>
    <w:rsid w:val="002349C0"/>
    <w:rsid w:val="00234AFE"/>
    <w:rsid w:val="00235098"/>
    <w:rsid w:val="0023541D"/>
    <w:rsid w:val="002355AC"/>
    <w:rsid w:val="002358C4"/>
    <w:rsid w:val="0023602E"/>
    <w:rsid w:val="00236B47"/>
    <w:rsid w:val="00236BD1"/>
    <w:rsid w:val="00236FD5"/>
    <w:rsid w:val="00237191"/>
    <w:rsid w:val="002371E0"/>
    <w:rsid w:val="002379E8"/>
    <w:rsid w:val="00237E96"/>
    <w:rsid w:val="00237FC7"/>
    <w:rsid w:val="00240A0E"/>
    <w:rsid w:val="00240AAD"/>
    <w:rsid w:val="00240BC4"/>
    <w:rsid w:val="00241560"/>
    <w:rsid w:val="00241581"/>
    <w:rsid w:val="002420E4"/>
    <w:rsid w:val="002421AB"/>
    <w:rsid w:val="00242204"/>
    <w:rsid w:val="00242AEA"/>
    <w:rsid w:val="0024312E"/>
    <w:rsid w:val="00243350"/>
    <w:rsid w:val="0024336D"/>
    <w:rsid w:val="00243722"/>
    <w:rsid w:val="0024384B"/>
    <w:rsid w:val="00243875"/>
    <w:rsid w:val="00243D4A"/>
    <w:rsid w:val="00244030"/>
    <w:rsid w:val="002441BB"/>
    <w:rsid w:val="002443FC"/>
    <w:rsid w:val="00244C7B"/>
    <w:rsid w:val="0024560D"/>
    <w:rsid w:val="00245650"/>
    <w:rsid w:val="002456C3"/>
    <w:rsid w:val="002456D6"/>
    <w:rsid w:val="00245770"/>
    <w:rsid w:val="002457FD"/>
    <w:rsid w:val="00245C36"/>
    <w:rsid w:val="00245FFE"/>
    <w:rsid w:val="002470FD"/>
    <w:rsid w:val="002473FE"/>
    <w:rsid w:val="00247786"/>
    <w:rsid w:val="00250D46"/>
    <w:rsid w:val="00250E38"/>
    <w:rsid w:val="00250F51"/>
    <w:rsid w:val="00251121"/>
    <w:rsid w:val="00251224"/>
    <w:rsid w:val="002513DA"/>
    <w:rsid w:val="00251597"/>
    <w:rsid w:val="002517E1"/>
    <w:rsid w:val="00251B2F"/>
    <w:rsid w:val="00252608"/>
    <w:rsid w:val="0025320E"/>
    <w:rsid w:val="002532D2"/>
    <w:rsid w:val="0025362F"/>
    <w:rsid w:val="00253A94"/>
    <w:rsid w:val="00253C18"/>
    <w:rsid w:val="00254135"/>
    <w:rsid w:val="002548CF"/>
    <w:rsid w:val="0025551A"/>
    <w:rsid w:val="00255A11"/>
    <w:rsid w:val="00255BFA"/>
    <w:rsid w:val="002561E8"/>
    <w:rsid w:val="00256A96"/>
    <w:rsid w:val="00256CAD"/>
    <w:rsid w:val="00257526"/>
    <w:rsid w:val="00261278"/>
    <w:rsid w:val="0026136C"/>
    <w:rsid w:val="002615B2"/>
    <w:rsid w:val="00261BDC"/>
    <w:rsid w:val="00262303"/>
    <w:rsid w:val="0026267F"/>
    <w:rsid w:val="0026401B"/>
    <w:rsid w:val="00264696"/>
    <w:rsid w:val="002646A9"/>
    <w:rsid w:val="00264760"/>
    <w:rsid w:val="00264A20"/>
    <w:rsid w:val="00264EC4"/>
    <w:rsid w:val="0026500E"/>
    <w:rsid w:val="00265484"/>
    <w:rsid w:val="0026598C"/>
    <w:rsid w:val="00265A2E"/>
    <w:rsid w:val="002661EC"/>
    <w:rsid w:val="00266262"/>
    <w:rsid w:val="0026677D"/>
    <w:rsid w:val="0026699C"/>
    <w:rsid w:val="00266D18"/>
    <w:rsid w:val="00266D3E"/>
    <w:rsid w:val="00266D44"/>
    <w:rsid w:val="00266E4D"/>
    <w:rsid w:val="00266F84"/>
    <w:rsid w:val="00267519"/>
    <w:rsid w:val="002677DE"/>
    <w:rsid w:val="002707CE"/>
    <w:rsid w:val="0027104C"/>
    <w:rsid w:val="0027116B"/>
    <w:rsid w:val="0027132E"/>
    <w:rsid w:val="00271B35"/>
    <w:rsid w:val="00271D9F"/>
    <w:rsid w:val="00271F4D"/>
    <w:rsid w:val="0027256D"/>
    <w:rsid w:val="00272BDB"/>
    <w:rsid w:val="00272FA8"/>
    <w:rsid w:val="002730C1"/>
    <w:rsid w:val="00273310"/>
    <w:rsid w:val="00273665"/>
    <w:rsid w:val="00273B11"/>
    <w:rsid w:val="00273F98"/>
    <w:rsid w:val="0027401D"/>
    <w:rsid w:val="002743C4"/>
    <w:rsid w:val="0027478E"/>
    <w:rsid w:val="002748F4"/>
    <w:rsid w:val="0027494C"/>
    <w:rsid w:val="00274E33"/>
    <w:rsid w:val="00275014"/>
    <w:rsid w:val="0027526F"/>
    <w:rsid w:val="002755D5"/>
    <w:rsid w:val="00275B33"/>
    <w:rsid w:val="00275B72"/>
    <w:rsid w:val="00275D5F"/>
    <w:rsid w:val="00276385"/>
    <w:rsid w:val="0027692B"/>
    <w:rsid w:val="00276C15"/>
    <w:rsid w:val="00276E3A"/>
    <w:rsid w:val="00276FC8"/>
    <w:rsid w:val="00277460"/>
    <w:rsid w:val="00277EE8"/>
    <w:rsid w:val="0028014A"/>
    <w:rsid w:val="002803BF"/>
    <w:rsid w:val="00280FE0"/>
    <w:rsid w:val="00281245"/>
    <w:rsid w:val="0028141A"/>
    <w:rsid w:val="0028196E"/>
    <w:rsid w:val="00281ACC"/>
    <w:rsid w:val="00281D12"/>
    <w:rsid w:val="002829F1"/>
    <w:rsid w:val="00283160"/>
    <w:rsid w:val="002834CA"/>
    <w:rsid w:val="00283A51"/>
    <w:rsid w:val="00283F99"/>
    <w:rsid w:val="00284187"/>
    <w:rsid w:val="002842AF"/>
    <w:rsid w:val="00284333"/>
    <w:rsid w:val="002845BD"/>
    <w:rsid w:val="0028462B"/>
    <w:rsid w:val="002852B5"/>
    <w:rsid w:val="0028546D"/>
    <w:rsid w:val="00285578"/>
    <w:rsid w:val="00285B85"/>
    <w:rsid w:val="00285BCB"/>
    <w:rsid w:val="00285D71"/>
    <w:rsid w:val="00286CA8"/>
    <w:rsid w:val="00286EBD"/>
    <w:rsid w:val="00287094"/>
    <w:rsid w:val="00287147"/>
    <w:rsid w:val="0028735C"/>
    <w:rsid w:val="002875BC"/>
    <w:rsid w:val="002878A3"/>
    <w:rsid w:val="00287C96"/>
    <w:rsid w:val="00287FBA"/>
    <w:rsid w:val="0029092C"/>
    <w:rsid w:val="00290CAC"/>
    <w:rsid w:val="002914AB"/>
    <w:rsid w:val="00291531"/>
    <w:rsid w:val="0029184D"/>
    <w:rsid w:val="00291A4D"/>
    <w:rsid w:val="00291B7B"/>
    <w:rsid w:val="00291C09"/>
    <w:rsid w:val="00292737"/>
    <w:rsid w:val="00292766"/>
    <w:rsid w:val="002934AF"/>
    <w:rsid w:val="002936C0"/>
    <w:rsid w:val="00293814"/>
    <w:rsid w:val="00293BC2"/>
    <w:rsid w:val="00293D1B"/>
    <w:rsid w:val="00294097"/>
    <w:rsid w:val="00294456"/>
    <w:rsid w:val="00294E24"/>
    <w:rsid w:val="0029509F"/>
    <w:rsid w:val="00295301"/>
    <w:rsid w:val="00295BDB"/>
    <w:rsid w:val="00295DE5"/>
    <w:rsid w:val="00296173"/>
    <w:rsid w:val="002965E5"/>
    <w:rsid w:val="002967C1"/>
    <w:rsid w:val="00296867"/>
    <w:rsid w:val="00296A4E"/>
    <w:rsid w:val="00296E6B"/>
    <w:rsid w:val="00297033"/>
    <w:rsid w:val="00297322"/>
    <w:rsid w:val="00297400"/>
    <w:rsid w:val="00297720"/>
    <w:rsid w:val="00297BED"/>
    <w:rsid w:val="00297C2F"/>
    <w:rsid w:val="00297EE5"/>
    <w:rsid w:val="002A0615"/>
    <w:rsid w:val="002A075E"/>
    <w:rsid w:val="002A082E"/>
    <w:rsid w:val="002A0C0F"/>
    <w:rsid w:val="002A15F9"/>
    <w:rsid w:val="002A1704"/>
    <w:rsid w:val="002A1A04"/>
    <w:rsid w:val="002A1E0C"/>
    <w:rsid w:val="002A1EB2"/>
    <w:rsid w:val="002A21A9"/>
    <w:rsid w:val="002A238E"/>
    <w:rsid w:val="002A245B"/>
    <w:rsid w:val="002A3074"/>
    <w:rsid w:val="002A32D5"/>
    <w:rsid w:val="002A36E2"/>
    <w:rsid w:val="002A3A02"/>
    <w:rsid w:val="002A40E7"/>
    <w:rsid w:val="002A44DD"/>
    <w:rsid w:val="002A4A18"/>
    <w:rsid w:val="002A4AFA"/>
    <w:rsid w:val="002A4EB1"/>
    <w:rsid w:val="002A5366"/>
    <w:rsid w:val="002A58F9"/>
    <w:rsid w:val="002A5C3D"/>
    <w:rsid w:val="002A5E5E"/>
    <w:rsid w:val="002A5FB4"/>
    <w:rsid w:val="002A6769"/>
    <w:rsid w:val="002B0356"/>
    <w:rsid w:val="002B0AB4"/>
    <w:rsid w:val="002B0CE4"/>
    <w:rsid w:val="002B0D7E"/>
    <w:rsid w:val="002B0F99"/>
    <w:rsid w:val="002B137D"/>
    <w:rsid w:val="002B1C6D"/>
    <w:rsid w:val="002B1D22"/>
    <w:rsid w:val="002B1ECD"/>
    <w:rsid w:val="002B1F9B"/>
    <w:rsid w:val="002B1FDE"/>
    <w:rsid w:val="002B2015"/>
    <w:rsid w:val="002B2344"/>
    <w:rsid w:val="002B291B"/>
    <w:rsid w:val="002B2EF8"/>
    <w:rsid w:val="002B30F0"/>
    <w:rsid w:val="002B331C"/>
    <w:rsid w:val="002B36D3"/>
    <w:rsid w:val="002B386B"/>
    <w:rsid w:val="002B3A8C"/>
    <w:rsid w:val="002B4060"/>
    <w:rsid w:val="002B45B7"/>
    <w:rsid w:val="002B4CF5"/>
    <w:rsid w:val="002B5418"/>
    <w:rsid w:val="002B59C1"/>
    <w:rsid w:val="002B5A1E"/>
    <w:rsid w:val="002B611F"/>
    <w:rsid w:val="002B6542"/>
    <w:rsid w:val="002B6838"/>
    <w:rsid w:val="002B6A20"/>
    <w:rsid w:val="002B71F4"/>
    <w:rsid w:val="002B7C01"/>
    <w:rsid w:val="002B7C10"/>
    <w:rsid w:val="002B7C7D"/>
    <w:rsid w:val="002C00BD"/>
    <w:rsid w:val="002C0393"/>
    <w:rsid w:val="002C03BC"/>
    <w:rsid w:val="002C05BA"/>
    <w:rsid w:val="002C0B43"/>
    <w:rsid w:val="002C0E66"/>
    <w:rsid w:val="002C0F97"/>
    <w:rsid w:val="002C138C"/>
    <w:rsid w:val="002C139B"/>
    <w:rsid w:val="002C1445"/>
    <w:rsid w:val="002C19E7"/>
    <w:rsid w:val="002C1BC8"/>
    <w:rsid w:val="002C237C"/>
    <w:rsid w:val="002C2BBB"/>
    <w:rsid w:val="002C2F1F"/>
    <w:rsid w:val="002C3451"/>
    <w:rsid w:val="002C34E1"/>
    <w:rsid w:val="002C34EF"/>
    <w:rsid w:val="002C36E6"/>
    <w:rsid w:val="002C3F27"/>
    <w:rsid w:val="002C401C"/>
    <w:rsid w:val="002C4051"/>
    <w:rsid w:val="002C4DEC"/>
    <w:rsid w:val="002C4E81"/>
    <w:rsid w:val="002C50F4"/>
    <w:rsid w:val="002C5397"/>
    <w:rsid w:val="002C5FF5"/>
    <w:rsid w:val="002C6B8A"/>
    <w:rsid w:val="002C6DBC"/>
    <w:rsid w:val="002C7367"/>
    <w:rsid w:val="002C7EF4"/>
    <w:rsid w:val="002D0090"/>
    <w:rsid w:val="002D040D"/>
    <w:rsid w:val="002D0B71"/>
    <w:rsid w:val="002D0CE1"/>
    <w:rsid w:val="002D104F"/>
    <w:rsid w:val="002D10B9"/>
    <w:rsid w:val="002D13A2"/>
    <w:rsid w:val="002D1430"/>
    <w:rsid w:val="002D1826"/>
    <w:rsid w:val="002D1951"/>
    <w:rsid w:val="002D203C"/>
    <w:rsid w:val="002D20D3"/>
    <w:rsid w:val="002D2634"/>
    <w:rsid w:val="002D26D4"/>
    <w:rsid w:val="002D275D"/>
    <w:rsid w:val="002D348F"/>
    <w:rsid w:val="002D3A14"/>
    <w:rsid w:val="002D3D13"/>
    <w:rsid w:val="002D4514"/>
    <w:rsid w:val="002D4674"/>
    <w:rsid w:val="002D4862"/>
    <w:rsid w:val="002D49D0"/>
    <w:rsid w:val="002D4A89"/>
    <w:rsid w:val="002D4F9C"/>
    <w:rsid w:val="002D5A0D"/>
    <w:rsid w:val="002D5F0D"/>
    <w:rsid w:val="002D6FC7"/>
    <w:rsid w:val="002E014B"/>
    <w:rsid w:val="002E0405"/>
    <w:rsid w:val="002E04F3"/>
    <w:rsid w:val="002E0668"/>
    <w:rsid w:val="002E0A8C"/>
    <w:rsid w:val="002E0EA4"/>
    <w:rsid w:val="002E13C9"/>
    <w:rsid w:val="002E1411"/>
    <w:rsid w:val="002E142D"/>
    <w:rsid w:val="002E1979"/>
    <w:rsid w:val="002E1CDE"/>
    <w:rsid w:val="002E2C78"/>
    <w:rsid w:val="002E3564"/>
    <w:rsid w:val="002E3646"/>
    <w:rsid w:val="002E3B80"/>
    <w:rsid w:val="002E3C57"/>
    <w:rsid w:val="002E3DB4"/>
    <w:rsid w:val="002E3F5F"/>
    <w:rsid w:val="002E40D2"/>
    <w:rsid w:val="002E4205"/>
    <w:rsid w:val="002E4929"/>
    <w:rsid w:val="002E494C"/>
    <w:rsid w:val="002E5190"/>
    <w:rsid w:val="002E5CE5"/>
    <w:rsid w:val="002E5CF5"/>
    <w:rsid w:val="002E5D62"/>
    <w:rsid w:val="002E618B"/>
    <w:rsid w:val="002E6744"/>
    <w:rsid w:val="002E674C"/>
    <w:rsid w:val="002E7569"/>
    <w:rsid w:val="002E75B5"/>
    <w:rsid w:val="002E76E5"/>
    <w:rsid w:val="002E784E"/>
    <w:rsid w:val="002E78A5"/>
    <w:rsid w:val="002E7E25"/>
    <w:rsid w:val="002F011B"/>
    <w:rsid w:val="002F0375"/>
    <w:rsid w:val="002F07CE"/>
    <w:rsid w:val="002F12C2"/>
    <w:rsid w:val="002F12FE"/>
    <w:rsid w:val="002F1621"/>
    <w:rsid w:val="002F1E48"/>
    <w:rsid w:val="002F1FC4"/>
    <w:rsid w:val="002F2027"/>
    <w:rsid w:val="002F2043"/>
    <w:rsid w:val="002F2049"/>
    <w:rsid w:val="002F2141"/>
    <w:rsid w:val="002F2737"/>
    <w:rsid w:val="002F2832"/>
    <w:rsid w:val="002F2CBA"/>
    <w:rsid w:val="002F3439"/>
    <w:rsid w:val="002F34FC"/>
    <w:rsid w:val="002F35F7"/>
    <w:rsid w:val="002F36F0"/>
    <w:rsid w:val="002F3806"/>
    <w:rsid w:val="002F46D9"/>
    <w:rsid w:val="002F4AC6"/>
    <w:rsid w:val="002F4D61"/>
    <w:rsid w:val="002F4DA1"/>
    <w:rsid w:val="002F52E8"/>
    <w:rsid w:val="002F57E1"/>
    <w:rsid w:val="002F5986"/>
    <w:rsid w:val="002F5AAF"/>
    <w:rsid w:val="002F5EF5"/>
    <w:rsid w:val="002F62E7"/>
    <w:rsid w:val="002F64D8"/>
    <w:rsid w:val="002F6722"/>
    <w:rsid w:val="002F6D6D"/>
    <w:rsid w:val="002F7040"/>
    <w:rsid w:val="002F7EEE"/>
    <w:rsid w:val="00300323"/>
    <w:rsid w:val="0030040E"/>
    <w:rsid w:val="00300515"/>
    <w:rsid w:val="0030114D"/>
    <w:rsid w:val="0030160C"/>
    <w:rsid w:val="00301F46"/>
    <w:rsid w:val="003020DE"/>
    <w:rsid w:val="0030252C"/>
    <w:rsid w:val="0030261B"/>
    <w:rsid w:val="00303031"/>
    <w:rsid w:val="0030329B"/>
    <w:rsid w:val="00303651"/>
    <w:rsid w:val="00303785"/>
    <w:rsid w:val="00303813"/>
    <w:rsid w:val="0030383C"/>
    <w:rsid w:val="00303E46"/>
    <w:rsid w:val="00304232"/>
    <w:rsid w:val="0030454A"/>
    <w:rsid w:val="003045C6"/>
    <w:rsid w:val="00304854"/>
    <w:rsid w:val="0030489B"/>
    <w:rsid w:val="00304B29"/>
    <w:rsid w:val="00304C4A"/>
    <w:rsid w:val="00305184"/>
    <w:rsid w:val="0030534E"/>
    <w:rsid w:val="00305482"/>
    <w:rsid w:val="003057E1"/>
    <w:rsid w:val="00305800"/>
    <w:rsid w:val="00305F3C"/>
    <w:rsid w:val="00306064"/>
    <w:rsid w:val="00306662"/>
    <w:rsid w:val="0030666E"/>
    <w:rsid w:val="003068D5"/>
    <w:rsid w:val="003069B8"/>
    <w:rsid w:val="00306B01"/>
    <w:rsid w:val="00306B16"/>
    <w:rsid w:val="00306E2C"/>
    <w:rsid w:val="0030705C"/>
    <w:rsid w:val="0030730B"/>
    <w:rsid w:val="00307897"/>
    <w:rsid w:val="00310EB3"/>
    <w:rsid w:val="003116D3"/>
    <w:rsid w:val="003117BC"/>
    <w:rsid w:val="00311829"/>
    <w:rsid w:val="00311B52"/>
    <w:rsid w:val="00311B80"/>
    <w:rsid w:val="00311F68"/>
    <w:rsid w:val="003120C6"/>
    <w:rsid w:val="003125DD"/>
    <w:rsid w:val="0031260E"/>
    <w:rsid w:val="00312738"/>
    <w:rsid w:val="00312C3D"/>
    <w:rsid w:val="0031305E"/>
    <w:rsid w:val="003131CE"/>
    <w:rsid w:val="0031321F"/>
    <w:rsid w:val="0031335A"/>
    <w:rsid w:val="003137B8"/>
    <w:rsid w:val="00314009"/>
    <w:rsid w:val="003140F8"/>
    <w:rsid w:val="0031413D"/>
    <w:rsid w:val="003142A2"/>
    <w:rsid w:val="003143D4"/>
    <w:rsid w:val="003149C8"/>
    <w:rsid w:val="003149D6"/>
    <w:rsid w:val="00314CAE"/>
    <w:rsid w:val="00314EC3"/>
    <w:rsid w:val="00314F02"/>
    <w:rsid w:val="00315806"/>
    <w:rsid w:val="00315D17"/>
    <w:rsid w:val="00316152"/>
    <w:rsid w:val="0031651F"/>
    <w:rsid w:val="0031696E"/>
    <w:rsid w:val="00316A27"/>
    <w:rsid w:val="00316AF3"/>
    <w:rsid w:val="0031702D"/>
    <w:rsid w:val="00317798"/>
    <w:rsid w:val="00317953"/>
    <w:rsid w:val="00317BFD"/>
    <w:rsid w:val="00317D81"/>
    <w:rsid w:val="00317EF1"/>
    <w:rsid w:val="00317F87"/>
    <w:rsid w:val="003210A6"/>
    <w:rsid w:val="003215A8"/>
    <w:rsid w:val="00321740"/>
    <w:rsid w:val="00322043"/>
    <w:rsid w:val="0032225A"/>
    <w:rsid w:val="0032253A"/>
    <w:rsid w:val="00322B3C"/>
    <w:rsid w:val="00322BAD"/>
    <w:rsid w:val="00322EA8"/>
    <w:rsid w:val="003233BB"/>
    <w:rsid w:val="0032369C"/>
    <w:rsid w:val="003237E0"/>
    <w:rsid w:val="00323EBF"/>
    <w:rsid w:val="00323F50"/>
    <w:rsid w:val="003244D5"/>
    <w:rsid w:val="00325275"/>
    <w:rsid w:val="00325CBB"/>
    <w:rsid w:val="00326392"/>
    <w:rsid w:val="00326590"/>
    <w:rsid w:val="00326597"/>
    <w:rsid w:val="00326621"/>
    <w:rsid w:val="00326CA4"/>
    <w:rsid w:val="00327267"/>
    <w:rsid w:val="003274C2"/>
    <w:rsid w:val="003276FD"/>
    <w:rsid w:val="00327D10"/>
    <w:rsid w:val="003300C0"/>
    <w:rsid w:val="003305CC"/>
    <w:rsid w:val="00330819"/>
    <w:rsid w:val="00330B75"/>
    <w:rsid w:val="00331401"/>
    <w:rsid w:val="00331442"/>
    <w:rsid w:val="0033183A"/>
    <w:rsid w:val="00331ABD"/>
    <w:rsid w:val="0033221C"/>
    <w:rsid w:val="00332BFC"/>
    <w:rsid w:val="0033333C"/>
    <w:rsid w:val="003338E6"/>
    <w:rsid w:val="00333BE0"/>
    <w:rsid w:val="00333E55"/>
    <w:rsid w:val="003341CC"/>
    <w:rsid w:val="00334DE3"/>
    <w:rsid w:val="00334FED"/>
    <w:rsid w:val="00335830"/>
    <w:rsid w:val="003359DB"/>
    <w:rsid w:val="00335CEB"/>
    <w:rsid w:val="00335D9A"/>
    <w:rsid w:val="0033672C"/>
    <w:rsid w:val="0033689A"/>
    <w:rsid w:val="00337107"/>
    <w:rsid w:val="00337142"/>
    <w:rsid w:val="003373D6"/>
    <w:rsid w:val="0033745F"/>
    <w:rsid w:val="003376A8"/>
    <w:rsid w:val="0033793B"/>
    <w:rsid w:val="003400F2"/>
    <w:rsid w:val="0034030B"/>
    <w:rsid w:val="003404A1"/>
    <w:rsid w:val="00340907"/>
    <w:rsid w:val="0034171A"/>
    <w:rsid w:val="003418AE"/>
    <w:rsid w:val="00341D45"/>
    <w:rsid w:val="00341FAD"/>
    <w:rsid w:val="00342EF3"/>
    <w:rsid w:val="00342FDF"/>
    <w:rsid w:val="00343432"/>
    <w:rsid w:val="003438CC"/>
    <w:rsid w:val="0034491D"/>
    <w:rsid w:val="00344A50"/>
    <w:rsid w:val="00345796"/>
    <w:rsid w:val="00346011"/>
    <w:rsid w:val="003466F4"/>
    <w:rsid w:val="003469C1"/>
    <w:rsid w:val="003469E7"/>
    <w:rsid w:val="00346D34"/>
    <w:rsid w:val="00346DEE"/>
    <w:rsid w:val="00346E7E"/>
    <w:rsid w:val="00346F9E"/>
    <w:rsid w:val="00347185"/>
    <w:rsid w:val="00347CD3"/>
    <w:rsid w:val="00350286"/>
    <w:rsid w:val="00350609"/>
    <w:rsid w:val="00350907"/>
    <w:rsid w:val="00350BDE"/>
    <w:rsid w:val="00350CBE"/>
    <w:rsid w:val="00350E06"/>
    <w:rsid w:val="00350E1E"/>
    <w:rsid w:val="00351022"/>
    <w:rsid w:val="00351151"/>
    <w:rsid w:val="003511EE"/>
    <w:rsid w:val="00351325"/>
    <w:rsid w:val="00351344"/>
    <w:rsid w:val="0035173D"/>
    <w:rsid w:val="003518BA"/>
    <w:rsid w:val="00351AFE"/>
    <w:rsid w:val="0035228F"/>
    <w:rsid w:val="003522F9"/>
    <w:rsid w:val="0035244C"/>
    <w:rsid w:val="003527F0"/>
    <w:rsid w:val="00352CEB"/>
    <w:rsid w:val="00352D87"/>
    <w:rsid w:val="00352FCF"/>
    <w:rsid w:val="00353154"/>
    <w:rsid w:val="0035368A"/>
    <w:rsid w:val="00353A97"/>
    <w:rsid w:val="003545F0"/>
    <w:rsid w:val="00354652"/>
    <w:rsid w:val="00354A86"/>
    <w:rsid w:val="00354E10"/>
    <w:rsid w:val="003550F3"/>
    <w:rsid w:val="00355167"/>
    <w:rsid w:val="00355564"/>
    <w:rsid w:val="00355609"/>
    <w:rsid w:val="0035584B"/>
    <w:rsid w:val="003559DB"/>
    <w:rsid w:val="0035600B"/>
    <w:rsid w:val="003566A2"/>
    <w:rsid w:val="00356C05"/>
    <w:rsid w:val="00357DEA"/>
    <w:rsid w:val="0036002F"/>
    <w:rsid w:val="0036007B"/>
    <w:rsid w:val="00360315"/>
    <w:rsid w:val="003604D8"/>
    <w:rsid w:val="00360A51"/>
    <w:rsid w:val="00360ABB"/>
    <w:rsid w:val="00360B6D"/>
    <w:rsid w:val="00361474"/>
    <w:rsid w:val="003615AC"/>
    <w:rsid w:val="0036174A"/>
    <w:rsid w:val="003617D6"/>
    <w:rsid w:val="003618EE"/>
    <w:rsid w:val="00361C1A"/>
    <w:rsid w:val="00361EA3"/>
    <w:rsid w:val="00361EDE"/>
    <w:rsid w:val="00362266"/>
    <w:rsid w:val="00362DBD"/>
    <w:rsid w:val="00363119"/>
    <w:rsid w:val="00363BEB"/>
    <w:rsid w:val="00364978"/>
    <w:rsid w:val="00364AF4"/>
    <w:rsid w:val="00364E2E"/>
    <w:rsid w:val="00364FBA"/>
    <w:rsid w:val="00365212"/>
    <w:rsid w:val="00365407"/>
    <w:rsid w:val="00365AA0"/>
    <w:rsid w:val="00365DAB"/>
    <w:rsid w:val="00365DBF"/>
    <w:rsid w:val="0036612D"/>
    <w:rsid w:val="00366925"/>
    <w:rsid w:val="003670B0"/>
    <w:rsid w:val="003671AE"/>
    <w:rsid w:val="00367299"/>
    <w:rsid w:val="0037031E"/>
    <w:rsid w:val="0037044F"/>
    <w:rsid w:val="003706DE"/>
    <w:rsid w:val="0037084E"/>
    <w:rsid w:val="0037094B"/>
    <w:rsid w:val="00371A6A"/>
    <w:rsid w:val="00371AA3"/>
    <w:rsid w:val="00371B9C"/>
    <w:rsid w:val="00371BDD"/>
    <w:rsid w:val="00371C86"/>
    <w:rsid w:val="00371FEF"/>
    <w:rsid w:val="00372338"/>
    <w:rsid w:val="0037262F"/>
    <w:rsid w:val="00372B24"/>
    <w:rsid w:val="00372B73"/>
    <w:rsid w:val="00372C25"/>
    <w:rsid w:val="00372C81"/>
    <w:rsid w:val="00372E3E"/>
    <w:rsid w:val="00373353"/>
    <w:rsid w:val="0037359D"/>
    <w:rsid w:val="00373661"/>
    <w:rsid w:val="003738D5"/>
    <w:rsid w:val="00373AEA"/>
    <w:rsid w:val="00373B01"/>
    <w:rsid w:val="00373B0C"/>
    <w:rsid w:val="00373D98"/>
    <w:rsid w:val="00373DC2"/>
    <w:rsid w:val="00373F14"/>
    <w:rsid w:val="00374334"/>
    <w:rsid w:val="003745B5"/>
    <w:rsid w:val="0037492D"/>
    <w:rsid w:val="00375015"/>
    <w:rsid w:val="00375053"/>
    <w:rsid w:val="003755F5"/>
    <w:rsid w:val="00375687"/>
    <w:rsid w:val="00375914"/>
    <w:rsid w:val="00375915"/>
    <w:rsid w:val="00376345"/>
    <w:rsid w:val="00376C8A"/>
    <w:rsid w:val="00376FCC"/>
    <w:rsid w:val="00376FDF"/>
    <w:rsid w:val="0037729A"/>
    <w:rsid w:val="00377369"/>
    <w:rsid w:val="00377477"/>
    <w:rsid w:val="00377BEA"/>
    <w:rsid w:val="00377D9C"/>
    <w:rsid w:val="00377EB1"/>
    <w:rsid w:val="00377EBB"/>
    <w:rsid w:val="00380457"/>
    <w:rsid w:val="00380526"/>
    <w:rsid w:val="0038067C"/>
    <w:rsid w:val="0038076D"/>
    <w:rsid w:val="00380905"/>
    <w:rsid w:val="00381478"/>
    <w:rsid w:val="0038153E"/>
    <w:rsid w:val="003816AF"/>
    <w:rsid w:val="00381C52"/>
    <w:rsid w:val="00381FBA"/>
    <w:rsid w:val="0038206E"/>
    <w:rsid w:val="003828D9"/>
    <w:rsid w:val="00382F69"/>
    <w:rsid w:val="00383212"/>
    <w:rsid w:val="003838EB"/>
    <w:rsid w:val="00383988"/>
    <w:rsid w:val="00383D0B"/>
    <w:rsid w:val="00383EEB"/>
    <w:rsid w:val="003840FA"/>
    <w:rsid w:val="0038487F"/>
    <w:rsid w:val="0038509B"/>
    <w:rsid w:val="00386193"/>
    <w:rsid w:val="003861AF"/>
    <w:rsid w:val="00386718"/>
    <w:rsid w:val="0038779D"/>
    <w:rsid w:val="003877A9"/>
    <w:rsid w:val="00387F65"/>
    <w:rsid w:val="00390461"/>
    <w:rsid w:val="00390AC0"/>
    <w:rsid w:val="00391017"/>
    <w:rsid w:val="00391056"/>
    <w:rsid w:val="003912D8"/>
    <w:rsid w:val="00391472"/>
    <w:rsid w:val="00391564"/>
    <w:rsid w:val="00391B95"/>
    <w:rsid w:val="00391C05"/>
    <w:rsid w:val="00391EEF"/>
    <w:rsid w:val="00392468"/>
    <w:rsid w:val="00392523"/>
    <w:rsid w:val="00392528"/>
    <w:rsid w:val="0039278E"/>
    <w:rsid w:val="003927DF"/>
    <w:rsid w:val="00393213"/>
    <w:rsid w:val="003940BD"/>
    <w:rsid w:val="003942C9"/>
    <w:rsid w:val="003944BA"/>
    <w:rsid w:val="00394606"/>
    <w:rsid w:val="00394674"/>
    <w:rsid w:val="00394C6F"/>
    <w:rsid w:val="00395200"/>
    <w:rsid w:val="0039581B"/>
    <w:rsid w:val="003961FA"/>
    <w:rsid w:val="00396660"/>
    <w:rsid w:val="00396BAF"/>
    <w:rsid w:val="00396F51"/>
    <w:rsid w:val="00396FF8"/>
    <w:rsid w:val="0039704A"/>
    <w:rsid w:val="003971F0"/>
    <w:rsid w:val="003979A1"/>
    <w:rsid w:val="00397BDB"/>
    <w:rsid w:val="00397E06"/>
    <w:rsid w:val="00397EAB"/>
    <w:rsid w:val="003A0206"/>
    <w:rsid w:val="003A0596"/>
    <w:rsid w:val="003A0631"/>
    <w:rsid w:val="003A0752"/>
    <w:rsid w:val="003A08BD"/>
    <w:rsid w:val="003A096E"/>
    <w:rsid w:val="003A1079"/>
    <w:rsid w:val="003A1198"/>
    <w:rsid w:val="003A1256"/>
    <w:rsid w:val="003A168C"/>
    <w:rsid w:val="003A192A"/>
    <w:rsid w:val="003A1EFD"/>
    <w:rsid w:val="003A24A3"/>
    <w:rsid w:val="003A26D5"/>
    <w:rsid w:val="003A2B31"/>
    <w:rsid w:val="003A2B6F"/>
    <w:rsid w:val="003A2FB9"/>
    <w:rsid w:val="003A2FD4"/>
    <w:rsid w:val="003A31BA"/>
    <w:rsid w:val="003A3551"/>
    <w:rsid w:val="003A36CB"/>
    <w:rsid w:val="003A3A33"/>
    <w:rsid w:val="003A3CE8"/>
    <w:rsid w:val="003A409A"/>
    <w:rsid w:val="003A45BA"/>
    <w:rsid w:val="003A4B22"/>
    <w:rsid w:val="003A4CDA"/>
    <w:rsid w:val="003A4EBD"/>
    <w:rsid w:val="003A5284"/>
    <w:rsid w:val="003A57F7"/>
    <w:rsid w:val="003A58F1"/>
    <w:rsid w:val="003A5B5E"/>
    <w:rsid w:val="003A5DBC"/>
    <w:rsid w:val="003A5F7C"/>
    <w:rsid w:val="003A609C"/>
    <w:rsid w:val="003A60A2"/>
    <w:rsid w:val="003A639D"/>
    <w:rsid w:val="003A6881"/>
    <w:rsid w:val="003A6A6D"/>
    <w:rsid w:val="003A6E5B"/>
    <w:rsid w:val="003A787B"/>
    <w:rsid w:val="003A7A6F"/>
    <w:rsid w:val="003A7D94"/>
    <w:rsid w:val="003B038A"/>
    <w:rsid w:val="003B03C3"/>
    <w:rsid w:val="003B0C8C"/>
    <w:rsid w:val="003B131F"/>
    <w:rsid w:val="003B13CF"/>
    <w:rsid w:val="003B1530"/>
    <w:rsid w:val="003B1785"/>
    <w:rsid w:val="003B1FB5"/>
    <w:rsid w:val="003B250E"/>
    <w:rsid w:val="003B27DE"/>
    <w:rsid w:val="003B38EA"/>
    <w:rsid w:val="003B3D84"/>
    <w:rsid w:val="003B4590"/>
    <w:rsid w:val="003B4798"/>
    <w:rsid w:val="003B48A6"/>
    <w:rsid w:val="003B4C34"/>
    <w:rsid w:val="003B51CF"/>
    <w:rsid w:val="003B559D"/>
    <w:rsid w:val="003B56A6"/>
    <w:rsid w:val="003B5789"/>
    <w:rsid w:val="003B5896"/>
    <w:rsid w:val="003B5EC8"/>
    <w:rsid w:val="003B6336"/>
    <w:rsid w:val="003B6F7B"/>
    <w:rsid w:val="003B73A4"/>
    <w:rsid w:val="003B7497"/>
    <w:rsid w:val="003B75DC"/>
    <w:rsid w:val="003B7A3B"/>
    <w:rsid w:val="003C0280"/>
    <w:rsid w:val="003C07CA"/>
    <w:rsid w:val="003C0C85"/>
    <w:rsid w:val="003C13C9"/>
    <w:rsid w:val="003C1893"/>
    <w:rsid w:val="003C1C25"/>
    <w:rsid w:val="003C1FC0"/>
    <w:rsid w:val="003C2272"/>
    <w:rsid w:val="003C2286"/>
    <w:rsid w:val="003C23B4"/>
    <w:rsid w:val="003C2460"/>
    <w:rsid w:val="003C3158"/>
    <w:rsid w:val="003C31F1"/>
    <w:rsid w:val="003C3B2B"/>
    <w:rsid w:val="003C3CB5"/>
    <w:rsid w:val="003C3D45"/>
    <w:rsid w:val="003C3EB1"/>
    <w:rsid w:val="003C3ECC"/>
    <w:rsid w:val="003C4471"/>
    <w:rsid w:val="003C4709"/>
    <w:rsid w:val="003C4958"/>
    <w:rsid w:val="003C5008"/>
    <w:rsid w:val="003C503F"/>
    <w:rsid w:val="003C54DD"/>
    <w:rsid w:val="003C5A5E"/>
    <w:rsid w:val="003C5E77"/>
    <w:rsid w:val="003C65A3"/>
    <w:rsid w:val="003C6C00"/>
    <w:rsid w:val="003C6F47"/>
    <w:rsid w:val="003C7077"/>
    <w:rsid w:val="003C7141"/>
    <w:rsid w:val="003C7566"/>
    <w:rsid w:val="003C7AB4"/>
    <w:rsid w:val="003D018B"/>
    <w:rsid w:val="003D01D7"/>
    <w:rsid w:val="003D0340"/>
    <w:rsid w:val="003D04C0"/>
    <w:rsid w:val="003D0680"/>
    <w:rsid w:val="003D075D"/>
    <w:rsid w:val="003D0AD5"/>
    <w:rsid w:val="003D0B1A"/>
    <w:rsid w:val="003D15D3"/>
    <w:rsid w:val="003D1898"/>
    <w:rsid w:val="003D24E3"/>
    <w:rsid w:val="003D2B53"/>
    <w:rsid w:val="003D42A5"/>
    <w:rsid w:val="003D481C"/>
    <w:rsid w:val="003D4A9A"/>
    <w:rsid w:val="003D508A"/>
    <w:rsid w:val="003D579D"/>
    <w:rsid w:val="003D6102"/>
    <w:rsid w:val="003D6499"/>
    <w:rsid w:val="003D64AE"/>
    <w:rsid w:val="003D6FF5"/>
    <w:rsid w:val="003D777A"/>
    <w:rsid w:val="003D7BB4"/>
    <w:rsid w:val="003D7D4C"/>
    <w:rsid w:val="003E15D1"/>
    <w:rsid w:val="003E21A1"/>
    <w:rsid w:val="003E283B"/>
    <w:rsid w:val="003E2AF6"/>
    <w:rsid w:val="003E3697"/>
    <w:rsid w:val="003E39A0"/>
    <w:rsid w:val="003E3D26"/>
    <w:rsid w:val="003E5A97"/>
    <w:rsid w:val="003E5B2B"/>
    <w:rsid w:val="003E62A5"/>
    <w:rsid w:val="003E6558"/>
    <w:rsid w:val="003E6621"/>
    <w:rsid w:val="003E68D7"/>
    <w:rsid w:val="003E6F5F"/>
    <w:rsid w:val="003E7236"/>
    <w:rsid w:val="003E746F"/>
    <w:rsid w:val="003E7B76"/>
    <w:rsid w:val="003F0118"/>
    <w:rsid w:val="003F03B1"/>
    <w:rsid w:val="003F08FD"/>
    <w:rsid w:val="003F1595"/>
    <w:rsid w:val="003F18FB"/>
    <w:rsid w:val="003F1BC9"/>
    <w:rsid w:val="003F1CBB"/>
    <w:rsid w:val="003F21F0"/>
    <w:rsid w:val="003F22EA"/>
    <w:rsid w:val="003F288A"/>
    <w:rsid w:val="003F2A34"/>
    <w:rsid w:val="003F2C81"/>
    <w:rsid w:val="003F329A"/>
    <w:rsid w:val="003F3AEE"/>
    <w:rsid w:val="003F3DFF"/>
    <w:rsid w:val="003F3FE4"/>
    <w:rsid w:val="003F44F4"/>
    <w:rsid w:val="003F4879"/>
    <w:rsid w:val="003F49BE"/>
    <w:rsid w:val="003F4B56"/>
    <w:rsid w:val="003F4CE2"/>
    <w:rsid w:val="003F4CEA"/>
    <w:rsid w:val="003F52AF"/>
    <w:rsid w:val="003F555B"/>
    <w:rsid w:val="003F5D80"/>
    <w:rsid w:val="003F60D0"/>
    <w:rsid w:val="003F6FF1"/>
    <w:rsid w:val="003F7286"/>
    <w:rsid w:val="003F73C1"/>
    <w:rsid w:val="003F7515"/>
    <w:rsid w:val="003F758F"/>
    <w:rsid w:val="003F7ADC"/>
    <w:rsid w:val="003F7AE2"/>
    <w:rsid w:val="003F7C86"/>
    <w:rsid w:val="003F7E6D"/>
    <w:rsid w:val="00400121"/>
    <w:rsid w:val="00400A9E"/>
    <w:rsid w:val="00400ABA"/>
    <w:rsid w:val="00400BE8"/>
    <w:rsid w:val="0040139F"/>
    <w:rsid w:val="0040144E"/>
    <w:rsid w:val="00401F57"/>
    <w:rsid w:val="00401F91"/>
    <w:rsid w:val="004025A2"/>
    <w:rsid w:val="004025DE"/>
    <w:rsid w:val="004025F9"/>
    <w:rsid w:val="0040264C"/>
    <w:rsid w:val="00402928"/>
    <w:rsid w:val="004030A2"/>
    <w:rsid w:val="00403150"/>
    <w:rsid w:val="004032DA"/>
    <w:rsid w:val="00403706"/>
    <w:rsid w:val="00403823"/>
    <w:rsid w:val="004038C0"/>
    <w:rsid w:val="00403C8F"/>
    <w:rsid w:val="0040418F"/>
    <w:rsid w:val="004041FE"/>
    <w:rsid w:val="004043CE"/>
    <w:rsid w:val="00404D20"/>
    <w:rsid w:val="00405118"/>
    <w:rsid w:val="0040572F"/>
    <w:rsid w:val="00405747"/>
    <w:rsid w:val="00405DEE"/>
    <w:rsid w:val="004060C2"/>
    <w:rsid w:val="00406509"/>
    <w:rsid w:val="004065BE"/>
    <w:rsid w:val="004072BD"/>
    <w:rsid w:val="00407623"/>
    <w:rsid w:val="004106A5"/>
    <w:rsid w:val="00410C92"/>
    <w:rsid w:val="004114C0"/>
    <w:rsid w:val="0041152D"/>
    <w:rsid w:val="00411BA5"/>
    <w:rsid w:val="00411BE9"/>
    <w:rsid w:val="00411F18"/>
    <w:rsid w:val="004124B6"/>
    <w:rsid w:val="004126D2"/>
    <w:rsid w:val="00412737"/>
    <w:rsid w:val="00412E5C"/>
    <w:rsid w:val="004130D7"/>
    <w:rsid w:val="004132AE"/>
    <w:rsid w:val="004132C2"/>
    <w:rsid w:val="0041403B"/>
    <w:rsid w:val="00414523"/>
    <w:rsid w:val="0041455F"/>
    <w:rsid w:val="00414562"/>
    <w:rsid w:val="0041466C"/>
    <w:rsid w:val="0041508E"/>
    <w:rsid w:val="004152CC"/>
    <w:rsid w:val="0041551A"/>
    <w:rsid w:val="0041555B"/>
    <w:rsid w:val="0041562A"/>
    <w:rsid w:val="004159F3"/>
    <w:rsid w:val="00416697"/>
    <w:rsid w:val="00416925"/>
    <w:rsid w:val="00416A66"/>
    <w:rsid w:val="00416F71"/>
    <w:rsid w:val="0041785C"/>
    <w:rsid w:val="0041793F"/>
    <w:rsid w:val="004200DE"/>
    <w:rsid w:val="00420111"/>
    <w:rsid w:val="004203B6"/>
    <w:rsid w:val="00420ADC"/>
    <w:rsid w:val="00421B32"/>
    <w:rsid w:val="00421B78"/>
    <w:rsid w:val="004220D1"/>
    <w:rsid w:val="004224B5"/>
    <w:rsid w:val="00422899"/>
    <w:rsid w:val="00423177"/>
    <w:rsid w:val="0042346D"/>
    <w:rsid w:val="00423550"/>
    <w:rsid w:val="00423CCC"/>
    <w:rsid w:val="00423F97"/>
    <w:rsid w:val="0042541C"/>
    <w:rsid w:val="00425C9D"/>
    <w:rsid w:val="00425EE1"/>
    <w:rsid w:val="004264B8"/>
    <w:rsid w:val="0042671A"/>
    <w:rsid w:val="004267AA"/>
    <w:rsid w:val="0042737B"/>
    <w:rsid w:val="00427612"/>
    <w:rsid w:val="004308CD"/>
    <w:rsid w:val="00430909"/>
    <w:rsid w:val="00430AEC"/>
    <w:rsid w:val="0043169E"/>
    <w:rsid w:val="00431BCA"/>
    <w:rsid w:val="00432002"/>
    <w:rsid w:val="00432172"/>
    <w:rsid w:val="00432231"/>
    <w:rsid w:val="004324BD"/>
    <w:rsid w:val="004328A1"/>
    <w:rsid w:val="00432E29"/>
    <w:rsid w:val="004331B5"/>
    <w:rsid w:val="00433391"/>
    <w:rsid w:val="0043342D"/>
    <w:rsid w:val="004341EB"/>
    <w:rsid w:val="0043475D"/>
    <w:rsid w:val="004351F9"/>
    <w:rsid w:val="00436B97"/>
    <w:rsid w:val="00436C8E"/>
    <w:rsid w:val="00437172"/>
    <w:rsid w:val="004378A6"/>
    <w:rsid w:val="004400A0"/>
    <w:rsid w:val="00440239"/>
    <w:rsid w:val="004402C6"/>
    <w:rsid w:val="0044071A"/>
    <w:rsid w:val="0044092A"/>
    <w:rsid w:val="00440B6D"/>
    <w:rsid w:val="00440B90"/>
    <w:rsid w:val="00440F6B"/>
    <w:rsid w:val="0044111F"/>
    <w:rsid w:val="004417FC"/>
    <w:rsid w:val="00441BF9"/>
    <w:rsid w:val="00441D57"/>
    <w:rsid w:val="00441D88"/>
    <w:rsid w:val="00442132"/>
    <w:rsid w:val="00442172"/>
    <w:rsid w:val="00442AEE"/>
    <w:rsid w:val="00442EEA"/>
    <w:rsid w:val="004435AA"/>
    <w:rsid w:val="004436A0"/>
    <w:rsid w:val="00443E12"/>
    <w:rsid w:val="0044449E"/>
    <w:rsid w:val="004449EA"/>
    <w:rsid w:val="00444DA1"/>
    <w:rsid w:val="00445023"/>
    <w:rsid w:val="00445223"/>
    <w:rsid w:val="00445523"/>
    <w:rsid w:val="00445716"/>
    <w:rsid w:val="00445B1D"/>
    <w:rsid w:val="00445CA9"/>
    <w:rsid w:val="0044626D"/>
    <w:rsid w:val="00446599"/>
    <w:rsid w:val="00446626"/>
    <w:rsid w:val="0044691F"/>
    <w:rsid w:val="00447122"/>
    <w:rsid w:val="00447381"/>
    <w:rsid w:val="004473E1"/>
    <w:rsid w:val="004479EF"/>
    <w:rsid w:val="00447B23"/>
    <w:rsid w:val="00447B60"/>
    <w:rsid w:val="00447B61"/>
    <w:rsid w:val="00450216"/>
    <w:rsid w:val="0045109A"/>
    <w:rsid w:val="0045156C"/>
    <w:rsid w:val="0045173A"/>
    <w:rsid w:val="0045182E"/>
    <w:rsid w:val="004519E6"/>
    <w:rsid w:val="00451AEF"/>
    <w:rsid w:val="00451B47"/>
    <w:rsid w:val="00452A22"/>
    <w:rsid w:val="00452D2D"/>
    <w:rsid w:val="00453030"/>
    <w:rsid w:val="00453202"/>
    <w:rsid w:val="0045376A"/>
    <w:rsid w:val="00453A6B"/>
    <w:rsid w:val="00453C3C"/>
    <w:rsid w:val="00453D5A"/>
    <w:rsid w:val="00453F25"/>
    <w:rsid w:val="004541DB"/>
    <w:rsid w:val="00454545"/>
    <w:rsid w:val="004551FA"/>
    <w:rsid w:val="00455200"/>
    <w:rsid w:val="004559ED"/>
    <w:rsid w:val="00455CC3"/>
    <w:rsid w:val="004560E1"/>
    <w:rsid w:val="00456439"/>
    <w:rsid w:val="004567A3"/>
    <w:rsid w:val="00456D33"/>
    <w:rsid w:val="00456E10"/>
    <w:rsid w:val="0045709B"/>
    <w:rsid w:val="004573E3"/>
    <w:rsid w:val="00457EFA"/>
    <w:rsid w:val="00457FA5"/>
    <w:rsid w:val="00460148"/>
    <w:rsid w:val="0046026B"/>
    <w:rsid w:val="00460395"/>
    <w:rsid w:val="004603E4"/>
    <w:rsid w:val="00460732"/>
    <w:rsid w:val="004608C8"/>
    <w:rsid w:val="00461607"/>
    <w:rsid w:val="00461BDB"/>
    <w:rsid w:val="0046287D"/>
    <w:rsid w:val="00463483"/>
    <w:rsid w:val="00463810"/>
    <w:rsid w:val="004638BC"/>
    <w:rsid w:val="00463CC6"/>
    <w:rsid w:val="00463E62"/>
    <w:rsid w:val="0046400B"/>
    <w:rsid w:val="00464292"/>
    <w:rsid w:val="0046458D"/>
    <w:rsid w:val="004645F7"/>
    <w:rsid w:val="00464760"/>
    <w:rsid w:val="00464B59"/>
    <w:rsid w:val="00465063"/>
    <w:rsid w:val="00465D58"/>
    <w:rsid w:val="004661CE"/>
    <w:rsid w:val="004663BE"/>
    <w:rsid w:val="00466802"/>
    <w:rsid w:val="004678A3"/>
    <w:rsid w:val="004701A7"/>
    <w:rsid w:val="00470281"/>
    <w:rsid w:val="0047029F"/>
    <w:rsid w:val="0047068D"/>
    <w:rsid w:val="004708A4"/>
    <w:rsid w:val="004718DA"/>
    <w:rsid w:val="004719C8"/>
    <w:rsid w:val="00471C40"/>
    <w:rsid w:val="00471C67"/>
    <w:rsid w:val="00471DDF"/>
    <w:rsid w:val="00471F51"/>
    <w:rsid w:val="00472071"/>
    <w:rsid w:val="00472180"/>
    <w:rsid w:val="00472688"/>
    <w:rsid w:val="004727F2"/>
    <w:rsid w:val="0047299A"/>
    <w:rsid w:val="00472B59"/>
    <w:rsid w:val="00472DC1"/>
    <w:rsid w:val="004730A8"/>
    <w:rsid w:val="004733CD"/>
    <w:rsid w:val="00473822"/>
    <w:rsid w:val="004738B1"/>
    <w:rsid w:val="0047431D"/>
    <w:rsid w:val="00474712"/>
    <w:rsid w:val="004748C8"/>
    <w:rsid w:val="004749CB"/>
    <w:rsid w:val="00474AC3"/>
    <w:rsid w:val="00474DB7"/>
    <w:rsid w:val="00474DDA"/>
    <w:rsid w:val="0047501E"/>
    <w:rsid w:val="0047529B"/>
    <w:rsid w:val="004753F2"/>
    <w:rsid w:val="00475430"/>
    <w:rsid w:val="00475A2B"/>
    <w:rsid w:val="00475CFF"/>
    <w:rsid w:val="00476104"/>
    <w:rsid w:val="00476265"/>
    <w:rsid w:val="00476300"/>
    <w:rsid w:val="00476630"/>
    <w:rsid w:val="004769E3"/>
    <w:rsid w:val="004769F0"/>
    <w:rsid w:val="00476A9B"/>
    <w:rsid w:val="00476B1F"/>
    <w:rsid w:val="00476C1A"/>
    <w:rsid w:val="00476C49"/>
    <w:rsid w:val="00476D90"/>
    <w:rsid w:val="00477035"/>
    <w:rsid w:val="004771D4"/>
    <w:rsid w:val="00480014"/>
    <w:rsid w:val="004806C3"/>
    <w:rsid w:val="00480B38"/>
    <w:rsid w:val="00480B9A"/>
    <w:rsid w:val="004812A1"/>
    <w:rsid w:val="004815E9"/>
    <w:rsid w:val="004818E8"/>
    <w:rsid w:val="00481AA2"/>
    <w:rsid w:val="00481F48"/>
    <w:rsid w:val="00481FFF"/>
    <w:rsid w:val="0048273D"/>
    <w:rsid w:val="004827B3"/>
    <w:rsid w:val="0048326E"/>
    <w:rsid w:val="004832B7"/>
    <w:rsid w:val="00483D79"/>
    <w:rsid w:val="00483E24"/>
    <w:rsid w:val="0048413D"/>
    <w:rsid w:val="004841E5"/>
    <w:rsid w:val="0048471D"/>
    <w:rsid w:val="004847A6"/>
    <w:rsid w:val="00484864"/>
    <w:rsid w:val="00484B46"/>
    <w:rsid w:val="00484D7A"/>
    <w:rsid w:val="00484DF3"/>
    <w:rsid w:val="004855C9"/>
    <w:rsid w:val="00485A93"/>
    <w:rsid w:val="00485B0A"/>
    <w:rsid w:val="00485DC1"/>
    <w:rsid w:val="00485DF8"/>
    <w:rsid w:val="00485FF0"/>
    <w:rsid w:val="0048611F"/>
    <w:rsid w:val="00486553"/>
    <w:rsid w:val="00486B31"/>
    <w:rsid w:val="00486EA6"/>
    <w:rsid w:val="004871A5"/>
    <w:rsid w:val="004879D8"/>
    <w:rsid w:val="00490502"/>
    <w:rsid w:val="0049067C"/>
    <w:rsid w:val="004914C7"/>
    <w:rsid w:val="00491670"/>
    <w:rsid w:val="00491EA9"/>
    <w:rsid w:val="00492107"/>
    <w:rsid w:val="0049211F"/>
    <w:rsid w:val="00492F21"/>
    <w:rsid w:val="00493483"/>
    <w:rsid w:val="004936E5"/>
    <w:rsid w:val="00493AC1"/>
    <w:rsid w:val="00493B6F"/>
    <w:rsid w:val="00493B77"/>
    <w:rsid w:val="00493DD2"/>
    <w:rsid w:val="004940D0"/>
    <w:rsid w:val="00494665"/>
    <w:rsid w:val="004947D0"/>
    <w:rsid w:val="004949E9"/>
    <w:rsid w:val="00494BD5"/>
    <w:rsid w:val="00494C5C"/>
    <w:rsid w:val="00494CA1"/>
    <w:rsid w:val="004950A4"/>
    <w:rsid w:val="004955C1"/>
    <w:rsid w:val="00495B13"/>
    <w:rsid w:val="004960D0"/>
    <w:rsid w:val="0049628F"/>
    <w:rsid w:val="004962DF"/>
    <w:rsid w:val="00496456"/>
    <w:rsid w:val="00496D63"/>
    <w:rsid w:val="00497288"/>
    <w:rsid w:val="00497A19"/>
    <w:rsid w:val="004A00DD"/>
    <w:rsid w:val="004A015D"/>
    <w:rsid w:val="004A07F4"/>
    <w:rsid w:val="004A0A45"/>
    <w:rsid w:val="004A0F8C"/>
    <w:rsid w:val="004A1657"/>
    <w:rsid w:val="004A2C45"/>
    <w:rsid w:val="004A2E44"/>
    <w:rsid w:val="004A3406"/>
    <w:rsid w:val="004A39E3"/>
    <w:rsid w:val="004A4095"/>
    <w:rsid w:val="004A444C"/>
    <w:rsid w:val="004A4584"/>
    <w:rsid w:val="004A4976"/>
    <w:rsid w:val="004A49EF"/>
    <w:rsid w:val="004A4D1A"/>
    <w:rsid w:val="004A4D37"/>
    <w:rsid w:val="004A547A"/>
    <w:rsid w:val="004A5909"/>
    <w:rsid w:val="004A594A"/>
    <w:rsid w:val="004A66A0"/>
    <w:rsid w:val="004A6713"/>
    <w:rsid w:val="004A6824"/>
    <w:rsid w:val="004A6864"/>
    <w:rsid w:val="004A7031"/>
    <w:rsid w:val="004A70B9"/>
    <w:rsid w:val="004A7171"/>
    <w:rsid w:val="004A7867"/>
    <w:rsid w:val="004A7B22"/>
    <w:rsid w:val="004A7E01"/>
    <w:rsid w:val="004A7F1F"/>
    <w:rsid w:val="004A7F28"/>
    <w:rsid w:val="004B074B"/>
    <w:rsid w:val="004B0843"/>
    <w:rsid w:val="004B096A"/>
    <w:rsid w:val="004B0B95"/>
    <w:rsid w:val="004B0D90"/>
    <w:rsid w:val="004B1156"/>
    <w:rsid w:val="004B149D"/>
    <w:rsid w:val="004B1532"/>
    <w:rsid w:val="004B1690"/>
    <w:rsid w:val="004B19B8"/>
    <w:rsid w:val="004B1E48"/>
    <w:rsid w:val="004B1E78"/>
    <w:rsid w:val="004B30C3"/>
    <w:rsid w:val="004B3A31"/>
    <w:rsid w:val="004B3BDF"/>
    <w:rsid w:val="004B4172"/>
    <w:rsid w:val="004B4493"/>
    <w:rsid w:val="004B51D3"/>
    <w:rsid w:val="004B59E0"/>
    <w:rsid w:val="004B69F1"/>
    <w:rsid w:val="004B6B92"/>
    <w:rsid w:val="004B6C2F"/>
    <w:rsid w:val="004B720B"/>
    <w:rsid w:val="004B7706"/>
    <w:rsid w:val="004C0419"/>
    <w:rsid w:val="004C100B"/>
    <w:rsid w:val="004C1AF2"/>
    <w:rsid w:val="004C223B"/>
    <w:rsid w:val="004C2374"/>
    <w:rsid w:val="004C28E3"/>
    <w:rsid w:val="004C2EA9"/>
    <w:rsid w:val="004C2F38"/>
    <w:rsid w:val="004C3183"/>
    <w:rsid w:val="004C3259"/>
    <w:rsid w:val="004C33A5"/>
    <w:rsid w:val="004C34FF"/>
    <w:rsid w:val="004C39B2"/>
    <w:rsid w:val="004C4009"/>
    <w:rsid w:val="004C441D"/>
    <w:rsid w:val="004C451C"/>
    <w:rsid w:val="004C459E"/>
    <w:rsid w:val="004C4DFE"/>
    <w:rsid w:val="004C4FFD"/>
    <w:rsid w:val="004C54F0"/>
    <w:rsid w:val="004C58E5"/>
    <w:rsid w:val="004C5A31"/>
    <w:rsid w:val="004C6CEA"/>
    <w:rsid w:val="004C7105"/>
    <w:rsid w:val="004C7162"/>
    <w:rsid w:val="004C7A4D"/>
    <w:rsid w:val="004C7FC6"/>
    <w:rsid w:val="004C7FF4"/>
    <w:rsid w:val="004D050E"/>
    <w:rsid w:val="004D0AF9"/>
    <w:rsid w:val="004D0B27"/>
    <w:rsid w:val="004D0C4D"/>
    <w:rsid w:val="004D1247"/>
    <w:rsid w:val="004D14C4"/>
    <w:rsid w:val="004D1544"/>
    <w:rsid w:val="004D171F"/>
    <w:rsid w:val="004D1770"/>
    <w:rsid w:val="004D1A9C"/>
    <w:rsid w:val="004D1BF7"/>
    <w:rsid w:val="004D1C5B"/>
    <w:rsid w:val="004D256B"/>
    <w:rsid w:val="004D2821"/>
    <w:rsid w:val="004D3483"/>
    <w:rsid w:val="004D391D"/>
    <w:rsid w:val="004D3DF2"/>
    <w:rsid w:val="004D40E2"/>
    <w:rsid w:val="004D416E"/>
    <w:rsid w:val="004D434D"/>
    <w:rsid w:val="004D493C"/>
    <w:rsid w:val="004D4D0C"/>
    <w:rsid w:val="004D5033"/>
    <w:rsid w:val="004D5173"/>
    <w:rsid w:val="004D5833"/>
    <w:rsid w:val="004D59C0"/>
    <w:rsid w:val="004D6089"/>
    <w:rsid w:val="004D6355"/>
    <w:rsid w:val="004D63FE"/>
    <w:rsid w:val="004D6B81"/>
    <w:rsid w:val="004D6EC9"/>
    <w:rsid w:val="004D77B4"/>
    <w:rsid w:val="004D79A9"/>
    <w:rsid w:val="004D7AC4"/>
    <w:rsid w:val="004D7D14"/>
    <w:rsid w:val="004E0165"/>
    <w:rsid w:val="004E089C"/>
    <w:rsid w:val="004E0F97"/>
    <w:rsid w:val="004E11F2"/>
    <w:rsid w:val="004E19BA"/>
    <w:rsid w:val="004E1B76"/>
    <w:rsid w:val="004E1FB9"/>
    <w:rsid w:val="004E1FE9"/>
    <w:rsid w:val="004E204E"/>
    <w:rsid w:val="004E30AC"/>
    <w:rsid w:val="004E3468"/>
    <w:rsid w:val="004E3733"/>
    <w:rsid w:val="004E41AE"/>
    <w:rsid w:val="004E4B71"/>
    <w:rsid w:val="004E4DFC"/>
    <w:rsid w:val="004E4F95"/>
    <w:rsid w:val="004E5961"/>
    <w:rsid w:val="004E6516"/>
    <w:rsid w:val="004E6AA2"/>
    <w:rsid w:val="004E6E25"/>
    <w:rsid w:val="004E7159"/>
    <w:rsid w:val="004F013F"/>
    <w:rsid w:val="004F116E"/>
    <w:rsid w:val="004F1607"/>
    <w:rsid w:val="004F17F4"/>
    <w:rsid w:val="004F1B8C"/>
    <w:rsid w:val="004F1CF8"/>
    <w:rsid w:val="004F1FA0"/>
    <w:rsid w:val="004F2B8E"/>
    <w:rsid w:val="004F2D47"/>
    <w:rsid w:val="004F3881"/>
    <w:rsid w:val="004F3B28"/>
    <w:rsid w:val="004F41F6"/>
    <w:rsid w:val="004F4580"/>
    <w:rsid w:val="004F4871"/>
    <w:rsid w:val="004F4A22"/>
    <w:rsid w:val="004F4BF7"/>
    <w:rsid w:val="004F50F9"/>
    <w:rsid w:val="004F510A"/>
    <w:rsid w:val="004F5528"/>
    <w:rsid w:val="004F598F"/>
    <w:rsid w:val="004F68FD"/>
    <w:rsid w:val="004F6A78"/>
    <w:rsid w:val="004F6AD4"/>
    <w:rsid w:val="004F7635"/>
    <w:rsid w:val="004F7871"/>
    <w:rsid w:val="004F7EF6"/>
    <w:rsid w:val="0050060C"/>
    <w:rsid w:val="005007E4"/>
    <w:rsid w:val="00500CAF"/>
    <w:rsid w:val="00500D69"/>
    <w:rsid w:val="005011DC"/>
    <w:rsid w:val="005015FA"/>
    <w:rsid w:val="00502029"/>
    <w:rsid w:val="005021F7"/>
    <w:rsid w:val="0050248E"/>
    <w:rsid w:val="005028B5"/>
    <w:rsid w:val="00502943"/>
    <w:rsid w:val="00502B4F"/>
    <w:rsid w:val="00502B66"/>
    <w:rsid w:val="00502E12"/>
    <w:rsid w:val="00503324"/>
    <w:rsid w:val="0050354F"/>
    <w:rsid w:val="0050386E"/>
    <w:rsid w:val="0050430D"/>
    <w:rsid w:val="00504AED"/>
    <w:rsid w:val="00505151"/>
    <w:rsid w:val="0050547B"/>
    <w:rsid w:val="00505C9D"/>
    <w:rsid w:val="00505DF0"/>
    <w:rsid w:val="00505FAE"/>
    <w:rsid w:val="0050676C"/>
    <w:rsid w:val="00507527"/>
    <w:rsid w:val="005075CB"/>
    <w:rsid w:val="00507CD7"/>
    <w:rsid w:val="00507D1A"/>
    <w:rsid w:val="0051011C"/>
    <w:rsid w:val="00511398"/>
    <w:rsid w:val="0051157E"/>
    <w:rsid w:val="00512385"/>
    <w:rsid w:val="0051288C"/>
    <w:rsid w:val="005128C3"/>
    <w:rsid w:val="00512A0F"/>
    <w:rsid w:val="00512CA1"/>
    <w:rsid w:val="0051327D"/>
    <w:rsid w:val="00513810"/>
    <w:rsid w:val="00513929"/>
    <w:rsid w:val="00513ACD"/>
    <w:rsid w:val="00513D2C"/>
    <w:rsid w:val="00513ED0"/>
    <w:rsid w:val="00513FB3"/>
    <w:rsid w:val="005144EF"/>
    <w:rsid w:val="00514BCB"/>
    <w:rsid w:val="00515608"/>
    <w:rsid w:val="005156A7"/>
    <w:rsid w:val="00515B9A"/>
    <w:rsid w:val="00515E0B"/>
    <w:rsid w:val="00515FC2"/>
    <w:rsid w:val="00516563"/>
    <w:rsid w:val="005165C4"/>
    <w:rsid w:val="00516D21"/>
    <w:rsid w:val="00516E25"/>
    <w:rsid w:val="00517618"/>
    <w:rsid w:val="00517CF3"/>
    <w:rsid w:val="00517E5F"/>
    <w:rsid w:val="0052020F"/>
    <w:rsid w:val="00520A69"/>
    <w:rsid w:val="00520EAC"/>
    <w:rsid w:val="00521061"/>
    <w:rsid w:val="005219B6"/>
    <w:rsid w:val="00521A33"/>
    <w:rsid w:val="00521C39"/>
    <w:rsid w:val="00522098"/>
    <w:rsid w:val="00522174"/>
    <w:rsid w:val="0052264F"/>
    <w:rsid w:val="00522973"/>
    <w:rsid w:val="00522CC5"/>
    <w:rsid w:val="00523206"/>
    <w:rsid w:val="0052325D"/>
    <w:rsid w:val="00523601"/>
    <w:rsid w:val="00523DD9"/>
    <w:rsid w:val="00524035"/>
    <w:rsid w:val="005242E7"/>
    <w:rsid w:val="005243AE"/>
    <w:rsid w:val="005245C8"/>
    <w:rsid w:val="00524782"/>
    <w:rsid w:val="0052488D"/>
    <w:rsid w:val="0052499E"/>
    <w:rsid w:val="00524C36"/>
    <w:rsid w:val="00525842"/>
    <w:rsid w:val="00525A29"/>
    <w:rsid w:val="00525C7B"/>
    <w:rsid w:val="00525C80"/>
    <w:rsid w:val="00525E69"/>
    <w:rsid w:val="00525F73"/>
    <w:rsid w:val="00526158"/>
    <w:rsid w:val="005271F3"/>
    <w:rsid w:val="00530033"/>
    <w:rsid w:val="005301E6"/>
    <w:rsid w:val="0053020E"/>
    <w:rsid w:val="005302BF"/>
    <w:rsid w:val="00530396"/>
    <w:rsid w:val="005306A6"/>
    <w:rsid w:val="005308DF"/>
    <w:rsid w:val="00530AE1"/>
    <w:rsid w:val="00530C8D"/>
    <w:rsid w:val="00530CA4"/>
    <w:rsid w:val="00531A69"/>
    <w:rsid w:val="00531AE1"/>
    <w:rsid w:val="00531F12"/>
    <w:rsid w:val="00531F2B"/>
    <w:rsid w:val="00532883"/>
    <w:rsid w:val="005329C2"/>
    <w:rsid w:val="00532D2B"/>
    <w:rsid w:val="00532E33"/>
    <w:rsid w:val="0053320D"/>
    <w:rsid w:val="00533466"/>
    <w:rsid w:val="0053375A"/>
    <w:rsid w:val="0053446E"/>
    <w:rsid w:val="00534A71"/>
    <w:rsid w:val="00534FAF"/>
    <w:rsid w:val="00535825"/>
    <w:rsid w:val="00535B63"/>
    <w:rsid w:val="00535C29"/>
    <w:rsid w:val="00535D74"/>
    <w:rsid w:val="00535DF5"/>
    <w:rsid w:val="0053606A"/>
    <w:rsid w:val="00536732"/>
    <w:rsid w:val="00537535"/>
    <w:rsid w:val="0053781F"/>
    <w:rsid w:val="00537CB0"/>
    <w:rsid w:val="005405C4"/>
    <w:rsid w:val="005408C3"/>
    <w:rsid w:val="00540ABC"/>
    <w:rsid w:val="00540C13"/>
    <w:rsid w:val="00541441"/>
    <w:rsid w:val="00541586"/>
    <w:rsid w:val="00541AC5"/>
    <w:rsid w:val="0054205E"/>
    <w:rsid w:val="00542124"/>
    <w:rsid w:val="00542870"/>
    <w:rsid w:val="0054289C"/>
    <w:rsid w:val="00542D72"/>
    <w:rsid w:val="00543165"/>
    <w:rsid w:val="005439C0"/>
    <w:rsid w:val="00543CA4"/>
    <w:rsid w:val="005444A8"/>
    <w:rsid w:val="00545AF0"/>
    <w:rsid w:val="00545C3B"/>
    <w:rsid w:val="00546226"/>
    <w:rsid w:val="005462AD"/>
    <w:rsid w:val="00546779"/>
    <w:rsid w:val="00546E62"/>
    <w:rsid w:val="00546F8E"/>
    <w:rsid w:val="0054742F"/>
    <w:rsid w:val="005475B2"/>
    <w:rsid w:val="0054776D"/>
    <w:rsid w:val="00547897"/>
    <w:rsid w:val="00547E83"/>
    <w:rsid w:val="005500EF"/>
    <w:rsid w:val="0055053B"/>
    <w:rsid w:val="00550930"/>
    <w:rsid w:val="00550A5C"/>
    <w:rsid w:val="00550A9E"/>
    <w:rsid w:val="00550CFF"/>
    <w:rsid w:val="00551151"/>
    <w:rsid w:val="005512B0"/>
    <w:rsid w:val="005516E7"/>
    <w:rsid w:val="00551E32"/>
    <w:rsid w:val="00552893"/>
    <w:rsid w:val="00552DFF"/>
    <w:rsid w:val="005531B7"/>
    <w:rsid w:val="005535A7"/>
    <w:rsid w:val="0055385C"/>
    <w:rsid w:val="00553D30"/>
    <w:rsid w:val="00553E8A"/>
    <w:rsid w:val="0055427E"/>
    <w:rsid w:val="0055482C"/>
    <w:rsid w:val="00554A92"/>
    <w:rsid w:val="00554B6C"/>
    <w:rsid w:val="00554FB0"/>
    <w:rsid w:val="0055505D"/>
    <w:rsid w:val="005551D5"/>
    <w:rsid w:val="0055535F"/>
    <w:rsid w:val="00555BF6"/>
    <w:rsid w:val="005561C0"/>
    <w:rsid w:val="005562CF"/>
    <w:rsid w:val="005564E1"/>
    <w:rsid w:val="00556550"/>
    <w:rsid w:val="0055669B"/>
    <w:rsid w:val="005566D4"/>
    <w:rsid w:val="00556999"/>
    <w:rsid w:val="00556EB4"/>
    <w:rsid w:val="005570EF"/>
    <w:rsid w:val="00557301"/>
    <w:rsid w:val="00557389"/>
    <w:rsid w:val="005573EA"/>
    <w:rsid w:val="0055745B"/>
    <w:rsid w:val="005574C1"/>
    <w:rsid w:val="005574E5"/>
    <w:rsid w:val="0055776A"/>
    <w:rsid w:val="00560057"/>
    <w:rsid w:val="00560178"/>
    <w:rsid w:val="00560417"/>
    <w:rsid w:val="005604C3"/>
    <w:rsid w:val="00560994"/>
    <w:rsid w:val="00560A42"/>
    <w:rsid w:val="00560C19"/>
    <w:rsid w:val="00560D34"/>
    <w:rsid w:val="005619A6"/>
    <w:rsid w:val="00561A36"/>
    <w:rsid w:val="00561E1B"/>
    <w:rsid w:val="005620F2"/>
    <w:rsid w:val="00562835"/>
    <w:rsid w:val="005629C5"/>
    <w:rsid w:val="00562D6C"/>
    <w:rsid w:val="00562DBD"/>
    <w:rsid w:val="00562EC5"/>
    <w:rsid w:val="005632A8"/>
    <w:rsid w:val="005640B5"/>
    <w:rsid w:val="00564713"/>
    <w:rsid w:val="00564783"/>
    <w:rsid w:val="00565213"/>
    <w:rsid w:val="0056551E"/>
    <w:rsid w:val="0056556E"/>
    <w:rsid w:val="00565DC7"/>
    <w:rsid w:val="00565EEB"/>
    <w:rsid w:val="005661BA"/>
    <w:rsid w:val="005667A4"/>
    <w:rsid w:val="0056698C"/>
    <w:rsid w:val="00566D3D"/>
    <w:rsid w:val="0056738E"/>
    <w:rsid w:val="005675C0"/>
    <w:rsid w:val="00567A9B"/>
    <w:rsid w:val="00567ABF"/>
    <w:rsid w:val="00567EC5"/>
    <w:rsid w:val="00567EF1"/>
    <w:rsid w:val="00567FE4"/>
    <w:rsid w:val="005705DD"/>
    <w:rsid w:val="005707C2"/>
    <w:rsid w:val="00570AE4"/>
    <w:rsid w:val="00570CDB"/>
    <w:rsid w:val="00570FFF"/>
    <w:rsid w:val="005717C9"/>
    <w:rsid w:val="00571973"/>
    <w:rsid w:val="00572502"/>
    <w:rsid w:val="00572EC2"/>
    <w:rsid w:val="00572EEA"/>
    <w:rsid w:val="00573A93"/>
    <w:rsid w:val="00573B66"/>
    <w:rsid w:val="00573CB3"/>
    <w:rsid w:val="00573D43"/>
    <w:rsid w:val="00573E1F"/>
    <w:rsid w:val="00573E31"/>
    <w:rsid w:val="00573E3E"/>
    <w:rsid w:val="0057447F"/>
    <w:rsid w:val="005746CF"/>
    <w:rsid w:val="00574BF3"/>
    <w:rsid w:val="005750E2"/>
    <w:rsid w:val="005754AE"/>
    <w:rsid w:val="00575621"/>
    <w:rsid w:val="00575E11"/>
    <w:rsid w:val="005761A3"/>
    <w:rsid w:val="0057663C"/>
    <w:rsid w:val="0057719F"/>
    <w:rsid w:val="005771D9"/>
    <w:rsid w:val="0057775C"/>
    <w:rsid w:val="00577CCA"/>
    <w:rsid w:val="00577DA4"/>
    <w:rsid w:val="00577FB4"/>
    <w:rsid w:val="00581CB4"/>
    <w:rsid w:val="00581CD3"/>
    <w:rsid w:val="00581D66"/>
    <w:rsid w:val="00582180"/>
    <w:rsid w:val="005821B0"/>
    <w:rsid w:val="00582805"/>
    <w:rsid w:val="00583B42"/>
    <w:rsid w:val="005841CA"/>
    <w:rsid w:val="00584245"/>
    <w:rsid w:val="0058440A"/>
    <w:rsid w:val="0058463F"/>
    <w:rsid w:val="00585065"/>
    <w:rsid w:val="005850E5"/>
    <w:rsid w:val="0058560F"/>
    <w:rsid w:val="005857E0"/>
    <w:rsid w:val="00585899"/>
    <w:rsid w:val="0058617B"/>
    <w:rsid w:val="00586226"/>
    <w:rsid w:val="00586299"/>
    <w:rsid w:val="00586419"/>
    <w:rsid w:val="00586DE8"/>
    <w:rsid w:val="005871FB"/>
    <w:rsid w:val="00590283"/>
    <w:rsid w:val="00590F37"/>
    <w:rsid w:val="00591747"/>
    <w:rsid w:val="00591F79"/>
    <w:rsid w:val="00591F81"/>
    <w:rsid w:val="00591FF8"/>
    <w:rsid w:val="00592157"/>
    <w:rsid w:val="0059225E"/>
    <w:rsid w:val="0059261F"/>
    <w:rsid w:val="005929C4"/>
    <w:rsid w:val="00592A77"/>
    <w:rsid w:val="005930EA"/>
    <w:rsid w:val="00593657"/>
    <w:rsid w:val="00594629"/>
    <w:rsid w:val="00594947"/>
    <w:rsid w:val="00594AD5"/>
    <w:rsid w:val="005955C3"/>
    <w:rsid w:val="00595717"/>
    <w:rsid w:val="00595BFD"/>
    <w:rsid w:val="005960E6"/>
    <w:rsid w:val="00596168"/>
    <w:rsid w:val="00596320"/>
    <w:rsid w:val="00596A2C"/>
    <w:rsid w:val="00596CC3"/>
    <w:rsid w:val="00596D70"/>
    <w:rsid w:val="00596E61"/>
    <w:rsid w:val="005972AC"/>
    <w:rsid w:val="00597AE9"/>
    <w:rsid w:val="005A0266"/>
    <w:rsid w:val="005A0B1C"/>
    <w:rsid w:val="005A1157"/>
    <w:rsid w:val="005A1547"/>
    <w:rsid w:val="005A1C06"/>
    <w:rsid w:val="005A20A0"/>
    <w:rsid w:val="005A21C3"/>
    <w:rsid w:val="005A2495"/>
    <w:rsid w:val="005A26C1"/>
    <w:rsid w:val="005A31B5"/>
    <w:rsid w:val="005A3911"/>
    <w:rsid w:val="005A3B9B"/>
    <w:rsid w:val="005A407A"/>
    <w:rsid w:val="005A434F"/>
    <w:rsid w:val="005A468D"/>
    <w:rsid w:val="005A4CDA"/>
    <w:rsid w:val="005A52B8"/>
    <w:rsid w:val="005A5D79"/>
    <w:rsid w:val="005A6290"/>
    <w:rsid w:val="005A6382"/>
    <w:rsid w:val="005A6CD6"/>
    <w:rsid w:val="005B00D7"/>
    <w:rsid w:val="005B079A"/>
    <w:rsid w:val="005B0844"/>
    <w:rsid w:val="005B0860"/>
    <w:rsid w:val="005B0C39"/>
    <w:rsid w:val="005B0CC8"/>
    <w:rsid w:val="005B1183"/>
    <w:rsid w:val="005B1385"/>
    <w:rsid w:val="005B1A66"/>
    <w:rsid w:val="005B1D82"/>
    <w:rsid w:val="005B1FF2"/>
    <w:rsid w:val="005B230D"/>
    <w:rsid w:val="005B2A39"/>
    <w:rsid w:val="005B2CE0"/>
    <w:rsid w:val="005B3B5F"/>
    <w:rsid w:val="005B4C94"/>
    <w:rsid w:val="005B53AF"/>
    <w:rsid w:val="005B58F2"/>
    <w:rsid w:val="005B6103"/>
    <w:rsid w:val="005B62B4"/>
    <w:rsid w:val="005B6386"/>
    <w:rsid w:val="005B6594"/>
    <w:rsid w:val="005B6876"/>
    <w:rsid w:val="005B7007"/>
    <w:rsid w:val="005B7355"/>
    <w:rsid w:val="005B772C"/>
    <w:rsid w:val="005B7D5D"/>
    <w:rsid w:val="005C0F67"/>
    <w:rsid w:val="005C157C"/>
    <w:rsid w:val="005C1584"/>
    <w:rsid w:val="005C18DB"/>
    <w:rsid w:val="005C1C8E"/>
    <w:rsid w:val="005C1CD7"/>
    <w:rsid w:val="005C210D"/>
    <w:rsid w:val="005C2143"/>
    <w:rsid w:val="005C29D4"/>
    <w:rsid w:val="005C317F"/>
    <w:rsid w:val="005C3677"/>
    <w:rsid w:val="005C3A72"/>
    <w:rsid w:val="005C3AAF"/>
    <w:rsid w:val="005C3E0D"/>
    <w:rsid w:val="005C59FA"/>
    <w:rsid w:val="005C5AF9"/>
    <w:rsid w:val="005C5AFE"/>
    <w:rsid w:val="005C5E9F"/>
    <w:rsid w:val="005C60C6"/>
    <w:rsid w:val="005C63FC"/>
    <w:rsid w:val="005C64F1"/>
    <w:rsid w:val="005C663D"/>
    <w:rsid w:val="005C66CD"/>
    <w:rsid w:val="005C6891"/>
    <w:rsid w:val="005C68C2"/>
    <w:rsid w:val="005C716D"/>
    <w:rsid w:val="005C7A58"/>
    <w:rsid w:val="005C7D7E"/>
    <w:rsid w:val="005D0374"/>
    <w:rsid w:val="005D03A4"/>
    <w:rsid w:val="005D03AC"/>
    <w:rsid w:val="005D0473"/>
    <w:rsid w:val="005D0A19"/>
    <w:rsid w:val="005D0E0C"/>
    <w:rsid w:val="005D13EA"/>
    <w:rsid w:val="005D156A"/>
    <w:rsid w:val="005D1A96"/>
    <w:rsid w:val="005D1ADE"/>
    <w:rsid w:val="005D2F18"/>
    <w:rsid w:val="005D2F72"/>
    <w:rsid w:val="005D394F"/>
    <w:rsid w:val="005D3C0E"/>
    <w:rsid w:val="005D3FAF"/>
    <w:rsid w:val="005D44A5"/>
    <w:rsid w:val="005D44EA"/>
    <w:rsid w:val="005D48D3"/>
    <w:rsid w:val="005D4CE6"/>
    <w:rsid w:val="005D4EA0"/>
    <w:rsid w:val="005D52DD"/>
    <w:rsid w:val="005D6159"/>
    <w:rsid w:val="005D6204"/>
    <w:rsid w:val="005D6291"/>
    <w:rsid w:val="005D6340"/>
    <w:rsid w:val="005D63B8"/>
    <w:rsid w:val="005D666D"/>
    <w:rsid w:val="005D7026"/>
    <w:rsid w:val="005D775B"/>
    <w:rsid w:val="005E032B"/>
    <w:rsid w:val="005E0A2E"/>
    <w:rsid w:val="005E0AFB"/>
    <w:rsid w:val="005E0DC6"/>
    <w:rsid w:val="005E0F1F"/>
    <w:rsid w:val="005E113C"/>
    <w:rsid w:val="005E1649"/>
    <w:rsid w:val="005E17C5"/>
    <w:rsid w:val="005E181A"/>
    <w:rsid w:val="005E1C24"/>
    <w:rsid w:val="005E1F31"/>
    <w:rsid w:val="005E2398"/>
    <w:rsid w:val="005E27DE"/>
    <w:rsid w:val="005E27F3"/>
    <w:rsid w:val="005E2BBF"/>
    <w:rsid w:val="005E2F80"/>
    <w:rsid w:val="005E3C12"/>
    <w:rsid w:val="005E3D25"/>
    <w:rsid w:val="005E3F5D"/>
    <w:rsid w:val="005E43D0"/>
    <w:rsid w:val="005E4419"/>
    <w:rsid w:val="005E4986"/>
    <w:rsid w:val="005E4CF3"/>
    <w:rsid w:val="005E52F4"/>
    <w:rsid w:val="005E55EF"/>
    <w:rsid w:val="005E5761"/>
    <w:rsid w:val="005E5884"/>
    <w:rsid w:val="005E5DBF"/>
    <w:rsid w:val="005E5FFE"/>
    <w:rsid w:val="005E60E9"/>
    <w:rsid w:val="005E6668"/>
    <w:rsid w:val="005E68D9"/>
    <w:rsid w:val="005E704B"/>
    <w:rsid w:val="005E765D"/>
    <w:rsid w:val="005E7B83"/>
    <w:rsid w:val="005E7C8E"/>
    <w:rsid w:val="005E7CA0"/>
    <w:rsid w:val="005F0094"/>
    <w:rsid w:val="005F07A4"/>
    <w:rsid w:val="005F0863"/>
    <w:rsid w:val="005F09CE"/>
    <w:rsid w:val="005F11FF"/>
    <w:rsid w:val="005F139E"/>
    <w:rsid w:val="005F191A"/>
    <w:rsid w:val="005F32F6"/>
    <w:rsid w:val="005F3892"/>
    <w:rsid w:val="005F3999"/>
    <w:rsid w:val="005F4ABC"/>
    <w:rsid w:val="005F4E47"/>
    <w:rsid w:val="005F53F6"/>
    <w:rsid w:val="005F5A25"/>
    <w:rsid w:val="005F5D13"/>
    <w:rsid w:val="005F65E2"/>
    <w:rsid w:val="005F6882"/>
    <w:rsid w:val="005F6A4F"/>
    <w:rsid w:val="005F6C7E"/>
    <w:rsid w:val="005F71CE"/>
    <w:rsid w:val="005F7358"/>
    <w:rsid w:val="005F766E"/>
    <w:rsid w:val="005F7D89"/>
    <w:rsid w:val="005F7E0E"/>
    <w:rsid w:val="005F7F61"/>
    <w:rsid w:val="005F7FAE"/>
    <w:rsid w:val="006000BB"/>
    <w:rsid w:val="00600C76"/>
    <w:rsid w:val="0060119D"/>
    <w:rsid w:val="00601817"/>
    <w:rsid w:val="00601939"/>
    <w:rsid w:val="00601CF7"/>
    <w:rsid w:val="00601ED1"/>
    <w:rsid w:val="00602D06"/>
    <w:rsid w:val="00603C29"/>
    <w:rsid w:val="0060428C"/>
    <w:rsid w:val="00604D1B"/>
    <w:rsid w:val="00605915"/>
    <w:rsid w:val="00605C5B"/>
    <w:rsid w:val="00605EEF"/>
    <w:rsid w:val="00605F5E"/>
    <w:rsid w:val="00605FD5"/>
    <w:rsid w:val="00606176"/>
    <w:rsid w:val="006067CD"/>
    <w:rsid w:val="006068F6"/>
    <w:rsid w:val="00606F3A"/>
    <w:rsid w:val="00606F76"/>
    <w:rsid w:val="00606FBC"/>
    <w:rsid w:val="0060767F"/>
    <w:rsid w:val="00607769"/>
    <w:rsid w:val="006102E0"/>
    <w:rsid w:val="006105F1"/>
    <w:rsid w:val="006109D0"/>
    <w:rsid w:val="00610A52"/>
    <w:rsid w:val="00610DE8"/>
    <w:rsid w:val="00610F5F"/>
    <w:rsid w:val="006113F5"/>
    <w:rsid w:val="00611946"/>
    <w:rsid w:val="00611DFE"/>
    <w:rsid w:val="00611F7F"/>
    <w:rsid w:val="00612292"/>
    <w:rsid w:val="00612439"/>
    <w:rsid w:val="00612547"/>
    <w:rsid w:val="00612DA3"/>
    <w:rsid w:val="006137CE"/>
    <w:rsid w:val="00613A64"/>
    <w:rsid w:val="00613C11"/>
    <w:rsid w:val="00613D2C"/>
    <w:rsid w:val="00613F2A"/>
    <w:rsid w:val="00614326"/>
    <w:rsid w:val="006143F2"/>
    <w:rsid w:val="0061477B"/>
    <w:rsid w:val="00615683"/>
    <w:rsid w:val="00615845"/>
    <w:rsid w:val="00616139"/>
    <w:rsid w:val="006169D9"/>
    <w:rsid w:val="006171BD"/>
    <w:rsid w:val="00617944"/>
    <w:rsid w:val="00617EA1"/>
    <w:rsid w:val="0062037D"/>
    <w:rsid w:val="0062041E"/>
    <w:rsid w:val="0062066E"/>
    <w:rsid w:val="00620AA2"/>
    <w:rsid w:val="00620B4C"/>
    <w:rsid w:val="00620E73"/>
    <w:rsid w:val="00621698"/>
    <w:rsid w:val="00621C07"/>
    <w:rsid w:val="00621CF4"/>
    <w:rsid w:val="00621E91"/>
    <w:rsid w:val="00621FC9"/>
    <w:rsid w:val="0062204E"/>
    <w:rsid w:val="00622413"/>
    <w:rsid w:val="006233CE"/>
    <w:rsid w:val="00623A37"/>
    <w:rsid w:val="00623CCD"/>
    <w:rsid w:val="00623E21"/>
    <w:rsid w:val="006248A7"/>
    <w:rsid w:val="006248B0"/>
    <w:rsid w:val="006249DC"/>
    <w:rsid w:val="00624FFC"/>
    <w:rsid w:val="00625595"/>
    <w:rsid w:val="006256F8"/>
    <w:rsid w:val="0062586C"/>
    <w:rsid w:val="00625D0C"/>
    <w:rsid w:val="00626FC8"/>
    <w:rsid w:val="0062736D"/>
    <w:rsid w:val="00627BBC"/>
    <w:rsid w:val="00630352"/>
    <w:rsid w:val="00630E30"/>
    <w:rsid w:val="00630E62"/>
    <w:rsid w:val="00630FFA"/>
    <w:rsid w:val="0063109B"/>
    <w:rsid w:val="0063110B"/>
    <w:rsid w:val="00631126"/>
    <w:rsid w:val="006317D0"/>
    <w:rsid w:val="00631E84"/>
    <w:rsid w:val="0063229F"/>
    <w:rsid w:val="0063231E"/>
    <w:rsid w:val="006325A0"/>
    <w:rsid w:val="00632A1B"/>
    <w:rsid w:val="00633A34"/>
    <w:rsid w:val="00633A6E"/>
    <w:rsid w:val="00633DC1"/>
    <w:rsid w:val="00633E2E"/>
    <w:rsid w:val="006345A3"/>
    <w:rsid w:val="00634864"/>
    <w:rsid w:val="00634AA7"/>
    <w:rsid w:val="00634CC2"/>
    <w:rsid w:val="00634E81"/>
    <w:rsid w:val="00635247"/>
    <w:rsid w:val="00635259"/>
    <w:rsid w:val="006352A8"/>
    <w:rsid w:val="006356CF"/>
    <w:rsid w:val="00635B53"/>
    <w:rsid w:val="006368E6"/>
    <w:rsid w:val="00636EBE"/>
    <w:rsid w:val="00636FDA"/>
    <w:rsid w:val="00637393"/>
    <w:rsid w:val="00637AD1"/>
    <w:rsid w:val="00637F1A"/>
    <w:rsid w:val="00640064"/>
    <w:rsid w:val="0064028C"/>
    <w:rsid w:val="00640864"/>
    <w:rsid w:val="00640B0B"/>
    <w:rsid w:val="00641277"/>
    <w:rsid w:val="00641767"/>
    <w:rsid w:val="00641F9B"/>
    <w:rsid w:val="00643097"/>
    <w:rsid w:val="006436E3"/>
    <w:rsid w:val="00643FD0"/>
    <w:rsid w:val="006441BC"/>
    <w:rsid w:val="006443C2"/>
    <w:rsid w:val="00645930"/>
    <w:rsid w:val="00645D4A"/>
    <w:rsid w:val="006467E2"/>
    <w:rsid w:val="00646B9C"/>
    <w:rsid w:val="00646F47"/>
    <w:rsid w:val="006478EA"/>
    <w:rsid w:val="006479DD"/>
    <w:rsid w:val="00647B5A"/>
    <w:rsid w:val="00647CE2"/>
    <w:rsid w:val="0065015C"/>
    <w:rsid w:val="00650C9C"/>
    <w:rsid w:val="00651300"/>
    <w:rsid w:val="006515FE"/>
    <w:rsid w:val="00651871"/>
    <w:rsid w:val="00651F67"/>
    <w:rsid w:val="006522DB"/>
    <w:rsid w:val="00652487"/>
    <w:rsid w:val="00652934"/>
    <w:rsid w:val="006529DE"/>
    <w:rsid w:val="00652B6B"/>
    <w:rsid w:val="00652C6C"/>
    <w:rsid w:val="00653791"/>
    <w:rsid w:val="006538F5"/>
    <w:rsid w:val="00653D1B"/>
    <w:rsid w:val="00653E1D"/>
    <w:rsid w:val="00653F9A"/>
    <w:rsid w:val="006542BF"/>
    <w:rsid w:val="006548F5"/>
    <w:rsid w:val="00654E8A"/>
    <w:rsid w:val="00654FE6"/>
    <w:rsid w:val="006556E7"/>
    <w:rsid w:val="006557C0"/>
    <w:rsid w:val="00655FF3"/>
    <w:rsid w:val="00656201"/>
    <w:rsid w:val="00656A70"/>
    <w:rsid w:val="00656CBC"/>
    <w:rsid w:val="00656CE9"/>
    <w:rsid w:val="00657245"/>
    <w:rsid w:val="00657303"/>
    <w:rsid w:val="00657DCA"/>
    <w:rsid w:val="00660BF2"/>
    <w:rsid w:val="00660BFB"/>
    <w:rsid w:val="00660CEE"/>
    <w:rsid w:val="00660D7C"/>
    <w:rsid w:val="00660F8D"/>
    <w:rsid w:val="006610C1"/>
    <w:rsid w:val="00661426"/>
    <w:rsid w:val="00661777"/>
    <w:rsid w:val="0066251C"/>
    <w:rsid w:val="006628B2"/>
    <w:rsid w:val="00662D04"/>
    <w:rsid w:val="00662F83"/>
    <w:rsid w:val="00663182"/>
    <w:rsid w:val="006636D2"/>
    <w:rsid w:val="00663873"/>
    <w:rsid w:val="00663E23"/>
    <w:rsid w:val="0066423A"/>
    <w:rsid w:val="006645AE"/>
    <w:rsid w:val="006645C6"/>
    <w:rsid w:val="00665566"/>
    <w:rsid w:val="00665766"/>
    <w:rsid w:val="00665B52"/>
    <w:rsid w:val="00665EDC"/>
    <w:rsid w:val="00665F2B"/>
    <w:rsid w:val="00666057"/>
    <w:rsid w:val="006660B4"/>
    <w:rsid w:val="00666144"/>
    <w:rsid w:val="006674DE"/>
    <w:rsid w:val="00670000"/>
    <w:rsid w:val="00670060"/>
    <w:rsid w:val="00670429"/>
    <w:rsid w:val="00670804"/>
    <w:rsid w:val="0067095E"/>
    <w:rsid w:val="00670DAD"/>
    <w:rsid w:val="006715E6"/>
    <w:rsid w:val="00671925"/>
    <w:rsid w:val="006723CC"/>
    <w:rsid w:val="006726EB"/>
    <w:rsid w:val="00672A16"/>
    <w:rsid w:val="00673263"/>
    <w:rsid w:val="0067390D"/>
    <w:rsid w:val="00673CEE"/>
    <w:rsid w:val="006744ED"/>
    <w:rsid w:val="0067450C"/>
    <w:rsid w:val="006748AD"/>
    <w:rsid w:val="00675042"/>
    <w:rsid w:val="00675502"/>
    <w:rsid w:val="00675A26"/>
    <w:rsid w:val="00675E16"/>
    <w:rsid w:val="00675FA7"/>
    <w:rsid w:val="00676382"/>
    <w:rsid w:val="006763F8"/>
    <w:rsid w:val="00676609"/>
    <w:rsid w:val="00677790"/>
    <w:rsid w:val="00677CB2"/>
    <w:rsid w:val="00680142"/>
    <w:rsid w:val="006807F8"/>
    <w:rsid w:val="00680CCA"/>
    <w:rsid w:val="00680EE1"/>
    <w:rsid w:val="00681227"/>
    <w:rsid w:val="0068127C"/>
    <w:rsid w:val="00681461"/>
    <w:rsid w:val="00681D5C"/>
    <w:rsid w:val="00682961"/>
    <w:rsid w:val="00684036"/>
    <w:rsid w:val="0068413E"/>
    <w:rsid w:val="006846C3"/>
    <w:rsid w:val="00685388"/>
    <w:rsid w:val="0068613F"/>
    <w:rsid w:val="006867E8"/>
    <w:rsid w:val="0068701F"/>
    <w:rsid w:val="006870F6"/>
    <w:rsid w:val="00687231"/>
    <w:rsid w:val="006874BA"/>
    <w:rsid w:val="006874F9"/>
    <w:rsid w:val="00687D71"/>
    <w:rsid w:val="00690469"/>
    <w:rsid w:val="00690B55"/>
    <w:rsid w:val="00690C11"/>
    <w:rsid w:val="00691B8C"/>
    <w:rsid w:val="00691E31"/>
    <w:rsid w:val="00691FDB"/>
    <w:rsid w:val="00692019"/>
    <w:rsid w:val="00692483"/>
    <w:rsid w:val="00692640"/>
    <w:rsid w:val="006928AE"/>
    <w:rsid w:val="00692B74"/>
    <w:rsid w:val="00693107"/>
    <w:rsid w:val="00693ABB"/>
    <w:rsid w:val="00693CF7"/>
    <w:rsid w:val="006941F7"/>
    <w:rsid w:val="0069448C"/>
    <w:rsid w:val="00694BF4"/>
    <w:rsid w:val="00695565"/>
    <w:rsid w:val="006958C8"/>
    <w:rsid w:val="00696301"/>
    <w:rsid w:val="006964DD"/>
    <w:rsid w:val="006966B4"/>
    <w:rsid w:val="00696E11"/>
    <w:rsid w:val="00696E49"/>
    <w:rsid w:val="00696E76"/>
    <w:rsid w:val="00696F04"/>
    <w:rsid w:val="00697180"/>
    <w:rsid w:val="006972FF"/>
    <w:rsid w:val="00697561"/>
    <w:rsid w:val="00697915"/>
    <w:rsid w:val="00697EA3"/>
    <w:rsid w:val="006A06C9"/>
    <w:rsid w:val="006A099A"/>
    <w:rsid w:val="006A0E78"/>
    <w:rsid w:val="006A1653"/>
    <w:rsid w:val="006A23E4"/>
    <w:rsid w:val="006A25BC"/>
    <w:rsid w:val="006A2726"/>
    <w:rsid w:val="006A284F"/>
    <w:rsid w:val="006A31DD"/>
    <w:rsid w:val="006A406B"/>
    <w:rsid w:val="006A41DD"/>
    <w:rsid w:val="006A4278"/>
    <w:rsid w:val="006A43CB"/>
    <w:rsid w:val="006A441C"/>
    <w:rsid w:val="006A44C0"/>
    <w:rsid w:val="006A4772"/>
    <w:rsid w:val="006A4959"/>
    <w:rsid w:val="006A4D9A"/>
    <w:rsid w:val="006A540B"/>
    <w:rsid w:val="006A555B"/>
    <w:rsid w:val="006A63F2"/>
    <w:rsid w:val="006A6EF8"/>
    <w:rsid w:val="006A731C"/>
    <w:rsid w:val="006A795C"/>
    <w:rsid w:val="006A7ACD"/>
    <w:rsid w:val="006A7B34"/>
    <w:rsid w:val="006B04F1"/>
    <w:rsid w:val="006B0589"/>
    <w:rsid w:val="006B0675"/>
    <w:rsid w:val="006B078B"/>
    <w:rsid w:val="006B0963"/>
    <w:rsid w:val="006B0E3C"/>
    <w:rsid w:val="006B1B47"/>
    <w:rsid w:val="006B2350"/>
    <w:rsid w:val="006B2520"/>
    <w:rsid w:val="006B276B"/>
    <w:rsid w:val="006B27BC"/>
    <w:rsid w:val="006B2858"/>
    <w:rsid w:val="006B2C58"/>
    <w:rsid w:val="006B2D69"/>
    <w:rsid w:val="006B2DDB"/>
    <w:rsid w:val="006B3847"/>
    <w:rsid w:val="006B3E81"/>
    <w:rsid w:val="006B4371"/>
    <w:rsid w:val="006B47A9"/>
    <w:rsid w:val="006B4920"/>
    <w:rsid w:val="006B4B6D"/>
    <w:rsid w:val="006B4C50"/>
    <w:rsid w:val="006B4EED"/>
    <w:rsid w:val="006B5137"/>
    <w:rsid w:val="006B553C"/>
    <w:rsid w:val="006B5627"/>
    <w:rsid w:val="006B5799"/>
    <w:rsid w:val="006B5B73"/>
    <w:rsid w:val="006B5DB5"/>
    <w:rsid w:val="006B61E5"/>
    <w:rsid w:val="006B626C"/>
    <w:rsid w:val="006B662C"/>
    <w:rsid w:val="006B6B07"/>
    <w:rsid w:val="006B6CF5"/>
    <w:rsid w:val="006B782C"/>
    <w:rsid w:val="006B7F4A"/>
    <w:rsid w:val="006B7F63"/>
    <w:rsid w:val="006C028D"/>
    <w:rsid w:val="006C0767"/>
    <w:rsid w:val="006C0D7B"/>
    <w:rsid w:val="006C1126"/>
    <w:rsid w:val="006C1288"/>
    <w:rsid w:val="006C1CA0"/>
    <w:rsid w:val="006C2406"/>
    <w:rsid w:val="006C26F8"/>
    <w:rsid w:val="006C28B4"/>
    <w:rsid w:val="006C2D86"/>
    <w:rsid w:val="006C3178"/>
    <w:rsid w:val="006C32D3"/>
    <w:rsid w:val="006C3302"/>
    <w:rsid w:val="006C3CF9"/>
    <w:rsid w:val="006C3DE6"/>
    <w:rsid w:val="006C44A4"/>
    <w:rsid w:val="006C57BC"/>
    <w:rsid w:val="006C5BB7"/>
    <w:rsid w:val="006C5F9E"/>
    <w:rsid w:val="006C66AD"/>
    <w:rsid w:val="006C6867"/>
    <w:rsid w:val="006C6EDA"/>
    <w:rsid w:val="006C7544"/>
    <w:rsid w:val="006C7B39"/>
    <w:rsid w:val="006C7CA1"/>
    <w:rsid w:val="006D04CA"/>
    <w:rsid w:val="006D196C"/>
    <w:rsid w:val="006D1E08"/>
    <w:rsid w:val="006D1E83"/>
    <w:rsid w:val="006D25CC"/>
    <w:rsid w:val="006D2600"/>
    <w:rsid w:val="006D26BB"/>
    <w:rsid w:val="006D3B67"/>
    <w:rsid w:val="006D414F"/>
    <w:rsid w:val="006D43AF"/>
    <w:rsid w:val="006D48F0"/>
    <w:rsid w:val="006D4AD4"/>
    <w:rsid w:val="006D5EB1"/>
    <w:rsid w:val="006D6258"/>
    <w:rsid w:val="006D6328"/>
    <w:rsid w:val="006D66ED"/>
    <w:rsid w:val="006D6B95"/>
    <w:rsid w:val="006D6DA8"/>
    <w:rsid w:val="006D7AB3"/>
    <w:rsid w:val="006D7F08"/>
    <w:rsid w:val="006E0008"/>
    <w:rsid w:val="006E0347"/>
    <w:rsid w:val="006E0AD3"/>
    <w:rsid w:val="006E13F7"/>
    <w:rsid w:val="006E159C"/>
    <w:rsid w:val="006E1903"/>
    <w:rsid w:val="006E1E9C"/>
    <w:rsid w:val="006E1FD2"/>
    <w:rsid w:val="006E223E"/>
    <w:rsid w:val="006E2568"/>
    <w:rsid w:val="006E2A09"/>
    <w:rsid w:val="006E2C89"/>
    <w:rsid w:val="006E2CBC"/>
    <w:rsid w:val="006E2E34"/>
    <w:rsid w:val="006E3173"/>
    <w:rsid w:val="006E3AFB"/>
    <w:rsid w:val="006E3E92"/>
    <w:rsid w:val="006E4A7F"/>
    <w:rsid w:val="006E4C16"/>
    <w:rsid w:val="006E4D0B"/>
    <w:rsid w:val="006E4F4D"/>
    <w:rsid w:val="006E518B"/>
    <w:rsid w:val="006E52A1"/>
    <w:rsid w:val="006E546C"/>
    <w:rsid w:val="006E5D42"/>
    <w:rsid w:val="006E68F2"/>
    <w:rsid w:val="006E6924"/>
    <w:rsid w:val="006E6A6E"/>
    <w:rsid w:val="006E7041"/>
    <w:rsid w:val="006E70F9"/>
    <w:rsid w:val="006E73E3"/>
    <w:rsid w:val="006E7877"/>
    <w:rsid w:val="006E78EF"/>
    <w:rsid w:val="006E7948"/>
    <w:rsid w:val="006E7C01"/>
    <w:rsid w:val="006F0036"/>
    <w:rsid w:val="006F02D4"/>
    <w:rsid w:val="006F0477"/>
    <w:rsid w:val="006F065F"/>
    <w:rsid w:val="006F06CB"/>
    <w:rsid w:val="006F0789"/>
    <w:rsid w:val="006F0A1A"/>
    <w:rsid w:val="006F0CDE"/>
    <w:rsid w:val="006F0E29"/>
    <w:rsid w:val="006F12D8"/>
    <w:rsid w:val="006F1944"/>
    <w:rsid w:val="006F194D"/>
    <w:rsid w:val="006F2295"/>
    <w:rsid w:val="006F33E4"/>
    <w:rsid w:val="006F41B3"/>
    <w:rsid w:val="006F43FC"/>
    <w:rsid w:val="006F4483"/>
    <w:rsid w:val="006F4844"/>
    <w:rsid w:val="006F4B29"/>
    <w:rsid w:val="006F4CEC"/>
    <w:rsid w:val="006F4E76"/>
    <w:rsid w:val="006F4F9A"/>
    <w:rsid w:val="006F52BD"/>
    <w:rsid w:val="006F54DA"/>
    <w:rsid w:val="006F54F0"/>
    <w:rsid w:val="006F5B23"/>
    <w:rsid w:val="006F6047"/>
    <w:rsid w:val="006F606B"/>
    <w:rsid w:val="006F67BF"/>
    <w:rsid w:val="006F6A50"/>
    <w:rsid w:val="006F73AB"/>
    <w:rsid w:val="006F7D14"/>
    <w:rsid w:val="00700B78"/>
    <w:rsid w:val="00700EE1"/>
    <w:rsid w:val="00700FDB"/>
    <w:rsid w:val="00700FDD"/>
    <w:rsid w:val="007010E6"/>
    <w:rsid w:val="007011B5"/>
    <w:rsid w:val="00701780"/>
    <w:rsid w:val="007021C7"/>
    <w:rsid w:val="00702891"/>
    <w:rsid w:val="00702DC3"/>
    <w:rsid w:val="00703BBC"/>
    <w:rsid w:val="00703BCD"/>
    <w:rsid w:val="00703C30"/>
    <w:rsid w:val="00703F90"/>
    <w:rsid w:val="0070435F"/>
    <w:rsid w:val="00704519"/>
    <w:rsid w:val="00704E88"/>
    <w:rsid w:val="00704F58"/>
    <w:rsid w:val="007058DD"/>
    <w:rsid w:val="00705BDB"/>
    <w:rsid w:val="00706022"/>
    <w:rsid w:val="00706490"/>
    <w:rsid w:val="00706727"/>
    <w:rsid w:val="00706B72"/>
    <w:rsid w:val="00706CA0"/>
    <w:rsid w:val="00707358"/>
    <w:rsid w:val="0070741A"/>
    <w:rsid w:val="00707AE8"/>
    <w:rsid w:val="007100E5"/>
    <w:rsid w:val="0071043D"/>
    <w:rsid w:val="0071051F"/>
    <w:rsid w:val="007108CF"/>
    <w:rsid w:val="00710ADE"/>
    <w:rsid w:val="0071102A"/>
    <w:rsid w:val="007110E6"/>
    <w:rsid w:val="00711183"/>
    <w:rsid w:val="0071152C"/>
    <w:rsid w:val="007119B9"/>
    <w:rsid w:val="00711D8E"/>
    <w:rsid w:val="00711F39"/>
    <w:rsid w:val="00712F9A"/>
    <w:rsid w:val="00713227"/>
    <w:rsid w:val="00713247"/>
    <w:rsid w:val="0071355E"/>
    <w:rsid w:val="00713737"/>
    <w:rsid w:val="00713E7C"/>
    <w:rsid w:val="00713F7F"/>
    <w:rsid w:val="0071420C"/>
    <w:rsid w:val="007143FC"/>
    <w:rsid w:val="0071449F"/>
    <w:rsid w:val="00714507"/>
    <w:rsid w:val="00715973"/>
    <w:rsid w:val="00715BCB"/>
    <w:rsid w:val="0071604F"/>
    <w:rsid w:val="007163F2"/>
    <w:rsid w:val="0071645D"/>
    <w:rsid w:val="007169F2"/>
    <w:rsid w:val="00716B45"/>
    <w:rsid w:val="007170F3"/>
    <w:rsid w:val="007176AA"/>
    <w:rsid w:val="00717E0D"/>
    <w:rsid w:val="00717E80"/>
    <w:rsid w:val="007200B6"/>
    <w:rsid w:val="00720377"/>
    <w:rsid w:val="0072099C"/>
    <w:rsid w:val="00720C4E"/>
    <w:rsid w:val="00721131"/>
    <w:rsid w:val="007222C6"/>
    <w:rsid w:val="00722785"/>
    <w:rsid w:val="00722BAF"/>
    <w:rsid w:val="007235A2"/>
    <w:rsid w:val="007238DD"/>
    <w:rsid w:val="00723A61"/>
    <w:rsid w:val="00723FD0"/>
    <w:rsid w:val="007243BD"/>
    <w:rsid w:val="007247FB"/>
    <w:rsid w:val="00724C05"/>
    <w:rsid w:val="00724C21"/>
    <w:rsid w:val="0072502D"/>
    <w:rsid w:val="00725278"/>
    <w:rsid w:val="00725568"/>
    <w:rsid w:val="00725571"/>
    <w:rsid w:val="0072600A"/>
    <w:rsid w:val="00726C99"/>
    <w:rsid w:val="00727376"/>
    <w:rsid w:val="007273AA"/>
    <w:rsid w:val="00727C43"/>
    <w:rsid w:val="00727CAB"/>
    <w:rsid w:val="0073101B"/>
    <w:rsid w:val="00731713"/>
    <w:rsid w:val="00732078"/>
    <w:rsid w:val="007321C1"/>
    <w:rsid w:val="007323C0"/>
    <w:rsid w:val="007329F4"/>
    <w:rsid w:val="00733367"/>
    <w:rsid w:val="0073415E"/>
    <w:rsid w:val="00734AA4"/>
    <w:rsid w:val="007351E8"/>
    <w:rsid w:val="0073587A"/>
    <w:rsid w:val="00735921"/>
    <w:rsid w:val="00735D98"/>
    <w:rsid w:val="00735E97"/>
    <w:rsid w:val="0073686C"/>
    <w:rsid w:val="00736A01"/>
    <w:rsid w:val="00736C7A"/>
    <w:rsid w:val="00737134"/>
    <w:rsid w:val="007372EC"/>
    <w:rsid w:val="00737B0C"/>
    <w:rsid w:val="00740045"/>
    <w:rsid w:val="00740672"/>
    <w:rsid w:val="007409D3"/>
    <w:rsid w:val="00740A6C"/>
    <w:rsid w:val="00740B6D"/>
    <w:rsid w:val="0074141B"/>
    <w:rsid w:val="00741B7F"/>
    <w:rsid w:val="00741C8A"/>
    <w:rsid w:val="00741E4A"/>
    <w:rsid w:val="00741EE1"/>
    <w:rsid w:val="0074227E"/>
    <w:rsid w:val="007425CD"/>
    <w:rsid w:val="00742ACC"/>
    <w:rsid w:val="00742EB0"/>
    <w:rsid w:val="0074345F"/>
    <w:rsid w:val="007438DC"/>
    <w:rsid w:val="00743B03"/>
    <w:rsid w:val="00744F2B"/>
    <w:rsid w:val="007450E2"/>
    <w:rsid w:val="007454B3"/>
    <w:rsid w:val="00745537"/>
    <w:rsid w:val="00745846"/>
    <w:rsid w:val="00745891"/>
    <w:rsid w:val="00745AA4"/>
    <w:rsid w:val="00745AB2"/>
    <w:rsid w:val="007461BE"/>
    <w:rsid w:val="00746618"/>
    <w:rsid w:val="0074718B"/>
    <w:rsid w:val="0074750B"/>
    <w:rsid w:val="007476E2"/>
    <w:rsid w:val="007478BB"/>
    <w:rsid w:val="00747E3B"/>
    <w:rsid w:val="007503D2"/>
    <w:rsid w:val="007518FB"/>
    <w:rsid w:val="007519DC"/>
    <w:rsid w:val="00753001"/>
    <w:rsid w:val="007531D1"/>
    <w:rsid w:val="00753358"/>
    <w:rsid w:val="0075351E"/>
    <w:rsid w:val="00753992"/>
    <w:rsid w:val="00753A0E"/>
    <w:rsid w:val="00754012"/>
    <w:rsid w:val="007545DB"/>
    <w:rsid w:val="007551BB"/>
    <w:rsid w:val="00755687"/>
    <w:rsid w:val="00755AC4"/>
    <w:rsid w:val="00755BDE"/>
    <w:rsid w:val="00755E81"/>
    <w:rsid w:val="007561E2"/>
    <w:rsid w:val="007565A2"/>
    <w:rsid w:val="00756B59"/>
    <w:rsid w:val="00757263"/>
    <w:rsid w:val="00757D23"/>
    <w:rsid w:val="00760D56"/>
    <w:rsid w:val="0076103F"/>
    <w:rsid w:val="007612CE"/>
    <w:rsid w:val="00761CEC"/>
    <w:rsid w:val="00761D0F"/>
    <w:rsid w:val="00761DE1"/>
    <w:rsid w:val="00762215"/>
    <w:rsid w:val="007637AC"/>
    <w:rsid w:val="00763B83"/>
    <w:rsid w:val="00763ECF"/>
    <w:rsid w:val="007645CD"/>
    <w:rsid w:val="00764E11"/>
    <w:rsid w:val="00765354"/>
    <w:rsid w:val="007653C2"/>
    <w:rsid w:val="007657A7"/>
    <w:rsid w:val="00765B1C"/>
    <w:rsid w:val="00765D63"/>
    <w:rsid w:val="00765E78"/>
    <w:rsid w:val="00766102"/>
    <w:rsid w:val="00766230"/>
    <w:rsid w:val="007662CC"/>
    <w:rsid w:val="00766B28"/>
    <w:rsid w:val="00766C87"/>
    <w:rsid w:val="00767567"/>
    <w:rsid w:val="007675C9"/>
    <w:rsid w:val="00767680"/>
    <w:rsid w:val="00767D9D"/>
    <w:rsid w:val="00767FC4"/>
    <w:rsid w:val="00770432"/>
    <w:rsid w:val="0077075D"/>
    <w:rsid w:val="00770C90"/>
    <w:rsid w:val="0077102A"/>
    <w:rsid w:val="007711E2"/>
    <w:rsid w:val="00771928"/>
    <w:rsid w:val="00771988"/>
    <w:rsid w:val="00771FCE"/>
    <w:rsid w:val="007726D9"/>
    <w:rsid w:val="00772AC7"/>
    <w:rsid w:val="00772C8A"/>
    <w:rsid w:val="00772DCC"/>
    <w:rsid w:val="00772E14"/>
    <w:rsid w:val="00773906"/>
    <w:rsid w:val="00773A6F"/>
    <w:rsid w:val="00773CA0"/>
    <w:rsid w:val="00773E00"/>
    <w:rsid w:val="00774812"/>
    <w:rsid w:val="00774C01"/>
    <w:rsid w:val="00774F9C"/>
    <w:rsid w:val="007752A7"/>
    <w:rsid w:val="00775CCA"/>
    <w:rsid w:val="00775EDF"/>
    <w:rsid w:val="007760D3"/>
    <w:rsid w:val="0077692B"/>
    <w:rsid w:val="0077781C"/>
    <w:rsid w:val="00777AFB"/>
    <w:rsid w:val="00777B4E"/>
    <w:rsid w:val="00777ED7"/>
    <w:rsid w:val="0078084F"/>
    <w:rsid w:val="00780FC1"/>
    <w:rsid w:val="007813C7"/>
    <w:rsid w:val="00781846"/>
    <w:rsid w:val="00781926"/>
    <w:rsid w:val="00781AEB"/>
    <w:rsid w:val="0078236E"/>
    <w:rsid w:val="0078261A"/>
    <w:rsid w:val="00782883"/>
    <w:rsid w:val="00782CE6"/>
    <w:rsid w:val="007834F6"/>
    <w:rsid w:val="00784B8C"/>
    <w:rsid w:val="00784BA6"/>
    <w:rsid w:val="007850B1"/>
    <w:rsid w:val="0078532E"/>
    <w:rsid w:val="00785672"/>
    <w:rsid w:val="0078579D"/>
    <w:rsid w:val="007859F2"/>
    <w:rsid w:val="0078643B"/>
    <w:rsid w:val="00786984"/>
    <w:rsid w:val="007879E6"/>
    <w:rsid w:val="00790B2F"/>
    <w:rsid w:val="0079105B"/>
    <w:rsid w:val="00791160"/>
    <w:rsid w:val="007912C4"/>
    <w:rsid w:val="00791395"/>
    <w:rsid w:val="00791791"/>
    <w:rsid w:val="00792423"/>
    <w:rsid w:val="0079254F"/>
    <w:rsid w:val="00792900"/>
    <w:rsid w:val="00792A47"/>
    <w:rsid w:val="00792B34"/>
    <w:rsid w:val="00792C83"/>
    <w:rsid w:val="00792D10"/>
    <w:rsid w:val="00793235"/>
    <w:rsid w:val="0079333D"/>
    <w:rsid w:val="00793669"/>
    <w:rsid w:val="00793C0F"/>
    <w:rsid w:val="00793EE8"/>
    <w:rsid w:val="0079563F"/>
    <w:rsid w:val="0079576B"/>
    <w:rsid w:val="0079694F"/>
    <w:rsid w:val="00796A9C"/>
    <w:rsid w:val="00797E73"/>
    <w:rsid w:val="007A0588"/>
    <w:rsid w:val="007A1606"/>
    <w:rsid w:val="007A1A9B"/>
    <w:rsid w:val="007A1CE5"/>
    <w:rsid w:val="007A234B"/>
    <w:rsid w:val="007A2646"/>
    <w:rsid w:val="007A2C2D"/>
    <w:rsid w:val="007A3234"/>
    <w:rsid w:val="007A3913"/>
    <w:rsid w:val="007A3BAB"/>
    <w:rsid w:val="007A3E9B"/>
    <w:rsid w:val="007A42F0"/>
    <w:rsid w:val="007A4667"/>
    <w:rsid w:val="007A49CE"/>
    <w:rsid w:val="007A4D88"/>
    <w:rsid w:val="007A536F"/>
    <w:rsid w:val="007A5CCF"/>
    <w:rsid w:val="007A5F6D"/>
    <w:rsid w:val="007A625C"/>
    <w:rsid w:val="007A6426"/>
    <w:rsid w:val="007A6608"/>
    <w:rsid w:val="007A6908"/>
    <w:rsid w:val="007A710F"/>
    <w:rsid w:val="007A71B3"/>
    <w:rsid w:val="007A745D"/>
    <w:rsid w:val="007B0051"/>
    <w:rsid w:val="007B037F"/>
    <w:rsid w:val="007B0CB8"/>
    <w:rsid w:val="007B0F1D"/>
    <w:rsid w:val="007B1559"/>
    <w:rsid w:val="007B1B58"/>
    <w:rsid w:val="007B1CC6"/>
    <w:rsid w:val="007B1F05"/>
    <w:rsid w:val="007B23C9"/>
    <w:rsid w:val="007B2433"/>
    <w:rsid w:val="007B2ED2"/>
    <w:rsid w:val="007B2F0F"/>
    <w:rsid w:val="007B32BA"/>
    <w:rsid w:val="007B382D"/>
    <w:rsid w:val="007B3A85"/>
    <w:rsid w:val="007B439F"/>
    <w:rsid w:val="007B49E1"/>
    <w:rsid w:val="007B4C93"/>
    <w:rsid w:val="007B4FA5"/>
    <w:rsid w:val="007B64BE"/>
    <w:rsid w:val="007B69D8"/>
    <w:rsid w:val="007B6D11"/>
    <w:rsid w:val="007B75F8"/>
    <w:rsid w:val="007C0743"/>
    <w:rsid w:val="007C16F7"/>
    <w:rsid w:val="007C1883"/>
    <w:rsid w:val="007C1D61"/>
    <w:rsid w:val="007C1FA7"/>
    <w:rsid w:val="007C2C30"/>
    <w:rsid w:val="007C2CBB"/>
    <w:rsid w:val="007C2E17"/>
    <w:rsid w:val="007C372C"/>
    <w:rsid w:val="007C3855"/>
    <w:rsid w:val="007C39FA"/>
    <w:rsid w:val="007C3B57"/>
    <w:rsid w:val="007C3DE6"/>
    <w:rsid w:val="007C415A"/>
    <w:rsid w:val="007C475A"/>
    <w:rsid w:val="007C4951"/>
    <w:rsid w:val="007C4D6A"/>
    <w:rsid w:val="007C4D8B"/>
    <w:rsid w:val="007C6766"/>
    <w:rsid w:val="007C7353"/>
    <w:rsid w:val="007C739C"/>
    <w:rsid w:val="007C75A6"/>
    <w:rsid w:val="007C7C39"/>
    <w:rsid w:val="007D050F"/>
    <w:rsid w:val="007D0A10"/>
    <w:rsid w:val="007D0D50"/>
    <w:rsid w:val="007D10CF"/>
    <w:rsid w:val="007D194B"/>
    <w:rsid w:val="007D1CDE"/>
    <w:rsid w:val="007D20B3"/>
    <w:rsid w:val="007D2970"/>
    <w:rsid w:val="007D3129"/>
    <w:rsid w:val="007D3365"/>
    <w:rsid w:val="007D3389"/>
    <w:rsid w:val="007D359F"/>
    <w:rsid w:val="007D35BF"/>
    <w:rsid w:val="007D39E2"/>
    <w:rsid w:val="007D40ED"/>
    <w:rsid w:val="007D48AB"/>
    <w:rsid w:val="007D4FCE"/>
    <w:rsid w:val="007D5335"/>
    <w:rsid w:val="007D5EA2"/>
    <w:rsid w:val="007D5EC4"/>
    <w:rsid w:val="007D6095"/>
    <w:rsid w:val="007D6989"/>
    <w:rsid w:val="007D6D54"/>
    <w:rsid w:val="007D6E90"/>
    <w:rsid w:val="007D73ED"/>
    <w:rsid w:val="007D77B6"/>
    <w:rsid w:val="007E0178"/>
    <w:rsid w:val="007E02DC"/>
    <w:rsid w:val="007E0EEB"/>
    <w:rsid w:val="007E0FF7"/>
    <w:rsid w:val="007E1169"/>
    <w:rsid w:val="007E1589"/>
    <w:rsid w:val="007E18CE"/>
    <w:rsid w:val="007E1EB9"/>
    <w:rsid w:val="007E2155"/>
    <w:rsid w:val="007E2884"/>
    <w:rsid w:val="007E2CCE"/>
    <w:rsid w:val="007E2F16"/>
    <w:rsid w:val="007E3A3F"/>
    <w:rsid w:val="007E4A5B"/>
    <w:rsid w:val="007E5415"/>
    <w:rsid w:val="007E54C5"/>
    <w:rsid w:val="007E5741"/>
    <w:rsid w:val="007E57ED"/>
    <w:rsid w:val="007E5888"/>
    <w:rsid w:val="007E592A"/>
    <w:rsid w:val="007E5A53"/>
    <w:rsid w:val="007E5AD0"/>
    <w:rsid w:val="007E5CBF"/>
    <w:rsid w:val="007E5DB3"/>
    <w:rsid w:val="007E5DD7"/>
    <w:rsid w:val="007E5F09"/>
    <w:rsid w:val="007E5FD1"/>
    <w:rsid w:val="007E6906"/>
    <w:rsid w:val="007E6E7F"/>
    <w:rsid w:val="007E7197"/>
    <w:rsid w:val="007E77DF"/>
    <w:rsid w:val="007F02E4"/>
    <w:rsid w:val="007F078D"/>
    <w:rsid w:val="007F08DD"/>
    <w:rsid w:val="007F08F9"/>
    <w:rsid w:val="007F09B0"/>
    <w:rsid w:val="007F09DD"/>
    <w:rsid w:val="007F12AE"/>
    <w:rsid w:val="007F178C"/>
    <w:rsid w:val="007F1CA3"/>
    <w:rsid w:val="007F1F6F"/>
    <w:rsid w:val="007F24BD"/>
    <w:rsid w:val="007F29E8"/>
    <w:rsid w:val="007F3149"/>
    <w:rsid w:val="007F38BE"/>
    <w:rsid w:val="007F3FA0"/>
    <w:rsid w:val="007F4139"/>
    <w:rsid w:val="007F43EC"/>
    <w:rsid w:val="007F4511"/>
    <w:rsid w:val="007F45DF"/>
    <w:rsid w:val="007F4972"/>
    <w:rsid w:val="007F4CC5"/>
    <w:rsid w:val="007F4E04"/>
    <w:rsid w:val="007F538C"/>
    <w:rsid w:val="007F54A0"/>
    <w:rsid w:val="007F5F02"/>
    <w:rsid w:val="007F604A"/>
    <w:rsid w:val="007F6250"/>
    <w:rsid w:val="007F64F0"/>
    <w:rsid w:val="007F7077"/>
    <w:rsid w:val="007F71A6"/>
    <w:rsid w:val="007F736D"/>
    <w:rsid w:val="007F7922"/>
    <w:rsid w:val="007F7C3E"/>
    <w:rsid w:val="007F7DE2"/>
    <w:rsid w:val="008005B6"/>
    <w:rsid w:val="0080084B"/>
    <w:rsid w:val="00800B1C"/>
    <w:rsid w:val="00801477"/>
    <w:rsid w:val="008015F5"/>
    <w:rsid w:val="008020BF"/>
    <w:rsid w:val="008024AC"/>
    <w:rsid w:val="00802ED1"/>
    <w:rsid w:val="008032C5"/>
    <w:rsid w:val="008033D0"/>
    <w:rsid w:val="008035AC"/>
    <w:rsid w:val="008038B6"/>
    <w:rsid w:val="0080398A"/>
    <w:rsid w:val="00803BB9"/>
    <w:rsid w:val="00803D0E"/>
    <w:rsid w:val="00804010"/>
    <w:rsid w:val="00804149"/>
    <w:rsid w:val="0080425C"/>
    <w:rsid w:val="00804A26"/>
    <w:rsid w:val="00804D31"/>
    <w:rsid w:val="00804F1C"/>
    <w:rsid w:val="008052EF"/>
    <w:rsid w:val="00805479"/>
    <w:rsid w:val="00805876"/>
    <w:rsid w:val="0080599D"/>
    <w:rsid w:val="0080613F"/>
    <w:rsid w:val="008064AF"/>
    <w:rsid w:val="00806DBD"/>
    <w:rsid w:val="00807154"/>
    <w:rsid w:val="00807858"/>
    <w:rsid w:val="00807C5A"/>
    <w:rsid w:val="00807C63"/>
    <w:rsid w:val="00807EEA"/>
    <w:rsid w:val="00810492"/>
    <w:rsid w:val="00810A0B"/>
    <w:rsid w:val="00810F70"/>
    <w:rsid w:val="008112B1"/>
    <w:rsid w:val="00811891"/>
    <w:rsid w:val="00811BA4"/>
    <w:rsid w:val="00811CCE"/>
    <w:rsid w:val="0081228F"/>
    <w:rsid w:val="00812366"/>
    <w:rsid w:val="008123BC"/>
    <w:rsid w:val="00812675"/>
    <w:rsid w:val="00812695"/>
    <w:rsid w:val="00812C9F"/>
    <w:rsid w:val="00812F02"/>
    <w:rsid w:val="00812FF5"/>
    <w:rsid w:val="0081375C"/>
    <w:rsid w:val="00813993"/>
    <w:rsid w:val="008147B6"/>
    <w:rsid w:val="00814867"/>
    <w:rsid w:val="00814ADC"/>
    <w:rsid w:val="00814C47"/>
    <w:rsid w:val="00814E28"/>
    <w:rsid w:val="00814EDD"/>
    <w:rsid w:val="00814F51"/>
    <w:rsid w:val="008158FE"/>
    <w:rsid w:val="00815E11"/>
    <w:rsid w:val="00816672"/>
    <w:rsid w:val="00816703"/>
    <w:rsid w:val="0081685A"/>
    <w:rsid w:val="00816978"/>
    <w:rsid w:val="00816B88"/>
    <w:rsid w:val="0081726E"/>
    <w:rsid w:val="0081755A"/>
    <w:rsid w:val="008175BD"/>
    <w:rsid w:val="00817C52"/>
    <w:rsid w:val="00820B0E"/>
    <w:rsid w:val="0082113D"/>
    <w:rsid w:val="008213BE"/>
    <w:rsid w:val="0082148B"/>
    <w:rsid w:val="00821A27"/>
    <w:rsid w:val="008222E1"/>
    <w:rsid w:val="008222F6"/>
    <w:rsid w:val="00822605"/>
    <w:rsid w:val="00822937"/>
    <w:rsid w:val="008232B4"/>
    <w:rsid w:val="008247DA"/>
    <w:rsid w:val="00824DD0"/>
    <w:rsid w:val="008256FF"/>
    <w:rsid w:val="008258E7"/>
    <w:rsid w:val="00825AB8"/>
    <w:rsid w:val="00825B8F"/>
    <w:rsid w:val="00825CF8"/>
    <w:rsid w:val="00825D94"/>
    <w:rsid w:val="00825E50"/>
    <w:rsid w:val="0082619C"/>
    <w:rsid w:val="00826387"/>
    <w:rsid w:val="0082664D"/>
    <w:rsid w:val="00827F22"/>
    <w:rsid w:val="008305CC"/>
    <w:rsid w:val="00830F02"/>
    <w:rsid w:val="00830F39"/>
    <w:rsid w:val="00831193"/>
    <w:rsid w:val="0083129C"/>
    <w:rsid w:val="0083163B"/>
    <w:rsid w:val="00831685"/>
    <w:rsid w:val="00831B01"/>
    <w:rsid w:val="00831F8F"/>
    <w:rsid w:val="00831FBB"/>
    <w:rsid w:val="0083245E"/>
    <w:rsid w:val="00832E2D"/>
    <w:rsid w:val="00833378"/>
    <w:rsid w:val="008335F3"/>
    <w:rsid w:val="008336A3"/>
    <w:rsid w:val="008336ED"/>
    <w:rsid w:val="00833829"/>
    <w:rsid w:val="00833970"/>
    <w:rsid w:val="00833A86"/>
    <w:rsid w:val="00833F83"/>
    <w:rsid w:val="008341BE"/>
    <w:rsid w:val="008342B8"/>
    <w:rsid w:val="00834357"/>
    <w:rsid w:val="0083444A"/>
    <w:rsid w:val="00834656"/>
    <w:rsid w:val="00834802"/>
    <w:rsid w:val="0083494F"/>
    <w:rsid w:val="00834B3B"/>
    <w:rsid w:val="00834C84"/>
    <w:rsid w:val="00834F18"/>
    <w:rsid w:val="008354A7"/>
    <w:rsid w:val="0083576A"/>
    <w:rsid w:val="00835DB9"/>
    <w:rsid w:val="00836272"/>
    <w:rsid w:val="008368FF"/>
    <w:rsid w:val="00836A4A"/>
    <w:rsid w:val="00836D00"/>
    <w:rsid w:val="00836DFE"/>
    <w:rsid w:val="00836EE8"/>
    <w:rsid w:val="00837323"/>
    <w:rsid w:val="00837898"/>
    <w:rsid w:val="0084083B"/>
    <w:rsid w:val="00840AE7"/>
    <w:rsid w:val="00841518"/>
    <w:rsid w:val="00841713"/>
    <w:rsid w:val="008417C6"/>
    <w:rsid w:val="008418C2"/>
    <w:rsid w:val="00841C7C"/>
    <w:rsid w:val="00842016"/>
    <w:rsid w:val="00843786"/>
    <w:rsid w:val="00843B25"/>
    <w:rsid w:val="00844187"/>
    <w:rsid w:val="0084493D"/>
    <w:rsid w:val="00844ABE"/>
    <w:rsid w:val="008451D8"/>
    <w:rsid w:val="0084552A"/>
    <w:rsid w:val="0084576D"/>
    <w:rsid w:val="008460C8"/>
    <w:rsid w:val="0084660F"/>
    <w:rsid w:val="0084695A"/>
    <w:rsid w:val="00846C26"/>
    <w:rsid w:val="00846D16"/>
    <w:rsid w:val="00846D45"/>
    <w:rsid w:val="008472C4"/>
    <w:rsid w:val="0084751A"/>
    <w:rsid w:val="0084769F"/>
    <w:rsid w:val="00847947"/>
    <w:rsid w:val="008479C3"/>
    <w:rsid w:val="008479F8"/>
    <w:rsid w:val="00850A21"/>
    <w:rsid w:val="00850B62"/>
    <w:rsid w:val="00850CA6"/>
    <w:rsid w:val="00850D18"/>
    <w:rsid w:val="00850D6B"/>
    <w:rsid w:val="0085116B"/>
    <w:rsid w:val="0085179B"/>
    <w:rsid w:val="00851A33"/>
    <w:rsid w:val="00851D2A"/>
    <w:rsid w:val="008524CB"/>
    <w:rsid w:val="008525FC"/>
    <w:rsid w:val="0085280C"/>
    <w:rsid w:val="00852AA1"/>
    <w:rsid w:val="00852B7C"/>
    <w:rsid w:val="00852C19"/>
    <w:rsid w:val="00852DEE"/>
    <w:rsid w:val="00852EC1"/>
    <w:rsid w:val="00852F97"/>
    <w:rsid w:val="008530F1"/>
    <w:rsid w:val="0085310F"/>
    <w:rsid w:val="00853309"/>
    <w:rsid w:val="008535B4"/>
    <w:rsid w:val="008542C1"/>
    <w:rsid w:val="00854564"/>
    <w:rsid w:val="00854DFA"/>
    <w:rsid w:val="008551D1"/>
    <w:rsid w:val="008552E6"/>
    <w:rsid w:val="0085550B"/>
    <w:rsid w:val="00855DD6"/>
    <w:rsid w:val="00855EF6"/>
    <w:rsid w:val="008562C8"/>
    <w:rsid w:val="008563C8"/>
    <w:rsid w:val="00856659"/>
    <w:rsid w:val="00856A92"/>
    <w:rsid w:val="00857230"/>
    <w:rsid w:val="00857414"/>
    <w:rsid w:val="00857573"/>
    <w:rsid w:val="00857805"/>
    <w:rsid w:val="00857BCF"/>
    <w:rsid w:val="00857CA1"/>
    <w:rsid w:val="00857EA0"/>
    <w:rsid w:val="00857F75"/>
    <w:rsid w:val="008600EC"/>
    <w:rsid w:val="008607AD"/>
    <w:rsid w:val="00860980"/>
    <w:rsid w:val="00860D20"/>
    <w:rsid w:val="00860DFF"/>
    <w:rsid w:val="008610E8"/>
    <w:rsid w:val="0086169E"/>
    <w:rsid w:val="00861AC2"/>
    <w:rsid w:val="00861D6D"/>
    <w:rsid w:val="00861DF9"/>
    <w:rsid w:val="00862049"/>
    <w:rsid w:val="0086208A"/>
    <w:rsid w:val="0086213E"/>
    <w:rsid w:val="0086218F"/>
    <w:rsid w:val="008627CD"/>
    <w:rsid w:val="00862C43"/>
    <w:rsid w:val="00862EF9"/>
    <w:rsid w:val="0086345A"/>
    <w:rsid w:val="0086355D"/>
    <w:rsid w:val="00863D85"/>
    <w:rsid w:val="008644EF"/>
    <w:rsid w:val="00864673"/>
    <w:rsid w:val="00864692"/>
    <w:rsid w:val="00864C9B"/>
    <w:rsid w:val="00864FB0"/>
    <w:rsid w:val="008650E3"/>
    <w:rsid w:val="008652E6"/>
    <w:rsid w:val="0086531E"/>
    <w:rsid w:val="0086532B"/>
    <w:rsid w:val="008654A6"/>
    <w:rsid w:val="00865B65"/>
    <w:rsid w:val="00866267"/>
    <w:rsid w:val="008667A0"/>
    <w:rsid w:val="00867392"/>
    <w:rsid w:val="008677AC"/>
    <w:rsid w:val="008679A3"/>
    <w:rsid w:val="008701CA"/>
    <w:rsid w:val="008704B1"/>
    <w:rsid w:val="00870C9A"/>
    <w:rsid w:val="00870F53"/>
    <w:rsid w:val="0087117E"/>
    <w:rsid w:val="008715C6"/>
    <w:rsid w:val="00871BF4"/>
    <w:rsid w:val="00871D2A"/>
    <w:rsid w:val="00872ADF"/>
    <w:rsid w:val="00873FE4"/>
    <w:rsid w:val="00874641"/>
    <w:rsid w:val="008746DD"/>
    <w:rsid w:val="008747C2"/>
    <w:rsid w:val="00874A29"/>
    <w:rsid w:val="00874ACA"/>
    <w:rsid w:val="00874E2F"/>
    <w:rsid w:val="008759CF"/>
    <w:rsid w:val="0087676D"/>
    <w:rsid w:val="0087679B"/>
    <w:rsid w:val="00877B2D"/>
    <w:rsid w:val="00877B7A"/>
    <w:rsid w:val="00877C14"/>
    <w:rsid w:val="00880026"/>
    <w:rsid w:val="008806E3"/>
    <w:rsid w:val="0088092A"/>
    <w:rsid w:val="00880DE8"/>
    <w:rsid w:val="008813EC"/>
    <w:rsid w:val="008814F8"/>
    <w:rsid w:val="00881A04"/>
    <w:rsid w:val="00881A6D"/>
    <w:rsid w:val="00881CE7"/>
    <w:rsid w:val="00881F67"/>
    <w:rsid w:val="008821AC"/>
    <w:rsid w:val="0088238B"/>
    <w:rsid w:val="008835E9"/>
    <w:rsid w:val="00883E72"/>
    <w:rsid w:val="00883F52"/>
    <w:rsid w:val="00884021"/>
    <w:rsid w:val="0088402C"/>
    <w:rsid w:val="00884588"/>
    <w:rsid w:val="0088558E"/>
    <w:rsid w:val="00885865"/>
    <w:rsid w:val="00886611"/>
    <w:rsid w:val="00887831"/>
    <w:rsid w:val="00887F91"/>
    <w:rsid w:val="00890619"/>
    <w:rsid w:val="00890737"/>
    <w:rsid w:val="00890804"/>
    <w:rsid w:val="00890AA9"/>
    <w:rsid w:val="00890EF2"/>
    <w:rsid w:val="008910BB"/>
    <w:rsid w:val="00891777"/>
    <w:rsid w:val="008918D3"/>
    <w:rsid w:val="00892090"/>
    <w:rsid w:val="008920AA"/>
    <w:rsid w:val="0089229E"/>
    <w:rsid w:val="00892529"/>
    <w:rsid w:val="008928DF"/>
    <w:rsid w:val="008929F5"/>
    <w:rsid w:val="0089348C"/>
    <w:rsid w:val="0089358B"/>
    <w:rsid w:val="008935FB"/>
    <w:rsid w:val="00893B0E"/>
    <w:rsid w:val="008942EF"/>
    <w:rsid w:val="00894674"/>
    <w:rsid w:val="00894B31"/>
    <w:rsid w:val="00894C3E"/>
    <w:rsid w:val="00894CF5"/>
    <w:rsid w:val="00895548"/>
    <w:rsid w:val="0089578F"/>
    <w:rsid w:val="00895B74"/>
    <w:rsid w:val="00895CCF"/>
    <w:rsid w:val="00895D02"/>
    <w:rsid w:val="00895D55"/>
    <w:rsid w:val="00895E02"/>
    <w:rsid w:val="00896030"/>
    <w:rsid w:val="008960AD"/>
    <w:rsid w:val="008960E7"/>
    <w:rsid w:val="00896301"/>
    <w:rsid w:val="00896EA6"/>
    <w:rsid w:val="008970CE"/>
    <w:rsid w:val="008973E8"/>
    <w:rsid w:val="00897D1C"/>
    <w:rsid w:val="008A0974"/>
    <w:rsid w:val="008A0E78"/>
    <w:rsid w:val="008A1296"/>
    <w:rsid w:val="008A144D"/>
    <w:rsid w:val="008A1770"/>
    <w:rsid w:val="008A1834"/>
    <w:rsid w:val="008A220A"/>
    <w:rsid w:val="008A28B7"/>
    <w:rsid w:val="008A3232"/>
    <w:rsid w:val="008A3316"/>
    <w:rsid w:val="008A3A03"/>
    <w:rsid w:val="008A3B45"/>
    <w:rsid w:val="008A442F"/>
    <w:rsid w:val="008A446C"/>
    <w:rsid w:val="008A4781"/>
    <w:rsid w:val="008A478D"/>
    <w:rsid w:val="008A4938"/>
    <w:rsid w:val="008A4A79"/>
    <w:rsid w:val="008A5187"/>
    <w:rsid w:val="008A59A9"/>
    <w:rsid w:val="008A5C43"/>
    <w:rsid w:val="008A5F1D"/>
    <w:rsid w:val="008A63EB"/>
    <w:rsid w:val="008A6433"/>
    <w:rsid w:val="008A66F8"/>
    <w:rsid w:val="008A67BB"/>
    <w:rsid w:val="008A6AE9"/>
    <w:rsid w:val="008A6F87"/>
    <w:rsid w:val="008A73DC"/>
    <w:rsid w:val="008A754E"/>
    <w:rsid w:val="008A788B"/>
    <w:rsid w:val="008A7C6C"/>
    <w:rsid w:val="008B06AF"/>
    <w:rsid w:val="008B11F4"/>
    <w:rsid w:val="008B19B4"/>
    <w:rsid w:val="008B1F37"/>
    <w:rsid w:val="008B20C2"/>
    <w:rsid w:val="008B25AB"/>
    <w:rsid w:val="008B2913"/>
    <w:rsid w:val="008B3019"/>
    <w:rsid w:val="008B3752"/>
    <w:rsid w:val="008B499E"/>
    <w:rsid w:val="008B4F13"/>
    <w:rsid w:val="008B544E"/>
    <w:rsid w:val="008B5451"/>
    <w:rsid w:val="008B561A"/>
    <w:rsid w:val="008B563D"/>
    <w:rsid w:val="008B583B"/>
    <w:rsid w:val="008B5D95"/>
    <w:rsid w:val="008B5F4B"/>
    <w:rsid w:val="008B6154"/>
    <w:rsid w:val="008B64B3"/>
    <w:rsid w:val="008B65D3"/>
    <w:rsid w:val="008B6BE9"/>
    <w:rsid w:val="008B6CC2"/>
    <w:rsid w:val="008B6D0E"/>
    <w:rsid w:val="008B7174"/>
    <w:rsid w:val="008B72F9"/>
    <w:rsid w:val="008B7439"/>
    <w:rsid w:val="008B7996"/>
    <w:rsid w:val="008B7A44"/>
    <w:rsid w:val="008B7C32"/>
    <w:rsid w:val="008B7C8E"/>
    <w:rsid w:val="008B7E43"/>
    <w:rsid w:val="008C0401"/>
    <w:rsid w:val="008C0565"/>
    <w:rsid w:val="008C07D0"/>
    <w:rsid w:val="008C07E1"/>
    <w:rsid w:val="008C08BE"/>
    <w:rsid w:val="008C0928"/>
    <w:rsid w:val="008C0B53"/>
    <w:rsid w:val="008C0F20"/>
    <w:rsid w:val="008C0F21"/>
    <w:rsid w:val="008C1633"/>
    <w:rsid w:val="008C1749"/>
    <w:rsid w:val="008C1CBE"/>
    <w:rsid w:val="008C22A6"/>
    <w:rsid w:val="008C243C"/>
    <w:rsid w:val="008C269F"/>
    <w:rsid w:val="008C27F3"/>
    <w:rsid w:val="008C2C25"/>
    <w:rsid w:val="008C2EA1"/>
    <w:rsid w:val="008C3118"/>
    <w:rsid w:val="008C3467"/>
    <w:rsid w:val="008C3521"/>
    <w:rsid w:val="008C3C73"/>
    <w:rsid w:val="008C4593"/>
    <w:rsid w:val="008C49AD"/>
    <w:rsid w:val="008C4AE9"/>
    <w:rsid w:val="008C526F"/>
    <w:rsid w:val="008C5CED"/>
    <w:rsid w:val="008C5E15"/>
    <w:rsid w:val="008C5EB0"/>
    <w:rsid w:val="008C6232"/>
    <w:rsid w:val="008C6359"/>
    <w:rsid w:val="008C65A9"/>
    <w:rsid w:val="008C6905"/>
    <w:rsid w:val="008C6DD7"/>
    <w:rsid w:val="008C6FE0"/>
    <w:rsid w:val="008C747F"/>
    <w:rsid w:val="008C7BCA"/>
    <w:rsid w:val="008C7E06"/>
    <w:rsid w:val="008C7ED2"/>
    <w:rsid w:val="008D103E"/>
    <w:rsid w:val="008D105D"/>
    <w:rsid w:val="008D162C"/>
    <w:rsid w:val="008D220B"/>
    <w:rsid w:val="008D285E"/>
    <w:rsid w:val="008D2C37"/>
    <w:rsid w:val="008D2CC6"/>
    <w:rsid w:val="008D2DB8"/>
    <w:rsid w:val="008D2DCB"/>
    <w:rsid w:val="008D2E35"/>
    <w:rsid w:val="008D3CB9"/>
    <w:rsid w:val="008D3FAF"/>
    <w:rsid w:val="008D40FA"/>
    <w:rsid w:val="008D45C5"/>
    <w:rsid w:val="008D4BC6"/>
    <w:rsid w:val="008D4DA1"/>
    <w:rsid w:val="008D52A8"/>
    <w:rsid w:val="008D53B5"/>
    <w:rsid w:val="008D5919"/>
    <w:rsid w:val="008D5CE9"/>
    <w:rsid w:val="008D5D3B"/>
    <w:rsid w:val="008D5F57"/>
    <w:rsid w:val="008D6BA9"/>
    <w:rsid w:val="008D70F8"/>
    <w:rsid w:val="008D786A"/>
    <w:rsid w:val="008E0255"/>
    <w:rsid w:val="008E0FF9"/>
    <w:rsid w:val="008E1102"/>
    <w:rsid w:val="008E1442"/>
    <w:rsid w:val="008E1C5C"/>
    <w:rsid w:val="008E23B9"/>
    <w:rsid w:val="008E25CF"/>
    <w:rsid w:val="008E271D"/>
    <w:rsid w:val="008E33B5"/>
    <w:rsid w:val="008E3809"/>
    <w:rsid w:val="008E3CB3"/>
    <w:rsid w:val="008E4486"/>
    <w:rsid w:val="008E49A0"/>
    <w:rsid w:val="008E4AAA"/>
    <w:rsid w:val="008E4B37"/>
    <w:rsid w:val="008E4FC6"/>
    <w:rsid w:val="008E5818"/>
    <w:rsid w:val="008E591B"/>
    <w:rsid w:val="008E5B6D"/>
    <w:rsid w:val="008E5C04"/>
    <w:rsid w:val="008E5DA8"/>
    <w:rsid w:val="008E6058"/>
    <w:rsid w:val="008E6413"/>
    <w:rsid w:val="008E644E"/>
    <w:rsid w:val="008E74E7"/>
    <w:rsid w:val="008E7516"/>
    <w:rsid w:val="008E7E8A"/>
    <w:rsid w:val="008F0334"/>
    <w:rsid w:val="008F03D1"/>
    <w:rsid w:val="008F06E8"/>
    <w:rsid w:val="008F0AC2"/>
    <w:rsid w:val="008F0F99"/>
    <w:rsid w:val="008F0FDA"/>
    <w:rsid w:val="008F159D"/>
    <w:rsid w:val="008F1926"/>
    <w:rsid w:val="008F1A1D"/>
    <w:rsid w:val="008F2C5D"/>
    <w:rsid w:val="008F2DA9"/>
    <w:rsid w:val="008F32D1"/>
    <w:rsid w:val="008F3F25"/>
    <w:rsid w:val="008F42EC"/>
    <w:rsid w:val="008F4707"/>
    <w:rsid w:val="008F4873"/>
    <w:rsid w:val="008F4ED8"/>
    <w:rsid w:val="008F5172"/>
    <w:rsid w:val="008F525E"/>
    <w:rsid w:val="008F571F"/>
    <w:rsid w:val="008F5A1E"/>
    <w:rsid w:val="008F6013"/>
    <w:rsid w:val="008F615D"/>
    <w:rsid w:val="008F63E7"/>
    <w:rsid w:val="008F669A"/>
    <w:rsid w:val="008F6BA7"/>
    <w:rsid w:val="008F71B3"/>
    <w:rsid w:val="008F7457"/>
    <w:rsid w:val="008F77F5"/>
    <w:rsid w:val="008F7811"/>
    <w:rsid w:val="008F7FF5"/>
    <w:rsid w:val="009002FB"/>
    <w:rsid w:val="00900B8A"/>
    <w:rsid w:val="00900CB6"/>
    <w:rsid w:val="0090112B"/>
    <w:rsid w:val="009014ED"/>
    <w:rsid w:val="00901A5C"/>
    <w:rsid w:val="00902269"/>
    <w:rsid w:val="00902582"/>
    <w:rsid w:val="00903341"/>
    <w:rsid w:val="009033E3"/>
    <w:rsid w:val="00903D1D"/>
    <w:rsid w:val="00903FE3"/>
    <w:rsid w:val="009040A3"/>
    <w:rsid w:val="009044DE"/>
    <w:rsid w:val="00904782"/>
    <w:rsid w:val="00904A62"/>
    <w:rsid w:val="009050FD"/>
    <w:rsid w:val="00905409"/>
    <w:rsid w:val="00905635"/>
    <w:rsid w:val="009058E0"/>
    <w:rsid w:val="00905F62"/>
    <w:rsid w:val="009062B5"/>
    <w:rsid w:val="00906564"/>
    <w:rsid w:val="00906AD2"/>
    <w:rsid w:val="00906BCF"/>
    <w:rsid w:val="00906D97"/>
    <w:rsid w:val="00907016"/>
    <w:rsid w:val="00907CC4"/>
    <w:rsid w:val="00907FA1"/>
    <w:rsid w:val="009108C4"/>
    <w:rsid w:val="00910C89"/>
    <w:rsid w:val="00910F64"/>
    <w:rsid w:val="009111A2"/>
    <w:rsid w:val="00911449"/>
    <w:rsid w:val="00911755"/>
    <w:rsid w:val="009122E9"/>
    <w:rsid w:val="0091231B"/>
    <w:rsid w:val="009128A3"/>
    <w:rsid w:val="00912AB4"/>
    <w:rsid w:val="009130E2"/>
    <w:rsid w:val="009132EC"/>
    <w:rsid w:val="00913ABA"/>
    <w:rsid w:val="00913FB4"/>
    <w:rsid w:val="009143B1"/>
    <w:rsid w:val="00914B9E"/>
    <w:rsid w:val="00914F82"/>
    <w:rsid w:val="009157F3"/>
    <w:rsid w:val="00915842"/>
    <w:rsid w:val="009158FC"/>
    <w:rsid w:val="00915907"/>
    <w:rsid w:val="00915949"/>
    <w:rsid w:val="00915B35"/>
    <w:rsid w:val="00915E3D"/>
    <w:rsid w:val="009164C8"/>
    <w:rsid w:val="009164E9"/>
    <w:rsid w:val="009179AD"/>
    <w:rsid w:val="00917EA8"/>
    <w:rsid w:val="00917F53"/>
    <w:rsid w:val="00921518"/>
    <w:rsid w:val="009216F6"/>
    <w:rsid w:val="0092192A"/>
    <w:rsid w:val="00921BFE"/>
    <w:rsid w:val="00921CDE"/>
    <w:rsid w:val="00922179"/>
    <w:rsid w:val="0092247D"/>
    <w:rsid w:val="009225ED"/>
    <w:rsid w:val="009230F8"/>
    <w:rsid w:val="00923204"/>
    <w:rsid w:val="0092363E"/>
    <w:rsid w:val="009239E7"/>
    <w:rsid w:val="009245B6"/>
    <w:rsid w:val="009249A8"/>
    <w:rsid w:val="00924AEB"/>
    <w:rsid w:val="00924F33"/>
    <w:rsid w:val="00925175"/>
    <w:rsid w:val="00925256"/>
    <w:rsid w:val="009259FB"/>
    <w:rsid w:val="00925A14"/>
    <w:rsid w:val="00925CE0"/>
    <w:rsid w:val="00925DBE"/>
    <w:rsid w:val="0092629B"/>
    <w:rsid w:val="00926361"/>
    <w:rsid w:val="00926816"/>
    <w:rsid w:val="0092681C"/>
    <w:rsid w:val="00926AA5"/>
    <w:rsid w:val="00927635"/>
    <w:rsid w:val="00927E50"/>
    <w:rsid w:val="00930402"/>
    <w:rsid w:val="009306BA"/>
    <w:rsid w:val="00931228"/>
    <w:rsid w:val="009315AD"/>
    <w:rsid w:val="00931B63"/>
    <w:rsid w:val="0093209E"/>
    <w:rsid w:val="00932280"/>
    <w:rsid w:val="009322A4"/>
    <w:rsid w:val="00932363"/>
    <w:rsid w:val="00932D78"/>
    <w:rsid w:val="00932EDE"/>
    <w:rsid w:val="009346DB"/>
    <w:rsid w:val="0093503C"/>
    <w:rsid w:val="009351CA"/>
    <w:rsid w:val="0093630B"/>
    <w:rsid w:val="00936847"/>
    <w:rsid w:val="00936949"/>
    <w:rsid w:val="009369FF"/>
    <w:rsid w:val="009370C5"/>
    <w:rsid w:val="0093722D"/>
    <w:rsid w:val="00937A4D"/>
    <w:rsid w:val="00937CD8"/>
    <w:rsid w:val="00937F56"/>
    <w:rsid w:val="00940586"/>
    <w:rsid w:val="0094084A"/>
    <w:rsid w:val="0094094B"/>
    <w:rsid w:val="00940DD5"/>
    <w:rsid w:val="00941117"/>
    <w:rsid w:val="009411F7"/>
    <w:rsid w:val="009413AA"/>
    <w:rsid w:val="009415D2"/>
    <w:rsid w:val="0094252B"/>
    <w:rsid w:val="00942F4D"/>
    <w:rsid w:val="00942FCE"/>
    <w:rsid w:val="0094395C"/>
    <w:rsid w:val="00943DB7"/>
    <w:rsid w:val="009440E1"/>
    <w:rsid w:val="0094418C"/>
    <w:rsid w:val="00944479"/>
    <w:rsid w:val="009444AD"/>
    <w:rsid w:val="009444B6"/>
    <w:rsid w:val="0094463A"/>
    <w:rsid w:val="00944C33"/>
    <w:rsid w:val="00944FA8"/>
    <w:rsid w:val="009457E0"/>
    <w:rsid w:val="009459A4"/>
    <w:rsid w:val="00945A76"/>
    <w:rsid w:val="00945ACD"/>
    <w:rsid w:val="009460DF"/>
    <w:rsid w:val="0094636D"/>
    <w:rsid w:val="009467C9"/>
    <w:rsid w:val="00946CF9"/>
    <w:rsid w:val="00946EEE"/>
    <w:rsid w:val="00950042"/>
    <w:rsid w:val="00950266"/>
    <w:rsid w:val="009503A1"/>
    <w:rsid w:val="00951952"/>
    <w:rsid w:val="0095200E"/>
    <w:rsid w:val="00952462"/>
    <w:rsid w:val="0095248C"/>
    <w:rsid w:val="009524B6"/>
    <w:rsid w:val="009529BB"/>
    <w:rsid w:val="00952BF7"/>
    <w:rsid w:val="00952E5B"/>
    <w:rsid w:val="009531D8"/>
    <w:rsid w:val="0095342E"/>
    <w:rsid w:val="009536AB"/>
    <w:rsid w:val="009536D4"/>
    <w:rsid w:val="00953B9B"/>
    <w:rsid w:val="00953FF0"/>
    <w:rsid w:val="009540D9"/>
    <w:rsid w:val="009541D0"/>
    <w:rsid w:val="0095453B"/>
    <w:rsid w:val="00954D7B"/>
    <w:rsid w:val="00955010"/>
    <w:rsid w:val="00955181"/>
    <w:rsid w:val="009558F1"/>
    <w:rsid w:val="00955E1A"/>
    <w:rsid w:val="00955E75"/>
    <w:rsid w:val="00956548"/>
    <w:rsid w:val="00956B16"/>
    <w:rsid w:val="00956D06"/>
    <w:rsid w:val="00956DF3"/>
    <w:rsid w:val="00957343"/>
    <w:rsid w:val="00957387"/>
    <w:rsid w:val="00957401"/>
    <w:rsid w:val="0095759A"/>
    <w:rsid w:val="009578DD"/>
    <w:rsid w:val="009578E0"/>
    <w:rsid w:val="00957A76"/>
    <w:rsid w:val="00957B7F"/>
    <w:rsid w:val="00957E78"/>
    <w:rsid w:val="009602C3"/>
    <w:rsid w:val="0096047C"/>
    <w:rsid w:val="00960DF0"/>
    <w:rsid w:val="00960F8D"/>
    <w:rsid w:val="009610F2"/>
    <w:rsid w:val="009612B0"/>
    <w:rsid w:val="009612D4"/>
    <w:rsid w:val="009616B0"/>
    <w:rsid w:val="009617E0"/>
    <w:rsid w:val="00961D76"/>
    <w:rsid w:val="00961EC2"/>
    <w:rsid w:val="009620DC"/>
    <w:rsid w:val="009629C1"/>
    <w:rsid w:val="00962D6A"/>
    <w:rsid w:val="00962D96"/>
    <w:rsid w:val="0096398D"/>
    <w:rsid w:val="00963D1B"/>
    <w:rsid w:val="00963DBD"/>
    <w:rsid w:val="00964088"/>
    <w:rsid w:val="009643F8"/>
    <w:rsid w:val="009648F8"/>
    <w:rsid w:val="00964902"/>
    <w:rsid w:val="009655AC"/>
    <w:rsid w:val="00965665"/>
    <w:rsid w:val="009658E9"/>
    <w:rsid w:val="0096664B"/>
    <w:rsid w:val="00966D6D"/>
    <w:rsid w:val="00966DBB"/>
    <w:rsid w:val="00966FD9"/>
    <w:rsid w:val="00967017"/>
    <w:rsid w:val="00967150"/>
    <w:rsid w:val="009671C0"/>
    <w:rsid w:val="009672EF"/>
    <w:rsid w:val="009674B3"/>
    <w:rsid w:val="0097006E"/>
    <w:rsid w:val="009705BC"/>
    <w:rsid w:val="00970840"/>
    <w:rsid w:val="009709F6"/>
    <w:rsid w:val="00970B6A"/>
    <w:rsid w:val="00970BC9"/>
    <w:rsid w:val="00970C95"/>
    <w:rsid w:val="00971231"/>
    <w:rsid w:val="0097138E"/>
    <w:rsid w:val="00971512"/>
    <w:rsid w:val="00971828"/>
    <w:rsid w:val="00971ACF"/>
    <w:rsid w:val="00972525"/>
    <w:rsid w:val="0097257C"/>
    <w:rsid w:val="00972924"/>
    <w:rsid w:val="00972AF4"/>
    <w:rsid w:val="0097381A"/>
    <w:rsid w:val="00973ABB"/>
    <w:rsid w:val="00973B95"/>
    <w:rsid w:val="00973D3D"/>
    <w:rsid w:val="00973DEB"/>
    <w:rsid w:val="0097463C"/>
    <w:rsid w:val="0097471A"/>
    <w:rsid w:val="0097471E"/>
    <w:rsid w:val="00974793"/>
    <w:rsid w:val="00974BB4"/>
    <w:rsid w:val="00974CE4"/>
    <w:rsid w:val="00974DBA"/>
    <w:rsid w:val="00975107"/>
    <w:rsid w:val="009751FB"/>
    <w:rsid w:val="0097521C"/>
    <w:rsid w:val="0097562C"/>
    <w:rsid w:val="0097578D"/>
    <w:rsid w:val="00975BD2"/>
    <w:rsid w:val="009768D0"/>
    <w:rsid w:val="00976977"/>
    <w:rsid w:val="00977100"/>
    <w:rsid w:val="009772E3"/>
    <w:rsid w:val="00977EFA"/>
    <w:rsid w:val="009800E5"/>
    <w:rsid w:val="009807EE"/>
    <w:rsid w:val="0098123C"/>
    <w:rsid w:val="0098180D"/>
    <w:rsid w:val="00981C6A"/>
    <w:rsid w:val="00982012"/>
    <w:rsid w:val="009823DA"/>
    <w:rsid w:val="009824DD"/>
    <w:rsid w:val="0098284E"/>
    <w:rsid w:val="00982937"/>
    <w:rsid w:val="00982AD9"/>
    <w:rsid w:val="00983A81"/>
    <w:rsid w:val="0098433E"/>
    <w:rsid w:val="00984996"/>
    <w:rsid w:val="00984EFB"/>
    <w:rsid w:val="00984F41"/>
    <w:rsid w:val="00984F52"/>
    <w:rsid w:val="00985F85"/>
    <w:rsid w:val="00986083"/>
    <w:rsid w:val="0098662C"/>
    <w:rsid w:val="00986967"/>
    <w:rsid w:val="00986BDB"/>
    <w:rsid w:val="00987A42"/>
    <w:rsid w:val="00987B74"/>
    <w:rsid w:val="00987F57"/>
    <w:rsid w:val="0099015B"/>
    <w:rsid w:val="00990450"/>
    <w:rsid w:val="0099052B"/>
    <w:rsid w:val="00990E00"/>
    <w:rsid w:val="00991761"/>
    <w:rsid w:val="00991C15"/>
    <w:rsid w:val="009926E5"/>
    <w:rsid w:val="009928D9"/>
    <w:rsid w:val="00992A02"/>
    <w:rsid w:val="00992CF9"/>
    <w:rsid w:val="00992F49"/>
    <w:rsid w:val="00993370"/>
    <w:rsid w:val="00993808"/>
    <w:rsid w:val="0099390A"/>
    <w:rsid w:val="0099398E"/>
    <w:rsid w:val="0099448E"/>
    <w:rsid w:val="009948CE"/>
    <w:rsid w:val="00994948"/>
    <w:rsid w:val="00994B76"/>
    <w:rsid w:val="00995198"/>
    <w:rsid w:val="009951AF"/>
    <w:rsid w:val="00995C5D"/>
    <w:rsid w:val="009961F9"/>
    <w:rsid w:val="00996202"/>
    <w:rsid w:val="009965CF"/>
    <w:rsid w:val="00996E23"/>
    <w:rsid w:val="00996E72"/>
    <w:rsid w:val="00996F54"/>
    <w:rsid w:val="0099711D"/>
    <w:rsid w:val="009974A7"/>
    <w:rsid w:val="00997746"/>
    <w:rsid w:val="009978F4"/>
    <w:rsid w:val="00997940"/>
    <w:rsid w:val="009A0659"/>
    <w:rsid w:val="009A0DC9"/>
    <w:rsid w:val="009A0ECC"/>
    <w:rsid w:val="009A0F2F"/>
    <w:rsid w:val="009A1686"/>
    <w:rsid w:val="009A17B3"/>
    <w:rsid w:val="009A1903"/>
    <w:rsid w:val="009A1C23"/>
    <w:rsid w:val="009A200F"/>
    <w:rsid w:val="009A2222"/>
    <w:rsid w:val="009A23C9"/>
    <w:rsid w:val="009A24B7"/>
    <w:rsid w:val="009A2691"/>
    <w:rsid w:val="009A29A9"/>
    <w:rsid w:val="009A2A45"/>
    <w:rsid w:val="009A304A"/>
    <w:rsid w:val="009A36A1"/>
    <w:rsid w:val="009A36B0"/>
    <w:rsid w:val="009A39E3"/>
    <w:rsid w:val="009A3CA3"/>
    <w:rsid w:val="009A3F4C"/>
    <w:rsid w:val="009A423E"/>
    <w:rsid w:val="009A486A"/>
    <w:rsid w:val="009A4CA2"/>
    <w:rsid w:val="009A4D2D"/>
    <w:rsid w:val="009A4FF1"/>
    <w:rsid w:val="009A5151"/>
    <w:rsid w:val="009A52EE"/>
    <w:rsid w:val="009A5448"/>
    <w:rsid w:val="009A59F0"/>
    <w:rsid w:val="009A5CCB"/>
    <w:rsid w:val="009A65C6"/>
    <w:rsid w:val="009A6C80"/>
    <w:rsid w:val="009A7CC2"/>
    <w:rsid w:val="009B04CA"/>
    <w:rsid w:val="009B0AA6"/>
    <w:rsid w:val="009B1251"/>
    <w:rsid w:val="009B12D2"/>
    <w:rsid w:val="009B1EB6"/>
    <w:rsid w:val="009B1F8E"/>
    <w:rsid w:val="009B297C"/>
    <w:rsid w:val="009B2C13"/>
    <w:rsid w:val="009B2E63"/>
    <w:rsid w:val="009B3BD5"/>
    <w:rsid w:val="009B442E"/>
    <w:rsid w:val="009B44EF"/>
    <w:rsid w:val="009B520D"/>
    <w:rsid w:val="009B5217"/>
    <w:rsid w:val="009B5290"/>
    <w:rsid w:val="009B534D"/>
    <w:rsid w:val="009B5834"/>
    <w:rsid w:val="009B6179"/>
    <w:rsid w:val="009B6B18"/>
    <w:rsid w:val="009B6BE3"/>
    <w:rsid w:val="009B719E"/>
    <w:rsid w:val="009B7451"/>
    <w:rsid w:val="009B77D2"/>
    <w:rsid w:val="009B7D7D"/>
    <w:rsid w:val="009C0513"/>
    <w:rsid w:val="009C0535"/>
    <w:rsid w:val="009C0C50"/>
    <w:rsid w:val="009C1678"/>
    <w:rsid w:val="009C1BA7"/>
    <w:rsid w:val="009C1FBF"/>
    <w:rsid w:val="009C2F43"/>
    <w:rsid w:val="009C31C8"/>
    <w:rsid w:val="009C3370"/>
    <w:rsid w:val="009C33AE"/>
    <w:rsid w:val="009C3AD9"/>
    <w:rsid w:val="009C3D4F"/>
    <w:rsid w:val="009C4BC9"/>
    <w:rsid w:val="009C4F59"/>
    <w:rsid w:val="009C557C"/>
    <w:rsid w:val="009C5800"/>
    <w:rsid w:val="009C582F"/>
    <w:rsid w:val="009C5EB2"/>
    <w:rsid w:val="009C649B"/>
    <w:rsid w:val="009C6C0C"/>
    <w:rsid w:val="009C6FFF"/>
    <w:rsid w:val="009C776F"/>
    <w:rsid w:val="009C7D8E"/>
    <w:rsid w:val="009D00FC"/>
    <w:rsid w:val="009D07F9"/>
    <w:rsid w:val="009D0905"/>
    <w:rsid w:val="009D0B93"/>
    <w:rsid w:val="009D0CF7"/>
    <w:rsid w:val="009D131B"/>
    <w:rsid w:val="009D1627"/>
    <w:rsid w:val="009D1647"/>
    <w:rsid w:val="009D191B"/>
    <w:rsid w:val="009D233A"/>
    <w:rsid w:val="009D25DC"/>
    <w:rsid w:val="009D25F9"/>
    <w:rsid w:val="009D28D2"/>
    <w:rsid w:val="009D29D2"/>
    <w:rsid w:val="009D33E1"/>
    <w:rsid w:val="009D3788"/>
    <w:rsid w:val="009D38CB"/>
    <w:rsid w:val="009D3DD1"/>
    <w:rsid w:val="009D4013"/>
    <w:rsid w:val="009D422F"/>
    <w:rsid w:val="009D4765"/>
    <w:rsid w:val="009D4BE0"/>
    <w:rsid w:val="009D4CE3"/>
    <w:rsid w:val="009D4DDA"/>
    <w:rsid w:val="009D54A8"/>
    <w:rsid w:val="009D5DEB"/>
    <w:rsid w:val="009D6054"/>
    <w:rsid w:val="009D638C"/>
    <w:rsid w:val="009D641B"/>
    <w:rsid w:val="009D6951"/>
    <w:rsid w:val="009D6A7C"/>
    <w:rsid w:val="009D6EDB"/>
    <w:rsid w:val="009D751E"/>
    <w:rsid w:val="009D76D2"/>
    <w:rsid w:val="009D77BF"/>
    <w:rsid w:val="009D7A3C"/>
    <w:rsid w:val="009D7B2B"/>
    <w:rsid w:val="009D7F3C"/>
    <w:rsid w:val="009E007D"/>
    <w:rsid w:val="009E0462"/>
    <w:rsid w:val="009E0545"/>
    <w:rsid w:val="009E0DB6"/>
    <w:rsid w:val="009E147D"/>
    <w:rsid w:val="009E1578"/>
    <w:rsid w:val="009E1679"/>
    <w:rsid w:val="009E17CC"/>
    <w:rsid w:val="009E1A90"/>
    <w:rsid w:val="009E1C64"/>
    <w:rsid w:val="009E2123"/>
    <w:rsid w:val="009E229E"/>
    <w:rsid w:val="009E26FD"/>
    <w:rsid w:val="009E2760"/>
    <w:rsid w:val="009E2A54"/>
    <w:rsid w:val="009E2A57"/>
    <w:rsid w:val="009E30EE"/>
    <w:rsid w:val="009E317F"/>
    <w:rsid w:val="009E326F"/>
    <w:rsid w:val="009E39F5"/>
    <w:rsid w:val="009E3A1F"/>
    <w:rsid w:val="009E424E"/>
    <w:rsid w:val="009E43D9"/>
    <w:rsid w:val="009E4702"/>
    <w:rsid w:val="009E490D"/>
    <w:rsid w:val="009E5C5A"/>
    <w:rsid w:val="009E5FD7"/>
    <w:rsid w:val="009E6055"/>
    <w:rsid w:val="009E60CE"/>
    <w:rsid w:val="009E6B78"/>
    <w:rsid w:val="009E7354"/>
    <w:rsid w:val="009E7842"/>
    <w:rsid w:val="009F03A4"/>
    <w:rsid w:val="009F069C"/>
    <w:rsid w:val="009F14FA"/>
    <w:rsid w:val="009F1526"/>
    <w:rsid w:val="009F15F8"/>
    <w:rsid w:val="009F1DCD"/>
    <w:rsid w:val="009F1F30"/>
    <w:rsid w:val="009F225A"/>
    <w:rsid w:val="009F22BC"/>
    <w:rsid w:val="009F2AB3"/>
    <w:rsid w:val="009F2C65"/>
    <w:rsid w:val="009F3042"/>
    <w:rsid w:val="009F316C"/>
    <w:rsid w:val="009F32BD"/>
    <w:rsid w:val="009F39EA"/>
    <w:rsid w:val="009F3EB3"/>
    <w:rsid w:val="009F468D"/>
    <w:rsid w:val="009F4A86"/>
    <w:rsid w:val="009F4F85"/>
    <w:rsid w:val="009F62E8"/>
    <w:rsid w:val="009F65B7"/>
    <w:rsid w:val="009F6677"/>
    <w:rsid w:val="009F6C30"/>
    <w:rsid w:val="009F7717"/>
    <w:rsid w:val="009F7B06"/>
    <w:rsid w:val="00A0012C"/>
    <w:rsid w:val="00A001CD"/>
    <w:rsid w:val="00A00665"/>
    <w:rsid w:val="00A00718"/>
    <w:rsid w:val="00A0083B"/>
    <w:rsid w:val="00A009E1"/>
    <w:rsid w:val="00A00B1C"/>
    <w:rsid w:val="00A015BD"/>
    <w:rsid w:val="00A018A9"/>
    <w:rsid w:val="00A019C8"/>
    <w:rsid w:val="00A01C58"/>
    <w:rsid w:val="00A01EAE"/>
    <w:rsid w:val="00A022C8"/>
    <w:rsid w:val="00A023FB"/>
    <w:rsid w:val="00A027FD"/>
    <w:rsid w:val="00A03949"/>
    <w:rsid w:val="00A03A80"/>
    <w:rsid w:val="00A03C3A"/>
    <w:rsid w:val="00A03D78"/>
    <w:rsid w:val="00A03F1E"/>
    <w:rsid w:val="00A04C2A"/>
    <w:rsid w:val="00A04D83"/>
    <w:rsid w:val="00A052A0"/>
    <w:rsid w:val="00A05C80"/>
    <w:rsid w:val="00A05E07"/>
    <w:rsid w:val="00A06102"/>
    <w:rsid w:val="00A066B8"/>
    <w:rsid w:val="00A06DA4"/>
    <w:rsid w:val="00A07031"/>
    <w:rsid w:val="00A07068"/>
    <w:rsid w:val="00A070AD"/>
    <w:rsid w:val="00A07356"/>
    <w:rsid w:val="00A0771C"/>
    <w:rsid w:val="00A07ECE"/>
    <w:rsid w:val="00A1001F"/>
    <w:rsid w:val="00A10203"/>
    <w:rsid w:val="00A10B7C"/>
    <w:rsid w:val="00A10CAE"/>
    <w:rsid w:val="00A11099"/>
    <w:rsid w:val="00A115EA"/>
    <w:rsid w:val="00A11791"/>
    <w:rsid w:val="00A12779"/>
    <w:rsid w:val="00A129E2"/>
    <w:rsid w:val="00A12AE7"/>
    <w:rsid w:val="00A13100"/>
    <w:rsid w:val="00A1321A"/>
    <w:rsid w:val="00A139B7"/>
    <w:rsid w:val="00A13AB7"/>
    <w:rsid w:val="00A13EB6"/>
    <w:rsid w:val="00A13FAD"/>
    <w:rsid w:val="00A13FEF"/>
    <w:rsid w:val="00A14303"/>
    <w:rsid w:val="00A14856"/>
    <w:rsid w:val="00A14C3A"/>
    <w:rsid w:val="00A15188"/>
    <w:rsid w:val="00A15A12"/>
    <w:rsid w:val="00A16404"/>
    <w:rsid w:val="00A1671D"/>
    <w:rsid w:val="00A16CAA"/>
    <w:rsid w:val="00A16F18"/>
    <w:rsid w:val="00A170E2"/>
    <w:rsid w:val="00A17502"/>
    <w:rsid w:val="00A175BA"/>
    <w:rsid w:val="00A17E71"/>
    <w:rsid w:val="00A17EC3"/>
    <w:rsid w:val="00A20130"/>
    <w:rsid w:val="00A2016C"/>
    <w:rsid w:val="00A2064D"/>
    <w:rsid w:val="00A20806"/>
    <w:rsid w:val="00A20F37"/>
    <w:rsid w:val="00A2155A"/>
    <w:rsid w:val="00A21567"/>
    <w:rsid w:val="00A21B84"/>
    <w:rsid w:val="00A2263C"/>
    <w:rsid w:val="00A227E6"/>
    <w:rsid w:val="00A22955"/>
    <w:rsid w:val="00A22CC4"/>
    <w:rsid w:val="00A22D51"/>
    <w:rsid w:val="00A237A7"/>
    <w:rsid w:val="00A24A15"/>
    <w:rsid w:val="00A24BFB"/>
    <w:rsid w:val="00A24DD5"/>
    <w:rsid w:val="00A24E83"/>
    <w:rsid w:val="00A254AB"/>
    <w:rsid w:val="00A25543"/>
    <w:rsid w:val="00A25D7B"/>
    <w:rsid w:val="00A25F0C"/>
    <w:rsid w:val="00A261E7"/>
    <w:rsid w:val="00A264FE"/>
    <w:rsid w:val="00A267C2"/>
    <w:rsid w:val="00A267E6"/>
    <w:rsid w:val="00A2693D"/>
    <w:rsid w:val="00A26E59"/>
    <w:rsid w:val="00A27141"/>
    <w:rsid w:val="00A271E0"/>
    <w:rsid w:val="00A27226"/>
    <w:rsid w:val="00A276D4"/>
    <w:rsid w:val="00A27AF1"/>
    <w:rsid w:val="00A27C3F"/>
    <w:rsid w:val="00A3023E"/>
    <w:rsid w:val="00A310CC"/>
    <w:rsid w:val="00A312CF"/>
    <w:rsid w:val="00A317CA"/>
    <w:rsid w:val="00A32D10"/>
    <w:rsid w:val="00A32DA8"/>
    <w:rsid w:val="00A32DEE"/>
    <w:rsid w:val="00A32ED8"/>
    <w:rsid w:val="00A32EE9"/>
    <w:rsid w:val="00A33854"/>
    <w:rsid w:val="00A33CC6"/>
    <w:rsid w:val="00A34E6A"/>
    <w:rsid w:val="00A35418"/>
    <w:rsid w:val="00A3576B"/>
    <w:rsid w:val="00A35927"/>
    <w:rsid w:val="00A359E5"/>
    <w:rsid w:val="00A35ACF"/>
    <w:rsid w:val="00A35C2E"/>
    <w:rsid w:val="00A35CE3"/>
    <w:rsid w:val="00A35D3F"/>
    <w:rsid w:val="00A35D42"/>
    <w:rsid w:val="00A35E8C"/>
    <w:rsid w:val="00A36212"/>
    <w:rsid w:val="00A3643E"/>
    <w:rsid w:val="00A36CDB"/>
    <w:rsid w:val="00A36FA8"/>
    <w:rsid w:val="00A36FC2"/>
    <w:rsid w:val="00A370D7"/>
    <w:rsid w:val="00A37386"/>
    <w:rsid w:val="00A37B1F"/>
    <w:rsid w:val="00A37D30"/>
    <w:rsid w:val="00A4045E"/>
    <w:rsid w:val="00A411E9"/>
    <w:rsid w:val="00A417C3"/>
    <w:rsid w:val="00A419A0"/>
    <w:rsid w:val="00A41ADB"/>
    <w:rsid w:val="00A41B27"/>
    <w:rsid w:val="00A41CD3"/>
    <w:rsid w:val="00A42312"/>
    <w:rsid w:val="00A42C48"/>
    <w:rsid w:val="00A42DD7"/>
    <w:rsid w:val="00A43020"/>
    <w:rsid w:val="00A433A5"/>
    <w:rsid w:val="00A43641"/>
    <w:rsid w:val="00A43881"/>
    <w:rsid w:val="00A43F18"/>
    <w:rsid w:val="00A43F23"/>
    <w:rsid w:val="00A43F60"/>
    <w:rsid w:val="00A4454C"/>
    <w:rsid w:val="00A44AB0"/>
    <w:rsid w:val="00A4512E"/>
    <w:rsid w:val="00A4513C"/>
    <w:rsid w:val="00A455C0"/>
    <w:rsid w:val="00A4585A"/>
    <w:rsid w:val="00A45B70"/>
    <w:rsid w:val="00A46474"/>
    <w:rsid w:val="00A46A64"/>
    <w:rsid w:val="00A46BFC"/>
    <w:rsid w:val="00A47311"/>
    <w:rsid w:val="00A50BDA"/>
    <w:rsid w:val="00A50E68"/>
    <w:rsid w:val="00A51582"/>
    <w:rsid w:val="00A517C4"/>
    <w:rsid w:val="00A51928"/>
    <w:rsid w:val="00A51A39"/>
    <w:rsid w:val="00A51A58"/>
    <w:rsid w:val="00A51A82"/>
    <w:rsid w:val="00A52349"/>
    <w:rsid w:val="00A5239F"/>
    <w:rsid w:val="00A52620"/>
    <w:rsid w:val="00A5263D"/>
    <w:rsid w:val="00A52652"/>
    <w:rsid w:val="00A529CA"/>
    <w:rsid w:val="00A52B54"/>
    <w:rsid w:val="00A53157"/>
    <w:rsid w:val="00A532CD"/>
    <w:rsid w:val="00A53A83"/>
    <w:rsid w:val="00A54732"/>
    <w:rsid w:val="00A54A29"/>
    <w:rsid w:val="00A54A36"/>
    <w:rsid w:val="00A54D2F"/>
    <w:rsid w:val="00A55459"/>
    <w:rsid w:val="00A55B2D"/>
    <w:rsid w:val="00A55DB8"/>
    <w:rsid w:val="00A55E99"/>
    <w:rsid w:val="00A55EE3"/>
    <w:rsid w:val="00A55FDD"/>
    <w:rsid w:val="00A56D6A"/>
    <w:rsid w:val="00A571C9"/>
    <w:rsid w:val="00A575BF"/>
    <w:rsid w:val="00A6004F"/>
    <w:rsid w:val="00A60616"/>
    <w:rsid w:val="00A60630"/>
    <w:rsid w:val="00A61411"/>
    <w:rsid w:val="00A61447"/>
    <w:rsid w:val="00A61863"/>
    <w:rsid w:val="00A61B49"/>
    <w:rsid w:val="00A61B62"/>
    <w:rsid w:val="00A61DE4"/>
    <w:rsid w:val="00A625F1"/>
    <w:rsid w:val="00A63755"/>
    <w:rsid w:val="00A637C3"/>
    <w:rsid w:val="00A63B79"/>
    <w:rsid w:val="00A6401D"/>
    <w:rsid w:val="00A64107"/>
    <w:rsid w:val="00A643C4"/>
    <w:rsid w:val="00A645C7"/>
    <w:rsid w:val="00A64936"/>
    <w:rsid w:val="00A65050"/>
    <w:rsid w:val="00A65501"/>
    <w:rsid w:val="00A65555"/>
    <w:rsid w:val="00A65CCE"/>
    <w:rsid w:val="00A65D20"/>
    <w:rsid w:val="00A6622D"/>
    <w:rsid w:val="00A66B86"/>
    <w:rsid w:val="00A676BC"/>
    <w:rsid w:val="00A67807"/>
    <w:rsid w:val="00A67DB3"/>
    <w:rsid w:val="00A70101"/>
    <w:rsid w:val="00A7023C"/>
    <w:rsid w:val="00A708F3"/>
    <w:rsid w:val="00A70C98"/>
    <w:rsid w:val="00A70D81"/>
    <w:rsid w:val="00A71190"/>
    <w:rsid w:val="00A71693"/>
    <w:rsid w:val="00A71D17"/>
    <w:rsid w:val="00A71D22"/>
    <w:rsid w:val="00A720B7"/>
    <w:rsid w:val="00A72335"/>
    <w:rsid w:val="00A728BF"/>
    <w:rsid w:val="00A731FA"/>
    <w:rsid w:val="00A735D2"/>
    <w:rsid w:val="00A7375D"/>
    <w:rsid w:val="00A74026"/>
    <w:rsid w:val="00A741A0"/>
    <w:rsid w:val="00A74538"/>
    <w:rsid w:val="00A74A0C"/>
    <w:rsid w:val="00A74A6D"/>
    <w:rsid w:val="00A74E74"/>
    <w:rsid w:val="00A755D1"/>
    <w:rsid w:val="00A75C3E"/>
    <w:rsid w:val="00A75D5B"/>
    <w:rsid w:val="00A761E4"/>
    <w:rsid w:val="00A76274"/>
    <w:rsid w:val="00A76FE8"/>
    <w:rsid w:val="00A7704F"/>
    <w:rsid w:val="00A7744D"/>
    <w:rsid w:val="00A77550"/>
    <w:rsid w:val="00A77F68"/>
    <w:rsid w:val="00A8028E"/>
    <w:rsid w:val="00A80441"/>
    <w:rsid w:val="00A812E8"/>
    <w:rsid w:val="00A813F4"/>
    <w:rsid w:val="00A81839"/>
    <w:rsid w:val="00A81AE6"/>
    <w:rsid w:val="00A81B3C"/>
    <w:rsid w:val="00A82A56"/>
    <w:rsid w:val="00A830FF"/>
    <w:rsid w:val="00A83342"/>
    <w:rsid w:val="00A833A6"/>
    <w:rsid w:val="00A83572"/>
    <w:rsid w:val="00A83D29"/>
    <w:rsid w:val="00A83F09"/>
    <w:rsid w:val="00A841B7"/>
    <w:rsid w:val="00A841D6"/>
    <w:rsid w:val="00A841FD"/>
    <w:rsid w:val="00A84590"/>
    <w:rsid w:val="00A84B91"/>
    <w:rsid w:val="00A84C94"/>
    <w:rsid w:val="00A852D4"/>
    <w:rsid w:val="00A86762"/>
    <w:rsid w:val="00A86CB9"/>
    <w:rsid w:val="00A87142"/>
    <w:rsid w:val="00A87230"/>
    <w:rsid w:val="00A8735D"/>
    <w:rsid w:val="00A877C0"/>
    <w:rsid w:val="00A90437"/>
    <w:rsid w:val="00A90A76"/>
    <w:rsid w:val="00A90C01"/>
    <w:rsid w:val="00A91835"/>
    <w:rsid w:val="00A919DF"/>
    <w:rsid w:val="00A91E4D"/>
    <w:rsid w:val="00A925F9"/>
    <w:rsid w:val="00A92948"/>
    <w:rsid w:val="00A92C24"/>
    <w:rsid w:val="00A92DE4"/>
    <w:rsid w:val="00A9301D"/>
    <w:rsid w:val="00A94866"/>
    <w:rsid w:val="00A948A2"/>
    <w:rsid w:val="00A9491A"/>
    <w:rsid w:val="00A94AA3"/>
    <w:rsid w:val="00A94AF6"/>
    <w:rsid w:val="00A94C62"/>
    <w:rsid w:val="00A94EFC"/>
    <w:rsid w:val="00A95138"/>
    <w:rsid w:val="00A95189"/>
    <w:rsid w:val="00A95A6B"/>
    <w:rsid w:val="00A96744"/>
    <w:rsid w:val="00A96B8B"/>
    <w:rsid w:val="00A96C89"/>
    <w:rsid w:val="00A97405"/>
    <w:rsid w:val="00A97C6E"/>
    <w:rsid w:val="00A97F47"/>
    <w:rsid w:val="00AA0999"/>
    <w:rsid w:val="00AA1065"/>
    <w:rsid w:val="00AA11A8"/>
    <w:rsid w:val="00AA14A9"/>
    <w:rsid w:val="00AA16B4"/>
    <w:rsid w:val="00AA18DB"/>
    <w:rsid w:val="00AA196D"/>
    <w:rsid w:val="00AA1D9A"/>
    <w:rsid w:val="00AA2035"/>
    <w:rsid w:val="00AA224A"/>
    <w:rsid w:val="00AA2293"/>
    <w:rsid w:val="00AA23C0"/>
    <w:rsid w:val="00AA27D2"/>
    <w:rsid w:val="00AA2903"/>
    <w:rsid w:val="00AA2D53"/>
    <w:rsid w:val="00AA3152"/>
    <w:rsid w:val="00AA334C"/>
    <w:rsid w:val="00AA3661"/>
    <w:rsid w:val="00AA3801"/>
    <w:rsid w:val="00AA3B8E"/>
    <w:rsid w:val="00AA3ED3"/>
    <w:rsid w:val="00AA3EFA"/>
    <w:rsid w:val="00AA40A8"/>
    <w:rsid w:val="00AA40C8"/>
    <w:rsid w:val="00AA442A"/>
    <w:rsid w:val="00AA459B"/>
    <w:rsid w:val="00AA5189"/>
    <w:rsid w:val="00AA51DC"/>
    <w:rsid w:val="00AA5451"/>
    <w:rsid w:val="00AA551E"/>
    <w:rsid w:val="00AA5520"/>
    <w:rsid w:val="00AA5701"/>
    <w:rsid w:val="00AA5C27"/>
    <w:rsid w:val="00AA645E"/>
    <w:rsid w:val="00AA756A"/>
    <w:rsid w:val="00AA7963"/>
    <w:rsid w:val="00AA7E60"/>
    <w:rsid w:val="00AB0078"/>
    <w:rsid w:val="00AB026F"/>
    <w:rsid w:val="00AB04B0"/>
    <w:rsid w:val="00AB08E7"/>
    <w:rsid w:val="00AB112B"/>
    <w:rsid w:val="00AB1452"/>
    <w:rsid w:val="00AB151E"/>
    <w:rsid w:val="00AB1CF3"/>
    <w:rsid w:val="00AB2043"/>
    <w:rsid w:val="00AB221C"/>
    <w:rsid w:val="00AB23D5"/>
    <w:rsid w:val="00AB2721"/>
    <w:rsid w:val="00AB27F8"/>
    <w:rsid w:val="00AB2975"/>
    <w:rsid w:val="00AB354C"/>
    <w:rsid w:val="00AB391F"/>
    <w:rsid w:val="00AB3936"/>
    <w:rsid w:val="00AB3B47"/>
    <w:rsid w:val="00AB43DC"/>
    <w:rsid w:val="00AB4553"/>
    <w:rsid w:val="00AB488D"/>
    <w:rsid w:val="00AB48D8"/>
    <w:rsid w:val="00AB4906"/>
    <w:rsid w:val="00AB4E85"/>
    <w:rsid w:val="00AB529B"/>
    <w:rsid w:val="00AB57DD"/>
    <w:rsid w:val="00AB5A66"/>
    <w:rsid w:val="00AB5C6D"/>
    <w:rsid w:val="00AB5DD5"/>
    <w:rsid w:val="00AB63E6"/>
    <w:rsid w:val="00AB6404"/>
    <w:rsid w:val="00AB661B"/>
    <w:rsid w:val="00AB6826"/>
    <w:rsid w:val="00AB69F0"/>
    <w:rsid w:val="00AB6A0B"/>
    <w:rsid w:val="00AB6FDF"/>
    <w:rsid w:val="00AB763B"/>
    <w:rsid w:val="00AB79C0"/>
    <w:rsid w:val="00AB7BE7"/>
    <w:rsid w:val="00AB7D26"/>
    <w:rsid w:val="00AC0AE6"/>
    <w:rsid w:val="00AC0D91"/>
    <w:rsid w:val="00AC0F8C"/>
    <w:rsid w:val="00AC1539"/>
    <w:rsid w:val="00AC15DF"/>
    <w:rsid w:val="00AC1F92"/>
    <w:rsid w:val="00AC2272"/>
    <w:rsid w:val="00AC2307"/>
    <w:rsid w:val="00AC25F4"/>
    <w:rsid w:val="00AC37A0"/>
    <w:rsid w:val="00AC399F"/>
    <w:rsid w:val="00AC411B"/>
    <w:rsid w:val="00AC4285"/>
    <w:rsid w:val="00AC4504"/>
    <w:rsid w:val="00AC47B3"/>
    <w:rsid w:val="00AC4A8A"/>
    <w:rsid w:val="00AC4BC1"/>
    <w:rsid w:val="00AC51DD"/>
    <w:rsid w:val="00AC5236"/>
    <w:rsid w:val="00AC529E"/>
    <w:rsid w:val="00AC5445"/>
    <w:rsid w:val="00AC57F5"/>
    <w:rsid w:val="00AC66AD"/>
    <w:rsid w:val="00AC69F7"/>
    <w:rsid w:val="00AC6AFE"/>
    <w:rsid w:val="00AC7013"/>
    <w:rsid w:val="00AC7C67"/>
    <w:rsid w:val="00AC7D4E"/>
    <w:rsid w:val="00AC7DE1"/>
    <w:rsid w:val="00AC7F89"/>
    <w:rsid w:val="00AD006E"/>
    <w:rsid w:val="00AD0222"/>
    <w:rsid w:val="00AD03BE"/>
    <w:rsid w:val="00AD08CD"/>
    <w:rsid w:val="00AD0B4E"/>
    <w:rsid w:val="00AD126D"/>
    <w:rsid w:val="00AD1917"/>
    <w:rsid w:val="00AD235F"/>
    <w:rsid w:val="00AD2C3C"/>
    <w:rsid w:val="00AD2D5E"/>
    <w:rsid w:val="00AD2ED4"/>
    <w:rsid w:val="00AD320F"/>
    <w:rsid w:val="00AD3632"/>
    <w:rsid w:val="00AD36F4"/>
    <w:rsid w:val="00AD3BAF"/>
    <w:rsid w:val="00AD3DF4"/>
    <w:rsid w:val="00AD3E1B"/>
    <w:rsid w:val="00AD41C8"/>
    <w:rsid w:val="00AD42AC"/>
    <w:rsid w:val="00AD4678"/>
    <w:rsid w:val="00AD4833"/>
    <w:rsid w:val="00AD4AEF"/>
    <w:rsid w:val="00AD4B4E"/>
    <w:rsid w:val="00AD5374"/>
    <w:rsid w:val="00AD547C"/>
    <w:rsid w:val="00AD5A5F"/>
    <w:rsid w:val="00AD60FB"/>
    <w:rsid w:val="00AD6653"/>
    <w:rsid w:val="00AD66CD"/>
    <w:rsid w:val="00AD6850"/>
    <w:rsid w:val="00AD6F72"/>
    <w:rsid w:val="00AD78FB"/>
    <w:rsid w:val="00AD79E0"/>
    <w:rsid w:val="00AD7A26"/>
    <w:rsid w:val="00AD7CDE"/>
    <w:rsid w:val="00AD7DE6"/>
    <w:rsid w:val="00AE0644"/>
    <w:rsid w:val="00AE0653"/>
    <w:rsid w:val="00AE14DA"/>
    <w:rsid w:val="00AE1C29"/>
    <w:rsid w:val="00AE1C8E"/>
    <w:rsid w:val="00AE1F5F"/>
    <w:rsid w:val="00AE20FC"/>
    <w:rsid w:val="00AE24A8"/>
    <w:rsid w:val="00AE2979"/>
    <w:rsid w:val="00AE2A9E"/>
    <w:rsid w:val="00AE30B0"/>
    <w:rsid w:val="00AE3325"/>
    <w:rsid w:val="00AE3567"/>
    <w:rsid w:val="00AE3DB8"/>
    <w:rsid w:val="00AE3DCB"/>
    <w:rsid w:val="00AE4047"/>
    <w:rsid w:val="00AE44CA"/>
    <w:rsid w:val="00AE45F9"/>
    <w:rsid w:val="00AE4CAA"/>
    <w:rsid w:val="00AE529B"/>
    <w:rsid w:val="00AE5577"/>
    <w:rsid w:val="00AE5889"/>
    <w:rsid w:val="00AE59B7"/>
    <w:rsid w:val="00AE6841"/>
    <w:rsid w:val="00AE697A"/>
    <w:rsid w:val="00AE6F81"/>
    <w:rsid w:val="00AE6FBB"/>
    <w:rsid w:val="00AE70C3"/>
    <w:rsid w:val="00AF0AC6"/>
    <w:rsid w:val="00AF173C"/>
    <w:rsid w:val="00AF21B1"/>
    <w:rsid w:val="00AF27AE"/>
    <w:rsid w:val="00AF2B8A"/>
    <w:rsid w:val="00AF2BD0"/>
    <w:rsid w:val="00AF2D4B"/>
    <w:rsid w:val="00AF344A"/>
    <w:rsid w:val="00AF3770"/>
    <w:rsid w:val="00AF38C5"/>
    <w:rsid w:val="00AF3A32"/>
    <w:rsid w:val="00AF4114"/>
    <w:rsid w:val="00AF453F"/>
    <w:rsid w:val="00AF46F6"/>
    <w:rsid w:val="00AF497C"/>
    <w:rsid w:val="00AF49DA"/>
    <w:rsid w:val="00AF49F9"/>
    <w:rsid w:val="00AF4EA5"/>
    <w:rsid w:val="00AF568D"/>
    <w:rsid w:val="00AF6520"/>
    <w:rsid w:val="00AF6B98"/>
    <w:rsid w:val="00AF717F"/>
    <w:rsid w:val="00B00043"/>
    <w:rsid w:val="00B0023A"/>
    <w:rsid w:val="00B00629"/>
    <w:rsid w:val="00B00D9C"/>
    <w:rsid w:val="00B01046"/>
    <w:rsid w:val="00B013E6"/>
    <w:rsid w:val="00B01447"/>
    <w:rsid w:val="00B015C4"/>
    <w:rsid w:val="00B01A45"/>
    <w:rsid w:val="00B01A6B"/>
    <w:rsid w:val="00B023F3"/>
    <w:rsid w:val="00B0307F"/>
    <w:rsid w:val="00B035C9"/>
    <w:rsid w:val="00B0370E"/>
    <w:rsid w:val="00B03815"/>
    <w:rsid w:val="00B03C7B"/>
    <w:rsid w:val="00B03CBB"/>
    <w:rsid w:val="00B04592"/>
    <w:rsid w:val="00B046AA"/>
    <w:rsid w:val="00B04B68"/>
    <w:rsid w:val="00B04BC5"/>
    <w:rsid w:val="00B04DF9"/>
    <w:rsid w:val="00B04E3B"/>
    <w:rsid w:val="00B04E53"/>
    <w:rsid w:val="00B05634"/>
    <w:rsid w:val="00B05BE7"/>
    <w:rsid w:val="00B06C49"/>
    <w:rsid w:val="00B0711C"/>
    <w:rsid w:val="00B07305"/>
    <w:rsid w:val="00B073D6"/>
    <w:rsid w:val="00B073F7"/>
    <w:rsid w:val="00B078DC"/>
    <w:rsid w:val="00B07A1A"/>
    <w:rsid w:val="00B07D80"/>
    <w:rsid w:val="00B07F2A"/>
    <w:rsid w:val="00B07F9F"/>
    <w:rsid w:val="00B1008C"/>
    <w:rsid w:val="00B10624"/>
    <w:rsid w:val="00B1090F"/>
    <w:rsid w:val="00B123E6"/>
    <w:rsid w:val="00B12C3B"/>
    <w:rsid w:val="00B13328"/>
    <w:rsid w:val="00B133F6"/>
    <w:rsid w:val="00B13401"/>
    <w:rsid w:val="00B13766"/>
    <w:rsid w:val="00B13DEC"/>
    <w:rsid w:val="00B13FA4"/>
    <w:rsid w:val="00B1426B"/>
    <w:rsid w:val="00B1436E"/>
    <w:rsid w:val="00B14B74"/>
    <w:rsid w:val="00B14DB3"/>
    <w:rsid w:val="00B15221"/>
    <w:rsid w:val="00B1573B"/>
    <w:rsid w:val="00B15CE9"/>
    <w:rsid w:val="00B15CF3"/>
    <w:rsid w:val="00B160DE"/>
    <w:rsid w:val="00B16E6B"/>
    <w:rsid w:val="00B17562"/>
    <w:rsid w:val="00B17830"/>
    <w:rsid w:val="00B17AC1"/>
    <w:rsid w:val="00B17DA4"/>
    <w:rsid w:val="00B201B3"/>
    <w:rsid w:val="00B20E11"/>
    <w:rsid w:val="00B20EC7"/>
    <w:rsid w:val="00B21045"/>
    <w:rsid w:val="00B21475"/>
    <w:rsid w:val="00B21661"/>
    <w:rsid w:val="00B2184B"/>
    <w:rsid w:val="00B21A87"/>
    <w:rsid w:val="00B21D12"/>
    <w:rsid w:val="00B22AFD"/>
    <w:rsid w:val="00B22B0C"/>
    <w:rsid w:val="00B231C6"/>
    <w:rsid w:val="00B235F3"/>
    <w:rsid w:val="00B23ACF"/>
    <w:rsid w:val="00B25055"/>
    <w:rsid w:val="00B25578"/>
    <w:rsid w:val="00B25603"/>
    <w:rsid w:val="00B25907"/>
    <w:rsid w:val="00B25DEE"/>
    <w:rsid w:val="00B2622A"/>
    <w:rsid w:val="00B262CB"/>
    <w:rsid w:val="00B267BA"/>
    <w:rsid w:val="00B26F06"/>
    <w:rsid w:val="00B27021"/>
    <w:rsid w:val="00B27202"/>
    <w:rsid w:val="00B305F3"/>
    <w:rsid w:val="00B30BAD"/>
    <w:rsid w:val="00B31142"/>
    <w:rsid w:val="00B31568"/>
    <w:rsid w:val="00B3276A"/>
    <w:rsid w:val="00B329F3"/>
    <w:rsid w:val="00B32B86"/>
    <w:rsid w:val="00B32CF6"/>
    <w:rsid w:val="00B32F66"/>
    <w:rsid w:val="00B33491"/>
    <w:rsid w:val="00B3370B"/>
    <w:rsid w:val="00B3450F"/>
    <w:rsid w:val="00B35119"/>
    <w:rsid w:val="00B3528F"/>
    <w:rsid w:val="00B3539F"/>
    <w:rsid w:val="00B3580A"/>
    <w:rsid w:val="00B35844"/>
    <w:rsid w:val="00B36B35"/>
    <w:rsid w:val="00B36CF8"/>
    <w:rsid w:val="00B36F9B"/>
    <w:rsid w:val="00B3788B"/>
    <w:rsid w:val="00B37CFF"/>
    <w:rsid w:val="00B4034D"/>
    <w:rsid w:val="00B40416"/>
    <w:rsid w:val="00B411FF"/>
    <w:rsid w:val="00B4136F"/>
    <w:rsid w:val="00B41664"/>
    <w:rsid w:val="00B41A17"/>
    <w:rsid w:val="00B41F22"/>
    <w:rsid w:val="00B42402"/>
    <w:rsid w:val="00B4285E"/>
    <w:rsid w:val="00B42999"/>
    <w:rsid w:val="00B42C07"/>
    <w:rsid w:val="00B42EE0"/>
    <w:rsid w:val="00B42F3C"/>
    <w:rsid w:val="00B43075"/>
    <w:rsid w:val="00B4313C"/>
    <w:rsid w:val="00B43CAC"/>
    <w:rsid w:val="00B43F26"/>
    <w:rsid w:val="00B43FF6"/>
    <w:rsid w:val="00B440FF"/>
    <w:rsid w:val="00B4415E"/>
    <w:rsid w:val="00B443ED"/>
    <w:rsid w:val="00B446BA"/>
    <w:rsid w:val="00B44950"/>
    <w:rsid w:val="00B45402"/>
    <w:rsid w:val="00B45735"/>
    <w:rsid w:val="00B45844"/>
    <w:rsid w:val="00B4607D"/>
    <w:rsid w:val="00B4616D"/>
    <w:rsid w:val="00B468D9"/>
    <w:rsid w:val="00B46904"/>
    <w:rsid w:val="00B46CEE"/>
    <w:rsid w:val="00B47172"/>
    <w:rsid w:val="00B47593"/>
    <w:rsid w:val="00B47922"/>
    <w:rsid w:val="00B47CC5"/>
    <w:rsid w:val="00B47EE5"/>
    <w:rsid w:val="00B50EC2"/>
    <w:rsid w:val="00B51711"/>
    <w:rsid w:val="00B520CA"/>
    <w:rsid w:val="00B52154"/>
    <w:rsid w:val="00B52B8A"/>
    <w:rsid w:val="00B52E57"/>
    <w:rsid w:val="00B52ED0"/>
    <w:rsid w:val="00B536F9"/>
    <w:rsid w:val="00B5396D"/>
    <w:rsid w:val="00B539B4"/>
    <w:rsid w:val="00B53DBC"/>
    <w:rsid w:val="00B545D2"/>
    <w:rsid w:val="00B54EF6"/>
    <w:rsid w:val="00B551C6"/>
    <w:rsid w:val="00B554B5"/>
    <w:rsid w:val="00B5564F"/>
    <w:rsid w:val="00B55666"/>
    <w:rsid w:val="00B558C1"/>
    <w:rsid w:val="00B55BFD"/>
    <w:rsid w:val="00B55F24"/>
    <w:rsid w:val="00B564C7"/>
    <w:rsid w:val="00B578F2"/>
    <w:rsid w:val="00B57AC3"/>
    <w:rsid w:val="00B57BEA"/>
    <w:rsid w:val="00B57DA5"/>
    <w:rsid w:val="00B57F6D"/>
    <w:rsid w:val="00B605CE"/>
    <w:rsid w:val="00B60CE0"/>
    <w:rsid w:val="00B6135C"/>
    <w:rsid w:val="00B613C0"/>
    <w:rsid w:val="00B614C7"/>
    <w:rsid w:val="00B61814"/>
    <w:rsid w:val="00B618F0"/>
    <w:rsid w:val="00B63BD6"/>
    <w:rsid w:val="00B63E0F"/>
    <w:rsid w:val="00B6454D"/>
    <w:rsid w:val="00B645C3"/>
    <w:rsid w:val="00B64644"/>
    <w:rsid w:val="00B65170"/>
    <w:rsid w:val="00B658CF"/>
    <w:rsid w:val="00B65FE5"/>
    <w:rsid w:val="00B66C6C"/>
    <w:rsid w:val="00B66C7A"/>
    <w:rsid w:val="00B66FF3"/>
    <w:rsid w:val="00B676EF"/>
    <w:rsid w:val="00B67819"/>
    <w:rsid w:val="00B67C19"/>
    <w:rsid w:val="00B70306"/>
    <w:rsid w:val="00B703F5"/>
    <w:rsid w:val="00B70B5E"/>
    <w:rsid w:val="00B70BE5"/>
    <w:rsid w:val="00B70C1B"/>
    <w:rsid w:val="00B71469"/>
    <w:rsid w:val="00B71758"/>
    <w:rsid w:val="00B718FF"/>
    <w:rsid w:val="00B71A35"/>
    <w:rsid w:val="00B71B64"/>
    <w:rsid w:val="00B71C6B"/>
    <w:rsid w:val="00B72009"/>
    <w:rsid w:val="00B723A1"/>
    <w:rsid w:val="00B723B7"/>
    <w:rsid w:val="00B728B8"/>
    <w:rsid w:val="00B72A1E"/>
    <w:rsid w:val="00B72BBF"/>
    <w:rsid w:val="00B72E79"/>
    <w:rsid w:val="00B733F3"/>
    <w:rsid w:val="00B739EA"/>
    <w:rsid w:val="00B73C35"/>
    <w:rsid w:val="00B73D4C"/>
    <w:rsid w:val="00B73E22"/>
    <w:rsid w:val="00B73F7A"/>
    <w:rsid w:val="00B747B1"/>
    <w:rsid w:val="00B748A8"/>
    <w:rsid w:val="00B74C37"/>
    <w:rsid w:val="00B74CD8"/>
    <w:rsid w:val="00B74D67"/>
    <w:rsid w:val="00B74E52"/>
    <w:rsid w:val="00B74FF0"/>
    <w:rsid w:val="00B75168"/>
    <w:rsid w:val="00B75187"/>
    <w:rsid w:val="00B759E1"/>
    <w:rsid w:val="00B75B23"/>
    <w:rsid w:val="00B75CDA"/>
    <w:rsid w:val="00B76096"/>
    <w:rsid w:val="00B76855"/>
    <w:rsid w:val="00B76C1F"/>
    <w:rsid w:val="00B77478"/>
    <w:rsid w:val="00B7754B"/>
    <w:rsid w:val="00B77A79"/>
    <w:rsid w:val="00B77C20"/>
    <w:rsid w:val="00B77D00"/>
    <w:rsid w:val="00B80448"/>
    <w:rsid w:val="00B80EE7"/>
    <w:rsid w:val="00B80F70"/>
    <w:rsid w:val="00B8148F"/>
    <w:rsid w:val="00B817B4"/>
    <w:rsid w:val="00B819E1"/>
    <w:rsid w:val="00B81AD5"/>
    <w:rsid w:val="00B827C1"/>
    <w:rsid w:val="00B83711"/>
    <w:rsid w:val="00B837CF"/>
    <w:rsid w:val="00B83C6F"/>
    <w:rsid w:val="00B83F51"/>
    <w:rsid w:val="00B83FF7"/>
    <w:rsid w:val="00B843C0"/>
    <w:rsid w:val="00B8481F"/>
    <w:rsid w:val="00B85854"/>
    <w:rsid w:val="00B8599D"/>
    <w:rsid w:val="00B85AED"/>
    <w:rsid w:val="00B861A6"/>
    <w:rsid w:val="00B86DE5"/>
    <w:rsid w:val="00B87301"/>
    <w:rsid w:val="00B874EE"/>
    <w:rsid w:val="00B875ED"/>
    <w:rsid w:val="00B90A99"/>
    <w:rsid w:val="00B912CD"/>
    <w:rsid w:val="00B91563"/>
    <w:rsid w:val="00B9175C"/>
    <w:rsid w:val="00B91A27"/>
    <w:rsid w:val="00B91BE9"/>
    <w:rsid w:val="00B91C97"/>
    <w:rsid w:val="00B91E5C"/>
    <w:rsid w:val="00B91F94"/>
    <w:rsid w:val="00B9247F"/>
    <w:rsid w:val="00B924E5"/>
    <w:rsid w:val="00B92BDB"/>
    <w:rsid w:val="00B93867"/>
    <w:rsid w:val="00B93A0B"/>
    <w:rsid w:val="00B93C1A"/>
    <w:rsid w:val="00B93F56"/>
    <w:rsid w:val="00B93FC3"/>
    <w:rsid w:val="00B94060"/>
    <w:rsid w:val="00B940D3"/>
    <w:rsid w:val="00B94A9F"/>
    <w:rsid w:val="00B94ADE"/>
    <w:rsid w:val="00B94F45"/>
    <w:rsid w:val="00B9517C"/>
    <w:rsid w:val="00B95836"/>
    <w:rsid w:val="00B95DF8"/>
    <w:rsid w:val="00B96137"/>
    <w:rsid w:val="00B96750"/>
    <w:rsid w:val="00B96F79"/>
    <w:rsid w:val="00B97167"/>
    <w:rsid w:val="00B9780B"/>
    <w:rsid w:val="00B97BEC"/>
    <w:rsid w:val="00B97F71"/>
    <w:rsid w:val="00B97FCE"/>
    <w:rsid w:val="00BA071B"/>
    <w:rsid w:val="00BA0969"/>
    <w:rsid w:val="00BA19F2"/>
    <w:rsid w:val="00BA1B19"/>
    <w:rsid w:val="00BA2351"/>
    <w:rsid w:val="00BA287F"/>
    <w:rsid w:val="00BA324A"/>
    <w:rsid w:val="00BA32F9"/>
    <w:rsid w:val="00BA393A"/>
    <w:rsid w:val="00BA3C96"/>
    <w:rsid w:val="00BA406A"/>
    <w:rsid w:val="00BA4129"/>
    <w:rsid w:val="00BA46E9"/>
    <w:rsid w:val="00BA4CC2"/>
    <w:rsid w:val="00BA4D95"/>
    <w:rsid w:val="00BA4E6E"/>
    <w:rsid w:val="00BA5263"/>
    <w:rsid w:val="00BA5517"/>
    <w:rsid w:val="00BA55D7"/>
    <w:rsid w:val="00BA5CA1"/>
    <w:rsid w:val="00BA6F54"/>
    <w:rsid w:val="00BA772B"/>
    <w:rsid w:val="00BA791C"/>
    <w:rsid w:val="00BA7989"/>
    <w:rsid w:val="00BA7A39"/>
    <w:rsid w:val="00BB096D"/>
    <w:rsid w:val="00BB09EA"/>
    <w:rsid w:val="00BB0B03"/>
    <w:rsid w:val="00BB0DD1"/>
    <w:rsid w:val="00BB12C6"/>
    <w:rsid w:val="00BB138A"/>
    <w:rsid w:val="00BB16F5"/>
    <w:rsid w:val="00BB1932"/>
    <w:rsid w:val="00BB1C85"/>
    <w:rsid w:val="00BB1E45"/>
    <w:rsid w:val="00BB22A1"/>
    <w:rsid w:val="00BB280B"/>
    <w:rsid w:val="00BB2BA0"/>
    <w:rsid w:val="00BB2BF2"/>
    <w:rsid w:val="00BB341C"/>
    <w:rsid w:val="00BB35C5"/>
    <w:rsid w:val="00BB386A"/>
    <w:rsid w:val="00BB399C"/>
    <w:rsid w:val="00BB40D0"/>
    <w:rsid w:val="00BB45D7"/>
    <w:rsid w:val="00BB494D"/>
    <w:rsid w:val="00BB4E45"/>
    <w:rsid w:val="00BB4F14"/>
    <w:rsid w:val="00BB4F8F"/>
    <w:rsid w:val="00BB510A"/>
    <w:rsid w:val="00BB51DC"/>
    <w:rsid w:val="00BB557D"/>
    <w:rsid w:val="00BB5753"/>
    <w:rsid w:val="00BB578C"/>
    <w:rsid w:val="00BB5928"/>
    <w:rsid w:val="00BB612E"/>
    <w:rsid w:val="00BB6149"/>
    <w:rsid w:val="00BB6190"/>
    <w:rsid w:val="00BB64D4"/>
    <w:rsid w:val="00BB662C"/>
    <w:rsid w:val="00BB6E60"/>
    <w:rsid w:val="00BB6F2E"/>
    <w:rsid w:val="00BB6FD6"/>
    <w:rsid w:val="00BB75EE"/>
    <w:rsid w:val="00BB7FD9"/>
    <w:rsid w:val="00BC0117"/>
    <w:rsid w:val="00BC03E7"/>
    <w:rsid w:val="00BC0A24"/>
    <w:rsid w:val="00BC16EC"/>
    <w:rsid w:val="00BC249A"/>
    <w:rsid w:val="00BC2549"/>
    <w:rsid w:val="00BC26D8"/>
    <w:rsid w:val="00BC2EE8"/>
    <w:rsid w:val="00BC3B9E"/>
    <w:rsid w:val="00BC42A7"/>
    <w:rsid w:val="00BC440A"/>
    <w:rsid w:val="00BC47FE"/>
    <w:rsid w:val="00BC4DD2"/>
    <w:rsid w:val="00BC59B2"/>
    <w:rsid w:val="00BC5A2E"/>
    <w:rsid w:val="00BC5A3D"/>
    <w:rsid w:val="00BC5C54"/>
    <w:rsid w:val="00BC66E3"/>
    <w:rsid w:val="00BC68F6"/>
    <w:rsid w:val="00BC6961"/>
    <w:rsid w:val="00BC6F8C"/>
    <w:rsid w:val="00BC6F8F"/>
    <w:rsid w:val="00BC6F96"/>
    <w:rsid w:val="00BC70EA"/>
    <w:rsid w:val="00BC7504"/>
    <w:rsid w:val="00BC7AD8"/>
    <w:rsid w:val="00BD05D1"/>
    <w:rsid w:val="00BD0B5A"/>
    <w:rsid w:val="00BD138B"/>
    <w:rsid w:val="00BD18F9"/>
    <w:rsid w:val="00BD1955"/>
    <w:rsid w:val="00BD196C"/>
    <w:rsid w:val="00BD1B5D"/>
    <w:rsid w:val="00BD2010"/>
    <w:rsid w:val="00BD2A7F"/>
    <w:rsid w:val="00BD2B00"/>
    <w:rsid w:val="00BD2C8C"/>
    <w:rsid w:val="00BD2FBE"/>
    <w:rsid w:val="00BD33FD"/>
    <w:rsid w:val="00BD34C4"/>
    <w:rsid w:val="00BD3AC5"/>
    <w:rsid w:val="00BD3D8F"/>
    <w:rsid w:val="00BD3DFE"/>
    <w:rsid w:val="00BD466B"/>
    <w:rsid w:val="00BD496A"/>
    <w:rsid w:val="00BD4D00"/>
    <w:rsid w:val="00BD4DBC"/>
    <w:rsid w:val="00BD52C7"/>
    <w:rsid w:val="00BD5421"/>
    <w:rsid w:val="00BD5423"/>
    <w:rsid w:val="00BD5820"/>
    <w:rsid w:val="00BD59F3"/>
    <w:rsid w:val="00BD5E9A"/>
    <w:rsid w:val="00BD628D"/>
    <w:rsid w:val="00BD63A0"/>
    <w:rsid w:val="00BD6B28"/>
    <w:rsid w:val="00BD7192"/>
    <w:rsid w:val="00BD71C0"/>
    <w:rsid w:val="00BD75CA"/>
    <w:rsid w:val="00BD7875"/>
    <w:rsid w:val="00BD789D"/>
    <w:rsid w:val="00BD7D88"/>
    <w:rsid w:val="00BE0575"/>
    <w:rsid w:val="00BE0742"/>
    <w:rsid w:val="00BE0A34"/>
    <w:rsid w:val="00BE13EB"/>
    <w:rsid w:val="00BE1704"/>
    <w:rsid w:val="00BE1708"/>
    <w:rsid w:val="00BE1A93"/>
    <w:rsid w:val="00BE205D"/>
    <w:rsid w:val="00BE207A"/>
    <w:rsid w:val="00BE2171"/>
    <w:rsid w:val="00BE24CC"/>
    <w:rsid w:val="00BE2856"/>
    <w:rsid w:val="00BE28B0"/>
    <w:rsid w:val="00BE33FE"/>
    <w:rsid w:val="00BE3B39"/>
    <w:rsid w:val="00BE3C97"/>
    <w:rsid w:val="00BE3F9B"/>
    <w:rsid w:val="00BE4094"/>
    <w:rsid w:val="00BE4138"/>
    <w:rsid w:val="00BE5052"/>
    <w:rsid w:val="00BE519B"/>
    <w:rsid w:val="00BE5864"/>
    <w:rsid w:val="00BE5E3D"/>
    <w:rsid w:val="00BE60D3"/>
    <w:rsid w:val="00BE619B"/>
    <w:rsid w:val="00BE651E"/>
    <w:rsid w:val="00BE6835"/>
    <w:rsid w:val="00BE6932"/>
    <w:rsid w:val="00BE6B3B"/>
    <w:rsid w:val="00BE77E5"/>
    <w:rsid w:val="00BE7DC7"/>
    <w:rsid w:val="00BF0286"/>
    <w:rsid w:val="00BF0417"/>
    <w:rsid w:val="00BF142D"/>
    <w:rsid w:val="00BF14CC"/>
    <w:rsid w:val="00BF1BDF"/>
    <w:rsid w:val="00BF2C07"/>
    <w:rsid w:val="00BF3049"/>
    <w:rsid w:val="00BF30BF"/>
    <w:rsid w:val="00BF333C"/>
    <w:rsid w:val="00BF3563"/>
    <w:rsid w:val="00BF39DE"/>
    <w:rsid w:val="00BF4185"/>
    <w:rsid w:val="00BF4226"/>
    <w:rsid w:val="00BF49C3"/>
    <w:rsid w:val="00BF4A0B"/>
    <w:rsid w:val="00BF6145"/>
    <w:rsid w:val="00BF6368"/>
    <w:rsid w:val="00BF6B72"/>
    <w:rsid w:val="00BF7A64"/>
    <w:rsid w:val="00BF7B3D"/>
    <w:rsid w:val="00BF7DB9"/>
    <w:rsid w:val="00BF7E13"/>
    <w:rsid w:val="00C00573"/>
    <w:rsid w:val="00C008C3"/>
    <w:rsid w:val="00C00901"/>
    <w:rsid w:val="00C012FE"/>
    <w:rsid w:val="00C01359"/>
    <w:rsid w:val="00C01853"/>
    <w:rsid w:val="00C0239D"/>
    <w:rsid w:val="00C0247B"/>
    <w:rsid w:val="00C04693"/>
    <w:rsid w:val="00C0474D"/>
    <w:rsid w:val="00C0499C"/>
    <w:rsid w:val="00C04DD0"/>
    <w:rsid w:val="00C051B8"/>
    <w:rsid w:val="00C054FD"/>
    <w:rsid w:val="00C05817"/>
    <w:rsid w:val="00C05968"/>
    <w:rsid w:val="00C06C9D"/>
    <w:rsid w:val="00C07070"/>
    <w:rsid w:val="00C07091"/>
    <w:rsid w:val="00C076D1"/>
    <w:rsid w:val="00C07942"/>
    <w:rsid w:val="00C07AF1"/>
    <w:rsid w:val="00C07F24"/>
    <w:rsid w:val="00C101A9"/>
    <w:rsid w:val="00C10223"/>
    <w:rsid w:val="00C10494"/>
    <w:rsid w:val="00C10704"/>
    <w:rsid w:val="00C10E57"/>
    <w:rsid w:val="00C11366"/>
    <w:rsid w:val="00C115F5"/>
    <w:rsid w:val="00C132A6"/>
    <w:rsid w:val="00C14079"/>
    <w:rsid w:val="00C14B01"/>
    <w:rsid w:val="00C151D6"/>
    <w:rsid w:val="00C1552F"/>
    <w:rsid w:val="00C15C2E"/>
    <w:rsid w:val="00C15CA8"/>
    <w:rsid w:val="00C167A3"/>
    <w:rsid w:val="00C1696E"/>
    <w:rsid w:val="00C16B24"/>
    <w:rsid w:val="00C17011"/>
    <w:rsid w:val="00C1745B"/>
    <w:rsid w:val="00C176BD"/>
    <w:rsid w:val="00C17737"/>
    <w:rsid w:val="00C17758"/>
    <w:rsid w:val="00C177F7"/>
    <w:rsid w:val="00C17B23"/>
    <w:rsid w:val="00C17D7F"/>
    <w:rsid w:val="00C201BB"/>
    <w:rsid w:val="00C203A5"/>
    <w:rsid w:val="00C203C7"/>
    <w:rsid w:val="00C20D75"/>
    <w:rsid w:val="00C20E11"/>
    <w:rsid w:val="00C216D9"/>
    <w:rsid w:val="00C21C58"/>
    <w:rsid w:val="00C22466"/>
    <w:rsid w:val="00C22E58"/>
    <w:rsid w:val="00C23116"/>
    <w:rsid w:val="00C23681"/>
    <w:rsid w:val="00C23EA2"/>
    <w:rsid w:val="00C24489"/>
    <w:rsid w:val="00C24637"/>
    <w:rsid w:val="00C24F20"/>
    <w:rsid w:val="00C25249"/>
    <w:rsid w:val="00C2554A"/>
    <w:rsid w:val="00C2558D"/>
    <w:rsid w:val="00C25889"/>
    <w:rsid w:val="00C25AAF"/>
    <w:rsid w:val="00C26107"/>
    <w:rsid w:val="00C26898"/>
    <w:rsid w:val="00C26CF0"/>
    <w:rsid w:val="00C277B7"/>
    <w:rsid w:val="00C27949"/>
    <w:rsid w:val="00C27A6B"/>
    <w:rsid w:val="00C27D2B"/>
    <w:rsid w:val="00C27FE2"/>
    <w:rsid w:val="00C300D1"/>
    <w:rsid w:val="00C30215"/>
    <w:rsid w:val="00C307B3"/>
    <w:rsid w:val="00C312DC"/>
    <w:rsid w:val="00C31390"/>
    <w:rsid w:val="00C31AA4"/>
    <w:rsid w:val="00C31D61"/>
    <w:rsid w:val="00C321F9"/>
    <w:rsid w:val="00C32462"/>
    <w:rsid w:val="00C32546"/>
    <w:rsid w:val="00C32A84"/>
    <w:rsid w:val="00C33006"/>
    <w:rsid w:val="00C3300C"/>
    <w:rsid w:val="00C330DB"/>
    <w:rsid w:val="00C33270"/>
    <w:rsid w:val="00C33887"/>
    <w:rsid w:val="00C33A28"/>
    <w:rsid w:val="00C33EFE"/>
    <w:rsid w:val="00C33F33"/>
    <w:rsid w:val="00C34263"/>
    <w:rsid w:val="00C347D0"/>
    <w:rsid w:val="00C35109"/>
    <w:rsid w:val="00C35460"/>
    <w:rsid w:val="00C3594E"/>
    <w:rsid w:val="00C3606F"/>
    <w:rsid w:val="00C3612F"/>
    <w:rsid w:val="00C36331"/>
    <w:rsid w:val="00C365B9"/>
    <w:rsid w:val="00C365DD"/>
    <w:rsid w:val="00C3664C"/>
    <w:rsid w:val="00C36970"/>
    <w:rsid w:val="00C36C16"/>
    <w:rsid w:val="00C36E6D"/>
    <w:rsid w:val="00C401C0"/>
    <w:rsid w:val="00C40A60"/>
    <w:rsid w:val="00C41013"/>
    <w:rsid w:val="00C411F9"/>
    <w:rsid w:val="00C419F1"/>
    <w:rsid w:val="00C41C9D"/>
    <w:rsid w:val="00C41FAC"/>
    <w:rsid w:val="00C42094"/>
    <w:rsid w:val="00C4223C"/>
    <w:rsid w:val="00C42DF5"/>
    <w:rsid w:val="00C4399B"/>
    <w:rsid w:val="00C44865"/>
    <w:rsid w:val="00C44E85"/>
    <w:rsid w:val="00C45257"/>
    <w:rsid w:val="00C45689"/>
    <w:rsid w:val="00C45B05"/>
    <w:rsid w:val="00C45C2B"/>
    <w:rsid w:val="00C46235"/>
    <w:rsid w:val="00C465C1"/>
    <w:rsid w:val="00C469D1"/>
    <w:rsid w:val="00C46C00"/>
    <w:rsid w:val="00C474ED"/>
    <w:rsid w:val="00C47B4F"/>
    <w:rsid w:val="00C47C18"/>
    <w:rsid w:val="00C50252"/>
    <w:rsid w:val="00C503BF"/>
    <w:rsid w:val="00C51228"/>
    <w:rsid w:val="00C517AB"/>
    <w:rsid w:val="00C519E6"/>
    <w:rsid w:val="00C51D00"/>
    <w:rsid w:val="00C52133"/>
    <w:rsid w:val="00C5222F"/>
    <w:rsid w:val="00C522E8"/>
    <w:rsid w:val="00C5265B"/>
    <w:rsid w:val="00C5284F"/>
    <w:rsid w:val="00C5286D"/>
    <w:rsid w:val="00C5296E"/>
    <w:rsid w:val="00C52DAF"/>
    <w:rsid w:val="00C531A9"/>
    <w:rsid w:val="00C53315"/>
    <w:rsid w:val="00C534F6"/>
    <w:rsid w:val="00C53773"/>
    <w:rsid w:val="00C54089"/>
    <w:rsid w:val="00C54195"/>
    <w:rsid w:val="00C543A6"/>
    <w:rsid w:val="00C549F6"/>
    <w:rsid w:val="00C54FEF"/>
    <w:rsid w:val="00C553D7"/>
    <w:rsid w:val="00C5559C"/>
    <w:rsid w:val="00C556D6"/>
    <w:rsid w:val="00C56218"/>
    <w:rsid w:val="00C56867"/>
    <w:rsid w:val="00C5694D"/>
    <w:rsid w:val="00C571A2"/>
    <w:rsid w:val="00C573F3"/>
    <w:rsid w:val="00C57442"/>
    <w:rsid w:val="00C57518"/>
    <w:rsid w:val="00C57863"/>
    <w:rsid w:val="00C57A1B"/>
    <w:rsid w:val="00C602BA"/>
    <w:rsid w:val="00C6048E"/>
    <w:rsid w:val="00C60618"/>
    <w:rsid w:val="00C61159"/>
    <w:rsid w:val="00C617AF"/>
    <w:rsid w:val="00C61F19"/>
    <w:rsid w:val="00C61F2F"/>
    <w:rsid w:val="00C6208D"/>
    <w:rsid w:val="00C621B6"/>
    <w:rsid w:val="00C622FD"/>
    <w:rsid w:val="00C62F09"/>
    <w:rsid w:val="00C6361A"/>
    <w:rsid w:val="00C63D53"/>
    <w:rsid w:val="00C63EDF"/>
    <w:rsid w:val="00C647F0"/>
    <w:rsid w:val="00C64F08"/>
    <w:rsid w:val="00C653A9"/>
    <w:rsid w:val="00C656AD"/>
    <w:rsid w:val="00C65829"/>
    <w:rsid w:val="00C65CC5"/>
    <w:rsid w:val="00C65D16"/>
    <w:rsid w:val="00C660B9"/>
    <w:rsid w:val="00C66996"/>
    <w:rsid w:val="00C66C2A"/>
    <w:rsid w:val="00C66CA3"/>
    <w:rsid w:val="00C66EC2"/>
    <w:rsid w:val="00C66F86"/>
    <w:rsid w:val="00C66FF4"/>
    <w:rsid w:val="00C670FE"/>
    <w:rsid w:val="00C6737E"/>
    <w:rsid w:val="00C6768A"/>
    <w:rsid w:val="00C67ACA"/>
    <w:rsid w:val="00C67D17"/>
    <w:rsid w:val="00C67F11"/>
    <w:rsid w:val="00C70AD4"/>
    <w:rsid w:val="00C70B49"/>
    <w:rsid w:val="00C70C6F"/>
    <w:rsid w:val="00C70CC9"/>
    <w:rsid w:val="00C70D0B"/>
    <w:rsid w:val="00C711DA"/>
    <w:rsid w:val="00C71693"/>
    <w:rsid w:val="00C71725"/>
    <w:rsid w:val="00C719B4"/>
    <w:rsid w:val="00C71BAB"/>
    <w:rsid w:val="00C71FB0"/>
    <w:rsid w:val="00C7245C"/>
    <w:rsid w:val="00C72A87"/>
    <w:rsid w:val="00C72C73"/>
    <w:rsid w:val="00C72D77"/>
    <w:rsid w:val="00C72DD5"/>
    <w:rsid w:val="00C72E55"/>
    <w:rsid w:val="00C73B0D"/>
    <w:rsid w:val="00C73D4A"/>
    <w:rsid w:val="00C741FE"/>
    <w:rsid w:val="00C747A6"/>
    <w:rsid w:val="00C7490B"/>
    <w:rsid w:val="00C74A87"/>
    <w:rsid w:val="00C75057"/>
    <w:rsid w:val="00C750FD"/>
    <w:rsid w:val="00C752FC"/>
    <w:rsid w:val="00C75AEC"/>
    <w:rsid w:val="00C75BA8"/>
    <w:rsid w:val="00C75F72"/>
    <w:rsid w:val="00C76264"/>
    <w:rsid w:val="00C763FA"/>
    <w:rsid w:val="00C766E6"/>
    <w:rsid w:val="00C76ADE"/>
    <w:rsid w:val="00C76B25"/>
    <w:rsid w:val="00C76D0E"/>
    <w:rsid w:val="00C7701C"/>
    <w:rsid w:val="00C770AB"/>
    <w:rsid w:val="00C77C95"/>
    <w:rsid w:val="00C77EC3"/>
    <w:rsid w:val="00C8033B"/>
    <w:rsid w:val="00C804AC"/>
    <w:rsid w:val="00C80D7B"/>
    <w:rsid w:val="00C80DDA"/>
    <w:rsid w:val="00C819E2"/>
    <w:rsid w:val="00C819EC"/>
    <w:rsid w:val="00C81D2B"/>
    <w:rsid w:val="00C825A9"/>
    <w:rsid w:val="00C825B9"/>
    <w:rsid w:val="00C82653"/>
    <w:rsid w:val="00C83292"/>
    <w:rsid w:val="00C83533"/>
    <w:rsid w:val="00C8369C"/>
    <w:rsid w:val="00C838ED"/>
    <w:rsid w:val="00C83BB3"/>
    <w:rsid w:val="00C84071"/>
    <w:rsid w:val="00C841BD"/>
    <w:rsid w:val="00C84337"/>
    <w:rsid w:val="00C849E1"/>
    <w:rsid w:val="00C84DD7"/>
    <w:rsid w:val="00C853C9"/>
    <w:rsid w:val="00C85A58"/>
    <w:rsid w:val="00C86177"/>
    <w:rsid w:val="00C8621F"/>
    <w:rsid w:val="00C86C10"/>
    <w:rsid w:val="00C86E2E"/>
    <w:rsid w:val="00C87107"/>
    <w:rsid w:val="00C879CB"/>
    <w:rsid w:val="00C87B57"/>
    <w:rsid w:val="00C87D97"/>
    <w:rsid w:val="00C906B1"/>
    <w:rsid w:val="00C90A4D"/>
    <w:rsid w:val="00C90E4E"/>
    <w:rsid w:val="00C91259"/>
    <w:rsid w:val="00C912B8"/>
    <w:rsid w:val="00C9141E"/>
    <w:rsid w:val="00C91CAC"/>
    <w:rsid w:val="00C91E83"/>
    <w:rsid w:val="00C92697"/>
    <w:rsid w:val="00C928D1"/>
    <w:rsid w:val="00C92C88"/>
    <w:rsid w:val="00C92F04"/>
    <w:rsid w:val="00C93CB2"/>
    <w:rsid w:val="00C93CD1"/>
    <w:rsid w:val="00C93D4C"/>
    <w:rsid w:val="00C93D80"/>
    <w:rsid w:val="00C94BA2"/>
    <w:rsid w:val="00C956C8"/>
    <w:rsid w:val="00C95C81"/>
    <w:rsid w:val="00C96341"/>
    <w:rsid w:val="00C9674D"/>
    <w:rsid w:val="00C967CD"/>
    <w:rsid w:val="00C9688A"/>
    <w:rsid w:val="00C96F0B"/>
    <w:rsid w:val="00C9723B"/>
    <w:rsid w:val="00C97B23"/>
    <w:rsid w:val="00CA0053"/>
    <w:rsid w:val="00CA015E"/>
    <w:rsid w:val="00CA0AFC"/>
    <w:rsid w:val="00CA0F8F"/>
    <w:rsid w:val="00CA12D8"/>
    <w:rsid w:val="00CA1D30"/>
    <w:rsid w:val="00CA226E"/>
    <w:rsid w:val="00CA25B0"/>
    <w:rsid w:val="00CA27EF"/>
    <w:rsid w:val="00CA2986"/>
    <w:rsid w:val="00CA2AC9"/>
    <w:rsid w:val="00CA2CB2"/>
    <w:rsid w:val="00CA2DDE"/>
    <w:rsid w:val="00CA2FD5"/>
    <w:rsid w:val="00CA355F"/>
    <w:rsid w:val="00CA35BF"/>
    <w:rsid w:val="00CA3862"/>
    <w:rsid w:val="00CA3F2D"/>
    <w:rsid w:val="00CA468B"/>
    <w:rsid w:val="00CA48D3"/>
    <w:rsid w:val="00CA514B"/>
    <w:rsid w:val="00CA593C"/>
    <w:rsid w:val="00CA5DAA"/>
    <w:rsid w:val="00CA62F7"/>
    <w:rsid w:val="00CA6641"/>
    <w:rsid w:val="00CA6679"/>
    <w:rsid w:val="00CA6BF2"/>
    <w:rsid w:val="00CA6FEC"/>
    <w:rsid w:val="00CA72A1"/>
    <w:rsid w:val="00CA79D9"/>
    <w:rsid w:val="00CA7AD5"/>
    <w:rsid w:val="00CA7D64"/>
    <w:rsid w:val="00CB01E4"/>
    <w:rsid w:val="00CB02C2"/>
    <w:rsid w:val="00CB036D"/>
    <w:rsid w:val="00CB03F7"/>
    <w:rsid w:val="00CB0666"/>
    <w:rsid w:val="00CB0962"/>
    <w:rsid w:val="00CB13C5"/>
    <w:rsid w:val="00CB1758"/>
    <w:rsid w:val="00CB180D"/>
    <w:rsid w:val="00CB1A24"/>
    <w:rsid w:val="00CB1E2D"/>
    <w:rsid w:val="00CB2091"/>
    <w:rsid w:val="00CB2159"/>
    <w:rsid w:val="00CB28EC"/>
    <w:rsid w:val="00CB2974"/>
    <w:rsid w:val="00CB29BE"/>
    <w:rsid w:val="00CB2CC7"/>
    <w:rsid w:val="00CB2DFD"/>
    <w:rsid w:val="00CB3136"/>
    <w:rsid w:val="00CB32DD"/>
    <w:rsid w:val="00CB368F"/>
    <w:rsid w:val="00CB3725"/>
    <w:rsid w:val="00CB3BF9"/>
    <w:rsid w:val="00CB43BA"/>
    <w:rsid w:val="00CB45D8"/>
    <w:rsid w:val="00CB4A84"/>
    <w:rsid w:val="00CB527E"/>
    <w:rsid w:val="00CB539F"/>
    <w:rsid w:val="00CB5DA0"/>
    <w:rsid w:val="00CB64A3"/>
    <w:rsid w:val="00CB670E"/>
    <w:rsid w:val="00CB72D9"/>
    <w:rsid w:val="00CB7317"/>
    <w:rsid w:val="00CB7328"/>
    <w:rsid w:val="00CB74EF"/>
    <w:rsid w:val="00CB754C"/>
    <w:rsid w:val="00CB7B3D"/>
    <w:rsid w:val="00CC05E2"/>
    <w:rsid w:val="00CC07DA"/>
    <w:rsid w:val="00CC0E7A"/>
    <w:rsid w:val="00CC16AD"/>
    <w:rsid w:val="00CC1A21"/>
    <w:rsid w:val="00CC2031"/>
    <w:rsid w:val="00CC2ADE"/>
    <w:rsid w:val="00CC3422"/>
    <w:rsid w:val="00CC370A"/>
    <w:rsid w:val="00CC37DB"/>
    <w:rsid w:val="00CC46E7"/>
    <w:rsid w:val="00CC4768"/>
    <w:rsid w:val="00CC4792"/>
    <w:rsid w:val="00CC4ABB"/>
    <w:rsid w:val="00CC4ABE"/>
    <w:rsid w:val="00CC4B34"/>
    <w:rsid w:val="00CC4D31"/>
    <w:rsid w:val="00CC4EF7"/>
    <w:rsid w:val="00CC4FCB"/>
    <w:rsid w:val="00CC51B2"/>
    <w:rsid w:val="00CC5767"/>
    <w:rsid w:val="00CC5CB8"/>
    <w:rsid w:val="00CC5FC7"/>
    <w:rsid w:val="00CC633B"/>
    <w:rsid w:val="00CC651C"/>
    <w:rsid w:val="00CC66B2"/>
    <w:rsid w:val="00CC6769"/>
    <w:rsid w:val="00CC7335"/>
    <w:rsid w:val="00CC734F"/>
    <w:rsid w:val="00CC773B"/>
    <w:rsid w:val="00CC77A4"/>
    <w:rsid w:val="00CD07CA"/>
    <w:rsid w:val="00CD080E"/>
    <w:rsid w:val="00CD0832"/>
    <w:rsid w:val="00CD08B1"/>
    <w:rsid w:val="00CD0B12"/>
    <w:rsid w:val="00CD1263"/>
    <w:rsid w:val="00CD12A0"/>
    <w:rsid w:val="00CD174C"/>
    <w:rsid w:val="00CD18FF"/>
    <w:rsid w:val="00CD2288"/>
    <w:rsid w:val="00CD2B5F"/>
    <w:rsid w:val="00CD2C86"/>
    <w:rsid w:val="00CD2F17"/>
    <w:rsid w:val="00CD3217"/>
    <w:rsid w:val="00CD332A"/>
    <w:rsid w:val="00CD3937"/>
    <w:rsid w:val="00CD3DE3"/>
    <w:rsid w:val="00CD407E"/>
    <w:rsid w:val="00CD4902"/>
    <w:rsid w:val="00CD4C36"/>
    <w:rsid w:val="00CD4D38"/>
    <w:rsid w:val="00CD4F24"/>
    <w:rsid w:val="00CD54FE"/>
    <w:rsid w:val="00CD5DBC"/>
    <w:rsid w:val="00CD6091"/>
    <w:rsid w:val="00CD65CB"/>
    <w:rsid w:val="00CD6702"/>
    <w:rsid w:val="00CD67C3"/>
    <w:rsid w:val="00CD6C97"/>
    <w:rsid w:val="00CD6F32"/>
    <w:rsid w:val="00CD70A3"/>
    <w:rsid w:val="00CD75D0"/>
    <w:rsid w:val="00CD7A7C"/>
    <w:rsid w:val="00CE011E"/>
    <w:rsid w:val="00CE01F6"/>
    <w:rsid w:val="00CE03CF"/>
    <w:rsid w:val="00CE098B"/>
    <w:rsid w:val="00CE1288"/>
    <w:rsid w:val="00CE1539"/>
    <w:rsid w:val="00CE1BC5"/>
    <w:rsid w:val="00CE201E"/>
    <w:rsid w:val="00CE205A"/>
    <w:rsid w:val="00CE282D"/>
    <w:rsid w:val="00CE29C4"/>
    <w:rsid w:val="00CE29EC"/>
    <w:rsid w:val="00CE2DDD"/>
    <w:rsid w:val="00CE3007"/>
    <w:rsid w:val="00CE3077"/>
    <w:rsid w:val="00CE348C"/>
    <w:rsid w:val="00CE398D"/>
    <w:rsid w:val="00CE39B9"/>
    <w:rsid w:val="00CE3B65"/>
    <w:rsid w:val="00CE3C28"/>
    <w:rsid w:val="00CE3E99"/>
    <w:rsid w:val="00CE440F"/>
    <w:rsid w:val="00CE4461"/>
    <w:rsid w:val="00CE454E"/>
    <w:rsid w:val="00CE481D"/>
    <w:rsid w:val="00CE49A2"/>
    <w:rsid w:val="00CE4A66"/>
    <w:rsid w:val="00CE4B5F"/>
    <w:rsid w:val="00CE4D21"/>
    <w:rsid w:val="00CE575F"/>
    <w:rsid w:val="00CE58C6"/>
    <w:rsid w:val="00CE5926"/>
    <w:rsid w:val="00CE65F6"/>
    <w:rsid w:val="00CE696E"/>
    <w:rsid w:val="00CE6B7A"/>
    <w:rsid w:val="00CE6ED1"/>
    <w:rsid w:val="00CE755B"/>
    <w:rsid w:val="00CE7C56"/>
    <w:rsid w:val="00CE7DE8"/>
    <w:rsid w:val="00CF054B"/>
    <w:rsid w:val="00CF098D"/>
    <w:rsid w:val="00CF0CC9"/>
    <w:rsid w:val="00CF0CEA"/>
    <w:rsid w:val="00CF0DF5"/>
    <w:rsid w:val="00CF152A"/>
    <w:rsid w:val="00CF1CCD"/>
    <w:rsid w:val="00CF1E4F"/>
    <w:rsid w:val="00CF252F"/>
    <w:rsid w:val="00CF25F8"/>
    <w:rsid w:val="00CF2887"/>
    <w:rsid w:val="00CF290E"/>
    <w:rsid w:val="00CF2CC4"/>
    <w:rsid w:val="00CF2F2C"/>
    <w:rsid w:val="00CF3512"/>
    <w:rsid w:val="00CF3878"/>
    <w:rsid w:val="00CF3A6A"/>
    <w:rsid w:val="00CF3D62"/>
    <w:rsid w:val="00CF3EAD"/>
    <w:rsid w:val="00CF49F8"/>
    <w:rsid w:val="00CF4BF0"/>
    <w:rsid w:val="00CF4E27"/>
    <w:rsid w:val="00CF4ECF"/>
    <w:rsid w:val="00CF508E"/>
    <w:rsid w:val="00CF533A"/>
    <w:rsid w:val="00CF55A3"/>
    <w:rsid w:val="00CF569C"/>
    <w:rsid w:val="00CF5C14"/>
    <w:rsid w:val="00CF5F82"/>
    <w:rsid w:val="00CF606D"/>
    <w:rsid w:val="00CF6990"/>
    <w:rsid w:val="00CF6A17"/>
    <w:rsid w:val="00CF7440"/>
    <w:rsid w:val="00CF744B"/>
    <w:rsid w:val="00CF74D1"/>
    <w:rsid w:val="00CF76AE"/>
    <w:rsid w:val="00CF772A"/>
    <w:rsid w:val="00D00F42"/>
    <w:rsid w:val="00D00F9E"/>
    <w:rsid w:val="00D01421"/>
    <w:rsid w:val="00D016C2"/>
    <w:rsid w:val="00D01B92"/>
    <w:rsid w:val="00D01F50"/>
    <w:rsid w:val="00D02421"/>
    <w:rsid w:val="00D02764"/>
    <w:rsid w:val="00D02F86"/>
    <w:rsid w:val="00D03129"/>
    <w:rsid w:val="00D03490"/>
    <w:rsid w:val="00D03647"/>
    <w:rsid w:val="00D03B9E"/>
    <w:rsid w:val="00D04050"/>
    <w:rsid w:val="00D045C0"/>
    <w:rsid w:val="00D04979"/>
    <w:rsid w:val="00D050F2"/>
    <w:rsid w:val="00D05165"/>
    <w:rsid w:val="00D051ED"/>
    <w:rsid w:val="00D0543F"/>
    <w:rsid w:val="00D05625"/>
    <w:rsid w:val="00D056E2"/>
    <w:rsid w:val="00D05A3A"/>
    <w:rsid w:val="00D06004"/>
    <w:rsid w:val="00D06255"/>
    <w:rsid w:val="00D06BDD"/>
    <w:rsid w:val="00D078D2"/>
    <w:rsid w:val="00D07B32"/>
    <w:rsid w:val="00D07F20"/>
    <w:rsid w:val="00D1004D"/>
    <w:rsid w:val="00D10274"/>
    <w:rsid w:val="00D102E0"/>
    <w:rsid w:val="00D1032E"/>
    <w:rsid w:val="00D10B07"/>
    <w:rsid w:val="00D10EF2"/>
    <w:rsid w:val="00D11663"/>
    <w:rsid w:val="00D11951"/>
    <w:rsid w:val="00D11A11"/>
    <w:rsid w:val="00D11B8E"/>
    <w:rsid w:val="00D12616"/>
    <w:rsid w:val="00D13205"/>
    <w:rsid w:val="00D13B45"/>
    <w:rsid w:val="00D13F17"/>
    <w:rsid w:val="00D142CF"/>
    <w:rsid w:val="00D1430D"/>
    <w:rsid w:val="00D14371"/>
    <w:rsid w:val="00D144D3"/>
    <w:rsid w:val="00D148C2"/>
    <w:rsid w:val="00D15BD8"/>
    <w:rsid w:val="00D15CE4"/>
    <w:rsid w:val="00D163F3"/>
    <w:rsid w:val="00D1660C"/>
    <w:rsid w:val="00D16700"/>
    <w:rsid w:val="00D16E32"/>
    <w:rsid w:val="00D1734B"/>
    <w:rsid w:val="00D176AE"/>
    <w:rsid w:val="00D20002"/>
    <w:rsid w:val="00D2011B"/>
    <w:rsid w:val="00D20E20"/>
    <w:rsid w:val="00D2176A"/>
    <w:rsid w:val="00D21A8B"/>
    <w:rsid w:val="00D221B8"/>
    <w:rsid w:val="00D223EE"/>
    <w:rsid w:val="00D22908"/>
    <w:rsid w:val="00D22AC7"/>
    <w:rsid w:val="00D22EC1"/>
    <w:rsid w:val="00D23ECA"/>
    <w:rsid w:val="00D242A6"/>
    <w:rsid w:val="00D242DD"/>
    <w:rsid w:val="00D24408"/>
    <w:rsid w:val="00D2481C"/>
    <w:rsid w:val="00D248BB"/>
    <w:rsid w:val="00D24DCE"/>
    <w:rsid w:val="00D256F6"/>
    <w:rsid w:val="00D25955"/>
    <w:rsid w:val="00D25C1D"/>
    <w:rsid w:val="00D2626E"/>
    <w:rsid w:val="00D26B94"/>
    <w:rsid w:val="00D278AA"/>
    <w:rsid w:val="00D279FA"/>
    <w:rsid w:val="00D27EEC"/>
    <w:rsid w:val="00D3016A"/>
    <w:rsid w:val="00D305C4"/>
    <w:rsid w:val="00D30683"/>
    <w:rsid w:val="00D30C97"/>
    <w:rsid w:val="00D30FE5"/>
    <w:rsid w:val="00D31166"/>
    <w:rsid w:val="00D3133A"/>
    <w:rsid w:val="00D31645"/>
    <w:rsid w:val="00D3181A"/>
    <w:rsid w:val="00D31AC0"/>
    <w:rsid w:val="00D31AFB"/>
    <w:rsid w:val="00D31CC8"/>
    <w:rsid w:val="00D32489"/>
    <w:rsid w:val="00D32586"/>
    <w:rsid w:val="00D32734"/>
    <w:rsid w:val="00D327F5"/>
    <w:rsid w:val="00D32D29"/>
    <w:rsid w:val="00D33A11"/>
    <w:rsid w:val="00D33A2B"/>
    <w:rsid w:val="00D33E58"/>
    <w:rsid w:val="00D33F6E"/>
    <w:rsid w:val="00D3494B"/>
    <w:rsid w:val="00D34BEA"/>
    <w:rsid w:val="00D34C53"/>
    <w:rsid w:val="00D353F0"/>
    <w:rsid w:val="00D35DF5"/>
    <w:rsid w:val="00D363D7"/>
    <w:rsid w:val="00D36A05"/>
    <w:rsid w:val="00D37C15"/>
    <w:rsid w:val="00D40324"/>
    <w:rsid w:val="00D41B46"/>
    <w:rsid w:val="00D41BE2"/>
    <w:rsid w:val="00D41E2B"/>
    <w:rsid w:val="00D41E2E"/>
    <w:rsid w:val="00D42354"/>
    <w:rsid w:val="00D4247C"/>
    <w:rsid w:val="00D42A69"/>
    <w:rsid w:val="00D42F78"/>
    <w:rsid w:val="00D4342D"/>
    <w:rsid w:val="00D4356B"/>
    <w:rsid w:val="00D43585"/>
    <w:rsid w:val="00D43836"/>
    <w:rsid w:val="00D43FB3"/>
    <w:rsid w:val="00D441F6"/>
    <w:rsid w:val="00D442E2"/>
    <w:rsid w:val="00D44471"/>
    <w:rsid w:val="00D44483"/>
    <w:rsid w:val="00D444F1"/>
    <w:rsid w:val="00D44582"/>
    <w:rsid w:val="00D448E9"/>
    <w:rsid w:val="00D44D41"/>
    <w:rsid w:val="00D45232"/>
    <w:rsid w:val="00D452D5"/>
    <w:rsid w:val="00D45400"/>
    <w:rsid w:val="00D45C75"/>
    <w:rsid w:val="00D462E6"/>
    <w:rsid w:val="00D46366"/>
    <w:rsid w:val="00D46EC9"/>
    <w:rsid w:val="00D47030"/>
    <w:rsid w:val="00D475BA"/>
    <w:rsid w:val="00D47BD9"/>
    <w:rsid w:val="00D47D89"/>
    <w:rsid w:val="00D50169"/>
    <w:rsid w:val="00D50A48"/>
    <w:rsid w:val="00D50E5E"/>
    <w:rsid w:val="00D51583"/>
    <w:rsid w:val="00D51B1E"/>
    <w:rsid w:val="00D51BEA"/>
    <w:rsid w:val="00D51CC9"/>
    <w:rsid w:val="00D51EE1"/>
    <w:rsid w:val="00D520CE"/>
    <w:rsid w:val="00D5228C"/>
    <w:rsid w:val="00D52B24"/>
    <w:rsid w:val="00D52C1F"/>
    <w:rsid w:val="00D53080"/>
    <w:rsid w:val="00D535A8"/>
    <w:rsid w:val="00D536DD"/>
    <w:rsid w:val="00D537F4"/>
    <w:rsid w:val="00D53B0C"/>
    <w:rsid w:val="00D53B7F"/>
    <w:rsid w:val="00D53CE0"/>
    <w:rsid w:val="00D53DC2"/>
    <w:rsid w:val="00D53DC4"/>
    <w:rsid w:val="00D54946"/>
    <w:rsid w:val="00D5511E"/>
    <w:rsid w:val="00D558B4"/>
    <w:rsid w:val="00D55E99"/>
    <w:rsid w:val="00D55F8E"/>
    <w:rsid w:val="00D562F7"/>
    <w:rsid w:val="00D564B5"/>
    <w:rsid w:val="00D5670B"/>
    <w:rsid w:val="00D569F2"/>
    <w:rsid w:val="00D56BE2"/>
    <w:rsid w:val="00D56EBF"/>
    <w:rsid w:val="00D56ED3"/>
    <w:rsid w:val="00D56FD0"/>
    <w:rsid w:val="00D579F9"/>
    <w:rsid w:val="00D57B3E"/>
    <w:rsid w:val="00D57C00"/>
    <w:rsid w:val="00D60135"/>
    <w:rsid w:val="00D60241"/>
    <w:rsid w:val="00D6051E"/>
    <w:rsid w:val="00D605C3"/>
    <w:rsid w:val="00D60859"/>
    <w:rsid w:val="00D60A60"/>
    <w:rsid w:val="00D60C51"/>
    <w:rsid w:val="00D61502"/>
    <w:rsid w:val="00D61777"/>
    <w:rsid w:val="00D61B3D"/>
    <w:rsid w:val="00D61BCE"/>
    <w:rsid w:val="00D6235E"/>
    <w:rsid w:val="00D62527"/>
    <w:rsid w:val="00D62765"/>
    <w:rsid w:val="00D62F82"/>
    <w:rsid w:val="00D63539"/>
    <w:rsid w:val="00D6356F"/>
    <w:rsid w:val="00D63866"/>
    <w:rsid w:val="00D63A33"/>
    <w:rsid w:val="00D64448"/>
    <w:rsid w:val="00D64560"/>
    <w:rsid w:val="00D64696"/>
    <w:rsid w:val="00D64939"/>
    <w:rsid w:val="00D64B46"/>
    <w:rsid w:val="00D64B83"/>
    <w:rsid w:val="00D64E75"/>
    <w:rsid w:val="00D64E96"/>
    <w:rsid w:val="00D6522F"/>
    <w:rsid w:val="00D65274"/>
    <w:rsid w:val="00D65A3C"/>
    <w:rsid w:val="00D65CE4"/>
    <w:rsid w:val="00D65F1C"/>
    <w:rsid w:val="00D66439"/>
    <w:rsid w:val="00D66E48"/>
    <w:rsid w:val="00D677D7"/>
    <w:rsid w:val="00D67C49"/>
    <w:rsid w:val="00D67E32"/>
    <w:rsid w:val="00D67E88"/>
    <w:rsid w:val="00D700C1"/>
    <w:rsid w:val="00D70792"/>
    <w:rsid w:val="00D7090A"/>
    <w:rsid w:val="00D70B37"/>
    <w:rsid w:val="00D70B6B"/>
    <w:rsid w:val="00D71106"/>
    <w:rsid w:val="00D71796"/>
    <w:rsid w:val="00D721FE"/>
    <w:rsid w:val="00D7288A"/>
    <w:rsid w:val="00D73118"/>
    <w:rsid w:val="00D732C1"/>
    <w:rsid w:val="00D732D9"/>
    <w:rsid w:val="00D735E3"/>
    <w:rsid w:val="00D73815"/>
    <w:rsid w:val="00D7398C"/>
    <w:rsid w:val="00D74C05"/>
    <w:rsid w:val="00D74E6A"/>
    <w:rsid w:val="00D75203"/>
    <w:rsid w:val="00D75311"/>
    <w:rsid w:val="00D7552C"/>
    <w:rsid w:val="00D75D8B"/>
    <w:rsid w:val="00D7644B"/>
    <w:rsid w:val="00D7649C"/>
    <w:rsid w:val="00D7710E"/>
    <w:rsid w:val="00D77132"/>
    <w:rsid w:val="00D772BE"/>
    <w:rsid w:val="00D77808"/>
    <w:rsid w:val="00D77834"/>
    <w:rsid w:val="00D77A3B"/>
    <w:rsid w:val="00D77FAF"/>
    <w:rsid w:val="00D8006E"/>
    <w:rsid w:val="00D8039C"/>
    <w:rsid w:val="00D81393"/>
    <w:rsid w:val="00D81792"/>
    <w:rsid w:val="00D8204C"/>
    <w:rsid w:val="00D8282D"/>
    <w:rsid w:val="00D8299E"/>
    <w:rsid w:val="00D82B14"/>
    <w:rsid w:val="00D82F11"/>
    <w:rsid w:val="00D83649"/>
    <w:rsid w:val="00D8376C"/>
    <w:rsid w:val="00D837FC"/>
    <w:rsid w:val="00D83FA9"/>
    <w:rsid w:val="00D8516E"/>
    <w:rsid w:val="00D851B6"/>
    <w:rsid w:val="00D85415"/>
    <w:rsid w:val="00D85819"/>
    <w:rsid w:val="00D8590D"/>
    <w:rsid w:val="00D8632A"/>
    <w:rsid w:val="00D86A4A"/>
    <w:rsid w:val="00D86C2A"/>
    <w:rsid w:val="00D86DA7"/>
    <w:rsid w:val="00D86E45"/>
    <w:rsid w:val="00D86F5D"/>
    <w:rsid w:val="00D874BF"/>
    <w:rsid w:val="00D876A3"/>
    <w:rsid w:val="00D877B0"/>
    <w:rsid w:val="00D87B5A"/>
    <w:rsid w:val="00D90476"/>
    <w:rsid w:val="00D90580"/>
    <w:rsid w:val="00D90DCA"/>
    <w:rsid w:val="00D91157"/>
    <w:rsid w:val="00D91180"/>
    <w:rsid w:val="00D91318"/>
    <w:rsid w:val="00D91745"/>
    <w:rsid w:val="00D91A98"/>
    <w:rsid w:val="00D92204"/>
    <w:rsid w:val="00D92AE0"/>
    <w:rsid w:val="00D92B37"/>
    <w:rsid w:val="00D92E1F"/>
    <w:rsid w:val="00D938BF"/>
    <w:rsid w:val="00D93A07"/>
    <w:rsid w:val="00D93CD0"/>
    <w:rsid w:val="00D94406"/>
    <w:rsid w:val="00D945D8"/>
    <w:rsid w:val="00D947F8"/>
    <w:rsid w:val="00D95328"/>
    <w:rsid w:val="00D95B56"/>
    <w:rsid w:val="00D9606F"/>
    <w:rsid w:val="00D9629B"/>
    <w:rsid w:val="00D96596"/>
    <w:rsid w:val="00D96E07"/>
    <w:rsid w:val="00D96FC6"/>
    <w:rsid w:val="00D971CB"/>
    <w:rsid w:val="00D9730F"/>
    <w:rsid w:val="00D97FB0"/>
    <w:rsid w:val="00DA0295"/>
    <w:rsid w:val="00DA03EA"/>
    <w:rsid w:val="00DA04F9"/>
    <w:rsid w:val="00DA086A"/>
    <w:rsid w:val="00DA1096"/>
    <w:rsid w:val="00DA118E"/>
    <w:rsid w:val="00DA1C3E"/>
    <w:rsid w:val="00DA1C90"/>
    <w:rsid w:val="00DA1D99"/>
    <w:rsid w:val="00DA1E59"/>
    <w:rsid w:val="00DA1E8D"/>
    <w:rsid w:val="00DA1EF5"/>
    <w:rsid w:val="00DA2003"/>
    <w:rsid w:val="00DA2C46"/>
    <w:rsid w:val="00DA2EAA"/>
    <w:rsid w:val="00DA3765"/>
    <w:rsid w:val="00DA39D6"/>
    <w:rsid w:val="00DA3C9B"/>
    <w:rsid w:val="00DA4038"/>
    <w:rsid w:val="00DA4521"/>
    <w:rsid w:val="00DA46F8"/>
    <w:rsid w:val="00DA48FC"/>
    <w:rsid w:val="00DA4B5C"/>
    <w:rsid w:val="00DA4E81"/>
    <w:rsid w:val="00DA5388"/>
    <w:rsid w:val="00DA560C"/>
    <w:rsid w:val="00DA56B5"/>
    <w:rsid w:val="00DA5977"/>
    <w:rsid w:val="00DA5A95"/>
    <w:rsid w:val="00DA681A"/>
    <w:rsid w:val="00DA6822"/>
    <w:rsid w:val="00DA6A53"/>
    <w:rsid w:val="00DA6B61"/>
    <w:rsid w:val="00DA6C73"/>
    <w:rsid w:val="00DA6EF4"/>
    <w:rsid w:val="00DA70C1"/>
    <w:rsid w:val="00DA77AD"/>
    <w:rsid w:val="00DB003C"/>
    <w:rsid w:val="00DB0C8F"/>
    <w:rsid w:val="00DB109E"/>
    <w:rsid w:val="00DB117F"/>
    <w:rsid w:val="00DB11A0"/>
    <w:rsid w:val="00DB19AB"/>
    <w:rsid w:val="00DB249C"/>
    <w:rsid w:val="00DB24ED"/>
    <w:rsid w:val="00DB2576"/>
    <w:rsid w:val="00DB2888"/>
    <w:rsid w:val="00DB28EF"/>
    <w:rsid w:val="00DB30EB"/>
    <w:rsid w:val="00DB3290"/>
    <w:rsid w:val="00DB36E1"/>
    <w:rsid w:val="00DB3B06"/>
    <w:rsid w:val="00DB4259"/>
    <w:rsid w:val="00DB457B"/>
    <w:rsid w:val="00DB4C27"/>
    <w:rsid w:val="00DB4DCA"/>
    <w:rsid w:val="00DB4E34"/>
    <w:rsid w:val="00DB53FB"/>
    <w:rsid w:val="00DB54F2"/>
    <w:rsid w:val="00DB5A12"/>
    <w:rsid w:val="00DB5DD5"/>
    <w:rsid w:val="00DB61B5"/>
    <w:rsid w:val="00DB6A85"/>
    <w:rsid w:val="00DB6ADA"/>
    <w:rsid w:val="00DB6F4F"/>
    <w:rsid w:val="00DB7126"/>
    <w:rsid w:val="00DB753C"/>
    <w:rsid w:val="00DB7562"/>
    <w:rsid w:val="00DB78D2"/>
    <w:rsid w:val="00DB78E4"/>
    <w:rsid w:val="00DB7E71"/>
    <w:rsid w:val="00DC018C"/>
    <w:rsid w:val="00DC0B2A"/>
    <w:rsid w:val="00DC1173"/>
    <w:rsid w:val="00DC12BA"/>
    <w:rsid w:val="00DC1419"/>
    <w:rsid w:val="00DC1464"/>
    <w:rsid w:val="00DC1763"/>
    <w:rsid w:val="00DC194F"/>
    <w:rsid w:val="00DC1BFD"/>
    <w:rsid w:val="00DC1E49"/>
    <w:rsid w:val="00DC2067"/>
    <w:rsid w:val="00DC258C"/>
    <w:rsid w:val="00DC2A85"/>
    <w:rsid w:val="00DC2B28"/>
    <w:rsid w:val="00DC2C73"/>
    <w:rsid w:val="00DC2D99"/>
    <w:rsid w:val="00DC3520"/>
    <w:rsid w:val="00DC356C"/>
    <w:rsid w:val="00DC3A5C"/>
    <w:rsid w:val="00DC4254"/>
    <w:rsid w:val="00DC4610"/>
    <w:rsid w:val="00DC4879"/>
    <w:rsid w:val="00DC4B1C"/>
    <w:rsid w:val="00DC4DCA"/>
    <w:rsid w:val="00DC52DE"/>
    <w:rsid w:val="00DC53FC"/>
    <w:rsid w:val="00DC5B0D"/>
    <w:rsid w:val="00DC620C"/>
    <w:rsid w:val="00DC67FB"/>
    <w:rsid w:val="00DC725B"/>
    <w:rsid w:val="00DC794C"/>
    <w:rsid w:val="00DC7D62"/>
    <w:rsid w:val="00DC7FE6"/>
    <w:rsid w:val="00DD078C"/>
    <w:rsid w:val="00DD09A4"/>
    <w:rsid w:val="00DD0AA8"/>
    <w:rsid w:val="00DD1315"/>
    <w:rsid w:val="00DD1DC2"/>
    <w:rsid w:val="00DD1F87"/>
    <w:rsid w:val="00DD2501"/>
    <w:rsid w:val="00DD2CE9"/>
    <w:rsid w:val="00DD33BD"/>
    <w:rsid w:val="00DD3433"/>
    <w:rsid w:val="00DD36DD"/>
    <w:rsid w:val="00DD3B7B"/>
    <w:rsid w:val="00DD3D19"/>
    <w:rsid w:val="00DD46DF"/>
    <w:rsid w:val="00DD4C9C"/>
    <w:rsid w:val="00DD4D11"/>
    <w:rsid w:val="00DD5581"/>
    <w:rsid w:val="00DD66A4"/>
    <w:rsid w:val="00DD6C40"/>
    <w:rsid w:val="00DD78AF"/>
    <w:rsid w:val="00DD7BE2"/>
    <w:rsid w:val="00DD7C86"/>
    <w:rsid w:val="00DD7D06"/>
    <w:rsid w:val="00DD7DD4"/>
    <w:rsid w:val="00DE0826"/>
    <w:rsid w:val="00DE0D59"/>
    <w:rsid w:val="00DE0ED5"/>
    <w:rsid w:val="00DE12A4"/>
    <w:rsid w:val="00DE1316"/>
    <w:rsid w:val="00DE13C9"/>
    <w:rsid w:val="00DE2144"/>
    <w:rsid w:val="00DE2843"/>
    <w:rsid w:val="00DE2DF2"/>
    <w:rsid w:val="00DE2FF9"/>
    <w:rsid w:val="00DE332F"/>
    <w:rsid w:val="00DE37BA"/>
    <w:rsid w:val="00DE37C5"/>
    <w:rsid w:val="00DE3A7A"/>
    <w:rsid w:val="00DE468E"/>
    <w:rsid w:val="00DE4A84"/>
    <w:rsid w:val="00DE4C36"/>
    <w:rsid w:val="00DE4CEE"/>
    <w:rsid w:val="00DE4F4E"/>
    <w:rsid w:val="00DE50BB"/>
    <w:rsid w:val="00DE52AD"/>
    <w:rsid w:val="00DE5738"/>
    <w:rsid w:val="00DE57E9"/>
    <w:rsid w:val="00DE5D82"/>
    <w:rsid w:val="00DE5DB6"/>
    <w:rsid w:val="00DE657E"/>
    <w:rsid w:val="00DE6E97"/>
    <w:rsid w:val="00DE7025"/>
    <w:rsid w:val="00DE74E2"/>
    <w:rsid w:val="00DE7A61"/>
    <w:rsid w:val="00DE7BBB"/>
    <w:rsid w:val="00DF00D7"/>
    <w:rsid w:val="00DF0593"/>
    <w:rsid w:val="00DF08FA"/>
    <w:rsid w:val="00DF0C6C"/>
    <w:rsid w:val="00DF1031"/>
    <w:rsid w:val="00DF1376"/>
    <w:rsid w:val="00DF166B"/>
    <w:rsid w:val="00DF1A0F"/>
    <w:rsid w:val="00DF1CA5"/>
    <w:rsid w:val="00DF1CE7"/>
    <w:rsid w:val="00DF1CF1"/>
    <w:rsid w:val="00DF1E40"/>
    <w:rsid w:val="00DF20E5"/>
    <w:rsid w:val="00DF21DE"/>
    <w:rsid w:val="00DF22C8"/>
    <w:rsid w:val="00DF242B"/>
    <w:rsid w:val="00DF24F3"/>
    <w:rsid w:val="00DF2927"/>
    <w:rsid w:val="00DF2F92"/>
    <w:rsid w:val="00DF31F1"/>
    <w:rsid w:val="00DF36FD"/>
    <w:rsid w:val="00DF3D57"/>
    <w:rsid w:val="00DF4204"/>
    <w:rsid w:val="00DF425F"/>
    <w:rsid w:val="00DF43AB"/>
    <w:rsid w:val="00DF4624"/>
    <w:rsid w:val="00DF52D0"/>
    <w:rsid w:val="00DF5D11"/>
    <w:rsid w:val="00DF62F3"/>
    <w:rsid w:val="00DF63F9"/>
    <w:rsid w:val="00DF69B4"/>
    <w:rsid w:val="00DF6B6D"/>
    <w:rsid w:val="00DF6BFB"/>
    <w:rsid w:val="00DF70FD"/>
    <w:rsid w:val="00DF7282"/>
    <w:rsid w:val="00DF7368"/>
    <w:rsid w:val="00DF7521"/>
    <w:rsid w:val="00DF7851"/>
    <w:rsid w:val="00DF79B3"/>
    <w:rsid w:val="00DF7D4D"/>
    <w:rsid w:val="00DF7E7C"/>
    <w:rsid w:val="00DF7E91"/>
    <w:rsid w:val="00DF7FB9"/>
    <w:rsid w:val="00E004E3"/>
    <w:rsid w:val="00E00569"/>
    <w:rsid w:val="00E00695"/>
    <w:rsid w:val="00E00713"/>
    <w:rsid w:val="00E007EB"/>
    <w:rsid w:val="00E00BB0"/>
    <w:rsid w:val="00E00D07"/>
    <w:rsid w:val="00E015B4"/>
    <w:rsid w:val="00E0222C"/>
    <w:rsid w:val="00E02621"/>
    <w:rsid w:val="00E02B43"/>
    <w:rsid w:val="00E035EB"/>
    <w:rsid w:val="00E0366F"/>
    <w:rsid w:val="00E036A8"/>
    <w:rsid w:val="00E03C10"/>
    <w:rsid w:val="00E03C48"/>
    <w:rsid w:val="00E03FD3"/>
    <w:rsid w:val="00E042C3"/>
    <w:rsid w:val="00E04348"/>
    <w:rsid w:val="00E04929"/>
    <w:rsid w:val="00E04934"/>
    <w:rsid w:val="00E04A36"/>
    <w:rsid w:val="00E05637"/>
    <w:rsid w:val="00E05AA6"/>
    <w:rsid w:val="00E05D40"/>
    <w:rsid w:val="00E05F29"/>
    <w:rsid w:val="00E06361"/>
    <w:rsid w:val="00E0660E"/>
    <w:rsid w:val="00E06BEC"/>
    <w:rsid w:val="00E076BC"/>
    <w:rsid w:val="00E07835"/>
    <w:rsid w:val="00E10545"/>
    <w:rsid w:val="00E10AA9"/>
    <w:rsid w:val="00E116BC"/>
    <w:rsid w:val="00E118DC"/>
    <w:rsid w:val="00E11C65"/>
    <w:rsid w:val="00E11F0F"/>
    <w:rsid w:val="00E121C2"/>
    <w:rsid w:val="00E1269D"/>
    <w:rsid w:val="00E13198"/>
    <w:rsid w:val="00E131EF"/>
    <w:rsid w:val="00E133E4"/>
    <w:rsid w:val="00E137E1"/>
    <w:rsid w:val="00E13813"/>
    <w:rsid w:val="00E13A0D"/>
    <w:rsid w:val="00E13B35"/>
    <w:rsid w:val="00E13DE3"/>
    <w:rsid w:val="00E1405D"/>
    <w:rsid w:val="00E14505"/>
    <w:rsid w:val="00E148FB"/>
    <w:rsid w:val="00E1525B"/>
    <w:rsid w:val="00E153C9"/>
    <w:rsid w:val="00E1557F"/>
    <w:rsid w:val="00E16DCF"/>
    <w:rsid w:val="00E16F94"/>
    <w:rsid w:val="00E174B3"/>
    <w:rsid w:val="00E17761"/>
    <w:rsid w:val="00E17878"/>
    <w:rsid w:val="00E17BDE"/>
    <w:rsid w:val="00E17ED5"/>
    <w:rsid w:val="00E20004"/>
    <w:rsid w:val="00E2095F"/>
    <w:rsid w:val="00E20BFA"/>
    <w:rsid w:val="00E20D95"/>
    <w:rsid w:val="00E20DC7"/>
    <w:rsid w:val="00E20FD4"/>
    <w:rsid w:val="00E211D1"/>
    <w:rsid w:val="00E213FC"/>
    <w:rsid w:val="00E21A07"/>
    <w:rsid w:val="00E21BE6"/>
    <w:rsid w:val="00E2242C"/>
    <w:rsid w:val="00E22805"/>
    <w:rsid w:val="00E23EAF"/>
    <w:rsid w:val="00E23F6A"/>
    <w:rsid w:val="00E24630"/>
    <w:rsid w:val="00E2480C"/>
    <w:rsid w:val="00E24A9B"/>
    <w:rsid w:val="00E24AAF"/>
    <w:rsid w:val="00E24B1C"/>
    <w:rsid w:val="00E24ED1"/>
    <w:rsid w:val="00E25530"/>
    <w:rsid w:val="00E25BAB"/>
    <w:rsid w:val="00E2600F"/>
    <w:rsid w:val="00E26C82"/>
    <w:rsid w:val="00E27168"/>
    <w:rsid w:val="00E2766E"/>
    <w:rsid w:val="00E27B60"/>
    <w:rsid w:val="00E27F00"/>
    <w:rsid w:val="00E30363"/>
    <w:rsid w:val="00E305BF"/>
    <w:rsid w:val="00E30855"/>
    <w:rsid w:val="00E30961"/>
    <w:rsid w:val="00E30A9E"/>
    <w:rsid w:val="00E310BA"/>
    <w:rsid w:val="00E315F3"/>
    <w:rsid w:val="00E317B3"/>
    <w:rsid w:val="00E31AA2"/>
    <w:rsid w:val="00E32A22"/>
    <w:rsid w:val="00E3371C"/>
    <w:rsid w:val="00E3400E"/>
    <w:rsid w:val="00E34054"/>
    <w:rsid w:val="00E34588"/>
    <w:rsid w:val="00E34CB7"/>
    <w:rsid w:val="00E35299"/>
    <w:rsid w:val="00E355C6"/>
    <w:rsid w:val="00E36889"/>
    <w:rsid w:val="00E37448"/>
    <w:rsid w:val="00E37556"/>
    <w:rsid w:val="00E379E2"/>
    <w:rsid w:val="00E37A23"/>
    <w:rsid w:val="00E4017B"/>
    <w:rsid w:val="00E40B9F"/>
    <w:rsid w:val="00E421EA"/>
    <w:rsid w:val="00E424F9"/>
    <w:rsid w:val="00E42AC4"/>
    <w:rsid w:val="00E439B2"/>
    <w:rsid w:val="00E43AC0"/>
    <w:rsid w:val="00E43B9C"/>
    <w:rsid w:val="00E4487E"/>
    <w:rsid w:val="00E4492C"/>
    <w:rsid w:val="00E44AB6"/>
    <w:rsid w:val="00E44C69"/>
    <w:rsid w:val="00E4668A"/>
    <w:rsid w:val="00E47064"/>
    <w:rsid w:val="00E474AB"/>
    <w:rsid w:val="00E5060F"/>
    <w:rsid w:val="00E507D0"/>
    <w:rsid w:val="00E509AE"/>
    <w:rsid w:val="00E50A42"/>
    <w:rsid w:val="00E5173C"/>
    <w:rsid w:val="00E51B5A"/>
    <w:rsid w:val="00E51E7C"/>
    <w:rsid w:val="00E52037"/>
    <w:rsid w:val="00E52360"/>
    <w:rsid w:val="00E523A7"/>
    <w:rsid w:val="00E5251F"/>
    <w:rsid w:val="00E5358C"/>
    <w:rsid w:val="00E53B4D"/>
    <w:rsid w:val="00E53C3F"/>
    <w:rsid w:val="00E53D87"/>
    <w:rsid w:val="00E53DEE"/>
    <w:rsid w:val="00E540F3"/>
    <w:rsid w:val="00E54289"/>
    <w:rsid w:val="00E5455D"/>
    <w:rsid w:val="00E5495F"/>
    <w:rsid w:val="00E550AA"/>
    <w:rsid w:val="00E5528E"/>
    <w:rsid w:val="00E55AD8"/>
    <w:rsid w:val="00E5610D"/>
    <w:rsid w:val="00E5645D"/>
    <w:rsid w:val="00E5650B"/>
    <w:rsid w:val="00E56A6C"/>
    <w:rsid w:val="00E56B94"/>
    <w:rsid w:val="00E56E10"/>
    <w:rsid w:val="00E573A5"/>
    <w:rsid w:val="00E57D93"/>
    <w:rsid w:val="00E60A3E"/>
    <w:rsid w:val="00E60CCB"/>
    <w:rsid w:val="00E61A61"/>
    <w:rsid w:val="00E62332"/>
    <w:rsid w:val="00E62B06"/>
    <w:rsid w:val="00E63228"/>
    <w:rsid w:val="00E637B6"/>
    <w:rsid w:val="00E63C4E"/>
    <w:rsid w:val="00E63E3F"/>
    <w:rsid w:val="00E63F68"/>
    <w:rsid w:val="00E64728"/>
    <w:rsid w:val="00E6477C"/>
    <w:rsid w:val="00E65A17"/>
    <w:rsid w:val="00E65CA1"/>
    <w:rsid w:val="00E65EB9"/>
    <w:rsid w:val="00E661E2"/>
    <w:rsid w:val="00E66557"/>
    <w:rsid w:val="00E6680B"/>
    <w:rsid w:val="00E66A14"/>
    <w:rsid w:val="00E670F2"/>
    <w:rsid w:val="00E6710D"/>
    <w:rsid w:val="00E67218"/>
    <w:rsid w:val="00E67780"/>
    <w:rsid w:val="00E67866"/>
    <w:rsid w:val="00E67A87"/>
    <w:rsid w:val="00E67B9F"/>
    <w:rsid w:val="00E700D7"/>
    <w:rsid w:val="00E702C4"/>
    <w:rsid w:val="00E7042E"/>
    <w:rsid w:val="00E7046E"/>
    <w:rsid w:val="00E70572"/>
    <w:rsid w:val="00E7101B"/>
    <w:rsid w:val="00E712EF"/>
    <w:rsid w:val="00E71788"/>
    <w:rsid w:val="00E718CE"/>
    <w:rsid w:val="00E71A56"/>
    <w:rsid w:val="00E71CB3"/>
    <w:rsid w:val="00E71E73"/>
    <w:rsid w:val="00E72145"/>
    <w:rsid w:val="00E723D7"/>
    <w:rsid w:val="00E724D2"/>
    <w:rsid w:val="00E726F9"/>
    <w:rsid w:val="00E729AC"/>
    <w:rsid w:val="00E72CFD"/>
    <w:rsid w:val="00E72D11"/>
    <w:rsid w:val="00E73587"/>
    <w:rsid w:val="00E738D0"/>
    <w:rsid w:val="00E738D9"/>
    <w:rsid w:val="00E7409D"/>
    <w:rsid w:val="00E74254"/>
    <w:rsid w:val="00E74B3F"/>
    <w:rsid w:val="00E74CF8"/>
    <w:rsid w:val="00E751B9"/>
    <w:rsid w:val="00E7585A"/>
    <w:rsid w:val="00E75918"/>
    <w:rsid w:val="00E75C80"/>
    <w:rsid w:val="00E75CD4"/>
    <w:rsid w:val="00E7617B"/>
    <w:rsid w:val="00E7623C"/>
    <w:rsid w:val="00E7626E"/>
    <w:rsid w:val="00E76337"/>
    <w:rsid w:val="00E76DDD"/>
    <w:rsid w:val="00E77689"/>
    <w:rsid w:val="00E77C94"/>
    <w:rsid w:val="00E8017A"/>
    <w:rsid w:val="00E80388"/>
    <w:rsid w:val="00E808DD"/>
    <w:rsid w:val="00E80F7D"/>
    <w:rsid w:val="00E81CDD"/>
    <w:rsid w:val="00E81D6C"/>
    <w:rsid w:val="00E824C3"/>
    <w:rsid w:val="00E82FC5"/>
    <w:rsid w:val="00E8304B"/>
    <w:rsid w:val="00E830DA"/>
    <w:rsid w:val="00E833DE"/>
    <w:rsid w:val="00E839CB"/>
    <w:rsid w:val="00E83DC8"/>
    <w:rsid w:val="00E844FF"/>
    <w:rsid w:val="00E84D3E"/>
    <w:rsid w:val="00E84D72"/>
    <w:rsid w:val="00E84E70"/>
    <w:rsid w:val="00E8506C"/>
    <w:rsid w:val="00E8507C"/>
    <w:rsid w:val="00E857C6"/>
    <w:rsid w:val="00E8584A"/>
    <w:rsid w:val="00E85ABF"/>
    <w:rsid w:val="00E85B59"/>
    <w:rsid w:val="00E85F81"/>
    <w:rsid w:val="00E865C0"/>
    <w:rsid w:val="00E86DAA"/>
    <w:rsid w:val="00E86FD8"/>
    <w:rsid w:val="00E8729F"/>
    <w:rsid w:val="00E901A3"/>
    <w:rsid w:val="00E9082B"/>
    <w:rsid w:val="00E91000"/>
    <w:rsid w:val="00E91680"/>
    <w:rsid w:val="00E917DF"/>
    <w:rsid w:val="00E91886"/>
    <w:rsid w:val="00E9197B"/>
    <w:rsid w:val="00E91DE0"/>
    <w:rsid w:val="00E91E6D"/>
    <w:rsid w:val="00E91EE6"/>
    <w:rsid w:val="00E92310"/>
    <w:rsid w:val="00E92553"/>
    <w:rsid w:val="00E92CB4"/>
    <w:rsid w:val="00E93337"/>
    <w:rsid w:val="00E93444"/>
    <w:rsid w:val="00E937C1"/>
    <w:rsid w:val="00E93889"/>
    <w:rsid w:val="00E93C4A"/>
    <w:rsid w:val="00E940D3"/>
    <w:rsid w:val="00E94158"/>
    <w:rsid w:val="00E946BB"/>
    <w:rsid w:val="00E94988"/>
    <w:rsid w:val="00E94AA3"/>
    <w:rsid w:val="00E95135"/>
    <w:rsid w:val="00E95487"/>
    <w:rsid w:val="00E95A31"/>
    <w:rsid w:val="00E960C1"/>
    <w:rsid w:val="00E96383"/>
    <w:rsid w:val="00E966F3"/>
    <w:rsid w:val="00E96854"/>
    <w:rsid w:val="00E97044"/>
    <w:rsid w:val="00E97340"/>
    <w:rsid w:val="00E97609"/>
    <w:rsid w:val="00E97611"/>
    <w:rsid w:val="00E97731"/>
    <w:rsid w:val="00E97BA7"/>
    <w:rsid w:val="00EA02AD"/>
    <w:rsid w:val="00EA0519"/>
    <w:rsid w:val="00EA065B"/>
    <w:rsid w:val="00EA099A"/>
    <w:rsid w:val="00EA0AA1"/>
    <w:rsid w:val="00EA0EDF"/>
    <w:rsid w:val="00EA143F"/>
    <w:rsid w:val="00EA1B42"/>
    <w:rsid w:val="00EA1EDB"/>
    <w:rsid w:val="00EA214E"/>
    <w:rsid w:val="00EA2171"/>
    <w:rsid w:val="00EA2254"/>
    <w:rsid w:val="00EA2949"/>
    <w:rsid w:val="00EA3623"/>
    <w:rsid w:val="00EA40BF"/>
    <w:rsid w:val="00EA4443"/>
    <w:rsid w:val="00EA465E"/>
    <w:rsid w:val="00EA4795"/>
    <w:rsid w:val="00EA4B4D"/>
    <w:rsid w:val="00EA4C2A"/>
    <w:rsid w:val="00EA4DBE"/>
    <w:rsid w:val="00EA5646"/>
    <w:rsid w:val="00EA56C7"/>
    <w:rsid w:val="00EA573B"/>
    <w:rsid w:val="00EA5ACE"/>
    <w:rsid w:val="00EA63DD"/>
    <w:rsid w:val="00EA654D"/>
    <w:rsid w:val="00EA65E9"/>
    <w:rsid w:val="00EA67DB"/>
    <w:rsid w:val="00EA6B14"/>
    <w:rsid w:val="00EB048A"/>
    <w:rsid w:val="00EB069B"/>
    <w:rsid w:val="00EB09C1"/>
    <w:rsid w:val="00EB0E6B"/>
    <w:rsid w:val="00EB10FE"/>
    <w:rsid w:val="00EB2AC1"/>
    <w:rsid w:val="00EB2C12"/>
    <w:rsid w:val="00EB422D"/>
    <w:rsid w:val="00EB4B3A"/>
    <w:rsid w:val="00EB4E88"/>
    <w:rsid w:val="00EB51C9"/>
    <w:rsid w:val="00EB5225"/>
    <w:rsid w:val="00EB52B3"/>
    <w:rsid w:val="00EB53F5"/>
    <w:rsid w:val="00EB57FD"/>
    <w:rsid w:val="00EB5930"/>
    <w:rsid w:val="00EB6B40"/>
    <w:rsid w:val="00EB6CB7"/>
    <w:rsid w:val="00EB6D74"/>
    <w:rsid w:val="00EB7023"/>
    <w:rsid w:val="00EB77CF"/>
    <w:rsid w:val="00EB7F2F"/>
    <w:rsid w:val="00EC056D"/>
    <w:rsid w:val="00EC0AC9"/>
    <w:rsid w:val="00EC163A"/>
    <w:rsid w:val="00EC18FB"/>
    <w:rsid w:val="00EC1907"/>
    <w:rsid w:val="00EC19CE"/>
    <w:rsid w:val="00EC1BAD"/>
    <w:rsid w:val="00EC1BD4"/>
    <w:rsid w:val="00EC1C04"/>
    <w:rsid w:val="00EC204A"/>
    <w:rsid w:val="00EC266F"/>
    <w:rsid w:val="00EC2B35"/>
    <w:rsid w:val="00EC3580"/>
    <w:rsid w:val="00EC35E4"/>
    <w:rsid w:val="00EC3E4E"/>
    <w:rsid w:val="00EC49D5"/>
    <w:rsid w:val="00EC4D39"/>
    <w:rsid w:val="00EC508B"/>
    <w:rsid w:val="00EC512C"/>
    <w:rsid w:val="00EC516C"/>
    <w:rsid w:val="00EC5C9F"/>
    <w:rsid w:val="00EC5D31"/>
    <w:rsid w:val="00EC5D96"/>
    <w:rsid w:val="00EC6245"/>
    <w:rsid w:val="00EC667A"/>
    <w:rsid w:val="00EC6BD2"/>
    <w:rsid w:val="00EC6EA2"/>
    <w:rsid w:val="00EC6FCA"/>
    <w:rsid w:val="00EC7876"/>
    <w:rsid w:val="00ED079D"/>
    <w:rsid w:val="00ED0A95"/>
    <w:rsid w:val="00ED0BB4"/>
    <w:rsid w:val="00ED0C7A"/>
    <w:rsid w:val="00ED0D88"/>
    <w:rsid w:val="00ED1635"/>
    <w:rsid w:val="00ED1A9B"/>
    <w:rsid w:val="00ED23CD"/>
    <w:rsid w:val="00ED2783"/>
    <w:rsid w:val="00ED2B46"/>
    <w:rsid w:val="00ED35D5"/>
    <w:rsid w:val="00ED390D"/>
    <w:rsid w:val="00ED3974"/>
    <w:rsid w:val="00ED5101"/>
    <w:rsid w:val="00ED5343"/>
    <w:rsid w:val="00ED54CF"/>
    <w:rsid w:val="00ED661E"/>
    <w:rsid w:val="00ED66A5"/>
    <w:rsid w:val="00ED67A6"/>
    <w:rsid w:val="00ED74E4"/>
    <w:rsid w:val="00ED7B02"/>
    <w:rsid w:val="00EE033B"/>
    <w:rsid w:val="00EE056A"/>
    <w:rsid w:val="00EE0AC6"/>
    <w:rsid w:val="00EE13EC"/>
    <w:rsid w:val="00EE15B4"/>
    <w:rsid w:val="00EE1FDA"/>
    <w:rsid w:val="00EE2BE1"/>
    <w:rsid w:val="00EE3119"/>
    <w:rsid w:val="00EE3598"/>
    <w:rsid w:val="00EE3935"/>
    <w:rsid w:val="00EE39AF"/>
    <w:rsid w:val="00EE39D3"/>
    <w:rsid w:val="00EE4249"/>
    <w:rsid w:val="00EE4BBF"/>
    <w:rsid w:val="00EE5260"/>
    <w:rsid w:val="00EE5655"/>
    <w:rsid w:val="00EE5683"/>
    <w:rsid w:val="00EE5F9C"/>
    <w:rsid w:val="00EE62A1"/>
    <w:rsid w:val="00EE67A1"/>
    <w:rsid w:val="00EE7168"/>
    <w:rsid w:val="00EE76A9"/>
    <w:rsid w:val="00EE76BD"/>
    <w:rsid w:val="00EE7B6E"/>
    <w:rsid w:val="00EE7CBA"/>
    <w:rsid w:val="00EE7D9D"/>
    <w:rsid w:val="00EE7FAA"/>
    <w:rsid w:val="00EF16CB"/>
    <w:rsid w:val="00EF2CD7"/>
    <w:rsid w:val="00EF2D2B"/>
    <w:rsid w:val="00EF3120"/>
    <w:rsid w:val="00EF33B2"/>
    <w:rsid w:val="00EF3816"/>
    <w:rsid w:val="00EF3D16"/>
    <w:rsid w:val="00EF3E6C"/>
    <w:rsid w:val="00EF3E7B"/>
    <w:rsid w:val="00EF3F3A"/>
    <w:rsid w:val="00EF407E"/>
    <w:rsid w:val="00EF423D"/>
    <w:rsid w:val="00EF4959"/>
    <w:rsid w:val="00EF5099"/>
    <w:rsid w:val="00EF5197"/>
    <w:rsid w:val="00EF52BE"/>
    <w:rsid w:val="00EF552B"/>
    <w:rsid w:val="00EF6561"/>
    <w:rsid w:val="00EF6AAD"/>
    <w:rsid w:val="00EF7956"/>
    <w:rsid w:val="00EF7A4D"/>
    <w:rsid w:val="00F002A3"/>
    <w:rsid w:val="00F00CB6"/>
    <w:rsid w:val="00F01069"/>
    <w:rsid w:val="00F010B3"/>
    <w:rsid w:val="00F012DF"/>
    <w:rsid w:val="00F01721"/>
    <w:rsid w:val="00F01BCD"/>
    <w:rsid w:val="00F01CF8"/>
    <w:rsid w:val="00F01DCF"/>
    <w:rsid w:val="00F02853"/>
    <w:rsid w:val="00F0314B"/>
    <w:rsid w:val="00F0357C"/>
    <w:rsid w:val="00F03932"/>
    <w:rsid w:val="00F03B3D"/>
    <w:rsid w:val="00F03D4E"/>
    <w:rsid w:val="00F04100"/>
    <w:rsid w:val="00F045F9"/>
    <w:rsid w:val="00F04737"/>
    <w:rsid w:val="00F04925"/>
    <w:rsid w:val="00F04D66"/>
    <w:rsid w:val="00F05B3C"/>
    <w:rsid w:val="00F05EB3"/>
    <w:rsid w:val="00F0653F"/>
    <w:rsid w:val="00F06785"/>
    <w:rsid w:val="00F06B4C"/>
    <w:rsid w:val="00F06E46"/>
    <w:rsid w:val="00F0701D"/>
    <w:rsid w:val="00F07086"/>
    <w:rsid w:val="00F073AE"/>
    <w:rsid w:val="00F07756"/>
    <w:rsid w:val="00F101B5"/>
    <w:rsid w:val="00F1039F"/>
    <w:rsid w:val="00F10BDC"/>
    <w:rsid w:val="00F10C9C"/>
    <w:rsid w:val="00F11254"/>
    <w:rsid w:val="00F1145D"/>
    <w:rsid w:val="00F116DE"/>
    <w:rsid w:val="00F119A0"/>
    <w:rsid w:val="00F11BA1"/>
    <w:rsid w:val="00F11D4B"/>
    <w:rsid w:val="00F1205B"/>
    <w:rsid w:val="00F121D4"/>
    <w:rsid w:val="00F12620"/>
    <w:rsid w:val="00F12BAD"/>
    <w:rsid w:val="00F12CCC"/>
    <w:rsid w:val="00F13089"/>
    <w:rsid w:val="00F13505"/>
    <w:rsid w:val="00F1397C"/>
    <w:rsid w:val="00F1467A"/>
    <w:rsid w:val="00F1483B"/>
    <w:rsid w:val="00F14A4B"/>
    <w:rsid w:val="00F14D0A"/>
    <w:rsid w:val="00F14E58"/>
    <w:rsid w:val="00F151F7"/>
    <w:rsid w:val="00F1521D"/>
    <w:rsid w:val="00F153CD"/>
    <w:rsid w:val="00F158B7"/>
    <w:rsid w:val="00F15936"/>
    <w:rsid w:val="00F15A52"/>
    <w:rsid w:val="00F15BD0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991"/>
    <w:rsid w:val="00F17B02"/>
    <w:rsid w:val="00F17CF9"/>
    <w:rsid w:val="00F17E01"/>
    <w:rsid w:val="00F20294"/>
    <w:rsid w:val="00F2029A"/>
    <w:rsid w:val="00F20C08"/>
    <w:rsid w:val="00F20CF5"/>
    <w:rsid w:val="00F20E20"/>
    <w:rsid w:val="00F20F18"/>
    <w:rsid w:val="00F2123A"/>
    <w:rsid w:val="00F215D4"/>
    <w:rsid w:val="00F216A3"/>
    <w:rsid w:val="00F21981"/>
    <w:rsid w:val="00F223B4"/>
    <w:rsid w:val="00F229CA"/>
    <w:rsid w:val="00F22CA6"/>
    <w:rsid w:val="00F22FC1"/>
    <w:rsid w:val="00F230FA"/>
    <w:rsid w:val="00F23218"/>
    <w:rsid w:val="00F235D1"/>
    <w:rsid w:val="00F23DF6"/>
    <w:rsid w:val="00F240C3"/>
    <w:rsid w:val="00F24420"/>
    <w:rsid w:val="00F24B5F"/>
    <w:rsid w:val="00F24E5F"/>
    <w:rsid w:val="00F2568A"/>
    <w:rsid w:val="00F25FC3"/>
    <w:rsid w:val="00F2603D"/>
    <w:rsid w:val="00F26DB0"/>
    <w:rsid w:val="00F26E39"/>
    <w:rsid w:val="00F27233"/>
    <w:rsid w:val="00F27EEF"/>
    <w:rsid w:val="00F30036"/>
    <w:rsid w:val="00F30784"/>
    <w:rsid w:val="00F30832"/>
    <w:rsid w:val="00F30C4C"/>
    <w:rsid w:val="00F30D38"/>
    <w:rsid w:val="00F31067"/>
    <w:rsid w:val="00F31104"/>
    <w:rsid w:val="00F311F9"/>
    <w:rsid w:val="00F31268"/>
    <w:rsid w:val="00F31358"/>
    <w:rsid w:val="00F313F4"/>
    <w:rsid w:val="00F316B5"/>
    <w:rsid w:val="00F32658"/>
    <w:rsid w:val="00F32BE4"/>
    <w:rsid w:val="00F32D8C"/>
    <w:rsid w:val="00F32EB5"/>
    <w:rsid w:val="00F33A19"/>
    <w:rsid w:val="00F341BE"/>
    <w:rsid w:val="00F346AF"/>
    <w:rsid w:val="00F347E7"/>
    <w:rsid w:val="00F34977"/>
    <w:rsid w:val="00F34D41"/>
    <w:rsid w:val="00F34D42"/>
    <w:rsid w:val="00F34FAB"/>
    <w:rsid w:val="00F3507C"/>
    <w:rsid w:val="00F35F5F"/>
    <w:rsid w:val="00F3676D"/>
    <w:rsid w:val="00F368B7"/>
    <w:rsid w:val="00F3733D"/>
    <w:rsid w:val="00F37E43"/>
    <w:rsid w:val="00F40420"/>
    <w:rsid w:val="00F40636"/>
    <w:rsid w:val="00F4097C"/>
    <w:rsid w:val="00F40E36"/>
    <w:rsid w:val="00F41A7F"/>
    <w:rsid w:val="00F41AD1"/>
    <w:rsid w:val="00F41AF1"/>
    <w:rsid w:val="00F4251A"/>
    <w:rsid w:val="00F4258F"/>
    <w:rsid w:val="00F4270A"/>
    <w:rsid w:val="00F42B76"/>
    <w:rsid w:val="00F42D9A"/>
    <w:rsid w:val="00F42FA9"/>
    <w:rsid w:val="00F43574"/>
    <w:rsid w:val="00F43E58"/>
    <w:rsid w:val="00F442F5"/>
    <w:rsid w:val="00F4495E"/>
    <w:rsid w:val="00F44B34"/>
    <w:rsid w:val="00F44B99"/>
    <w:rsid w:val="00F453C2"/>
    <w:rsid w:val="00F45414"/>
    <w:rsid w:val="00F4579C"/>
    <w:rsid w:val="00F45869"/>
    <w:rsid w:val="00F45A96"/>
    <w:rsid w:val="00F45D25"/>
    <w:rsid w:val="00F4604A"/>
    <w:rsid w:val="00F46952"/>
    <w:rsid w:val="00F469D8"/>
    <w:rsid w:val="00F46E93"/>
    <w:rsid w:val="00F46FAD"/>
    <w:rsid w:val="00F500E9"/>
    <w:rsid w:val="00F506D3"/>
    <w:rsid w:val="00F50D3D"/>
    <w:rsid w:val="00F50E6B"/>
    <w:rsid w:val="00F51263"/>
    <w:rsid w:val="00F52349"/>
    <w:rsid w:val="00F52906"/>
    <w:rsid w:val="00F52921"/>
    <w:rsid w:val="00F52E56"/>
    <w:rsid w:val="00F53166"/>
    <w:rsid w:val="00F53452"/>
    <w:rsid w:val="00F534FB"/>
    <w:rsid w:val="00F53D42"/>
    <w:rsid w:val="00F54487"/>
    <w:rsid w:val="00F54DFC"/>
    <w:rsid w:val="00F54F43"/>
    <w:rsid w:val="00F5528B"/>
    <w:rsid w:val="00F552D5"/>
    <w:rsid w:val="00F5531F"/>
    <w:rsid w:val="00F557EF"/>
    <w:rsid w:val="00F558AE"/>
    <w:rsid w:val="00F56085"/>
    <w:rsid w:val="00F563B4"/>
    <w:rsid w:val="00F5713F"/>
    <w:rsid w:val="00F575CB"/>
    <w:rsid w:val="00F57943"/>
    <w:rsid w:val="00F57C6B"/>
    <w:rsid w:val="00F6027F"/>
    <w:rsid w:val="00F60395"/>
    <w:rsid w:val="00F603AB"/>
    <w:rsid w:val="00F604F3"/>
    <w:rsid w:val="00F60F79"/>
    <w:rsid w:val="00F61149"/>
    <w:rsid w:val="00F6118A"/>
    <w:rsid w:val="00F617B4"/>
    <w:rsid w:val="00F61954"/>
    <w:rsid w:val="00F61E2F"/>
    <w:rsid w:val="00F61FDD"/>
    <w:rsid w:val="00F62738"/>
    <w:rsid w:val="00F628E1"/>
    <w:rsid w:val="00F6326D"/>
    <w:rsid w:val="00F6388C"/>
    <w:rsid w:val="00F63D0F"/>
    <w:rsid w:val="00F640CE"/>
    <w:rsid w:val="00F646B4"/>
    <w:rsid w:val="00F6478F"/>
    <w:rsid w:val="00F64FB2"/>
    <w:rsid w:val="00F64FF9"/>
    <w:rsid w:val="00F65242"/>
    <w:rsid w:val="00F65604"/>
    <w:rsid w:val="00F65B61"/>
    <w:rsid w:val="00F65D01"/>
    <w:rsid w:val="00F660DA"/>
    <w:rsid w:val="00F661B3"/>
    <w:rsid w:val="00F6640D"/>
    <w:rsid w:val="00F66493"/>
    <w:rsid w:val="00F66991"/>
    <w:rsid w:val="00F66C8C"/>
    <w:rsid w:val="00F672EF"/>
    <w:rsid w:val="00F67313"/>
    <w:rsid w:val="00F673EF"/>
    <w:rsid w:val="00F6748E"/>
    <w:rsid w:val="00F67515"/>
    <w:rsid w:val="00F67792"/>
    <w:rsid w:val="00F67BE4"/>
    <w:rsid w:val="00F67BFC"/>
    <w:rsid w:val="00F67C4F"/>
    <w:rsid w:val="00F700EC"/>
    <w:rsid w:val="00F709C2"/>
    <w:rsid w:val="00F7144B"/>
    <w:rsid w:val="00F71FE7"/>
    <w:rsid w:val="00F723DD"/>
    <w:rsid w:val="00F72653"/>
    <w:rsid w:val="00F728AE"/>
    <w:rsid w:val="00F72926"/>
    <w:rsid w:val="00F72A89"/>
    <w:rsid w:val="00F72EDB"/>
    <w:rsid w:val="00F73F3A"/>
    <w:rsid w:val="00F7408C"/>
    <w:rsid w:val="00F7422B"/>
    <w:rsid w:val="00F748B9"/>
    <w:rsid w:val="00F74926"/>
    <w:rsid w:val="00F74ABD"/>
    <w:rsid w:val="00F754C5"/>
    <w:rsid w:val="00F758F3"/>
    <w:rsid w:val="00F75CF0"/>
    <w:rsid w:val="00F75E4A"/>
    <w:rsid w:val="00F76179"/>
    <w:rsid w:val="00F76460"/>
    <w:rsid w:val="00F76903"/>
    <w:rsid w:val="00F76C03"/>
    <w:rsid w:val="00F776A2"/>
    <w:rsid w:val="00F77BFB"/>
    <w:rsid w:val="00F77FB3"/>
    <w:rsid w:val="00F80113"/>
    <w:rsid w:val="00F80356"/>
    <w:rsid w:val="00F803B9"/>
    <w:rsid w:val="00F8067B"/>
    <w:rsid w:val="00F80BB5"/>
    <w:rsid w:val="00F8175F"/>
    <w:rsid w:val="00F81C15"/>
    <w:rsid w:val="00F82114"/>
    <w:rsid w:val="00F822C5"/>
    <w:rsid w:val="00F823C8"/>
    <w:rsid w:val="00F8247A"/>
    <w:rsid w:val="00F8264C"/>
    <w:rsid w:val="00F82A55"/>
    <w:rsid w:val="00F83132"/>
    <w:rsid w:val="00F833C2"/>
    <w:rsid w:val="00F837F1"/>
    <w:rsid w:val="00F839C0"/>
    <w:rsid w:val="00F83B94"/>
    <w:rsid w:val="00F83D39"/>
    <w:rsid w:val="00F840F2"/>
    <w:rsid w:val="00F8438F"/>
    <w:rsid w:val="00F843D0"/>
    <w:rsid w:val="00F843DF"/>
    <w:rsid w:val="00F844C6"/>
    <w:rsid w:val="00F84DA0"/>
    <w:rsid w:val="00F85236"/>
    <w:rsid w:val="00F857B5"/>
    <w:rsid w:val="00F85833"/>
    <w:rsid w:val="00F85BE3"/>
    <w:rsid w:val="00F86D23"/>
    <w:rsid w:val="00F86F11"/>
    <w:rsid w:val="00F875F5"/>
    <w:rsid w:val="00F900DA"/>
    <w:rsid w:val="00F903A7"/>
    <w:rsid w:val="00F904C6"/>
    <w:rsid w:val="00F90D18"/>
    <w:rsid w:val="00F91AE2"/>
    <w:rsid w:val="00F92048"/>
    <w:rsid w:val="00F93434"/>
    <w:rsid w:val="00F938EB"/>
    <w:rsid w:val="00F93B4D"/>
    <w:rsid w:val="00F9407F"/>
    <w:rsid w:val="00F94672"/>
    <w:rsid w:val="00F947CC"/>
    <w:rsid w:val="00F951EB"/>
    <w:rsid w:val="00F951F6"/>
    <w:rsid w:val="00F952AB"/>
    <w:rsid w:val="00F9568D"/>
    <w:rsid w:val="00F9578F"/>
    <w:rsid w:val="00F95854"/>
    <w:rsid w:val="00F96087"/>
    <w:rsid w:val="00F9617F"/>
    <w:rsid w:val="00F9684C"/>
    <w:rsid w:val="00F9748B"/>
    <w:rsid w:val="00F974DC"/>
    <w:rsid w:val="00F97BC6"/>
    <w:rsid w:val="00F97BDC"/>
    <w:rsid w:val="00F97F08"/>
    <w:rsid w:val="00FA0610"/>
    <w:rsid w:val="00FA069E"/>
    <w:rsid w:val="00FA0D49"/>
    <w:rsid w:val="00FA108F"/>
    <w:rsid w:val="00FA135B"/>
    <w:rsid w:val="00FA1636"/>
    <w:rsid w:val="00FA1F8B"/>
    <w:rsid w:val="00FA20A5"/>
    <w:rsid w:val="00FA24A0"/>
    <w:rsid w:val="00FA28F7"/>
    <w:rsid w:val="00FA2F36"/>
    <w:rsid w:val="00FA2F39"/>
    <w:rsid w:val="00FA31F1"/>
    <w:rsid w:val="00FA3217"/>
    <w:rsid w:val="00FA32DC"/>
    <w:rsid w:val="00FA332C"/>
    <w:rsid w:val="00FA3A2F"/>
    <w:rsid w:val="00FA3D37"/>
    <w:rsid w:val="00FA3D74"/>
    <w:rsid w:val="00FA3DF3"/>
    <w:rsid w:val="00FA4251"/>
    <w:rsid w:val="00FA4EDC"/>
    <w:rsid w:val="00FA51B3"/>
    <w:rsid w:val="00FA520B"/>
    <w:rsid w:val="00FA61F6"/>
    <w:rsid w:val="00FA62EC"/>
    <w:rsid w:val="00FA649D"/>
    <w:rsid w:val="00FA6539"/>
    <w:rsid w:val="00FA68C9"/>
    <w:rsid w:val="00FA6B1A"/>
    <w:rsid w:val="00FA6CA4"/>
    <w:rsid w:val="00FA7AD3"/>
    <w:rsid w:val="00FA7E44"/>
    <w:rsid w:val="00FA7E76"/>
    <w:rsid w:val="00FB00CB"/>
    <w:rsid w:val="00FB012E"/>
    <w:rsid w:val="00FB0AA0"/>
    <w:rsid w:val="00FB0C93"/>
    <w:rsid w:val="00FB0D59"/>
    <w:rsid w:val="00FB0E84"/>
    <w:rsid w:val="00FB0FA4"/>
    <w:rsid w:val="00FB15A3"/>
    <w:rsid w:val="00FB1A75"/>
    <w:rsid w:val="00FB1AAF"/>
    <w:rsid w:val="00FB235C"/>
    <w:rsid w:val="00FB2588"/>
    <w:rsid w:val="00FB2710"/>
    <w:rsid w:val="00FB27D3"/>
    <w:rsid w:val="00FB2CED"/>
    <w:rsid w:val="00FB36C3"/>
    <w:rsid w:val="00FB3954"/>
    <w:rsid w:val="00FB3B77"/>
    <w:rsid w:val="00FB3C47"/>
    <w:rsid w:val="00FB4345"/>
    <w:rsid w:val="00FB488A"/>
    <w:rsid w:val="00FB4D03"/>
    <w:rsid w:val="00FB5263"/>
    <w:rsid w:val="00FB58DD"/>
    <w:rsid w:val="00FB5BC3"/>
    <w:rsid w:val="00FB5BDB"/>
    <w:rsid w:val="00FB5E4C"/>
    <w:rsid w:val="00FB61F8"/>
    <w:rsid w:val="00FB6839"/>
    <w:rsid w:val="00FB69FF"/>
    <w:rsid w:val="00FB74CA"/>
    <w:rsid w:val="00FB7733"/>
    <w:rsid w:val="00FB799E"/>
    <w:rsid w:val="00FB7BCB"/>
    <w:rsid w:val="00FB7CC0"/>
    <w:rsid w:val="00FB7EC4"/>
    <w:rsid w:val="00FC01D2"/>
    <w:rsid w:val="00FC0737"/>
    <w:rsid w:val="00FC0B78"/>
    <w:rsid w:val="00FC12A5"/>
    <w:rsid w:val="00FC1480"/>
    <w:rsid w:val="00FC15B2"/>
    <w:rsid w:val="00FC15B8"/>
    <w:rsid w:val="00FC1879"/>
    <w:rsid w:val="00FC2169"/>
    <w:rsid w:val="00FC25F0"/>
    <w:rsid w:val="00FC2908"/>
    <w:rsid w:val="00FC2A90"/>
    <w:rsid w:val="00FC2BCE"/>
    <w:rsid w:val="00FC2D7F"/>
    <w:rsid w:val="00FC2FE6"/>
    <w:rsid w:val="00FC31D3"/>
    <w:rsid w:val="00FC3BBC"/>
    <w:rsid w:val="00FC43B5"/>
    <w:rsid w:val="00FC499A"/>
    <w:rsid w:val="00FC4A01"/>
    <w:rsid w:val="00FC4EC8"/>
    <w:rsid w:val="00FC5D64"/>
    <w:rsid w:val="00FC618F"/>
    <w:rsid w:val="00FC63A8"/>
    <w:rsid w:val="00FC6636"/>
    <w:rsid w:val="00FC6DE0"/>
    <w:rsid w:val="00FC7036"/>
    <w:rsid w:val="00FC762B"/>
    <w:rsid w:val="00FC76C4"/>
    <w:rsid w:val="00FC7D7E"/>
    <w:rsid w:val="00FD0126"/>
    <w:rsid w:val="00FD0412"/>
    <w:rsid w:val="00FD04EB"/>
    <w:rsid w:val="00FD0B70"/>
    <w:rsid w:val="00FD0DC7"/>
    <w:rsid w:val="00FD1873"/>
    <w:rsid w:val="00FD1BB2"/>
    <w:rsid w:val="00FD1F8E"/>
    <w:rsid w:val="00FD2AEE"/>
    <w:rsid w:val="00FD2C18"/>
    <w:rsid w:val="00FD2F48"/>
    <w:rsid w:val="00FD3213"/>
    <w:rsid w:val="00FD389A"/>
    <w:rsid w:val="00FD4204"/>
    <w:rsid w:val="00FD47C8"/>
    <w:rsid w:val="00FD4A8A"/>
    <w:rsid w:val="00FD4ABE"/>
    <w:rsid w:val="00FD4D25"/>
    <w:rsid w:val="00FD4FE6"/>
    <w:rsid w:val="00FD5230"/>
    <w:rsid w:val="00FD5666"/>
    <w:rsid w:val="00FD572C"/>
    <w:rsid w:val="00FD5ACF"/>
    <w:rsid w:val="00FD5E13"/>
    <w:rsid w:val="00FD6397"/>
    <w:rsid w:val="00FD6650"/>
    <w:rsid w:val="00FD66FF"/>
    <w:rsid w:val="00FD738B"/>
    <w:rsid w:val="00FD7492"/>
    <w:rsid w:val="00FD77A7"/>
    <w:rsid w:val="00FD7933"/>
    <w:rsid w:val="00FD7950"/>
    <w:rsid w:val="00FD79C4"/>
    <w:rsid w:val="00FE00D0"/>
    <w:rsid w:val="00FE043A"/>
    <w:rsid w:val="00FE08FC"/>
    <w:rsid w:val="00FE0B80"/>
    <w:rsid w:val="00FE0CBF"/>
    <w:rsid w:val="00FE1073"/>
    <w:rsid w:val="00FE16BE"/>
    <w:rsid w:val="00FE1919"/>
    <w:rsid w:val="00FE194C"/>
    <w:rsid w:val="00FE1B59"/>
    <w:rsid w:val="00FE1C9F"/>
    <w:rsid w:val="00FE1D15"/>
    <w:rsid w:val="00FE243D"/>
    <w:rsid w:val="00FE260B"/>
    <w:rsid w:val="00FE2EE7"/>
    <w:rsid w:val="00FE3497"/>
    <w:rsid w:val="00FE368D"/>
    <w:rsid w:val="00FE3791"/>
    <w:rsid w:val="00FE3A32"/>
    <w:rsid w:val="00FE3B8C"/>
    <w:rsid w:val="00FE4159"/>
    <w:rsid w:val="00FE4348"/>
    <w:rsid w:val="00FE4606"/>
    <w:rsid w:val="00FE4726"/>
    <w:rsid w:val="00FE47C0"/>
    <w:rsid w:val="00FE4AF6"/>
    <w:rsid w:val="00FE4C5B"/>
    <w:rsid w:val="00FE5850"/>
    <w:rsid w:val="00FE69DE"/>
    <w:rsid w:val="00FE6D90"/>
    <w:rsid w:val="00FE6E6F"/>
    <w:rsid w:val="00FE6EBA"/>
    <w:rsid w:val="00FE7EEA"/>
    <w:rsid w:val="00FF01A6"/>
    <w:rsid w:val="00FF035D"/>
    <w:rsid w:val="00FF03CA"/>
    <w:rsid w:val="00FF0762"/>
    <w:rsid w:val="00FF0951"/>
    <w:rsid w:val="00FF096C"/>
    <w:rsid w:val="00FF0A1C"/>
    <w:rsid w:val="00FF0CB7"/>
    <w:rsid w:val="00FF140E"/>
    <w:rsid w:val="00FF28B0"/>
    <w:rsid w:val="00FF2D31"/>
    <w:rsid w:val="00FF3FA6"/>
    <w:rsid w:val="00FF40B4"/>
    <w:rsid w:val="00FF4415"/>
    <w:rsid w:val="00FF4914"/>
    <w:rsid w:val="00FF4D38"/>
    <w:rsid w:val="00FF4FB4"/>
    <w:rsid w:val="00FF5BF3"/>
    <w:rsid w:val="00FF5FC0"/>
    <w:rsid w:val="00FF6546"/>
    <w:rsid w:val="00FF6BAE"/>
    <w:rsid w:val="00FF713F"/>
    <w:rsid w:val="00FF721E"/>
    <w:rsid w:val="00FF7B90"/>
    <w:rsid w:val="00FF7C80"/>
    <w:rsid w:val="00FF7D5B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68C38"/>
  <w15:chartTrackingRefBased/>
  <w15:docId w15:val="{2F871845-92EC-453B-A561-117734AC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uiPriority="99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311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ody Char Char Char"/>
    <w:basedOn w:val="Normal"/>
    <w:link w:val="BodyTextChar"/>
    <w:uiPriority w:val="1"/>
    <w:qFormat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 Char,Body Char1,Body อักขระ อักขระ Char,Body อักขระ Char,Body Char Char Char Char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uiPriority w:val="99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7676D"/>
    <w:pPr>
      <w:numPr>
        <w:numId w:val="0"/>
      </w:numPr>
      <w:tabs>
        <w:tab w:val="decimal" w:pos="888"/>
      </w:tabs>
      <w:spacing w:after="0" w:line="240" w:lineRule="auto"/>
      <w:ind w:left="-79" w:right="-90"/>
    </w:pPr>
    <w:rPr>
      <w:rFonts w:cs="Times New Roman"/>
      <w:b/>
      <w:bCs/>
      <w:szCs w:val="2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872F9"/>
    <w:pPr>
      <w:spacing w:before="0"/>
      <w:ind w:left="0" w:right="-135" w:firstLine="0"/>
      <w:jc w:val="thaiDistribute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30D40"/>
  </w:style>
  <w:style w:type="character" w:customStyle="1" w:styleId="AccPolicyalternativeChar">
    <w:name w:val="Acc Policy alternative Char"/>
    <w:link w:val="AccPolicyalternative"/>
    <w:rsid w:val="00230D40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ccountingPolicy">
    <w:name w:val="Accounting Policy"/>
    <w:basedOn w:val="Normal"/>
    <w:link w:val="AccountingPolicyChar1"/>
    <w:rsid w:val="00461BD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61B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F22CA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zDistnHeader">
    <w:name w:val="zDistnHeader"/>
    <w:basedOn w:val="Normal"/>
    <w:next w:val="Normal"/>
    <w:rsid w:val="001E4D11"/>
    <w:pPr>
      <w:keepNext/>
      <w:spacing w:before="520"/>
    </w:pPr>
    <w:rPr>
      <w:rFonts w:eastAsia="MS Mincho"/>
      <w:szCs w:val="22"/>
      <w:lang w:bidi="th-TH"/>
    </w:rPr>
  </w:style>
  <w:style w:type="character" w:styleId="Emphasis">
    <w:name w:val="Emphasis"/>
    <w:qFormat/>
    <w:rsid w:val="001E4D11"/>
    <w:rPr>
      <w:b w:val="0"/>
      <w:bCs w:val="0"/>
      <w:i w:val="0"/>
      <w:iCs w:val="0"/>
      <w:color w:val="CC0033"/>
    </w:rPr>
  </w:style>
  <w:style w:type="character" w:styleId="Hyperlink">
    <w:name w:val="Hyperlink"/>
    <w:rsid w:val="001E4D11"/>
    <w:rPr>
      <w:strike w:val="0"/>
      <w:dstrike w:val="0"/>
      <w:color w:val="000E8E"/>
      <w:u w:val="none"/>
      <w:effect w:val="none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1E4D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MS Mincho" w:hAnsi="Arial"/>
      <w:sz w:val="18"/>
      <w:szCs w:val="22"/>
      <w:lang w:val="en-US" w:bidi="th-TH"/>
    </w:rPr>
  </w:style>
  <w:style w:type="paragraph" w:customStyle="1" w:styleId="AccountingPolicyIndent">
    <w:name w:val="Accounting Policy Indent"/>
    <w:basedOn w:val="Normal"/>
    <w:rsid w:val="001E4D11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1E4D1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1E4D1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E4D1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E4D1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E4D1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E4D1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E4D1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E4D1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E4D1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1E4D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D11"/>
    <w:rPr>
      <w:rFonts w:eastAsia="MS Mincho"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1E4D11"/>
    <w:rPr>
      <w:rFonts w:eastAsia="MS Mincho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E4D11"/>
    <w:rPr>
      <w:b/>
      <w:bCs/>
    </w:rPr>
  </w:style>
  <w:style w:type="character" w:customStyle="1" w:styleId="CommentSubjectChar">
    <w:name w:val="Comment Subject Char"/>
    <w:link w:val="CommentSubject"/>
    <w:rsid w:val="001E4D11"/>
    <w:rPr>
      <w:rFonts w:eastAsia="MS Mincho" w:cs="Times New Roman"/>
      <w:b/>
      <w:bCs/>
      <w:lang w:val="en-GB" w:bidi="ar-SA"/>
    </w:rPr>
  </w:style>
  <w:style w:type="table" w:styleId="TableSimple2">
    <w:name w:val="Table Simple 2"/>
    <w:basedOn w:val="TableNormal"/>
    <w:rsid w:val="001E4D11"/>
    <w:pPr>
      <w:spacing w:line="260" w:lineRule="atLeast"/>
    </w:pPr>
    <w:rPr>
      <w:rFonts w:eastAsia="MS Mincho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1E4D11"/>
    <w:rPr>
      <w:rFonts w:eastAsia="MS Mincho"/>
      <w:sz w:val="22"/>
      <w:lang w:val="en-GB" w:bidi="ar-SA"/>
    </w:rPr>
  </w:style>
  <w:style w:type="paragraph" w:customStyle="1" w:styleId="10">
    <w:name w:val="10"/>
    <w:basedOn w:val="Normal"/>
    <w:rsid w:val="00C24637"/>
    <w:pPr>
      <w:tabs>
        <w:tab w:val="left" w:pos="1080"/>
      </w:tabs>
      <w:spacing w:line="240" w:lineRule="auto"/>
      <w:jc w:val="both"/>
    </w:pPr>
    <w:rPr>
      <w:sz w:val="20"/>
      <w:lang w:val="th-TH" w:bidi="th-TH"/>
    </w:rPr>
  </w:style>
  <w:style w:type="character" w:customStyle="1" w:styleId="st1">
    <w:name w:val="st1"/>
    <w:basedOn w:val="DefaultParagraphFont"/>
    <w:rsid w:val="00000FB4"/>
  </w:style>
  <w:style w:type="paragraph" w:customStyle="1" w:styleId="Pa17">
    <w:name w:val="Pa17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93B6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Heading5Char">
    <w:name w:val="Heading 5 Char"/>
    <w:link w:val="Heading5"/>
    <w:rsid w:val="003E68D7"/>
    <w:rPr>
      <w:sz w:val="22"/>
      <w:lang w:val="en-GB" w:bidi="ar-SA"/>
    </w:rPr>
  </w:style>
  <w:style w:type="character" w:customStyle="1" w:styleId="SignatureChar">
    <w:name w:val="Signature Char"/>
    <w:link w:val="Signature"/>
    <w:rsid w:val="001C3F42"/>
    <w:rPr>
      <w:sz w:val="22"/>
      <w:lang w:val="en-GB" w:bidi="ar-SA"/>
    </w:rPr>
  </w:style>
  <w:style w:type="paragraph" w:styleId="NoSpacing">
    <w:name w:val="No Spacing"/>
    <w:uiPriority w:val="1"/>
    <w:qFormat/>
    <w:rsid w:val="001C3F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D174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0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8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2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5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9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4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1ED2C-1A18-4408-AF4C-2F6D1B7C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13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Klinsukon, Yendee</cp:lastModifiedBy>
  <cp:revision>2</cp:revision>
  <cp:lastPrinted>2023-11-03T08:06:00Z</cp:lastPrinted>
  <dcterms:created xsi:type="dcterms:W3CDTF">2023-11-08T08:19:00Z</dcterms:created>
  <dcterms:modified xsi:type="dcterms:W3CDTF">2023-11-08T08:19:00Z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