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FED64" w14:textId="77777777" w:rsidR="003E6A5C" w:rsidRDefault="003E6A5C" w:rsidP="00850A6F">
      <w:pPr>
        <w:pStyle w:val="IndexHeading1"/>
        <w:spacing w:after="0" w:line="320" w:lineRule="exact"/>
        <w:ind w:left="1080" w:hanging="108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934B8">
        <w:rPr>
          <w:rFonts w:ascii="Angsana New" w:hAnsi="Angsana New"/>
          <w:b w:val="0"/>
          <w:bCs/>
          <w:sz w:val="30"/>
          <w:szCs w:val="30"/>
        </w:rPr>
        <w:tab/>
      </w: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ED2F8A6" w14:textId="77777777" w:rsidR="002917E2" w:rsidRPr="006934B8" w:rsidRDefault="002917E2" w:rsidP="00850A6F">
      <w:pPr>
        <w:pStyle w:val="IndexHeading1"/>
        <w:spacing w:after="0" w:line="320" w:lineRule="exact"/>
        <w:ind w:left="1080" w:hanging="108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6E99B5E5" w14:textId="77777777" w:rsidR="001876D1" w:rsidRPr="006934B8" w:rsidRDefault="001876D1" w:rsidP="00711725">
      <w:pPr>
        <w:pStyle w:val="index"/>
        <w:numPr>
          <w:ilvl w:val="0"/>
          <w:numId w:val="2"/>
        </w:numPr>
        <w:tabs>
          <w:tab w:val="clear" w:pos="2458"/>
          <w:tab w:val="num" w:pos="144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A043B0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19E3F7DF" w14:textId="617ABF14" w:rsidR="007A5E91" w:rsidRDefault="007A5E91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C46C2A">
        <w:rPr>
          <w:rFonts w:ascii="Angsana New" w:hAnsi="Angsana New"/>
          <w:sz w:val="30"/>
          <w:szCs w:val="30"/>
          <w:cs/>
          <w:lang w:bidi="th-TH"/>
        </w:rPr>
        <w:tab/>
      </w:r>
    </w:p>
    <w:p w14:paraId="59A8EC38" w14:textId="77777777" w:rsidR="009B5E50" w:rsidRPr="006934B8" w:rsidRDefault="009B5E50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</w:rPr>
        <w:t>เงินลงทุน</w:t>
      </w:r>
      <w:r w:rsidR="00A22604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  <w:r w:rsidR="005C3AAC" w:rsidRPr="006576AC">
        <w:rPr>
          <w:rFonts w:ascii="Angsana New" w:hAnsi="Angsana New" w:hint="cs"/>
          <w:sz w:val="30"/>
          <w:szCs w:val="30"/>
          <w:cs/>
          <w:lang w:bidi="th-TH"/>
        </w:rPr>
        <w:t>และบริษัทย่อย</w:t>
      </w:r>
    </w:p>
    <w:p w14:paraId="407B01C0" w14:textId="77777777" w:rsidR="003E6A5C" w:rsidRPr="006934B8" w:rsidRDefault="005E1EF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49FF01AF" w14:textId="77777777" w:rsidR="00C91C33" w:rsidRDefault="00C91C33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816A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8816AB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56F075BB" w14:textId="77777777" w:rsidR="00E36BC3" w:rsidRPr="008816AB" w:rsidRDefault="00E36BC3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14:paraId="61E17AFF" w14:textId="3C8E0150" w:rsidR="00816485" w:rsidRPr="005464C4" w:rsidRDefault="003665AE" w:rsidP="00711725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464C4">
        <w:rPr>
          <w:rFonts w:ascii="Angsana New" w:hAnsi="Angsana New" w:hint="cs"/>
          <w:sz w:val="30"/>
          <w:szCs w:val="30"/>
          <w:cs/>
          <w:lang w:val="en-US" w:bidi="th-TH"/>
        </w:rPr>
        <w:t>เงินปันผล</w:t>
      </w:r>
    </w:p>
    <w:p w14:paraId="22387057" w14:textId="2CC104DC" w:rsidR="00DE743C" w:rsidRPr="00BA39FD" w:rsidRDefault="003665AE" w:rsidP="007117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A3A7C11" w14:textId="69F8B834" w:rsidR="005C3AAC" w:rsidRPr="00BA39FD" w:rsidRDefault="003665AE" w:rsidP="007117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170" w:hanging="1170"/>
        <w:outlineLvl w:val="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60B6766F" w14:textId="77777777" w:rsidR="0095134A" w:rsidRPr="005417DE" w:rsidRDefault="0095134A" w:rsidP="007117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52EA6D7E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br w:type="page"/>
      </w:r>
      <w:r w:rsidR="00777B4A" w:rsidRPr="006934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>
        <w:rPr>
          <w:rFonts w:ascii="Angsana New" w:hAnsi="Angsana New" w:hint="cs"/>
          <w:sz w:val="30"/>
          <w:szCs w:val="30"/>
          <w:cs/>
        </w:rPr>
        <w:t>ระหว่างกาล</w:t>
      </w:r>
      <w:r w:rsidR="00777B4A" w:rsidRPr="006934B8">
        <w:rPr>
          <w:rFonts w:ascii="Angsana New" w:hAnsi="Angsana New"/>
          <w:sz w:val="30"/>
          <w:szCs w:val="30"/>
          <w:cs/>
        </w:rPr>
        <w:t>นี้</w:t>
      </w:r>
    </w:p>
    <w:p w14:paraId="06776D91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EB311A5" w14:textId="44715866" w:rsidR="00C85C47" w:rsidRDefault="00A570EC" w:rsidP="00F134B6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ab/>
      </w:r>
      <w:r w:rsidRPr="006934B8">
        <w:rPr>
          <w:rFonts w:ascii="Angsana New" w:hAnsi="Angsana New"/>
          <w:sz w:val="30"/>
          <w:szCs w:val="30"/>
          <w:cs/>
        </w:rPr>
        <w:tab/>
      </w:r>
      <w:r w:rsidR="00777B4A" w:rsidRPr="008B70E6">
        <w:rPr>
          <w:rFonts w:ascii="Angsana New" w:hAnsi="Angsana New"/>
          <w:sz w:val="30"/>
          <w:szCs w:val="30"/>
          <w:cs/>
        </w:rPr>
        <w:t>งบการเงิน</w:t>
      </w:r>
      <w:r w:rsidR="00F614C8" w:rsidRPr="008B70E6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="00777B4A" w:rsidRPr="008B70E6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7D77F6" w:rsidRPr="008B70E6">
        <w:rPr>
          <w:rFonts w:ascii="Angsana New" w:hAnsi="Angsana New" w:hint="cs"/>
          <w:sz w:val="30"/>
          <w:szCs w:val="30"/>
          <w:cs/>
        </w:rPr>
        <w:t>คณะ</w:t>
      </w:r>
      <w:r w:rsidR="00777B4A" w:rsidRPr="008B70E6">
        <w:rPr>
          <w:rFonts w:ascii="Angsana New" w:hAnsi="Angsana New"/>
          <w:sz w:val="30"/>
          <w:szCs w:val="30"/>
          <w:cs/>
        </w:rPr>
        <w:t>กรรมการเมื่อ</w:t>
      </w:r>
      <w:r w:rsidR="00777B4A" w:rsidRPr="00BC267D">
        <w:rPr>
          <w:rFonts w:ascii="Angsana New" w:hAnsi="Angsana New"/>
          <w:sz w:val="30"/>
          <w:szCs w:val="30"/>
          <w:cs/>
        </w:rPr>
        <w:t>วันที่</w:t>
      </w:r>
      <w:r w:rsidR="003160AC" w:rsidRPr="00BC267D">
        <w:rPr>
          <w:rFonts w:ascii="Angsana New" w:hAnsi="Angsana New"/>
          <w:sz w:val="30"/>
          <w:szCs w:val="30"/>
          <w:cs/>
        </w:rPr>
        <w:t xml:space="preserve"> </w:t>
      </w:r>
      <w:r w:rsidR="002C5A94">
        <w:rPr>
          <w:rFonts w:ascii="Angsana New" w:hAnsi="Angsana New"/>
          <w:sz w:val="30"/>
          <w:szCs w:val="30"/>
        </w:rPr>
        <w:t>9</w:t>
      </w:r>
      <w:r w:rsidR="00F22109" w:rsidRPr="00BC267D">
        <w:rPr>
          <w:rFonts w:ascii="Angsana New" w:hAnsi="Angsana New"/>
          <w:sz w:val="30"/>
          <w:szCs w:val="30"/>
        </w:rPr>
        <w:t xml:space="preserve"> </w:t>
      </w:r>
      <w:r w:rsidR="00F065D6">
        <w:rPr>
          <w:rFonts w:ascii="Angsana New" w:hAnsi="Angsana New" w:hint="cs"/>
          <w:sz w:val="30"/>
          <w:szCs w:val="30"/>
          <w:cs/>
        </w:rPr>
        <w:t>พฤศจิกายน</w:t>
      </w:r>
      <w:r w:rsidR="00F22109" w:rsidRPr="00BC267D">
        <w:rPr>
          <w:rFonts w:ascii="Angsana New" w:hAnsi="Angsana New" w:hint="cs"/>
          <w:sz w:val="30"/>
          <w:szCs w:val="30"/>
          <w:cs/>
        </w:rPr>
        <w:t xml:space="preserve"> </w:t>
      </w:r>
      <w:r w:rsidR="003C0371" w:rsidRPr="00BC267D">
        <w:rPr>
          <w:rFonts w:ascii="Angsana New" w:hAnsi="Angsana New"/>
          <w:sz w:val="30"/>
          <w:szCs w:val="30"/>
        </w:rPr>
        <w:t>25</w:t>
      </w:r>
      <w:r w:rsidR="00C30953" w:rsidRPr="00BC267D">
        <w:rPr>
          <w:rFonts w:ascii="Angsana New" w:hAnsi="Angsana New"/>
          <w:sz w:val="30"/>
          <w:szCs w:val="30"/>
        </w:rPr>
        <w:t>6</w:t>
      </w:r>
      <w:r w:rsidR="003C0371" w:rsidRPr="00BC267D">
        <w:rPr>
          <w:rFonts w:ascii="Angsana New" w:hAnsi="Angsana New"/>
          <w:sz w:val="30"/>
          <w:szCs w:val="30"/>
        </w:rPr>
        <w:t>6</w:t>
      </w:r>
    </w:p>
    <w:p w14:paraId="26B8A2BC" w14:textId="77777777" w:rsidR="00F134B6" w:rsidRPr="00F134B6" w:rsidRDefault="00F134B6" w:rsidP="00F134B6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47DE31" w14:textId="77777777" w:rsidR="003E6A5C" w:rsidRPr="006934B8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527ED0" w:rsidRPr="006934B8">
        <w:rPr>
          <w:rFonts w:ascii="Angsana New" w:hAnsi="Angsana New"/>
          <w:sz w:val="30"/>
          <w:szCs w:val="30"/>
          <w:u w:val="none"/>
        </w:rPr>
        <w:tab/>
      </w:r>
      <w:r w:rsidR="00E07E6F" w:rsidRPr="006934B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65740C">
        <w:rPr>
          <w:rFonts w:ascii="Angsana New" w:hAnsi="Angsana New" w:hint="cs"/>
          <w:sz w:val="30"/>
          <w:szCs w:val="30"/>
          <w:u w:val="none"/>
          <w:cs/>
        </w:rPr>
        <w:t>ระหว่างกาล</w:t>
      </w:r>
      <w:r w:rsidR="00E07E6F" w:rsidRPr="006934B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2423B3C0" w14:textId="77777777" w:rsidR="00842A87" w:rsidRPr="00565CDD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B39E33" w14:textId="0F7E00CA" w:rsidR="00842A87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F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3D6E95">
        <w:rPr>
          <w:rFonts w:ascii="Angsana New" w:hAnsi="Angsana New" w:hint="cs"/>
          <w:sz w:val="30"/>
          <w:szCs w:val="30"/>
          <w:cs/>
        </w:rPr>
        <w:t>แบบย่อ</w:t>
      </w:r>
      <w:r w:rsidRPr="00612F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612F8F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="00DE3D51">
        <w:rPr>
          <w:rFonts w:ascii="Angsana New" w:hAnsi="Angsana New"/>
          <w:sz w:val="30"/>
          <w:szCs w:val="30"/>
        </w:rPr>
        <w:t xml:space="preserve">     </w:t>
      </w:r>
      <w:r w:rsidR="00000AD4">
        <w:rPr>
          <w:rFonts w:ascii="Angsana New" w:hAnsi="Angsana New"/>
          <w:sz w:val="30"/>
          <w:szCs w:val="30"/>
        </w:rPr>
        <w:br/>
      </w:r>
      <w:r w:rsidRPr="00612F8F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612F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612F8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2F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742DD6">
        <w:rPr>
          <w:rFonts w:ascii="Angsana New" w:hAnsi="Angsana New" w:hint="cs"/>
          <w:sz w:val="30"/>
          <w:szCs w:val="30"/>
          <w:cs/>
        </w:rPr>
        <w:t>ฯ</w:t>
      </w:r>
      <w:r w:rsidR="00807D39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C5CE1">
        <w:rPr>
          <w:rFonts w:ascii="Angsana New" w:hAnsi="Angsana New"/>
          <w:sz w:val="30"/>
          <w:szCs w:val="30"/>
        </w:rPr>
        <w:t xml:space="preserve"> </w:t>
      </w:r>
      <w:r w:rsidR="000C5CE1">
        <w:rPr>
          <w:rFonts w:ascii="Angsana New" w:hAnsi="Angsana New" w:hint="cs"/>
          <w:sz w:val="30"/>
          <w:szCs w:val="30"/>
          <w:cs/>
        </w:rPr>
        <w:t>โดย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>
        <w:rPr>
          <w:rFonts w:ascii="Angsana New" w:hAnsi="Angsana New" w:hint="cs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BD52D6">
        <w:rPr>
          <w:rFonts w:ascii="Angsana New" w:hAnsi="Angsana New"/>
          <w:spacing w:val="-3"/>
          <w:sz w:val="30"/>
          <w:szCs w:val="30"/>
        </w:rPr>
        <w:t>31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C30953">
        <w:rPr>
          <w:rFonts w:ascii="Angsana New" w:hAnsi="Angsana New"/>
          <w:spacing w:val="-3"/>
          <w:sz w:val="30"/>
          <w:szCs w:val="30"/>
        </w:rPr>
        <w:t>6</w:t>
      </w:r>
    </w:p>
    <w:p w14:paraId="6DC8CF02" w14:textId="77777777" w:rsidR="000C5CE1" w:rsidRPr="000C5CE1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BA80AE" w14:textId="77777777" w:rsidR="009F2CB2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A3070">
        <w:rPr>
          <w:rFonts w:ascii="Angsana New" w:hAnsi="Angsana New"/>
          <w:sz w:val="30"/>
          <w:szCs w:val="30"/>
          <w:cs/>
        </w:rPr>
        <w:t>ในการถือปฏิบัติตามนโยบายการ</w:t>
      </w:r>
      <w:r w:rsidRPr="00974778">
        <w:rPr>
          <w:rFonts w:ascii="Angsana New" w:hAnsi="Angsana New"/>
          <w:sz w:val="30"/>
          <w:szCs w:val="30"/>
          <w:cs/>
        </w:rPr>
        <w:t xml:space="preserve">บัญชีของกลุ่มบริษัท </w:t>
      </w:r>
      <w:r w:rsidR="00DA5EA7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974778">
        <w:rPr>
          <w:rFonts w:ascii="Angsana New" w:hAnsi="Angsana New"/>
          <w:sz w:val="30"/>
          <w:szCs w:val="30"/>
          <w:cs/>
        </w:rPr>
        <w:t>และแหล่งข้อมูลสำคัญ</w:t>
      </w:r>
      <w:r w:rsidR="00DA5EA7">
        <w:rPr>
          <w:rFonts w:ascii="Angsana New" w:hAnsi="Angsana New" w:hint="cs"/>
          <w:sz w:val="30"/>
          <w:szCs w:val="30"/>
          <w:cs/>
        </w:rPr>
        <w:t>ที่ใช้ในการประมาณการที่อาจมี</w:t>
      </w:r>
      <w:r w:rsidRPr="00974778">
        <w:rPr>
          <w:rFonts w:ascii="Angsana New" w:hAnsi="Angsana New"/>
          <w:sz w:val="30"/>
          <w:szCs w:val="30"/>
          <w:cs/>
        </w:rPr>
        <w:t>ความไม่แน่นอน</w:t>
      </w:r>
      <w:r w:rsidR="00572AF8" w:rsidRPr="00974778">
        <w:rPr>
          <w:rFonts w:ascii="Angsana New" w:hAnsi="Angsana New"/>
          <w:sz w:val="30"/>
          <w:szCs w:val="30"/>
          <w:cs/>
        </w:rPr>
        <w:t>นั้นไม่แตกต่างจากที่ได้อธิบาย</w:t>
      </w:r>
      <w:r w:rsidR="00572AF8" w:rsidRPr="00974778">
        <w:rPr>
          <w:rFonts w:ascii="Angsana New" w:hAnsi="Angsana New" w:hint="cs"/>
          <w:sz w:val="30"/>
          <w:szCs w:val="30"/>
          <w:cs/>
        </w:rPr>
        <w:t>ไว้</w:t>
      </w:r>
      <w:r w:rsidR="00572AF8" w:rsidRPr="00974778">
        <w:rPr>
          <w:rFonts w:ascii="Angsana New" w:hAnsi="Angsana New"/>
          <w:sz w:val="30"/>
          <w:szCs w:val="30"/>
          <w:cs/>
        </w:rPr>
        <w:t>ใน</w:t>
      </w:r>
      <w:r w:rsidRPr="0097477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74778">
        <w:rPr>
          <w:rFonts w:ascii="Angsana New" w:hAnsi="Angsana New"/>
          <w:sz w:val="30"/>
          <w:szCs w:val="30"/>
        </w:rPr>
        <w:t xml:space="preserve">31 </w:t>
      </w:r>
      <w:r w:rsidRPr="00974778">
        <w:rPr>
          <w:rFonts w:ascii="Angsana New" w:hAnsi="Angsana New"/>
          <w:sz w:val="30"/>
          <w:szCs w:val="30"/>
          <w:cs/>
        </w:rPr>
        <w:t xml:space="preserve">มีนาคม </w:t>
      </w:r>
      <w:r w:rsidR="00A41B30" w:rsidRPr="00974778">
        <w:rPr>
          <w:rFonts w:ascii="Angsana New" w:hAnsi="Angsana New"/>
          <w:sz w:val="30"/>
          <w:szCs w:val="30"/>
        </w:rPr>
        <w:t>256</w:t>
      </w:r>
      <w:r w:rsidR="00C30953">
        <w:rPr>
          <w:rFonts w:ascii="Angsana New" w:hAnsi="Angsana New"/>
          <w:sz w:val="30"/>
          <w:szCs w:val="30"/>
        </w:rPr>
        <w:t>6</w:t>
      </w:r>
    </w:p>
    <w:p w14:paraId="4CE75DEA" w14:textId="77777777" w:rsidR="003E6A5C" w:rsidRPr="006934B8" w:rsidRDefault="000427BD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5C3AAC">
        <w:rPr>
          <w:rFonts w:ascii="Angsana New" w:hAnsi="Angsana New"/>
          <w:sz w:val="30"/>
          <w:szCs w:val="30"/>
          <w:u w:val="none"/>
          <w:lang w:val="en-US"/>
        </w:rPr>
        <w:lastRenderedPageBreak/>
        <w:t>2</w:t>
      </w:r>
      <w:r w:rsidR="00B91DCD" w:rsidRPr="006934B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172C3" w:rsidRPr="006934B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630AB784" w14:textId="77777777" w:rsidR="00F065D6" w:rsidRPr="008E2BCA" w:rsidRDefault="00F065D6" w:rsidP="00F065D6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81"/>
        <w:gridCol w:w="279"/>
        <w:gridCol w:w="972"/>
        <w:gridCol w:w="270"/>
        <w:gridCol w:w="990"/>
        <w:gridCol w:w="270"/>
        <w:gridCol w:w="981"/>
      </w:tblGrid>
      <w:tr w:rsidR="00F065D6" w:rsidRPr="00981BD5" w14:paraId="1C689F51" w14:textId="77777777" w:rsidTr="00997E38">
        <w:trPr>
          <w:cantSplit/>
          <w:trHeight w:hRule="exact" w:val="374"/>
          <w:tblHeader/>
        </w:trPr>
        <w:tc>
          <w:tcPr>
            <w:tcW w:w="4518" w:type="dxa"/>
          </w:tcPr>
          <w:p w14:paraId="2D2F372B" w14:textId="77777777" w:rsidR="00F065D6" w:rsidRPr="00981BD5" w:rsidRDefault="00F065D6" w:rsidP="00F065D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07643BE6" w14:textId="77777777" w:rsidR="00F065D6" w:rsidRPr="00981BD5" w:rsidRDefault="00F065D6" w:rsidP="00F065D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B5AA0C7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4ED6AAF0" w14:textId="77777777" w:rsidR="00F065D6" w:rsidRPr="00981BD5" w:rsidRDefault="00F065D6" w:rsidP="00F065D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65D6" w:rsidRPr="00981BD5" w14:paraId="1A77D900" w14:textId="77777777" w:rsidTr="00997E38">
        <w:trPr>
          <w:cantSplit/>
          <w:trHeight w:hRule="exact" w:val="374"/>
          <w:tblHeader/>
        </w:trPr>
        <w:tc>
          <w:tcPr>
            <w:tcW w:w="4518" w:type="dxa"/>
          </w:tcPr>
          <w:p w14:paraId="74B4B001" w14:textId="77777777" w:rsidR="00F065D6" w:rsidRPr="00981BD5" w:rsidRDefault="00F065D6" w:rsidP="00F065D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52D0FE70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9" w:type="dxa"/>
          </w:tcPr>
          <w:p w14:paraId="36BDF411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304900CD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BB07D07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97D77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30F04E4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623B5D51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065D6" w:rsidRPr="00981BD5" w14:paraId="3FFB8D9F" w14:textId="77777777" w:rsidTr="00997E38">
        <w:trPr>
          <w:cantSplit/>
          <w:trHeight w:hRule="exact" w:val="374"/>
          <w:tblHeader/>
        </w:trPr>
        <w:tc>
          <w:tcPr>
            <w:tcW w:w="4518" w:type="dxa"/>
          </w:tcPr>
          <w:p w14:paraId="02CC900C" w14:textId="77777777" w:rsidR="00F065D6" w:rsidRPr="00981BD5" w:rsidRDefault="00F065D6" w:rsidP="00F065D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7CBED4ED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065D6" w:rsidRPr="00981BD5" w14:paraId="40A6C9C2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074F18B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116320BD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2EBB1D4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711CA36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75C4D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CB1EB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243D7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CA13CD0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65D6" w:rsidRPr="00981BD5" w14:paraId="7E01438C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5996FB48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59CB6681" w14:textId="6B284C83" w:rsidR="00F065D6" w:rsidRDefault="008B6AB0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241,371</w:t>
            </w:r>
          </w:p>
          <w:p w14:paraId="1032D0E7" w14:textId="3FA28B6B" w:rsidR="008B6AB0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884D5EF" w14:textId="77777777" w:rsidR="00F065D6" w:rsidRPr="00981BD5" w:rsidRDefault="00F065D6" w:rsidP="00F065D6">
            <w:pPr>
              <w:pStyle w:val="a3"/>
              <w:tabs>
                <w:tab w:val="decimal" w:pos="76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B0FE526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148,244</w:t>
            </w:r>
          </w:p>
        </w:tc>
        <w:tc>
          <w:tcPr>
            <w:tcW w:w="270" w:type="dxa"/>
          </w:tcPr>
          <w:p w14:paraId="5BD6CCE7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1F58C68" w14:textId="54258234" w:rsidR="00F065D6" w:rsidRDefault="008B6AB0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241,371</w:t>
            </w:r>
          </w:p>
          <w:p w14:paraId="5A7F9B8C" w14:textId="095AF855" w:rsidR="008B6AB0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F3DB2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</w:tcPr>
          <w:p w14:paraId="686ECED2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148,244</w:t>
            </w:r>
          </w:p>
        </w:tc>
      </w:tr>
      <w:tr w:rsidR="0091287E" w:rsidRPr="00981BD5" w14:paraId="53EBDACA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11895C54" w14:textId="77777777" w:rsidR="0091287E" w:rsidRPr="00981BD5" w:rsidRDefault="0091287E" w:rsidP="00912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1C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5DA7CFC4" w14:textId="2AF67C17" w:rsidR="0091287E" w:rsidRPr="002A2D15" w:rsidRDefault="0091287E" w:rsidP="0091287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9DA7676" w14:textId="77777777" w:rsidR="0091287E" w:rsidRPr="00981BD5" w:rsidRDefault="0091287E" w:rsidP="0091287E">
            <w:pPr>
              <w:pStyle w:val="a3"/>
              <w:tabs>
                <w:tab w:val="decimal" w:pos="76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CFF41B2" w14:textId="77777777" w:rsidR="0091287E" w:rsidRPr="0027087F" w:rsidRDefault="0091287E" w:rsidP="0091287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87FF51" w14:textId="77777777" w:rsidR="0091287E" w:rsidRPr="0027087F" w:rsidRDefault="0091287E" w:rsidP="0091287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5A7C01" w14:textId="5EAA5F04" w:rsidR="0091287E" w:rsidRPr="00A95890" w:rsidRDefault="0091287E" w:rsidP="0091287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3553E0F8" w14:textId="77777777" w:rsidR="0091287E" w:rsidRPr="00981BD5" w:rsidRDefault="0091287E" w:rsidP="0091287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DEA632E" w14:textId="77777777" w:rsidR="0091287E" w:rsidRPr="004075A6" w:rsidRDefault="0091287E" w:rsidP="0091287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4821C5" w:rsidRPr="00981BD5" w14:paraId="246F166A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A7FDD05" w14:textId="77777777" w:rsidR="004821C5" w:rsidRPr="00981BD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564ED2D8" w14:textId="77777777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8FB93FE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66943D9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5CCE1A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65B6EFF" w14:textId="77777777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E0547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0DD4A0F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1C5" w:rsidRPr="00981BD5" w14:paraId="489EEACD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54BBA8BD" w14:textId="77777777" w:rsidR="004821C5" w:rsidRPr="00981BD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3E453865" w14:textId="77777777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0915D73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3BAC7B0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8B8CA6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9F75D9" w14:textId="77777777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78F2DA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A097A20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1C5" w:rsidRPr="00981BD5" w14:paraId="14EED571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13A297C3" w14:textId="77777777" w:rsidR="004821C5" w:rsidRPr="00981BD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5FA4CCC9" w14:textId="77777777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05116A8" w14:textId="77777777" w:rsidR="004821C5" w:rsidRPr="00981BD5" w:rsidRDefault="004821C5" w:rsidP="004821C5">
            <w:pPr>
              <w:pStyle w:val="a3"/>
              <w:tabs>
                <w:tab w:val="decimal" w:pos="76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1DF0A7D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A246FB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08A08C4" w14:textId="77777777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7F0B2A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6DC1A6F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1C5" w:rsidRPr="00981BD5" w14:paraId="46CAD1AB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297EFD9C" w14:textId="77777777" w:rsidR="004821C5" w:rsidRPr="00981BD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7D40DEF" w14:textId="1FBEBA08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17,998</w:t>
            </w:r>
          </w:p>
        </w:tc>
        <w:tc>
          <w:tcPr>
            <w:tcW w:w="279" w:type="dxa"/>
          </w:tcPr>
          <w:p w14:paraId="6D274F81" w14:textId="77777777" w:rsidR="004821C5" w:rsidRPr="00981BD5" w:rsidRDefault="004821C5" w:rsidP="004821C5">
            <w:pPr>
              <w:pStyle w:val="a3"/>
              <w:tabs>
                <w:tab w:val="decimal" w:pos="76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8220539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5,870</w:t>
            </w:r>
          </w:p>
        </w:tc>
        <w:tc>
          <w:tcPr>
            <w:tcW w:w="270" w:type="dxa"/>
          </w:tcPr>
          <w:p w14:paraId="6C2F0AD6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3BF973F" w14:textId="4B7296CE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17,998</w:t>
            </w:r>
          </w:p>
        </w:tc>
        <w:tc>
          <w:tcPr>
            <w:tcW w:w="270" w:type="dxa"/>
          </w:tcPr>
          <w:p w14:paraId="481A2E1E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6813C2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5,870</w:t>
            </w:r>
          </w:p>
        </w:tc>
      </w:tr>
      <w:tr w:rsidR="004821C5" w:rsidRPr="00981BD5" w14:paraId="75720BE7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6DDA5EF1" w14:textId="77777777" w:rsidR="004821C5" w:rsidRPr="00981BD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6D792AE0" w14:textId="77777777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5C6EBFCB" w14:textId="77777777" w:rsidR="004821C5" w:rsidRPr="00981BD5" w:rsidRDefault="004821C5" w:rsidP="004821C5">
            <w:pPr>
              <w:pStyle w:val="a3"/>
              <w:tabs>
                <w:tab w:val="decimal" w:pos="76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FC0C8A8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1DE9CD0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32B1DB" w14:textId="77777777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DDCD50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31A5D18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21C5" w:rsidRPr="00981BD5" w14:paraId="63EA3E72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33F80E0" w14:textId="77777777" w:rsidR="004821C5" w:rsidRPr="00981BD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263FD0D7" w14:textId="77777777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793B9C2C" w14:textId="77777777" w:rsidR="004821C5" w:rsidRPr="00981BD5" w:rsidRDefault="004821C5" w:rsidP="004821C5">
            <w:pPr>
              <w:pStyle w:val="a3"/>
              <w:tabs>
                <w:tab w:val="decimal" w:pos="76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EE33C8A" w14:textId="77777777" w:rsidR="004821C5" w:rsidRPr="004075A6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96845F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F6135A9" w14:textId="77777777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5465B0" w14:textId="77777777" w:rsidR="004821C5" w:rsidRPr="00981BD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3CE1437" w14:textId="77777777" w:rsidR="004821C5" w:rsidRPr="004075A6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1C5" w:rsidRPr="00CA3070" w14:paraId="4706BFEE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2C6A8BA8" w14:textId="0468206B" w:rsidR="004821C5" w:rsidRPr="00CA3070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รายได้จากการขายไฟฟ้าและไอน้ำ</w:t>
            </w:r>
            <w:r w:rsidR="0074449F">
              <w:rPr>
                <w:rFonts w:ascii="Angsana New" w:hAnsi="Angsana New" w:hint="cs"/>
                <w:sz w:val="30"/>
                <w:szCs w:val="30"/>
                <w:cs/>
              </w:rPr>
              <w:t>ที่ได้จาก</w:t>
            </w:r>
          </w:p>
        </w:tc>
        <w:tc>
          <w:tcPr>
            <w:tcW w:w="981" w:type="dxa"/>
          </w:tcPr>
          <w:p w14:paraId="0E7C899F" w14:textId="77777777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AB84737" w14:textId="77777777" w:rsidR="004821C5" w:rsidRPr="00CA307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A90FA7F" w14:textId="77777777" w:rsidR="004821C5" w:rsidRPr="00CA307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E6BB18" w14:textId="77777777" w:rsidR="004821C5" w:rsidRPr="00CA3070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46334" w14:textId="77777777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EB9C6" w14:textId="77777777" w:rsidR="004821C5" w:rsidRPr="00CA3070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DA9D2C0" w14:textId="77777777" w:rsidR="004821C5" w:rsidRPr="00CA307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1C5" w:rsidRPr="00CA3070" w14:paraId="6F8CF313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68FDDF6E" w14:textId="29B0530F" w:rsidR="004821C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6E717439" w14:textId="04DCE4CF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147,090</w:t>
            </w:r>
          </w:p>
        </w:tc>
        <w:tc>
          <w:tcPr>
            <w:tcW w:w="279" w:type="dxa"/>
          </w:tcPr>
          <w:p w14:paraId="118492D0" w14:textId="77777777" w:rsidR="004821C5" w:rsidRPr="00E01A59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60102D1" w14:textId="77777777" w:rsidR="004821C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86,666</w:t>
            </w:r>
          </w:p>
        </w:tc>
        <w:tc>
          <w:tcPr>
            <w:tcW w:w="270" w:type="dxa"/>
          </w:tcPr>
          <w:p w14:paraId="0FD5C9D2" w14:textId="77777777" w:rsidR="004821C5" w:rsidRPr="00CA3070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AC321E" w14:textId="5A31297A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147,090</w:t>
            </w:r>
          </w:p>
        </w:tc>
        <w:tc>
          <w:tcPr>
            <w:tcW w:w="270" w:type="dxa"/>
          </w:tcPr>
          <w:p w14:paraId="440B5E8C" w14:textId="77777777" w:rsidR="004821C5" w:rsidRPr="00E01A59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336FCCD" w14:textId="77777777" w:rsidR="004821C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86,666</w:t>
            </w:r>
          </w:p>
        </w:tc>
      </w:tr>
      <w:tr w:rsidR="004821C5" w:rsidRPr="00CA3070" w14:paraId="69208CB5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0D561F5C" w14:textId="77777777" w:rsidR="004821C5" w:rsidRPr="00CA3070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3BFDD5C7" w14:textId="627B5B23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12,775</w:t>
            </w:r>
          </w:p>
        </w:tc>
        <w:tc>
          <w:tcPr>
            <w:tcW w:w="279" w:type="dxa"/>
          </w:tcPr>
          <w:p w14:paraId="13FF0677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A7CE89" w14:textId="77777777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11,018</w:t>
            </w:r>
          </w:p>
        </w:tc>
        <w:tc>
          <w:tcPr>
            <w:tcW w:w="270" w:type="dxa"/>
          </w:tcPr>
          <w:p w14:paraId="75AB264C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E92B38" w14:textId="6896B493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12,775</w:t>
            </w:r>
          </w:p>
        </w:tc>
        <w:tc>
          <w:tcPr>
            <w:tcW w:w="270" w:type="dxa"/>
          </w:tcPr>
          <w:p w14:paraId="292BD5B1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1B1B2AF" w14:textId="77777777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11,018</w:t>
            </w:r>
          </w:p>
        </w:tc>
      </w:tr>
      <w:tr w:rsidR="004821C5" w:rsidRPr="00CA3070" w14:paraId="45571A3B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20C2F13E" w14:textId="77777777" w:rsidR="004821C5" w:rsidRPr="00CA3070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71ADAA2B" w14:textId="4F1E454C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1,709,643</w:t>
            </w:r>
          </w:p>
        </w:tc>
        <w:tc>
          <w:tcPr>
            <w:tcW w:w="279" w:type="dxa"/>
          </w:tcPr>
          <w:p w14:paraId="2E661AE0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E21C28B" w14:textId="77777777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2,985,78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03106B2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DA96FB" w14:textId="6940C019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1,709,643</w:t>
            </w:r>
          </w:p>
        </w:tc>
        <w:tc>
          <w:tcPr>
            <w:tcW w:w="270" w:type="dxa"/>
          </w:tcPr>
          <w:p w14:paraId="33DEFD7E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0CAF8A3E" w14:textId="77777777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2,985,78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821C5" w:rsidRPr="00CA3070" w14:paraId="5B8C7411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9961BA1" w14:textId="77777777" w:rsidR="004821C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4EAED34B" w14:textId="42147133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39,198</w:t>
            </w:r>
          </w:p>
        </w:tc>
        <w:tc>
          <w:tcPr>
            <w:tcW w:w="279" w:type="dxa"/>
          </w:tcPr>
          <w:p w14:paraId="23ECBBFD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F4A749" w14:textId="4A268C46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19,122</w:t>
            </w:r>
          </w:p>
        </w:tc>
        <w:tc>
          <w:tcPr>
            <w:tcW w:w="270" w:type="dxa"/>
          </w:tcPr>
          <w:p w14:paraId="03C27536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75C5A" w14:textId="3D499538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39,198</w:t>
            </w:r>
          </w:p>
        </w:tc>
        <w:tc>
          <w:tcPr>
            <w:tcW w:w="270" w:type="dxa"/>
          </w:tcPr>
          <w:p w14:paraId="593ECA53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8E4C5FE" w14:textId="4AA4A378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19,122</w:t>
            </w:r>
          </w:p>
        </w:tc>
      </w:tr>
      <w:tr w:rsidR="004821C5" w:rsidRPr="00CA3070" w14:paraId="3BBA6C84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64DA55D" w14:textId="77777777" w:rsidR="004821C5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1500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5BCDBDEB" w14:textId="05F0EB50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28,084</w:t>
            </w:r>
          </w:p>
        </w:tc>
        <w:tc>
          <w:tcPr>
            <w:tcW w:w="279" w:type="dxa"/>
          </w:tcPr>
          <w:p w14:paraId="7EFBD81A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E9E67B1" w14:textId="77777777" w:rsidR="004821C5" w:rsidRPr="00353AF6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27,62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DFCA9B9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7EF6E" w14:textId="5BBFF48E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28,084</w:t>
            </w:r>
          </w:p>
        </w:tc>
        <w:tc>
          <w:tcPr>
            <w:tcW w:w="270" w:type="dxa"/>
          </w:tcPr>
          <w:p w14:paraId="487924E7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8998DE" w14:textId="77777777" w:rsidR="004821C5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27,62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4821C5" w:rsidRPr="00CB5AB4" w14:paraId="039989E4" w14:textId="77777777" w:rsidTr="00997E38">
        <w:trPr>
          <w:cantSplit/>
          <w:trHeight w:hRule="exact" w:val="374"/>
        </w:trPr>
        <w:tc>
          <w:tcPr>
            <w:tcW w:w="4518" w:type="dxa"/>
            <w:shd w:val="clear" w:color="auto" w:fill="auto"/>
          </w:tcPr>
          <w:p w14:paraId="79E1E50F" w14:textId="2BF6818C" w:rsidR="004821C5" w:rsidRPr="00CB5AB4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6A1D59DF" w14:textId="77777777" w:rsidR="004821C5" w:rsidRPr="00CB5AB4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030DAFBC" w14:textId="77777777" w:rsidR="004821C5" w:rsidRPr="00CB5AB4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F1B6C1B" w14:textId="502B660B" w:rsidR="004821C5" w:rsidRPr="00CB5AB4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F131E" w14:textId="77777777" w:rsidR="004821C5" w:rsidRPr="00CB5AB4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5D1F11" w14:textId="77777777" w:rsidR="004821C5" w:rsidRPr="00CB5AB4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7DBFB8" w14:textId="77777777" w:rsidR="004821C5" w:rsidRPr="00CB5AB4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D30C8F0" w14:textId="76A26C8D" w:rsidR="004821C5" w:rsidRPr="00CB5AB4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1C5" w:rsidRPr="00CA3070" w14:paraId="1EF29C44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44B961E" w14:textId="234BCF87" w:rsidR="004821C5" w:rsidRPr="00CA3070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52CACFC5" w14:textId="77777777" w:rsidR="004821C5" w:rsidRPr="005D1E0C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9918E5C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0F386F" w14:textId="3CAF11D4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F4F270" w14:textId="77777777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A056CC1" w14:textId="77777777" w:rsidR="004821C5" w:rsidRPr="00A95890" w:rsidRDefault="004821C5" w:rsidP="004821C5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2A1F8D" w14:textId="77777777" w:rsidR="004821C5" w:rsidRPr="00C1021B" w:rsidRDefault="004821C5" w:rsidP="00482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4092C3A" w14:textId="2AD4B1A0" w:rsidR="004821C5" w:rsidRPr="00C1021B" w:rsidRDefault="004821C5" w:rsidP="004821C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C61A575" w14:textId="77777777" w:rsidR="00FE769B" w:rsidRDefault="00FE769B" w:rsidP="00042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91561A8" w14:textId="77777777" w:rsidR="00F065D6" w:rsidRDefault="00F065D6">
      <w:r>
        <w:rPr>
          <w:b/>
          <w:bCs/>
        </w:rP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81"/>
        <w:gridCol w:w="279"/>
        <w:gridCol w:w="972"/>
        <w:gridCol w:w="270"/>
        <w:gridCol w:w="990"/>
        <w:gridCol w:w="270"/>
        <w:gridCol w:w="981"/>
      </w:tblGrid>
      <w:tr w:rsidR="00F065D6" w:rsidRPr="00981BD5" w14:paraId="116ABF9C" w14:textId="77777777" w:rsidTr="00997E38">
        <w:trPr>
          <w:cantSplit/>
          <w:trHeight w:hRule="exact" w:val="374"/>
          <w:tblHeader/>
        </w:trPr>
        <w:tc>
          <w:tcPr>
            <w:tcW w:w="4518" w:type="dxa"/>
          </w:tcPr>
          <w:p w14:paraId="34502FF1" w14:textId="77777777" w:rsidR="00F065D6" w:rsidRPr="00981BD5" w:rsidRDefault="00F065D6" w:rsidP="00EF271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034BF617" w14:textId="77777777" w:rsidR="00F065D6" w:rsidRPr="00981BD5" w:rsidRDefault="00F065D6" w:rsidP="00EF271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42C730D" w14:textId="77777777" w:rsidR="00F065D6" w:rsidRPr="00981BD5" w:rsidRDefault="00F065D6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08467107" w14:textId="77777777" w:rsidR="00F065D6" w:rsidRPr="00981BD5" w:rsidRDefault="00F065D6" w:rsidP="00EF271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65D6" w:rsidRPr="00981BD5" w14:paraId="36466F05" w14:textId="77777777" w:rsidTr="00997E38">
        <w:trPr>
          <w:cantSplit/>
          <w:trHeight w:hRule="exact" w:val="374"/>
          <w:tblHeader/>
        </w:trPr>
        <w:tc>
          <w:tcPr>
            <w:tcW w:w="4518" w:type="dxa"/>
          </w:tcPr>
          <w:p w14:paraId="474581A3" w14:textId="77777777" w:rsidR="00F065D6" w:rsidRPr="00981BD5" w:rsidRDefault="00F065D6" w:rsidP="00F065D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หก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508B2C5F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9" w:type="dxa"/>
          </w:tcPr>
          <w:p w14:paraId="06321068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49AC1BBB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AB0A661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C217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081A095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57FA3EC2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065D6" w:rsidRPr="00981BD5" w14:paraId="6281F642" w14:textId="77777777" w:rsidTr="00997E38">
        <w:trPr>
          <w:cantSplit/>
          <w:trHeight w:hRule="exact" w:val="374"/>
          <w:tblHeader/>
        </w:trPr>
        <w:tc>
          <w:tcPr>
            <w:tcW w:w="4518" w:type="dxa"/>
          </w:tcPr>
          <w:p w14:paraId="471DE4CA" w14:textId="77777777" w:rsidR="00F065D6" w:rsidRPr="00981BD5" w:rsidRDefault="00F065D6" w:rsidP="00F065D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60DEE848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065D6" w:rsidRPr="00981BD5" w14:paraId="06836553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2ED13598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2B01C61C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E19FB5B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5CCD46F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E8242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81950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FC4CB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773D5218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65D6" w:rsidRPr="00981BD5" w14:paraId="6625B73A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79D2C557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25E9908B" w14:textId="1AFF9B83" w:rsidR="00F065D6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463,402</w:t>
            </w:r>
          </w:p>
        </w:tc>
        <w:tc>
          <w:tcPr>
            <w:tcW w:w="279" w:type="dxa"/>
          </w:tcPr>
          <w:p w14:paraId="0C5AFABE" w14:textId="77777777" w:rsidR="00F065D6" w:rsidRPr="00981BD5" w:rsidRDefault="00F065D6" w:rsidP="00F065D6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9520120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251,253</w:t>
            </w:r>
          </w:p>
        </w:tc>
        <w:tc>
          <w:tcPr>
            <w:tcW w:w="270" w:type="dxa"/>
          </w:tcPr>
          <w:p w14:paraId="7A01E1A4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53A598C" w14:textId="6DEDADF0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463,402</w:t>
            </w:r>
          </w:p>
        </w:tc>
        <w:tc>
          <w:tcPr>
            <w:tcW w:w="270" w:type="dxa"/>
          </w:tcPr>
          <w:p w14:paraId="1A8A2B33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1A8071D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251,253</w:t>
            </w:r>
          </w:p>
        </w:tc>
      </w:tr>
      <w:tr w:rsidR="00F065D6" w:rsidRPr="004075A6" w14:paraId="05B54D92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4FF32827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3E583237" w14:textId="19D27EE1" w:rsidR="00F065D6" w:rsidRPr="005D1E0C" w:rsidRDefault="00B642B8" w:rsidP="00B642B8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5A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88B3DD9" w14:textId="77777777" w:rsidR="00F065D6" w:rsidRPr="00981BD5" w:rsidRDefault="00F065D6" w:rsidP="00F065D6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0D08DD0" w14:textId="77777777" w:rsidR="00F065D6" w:rsidRPr="004075A6" w:rsidRDefault="00F065D6" w:rsidP="00F065D6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5A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DD588E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59AF9F4" w14:textId="2FF7D76A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6573F296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C2E4261" w14:textId="77777777" w:rsidR="00F065D6" w:rsidRPr="004075A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F065D6" w:rsidRPr="00981BD5" w14:paraId="6E5EA13B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176D94B6" w14:textId="6C6F240A" w:rsidR="00F065D6" w:rsidRPr="0074449F" w:rsidRDefault="001A020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981" w:type="dxa"/>
          </w:tcPr>
          <w:p w14:paraId="61EEC635" w14:textId="6C720E1B" w:rsidR="00F065D6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9" w:type="dxa"/>
          </w:tcPr>
          <w:p w14:paraId="2036D305" w14:textId="77777777" w:rsidR="00F065D6" w:rsidRPr="00981BD5" w:rsidRDefault="00F065D6" w:rsidP="00F065D6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24A32A4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85B6E4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BC5FF4D" w14:textId="445DC7A9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55E008D5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EBFC7BF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65D6" w:rsidRPr="00981BD5" w14:paraId="429F1746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F5C5323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53EE458C" w14:textId="77777777" w:rsidR="00F065D6" w:rsidRPr="005D1E0C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6EEF1E9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7C3609E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5E79AC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6E8105" w14:textId="77777777" w:rsidR="00F065D6" w:rsidRPr="00A9589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5865DF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848F9AD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:rsidRPr="00981BD5" w14:paraId="2DAD8AB9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6C4C9F76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528E5333" w14:textId="77777777" w:rsidR="00F065D6" w:rsidRPr="005D1E0C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91AA392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E01DBEC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5EDC4E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A366192" w14:textId="77777777" w:rsidR="00F065D6" w:rsidRPr="00A9589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49F197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6C5CF46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:rsidRPr="00981BD5" w14:paraId="54C8F25E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75AFA0F6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6DBF01B0" w14:textId="77777777" w:rsidR="00F065D6" w:rsidRPr="005D1E0C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3B0B4BF" w14:textId="77777777" w:rsidR="00F065D6" w:rsidRPr="00981BD5" w:rsidRDefault="00F065D6" w:rsidP="00F065D6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D12EE4F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D2E42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DF4607D" w14:textId="77777777" w:rsidR="00F065D6" w:rsidRPr="00A9589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64BF7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F3D112F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:rsidRPr="00981BD5" w14:paraId="1C04A31A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3C06E620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6FB73BA1" w14:textId="788BF6D2" w:rsidR="00F065D6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27,84</w:t>
            </w:r>
            <w:r w:rsidR="00CB6C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9" w:type="dxa"/>
          </w:tcPr>
          <w:p w14:paraId="63777FCE" w14:textId="77777777" w:rsidR="00F065D6" w:rsidRPr="00981BD5" w:rsidRDefault="00F065D6" w:rsidP="00F065D6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A6EE676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30,814</w:t>
            </w:r>
          </w:p>
        </w:tc>
        <w:tc>
          <w:tcPr>
            <w:tcW w:w="270" w:type="dxa"/>
          </w:tcPr>
          <w:p w14:paraId="0B8C3AE6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DBC511D" w14:textId="14B11E87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27,84</w:t>
            </w:r>
            <w:r w:rsidR="00CB6C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C808AEB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A5E3ADA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30,814</w:t>
            </w:r>
          </w:p>
        </w:tc>
      </w:tr>
      <w:tr w:rsidR="00F065D6" w:rsidRPr="004075A6" w14:paraId="310B177E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78F1D11E" w14:textId="77777777" w:rsidR="00F065D6" w:rsidRPr="00981BD5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6FF06056" w14:textId="77777777" w:rsidR="00F065D6" w:rsidRPr="005D1E0C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73ACA791" w14:textId="77777777" w:rsidR="00F065D6" w:rsidRPr="00981BD5" w:rsidRDefault="00F065D6" w:rsidP="00F065D6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1A56E45" w14:textId="77777777" w:rsidR="00F065D6" w:rsidRPr="004075A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42C01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398DB29" w14:textId="77777777" w:rsidR="00F065D6" w:rsidRPr="00A9589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1C8199" w14:textId="77777777" w:rsidR="00F065D6" w:rsidRPr="00981BD5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2A4A2EB" w14:textId="77777777" w:rsidR="00F065D6" w:rsidRPr="004075A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:rsidRPr="00CA3070" w14:paraId="226066D0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11911C03" w14:textId="77777777" w:rsidR="00F065D6" w:rsidRPr="00CA3070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06EC4D66" w14:textId="77777777" w:rsidR="00F065D6" w:rsidRPr="005D1E0C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261FF46" w14:textId="77777777" w:rsidR="00F065D6" w:rsidRPr="00CA307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48AE343" w14:textId="77777777" w:rsidR="00F065D6" w:rsidRPr="00CA307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3D8272" w14:textId="77777777" w:rsidR="00F065D6" w:rsidRPr="00CA3070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C201B1" w14:textId="77777777" w:rsidR="00F065D6" w:rsidRPr="00A9589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C7B892" w14:textId="77777777" w:rsidR="00F065D6" w:rsidRPr="00CA3070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F0087A4" w14:textId="77777777" w:rsidR="00F065D6" w:rsidRPr="00CA307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14:paraId="23CCF534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6754F0EF" w14:textId="4DBC9CD0" w:rsidR="00F065D6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จากการขายไฟฟ้าและไอน้ำ</w:t>
            </w:r>
            <w:r w:rsidR="0074449F" w:rsidRPr="0074449F">
              <w:rPr>
                <w:rFonts w:ascii="Angsana New" w:hAnsi="Angsana New" w:hint="cs"/>
                <w:sz w:val="30"/>
                <w:szCs w:val="30"/>
                <w:cs/>
              </w:rPr>
              <w:t>ที่ได้จาก</w:t>
            </w:r>
          </w:p>
        </w:tc>
        <w:tc>
          <w:tcPr>
            <w:tcW w:w="981" w:type="dxa"/>
          </w:tcPr>
          <w:p w14:paraId="40ABE394" w14:textId="77777777" w:rsidR="00F065D6" w:rsidRPr="005D1E0C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D468E0B" w14:textId="77777777" w:rsidR="00F065D6" w:rsidRPr="00E01A59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6C3F757" w14:textId="77777777" w:rsidR="00F065D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4990D" w14:textId="77777777" w:rsidR="00F065D6" w:rsidRPr="00CA3070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A05666" w14:textId="77777777" w:rsidR="00F065D6" w:rsidRPr="00A95890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1F5641" w14:textId="77777777" w:rsidR="00F065D6" w:rsidRPr="00E01A59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73CD53A" w14:textId="77777777" w:rsidR="00F065D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:rsidRPr="00C1021B" w14:paraId="2679E866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08E78B49" w14:textId="1668BB3F" w:rsidR="00F065D6" w:rsidRPr="00CA3070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35D71642" w14:textId="7397842B" w:rsidR="00F065D6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313,095</w:t>
            </w:r>
          </w:p>
        </w:tc>
        <w:tc>
          <w:tcPr>
            <w:tcW w:w="279" w:type="dxa"/>
          </w:tcPr>
          <w:p w14:paraId="177DB84C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13F8AD" w14:textId="77777777" w:rsidR="00F065D6" w:rsidRPr="00C1021B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197,691</w:t>
            </w:r>
          </w:p>
        </w:tc>
        <w:tc>
          <w:tcPr>
            <w:tcW w:w="270" w:type="dxa"/>
          </w:tcPr>
          <w:p w14:paraId="1237E01D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D7528" w14:textId="4D6E0CCC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313,095</w:t>
            </w:r>
          </w:p>
        </w:tc>
        <w:tc>
          <w:tcPr>
            <w:tcW w:w="270" w:type="dxa"/>
          </w:tcPr>
          <w:p w14:paraId="27A430FC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0F808E3" w14:textId="77777777" w:rsidR="00F065D6" w:rsidRPr="00C1021B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197,691</w:t>
            </w:r>
          </w:p>
        </w:tc>
      </w:tr>
      <w:tr w:rsidR="00F065D6" w:rsidRPr="00C1021B" w14:paraId="673B27FA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2DD5552A" w14:textId="77777777" w:rsidR="00F065D6" w:rsidRPr="00CA3070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6C310A5E" w14:textId="2CCF78C3" w:rsidR="00F065D6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23,473</w:t>
            </w:r>
          </w:p>
        </w:tc>
        <w:tc>
          <w:tcPr>
            <w:tcW w:w="279" w:type="dxa"/>
          </w:tcPr>
          <w:p w14:paraId="30679762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1275F59" w14:textId="77777777" w:rsidR="00F065D6" w:rsidRPr="00C1021B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26,779</w:t>
            </w:r>
          </w:p>
        </w:tc>
        <w:tc>
          <w:tcPr>
            <w:tcW w:w="270" w:type="dxa"/>
          </w:tcPr>
          <w:p w14:paraId="2E819D85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4B608" w14:textId="1D81FC50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23,473</w:t>
            </w:r>
          </w:p>
        </w:tc>
        <w:tc>
          <w:tcPr>
            <w:tcW w:w="270" w:type="dxa"/>
          </w:tcPr>
          <w:p w14:paraId="27482C05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6CD90DD" w14:textId="77777777" w:rsidR="00F065D6" w:rsidRPr="00C1021B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26,779</w:t>
            </w:r>
          </w:p>
        </w:tc>
      </w:tr>
      <w:tr w:rsidR="00F065D6" w:rsidRPr="00C1021B" w14:paraId="02EDE45B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63799CC7" w14:textId="77777777" w:rsidR="00F065D6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4B805AE7" w14:textId="755C2024" w:rsidR="00F065D6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3,331,902</w:t>
            </w:r>
          </w:p>
        </w:tc>
        <w:tc>
          <w:tcPr>
            <w:tcW w:w="279" w:type="dxa"/>
          </w:tcPr>
          <w:p w14:paraId="162C3D3E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A362786" w14:textId="77777777" w:rsidR="00F065D6" w:rsidRPr="00C1021B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6,003,495</w:t>
            </w:r>
          </w:p>
        </w:tc>
        <w:tc>
          <w:tcPr>
            <w:tcW w:w="270" w:type="dxa"/>
          </w:tcPr>
          <w:p w14:paraId="4A971BC4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11111C" w14:textId="7EB33920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3,331,902</w:t>
            </w:r>
          </w:p>
        </w:tc>
        <w:tc>
          <w:tcPr>
            <w:tcW w:w="270" w:type="dxa"/>
          </w:tcPr>
          <w:p w14:paraId="03CA3006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EA10947" w14:textId="77777777" w:rsidR="00F065D6" w:rsidRPr="00C1021B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6,003,495</w:t>
            </w:r>
          </w:p>
        </w:tc>
      </w:tr>
      <w:tr w:rsidR="00F065D6" w14:paraId="65F0F0F4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7B5E1866" w14:textId="77777777" w:rsidR="00F065D6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63DAFABD" w14:textId="10B04153" w:rsidR="00F065D6" w:rsidRPr="005D1E0C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76,459</w:t>
            </w:r>
          </w:p>
        </w:tc>
        <w:tc>
          <w:tcPr>
            <w:tcW w:w="279" w:type="dxa"/>
          </w:tcPr>
          <w:p w14:paraId="62D214FA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07B9F60" w14:textId="7D2CC46C" w:rsidR="00F065D6" w:rsidRPr="00353AF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E63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E630F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19DF693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0930ED" w14:textId="5FC914B1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76,459</w:t>
            </w:r>
          </w:p>
        </w:tc>
        <w:tc>
          <w:tcPr>
            <w:tcW w:w="270" w:type="dxa"/>
          </w:tcPr>
          <w:p w14:paraId="1FA6F7E6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380F983" w14:textId="62E22727" w:rsidR="00F065D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E63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E630F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065D6" w14:paraId="32BB1CAB" w14:textId="77777777" w:rsidTr="00997E38">
        <w:trPr>
          <w:cantSplit/>
          <w:trHeight w:hRule="exact" w:val="374"/>
        </w:trPr>
        <w:tc>
          <w:tcPr>
            <w:tcW w:w="4518" w:type="dxa"/>
          </w:tcPr>
          <w:p w14:paraId="67589CBA" w14:textId="77777777" w:rsidR="00F065D6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4D816E7A" w14:textId="27F09FB1" w:rsidR="00F065D6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53,427</w:t>
            </w:r>
          </w:p>
        </w:tc>
        <w:tc>
          <w:tcPr>
            <w:tcW w:w="279" w:type="dxa"/>
          </w:tcPr>
          <w:p w14:paraId="79780F2A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DEABE17" w14:textId="77777777" w:rsidR="00F065D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56,453</w:t>
            </w:r>
          </w:p>
        </w:tc>
        <w:tc>
          <w:tcPr>
            <w:tcW w:w="270" w:type="dxa"/>
          </w:tcPr>
          <w:p w14:paraId="018B2757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0E3CF" w14:textId="3C84B5E6" w:rsidR="00F065D6" w:rsidRPr="00A95890" w:rsidRDefault="008B6AB0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53,427</w:t>
            </w:r>
          </w:p>
        </w:tc>
        <w:tc>
          <w:tcPr>
            <w:tcW w:w="270" w:type="dxa"/>
          </w:tcPr>
          <w:p w14:paraId="4FE066AC" w14:textId="77777777" w:rsidR="00F065D6" w:rsidRPr="00C1021B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ECFBE0E" w14:textId="77777777" w:rsidR="00F065D6" w:rsidRDefault="00F065D6" w:rsidP="00F065D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56,453</w:t>
            </w:r>
          </w:p>
        </w:tc>
      </w:tr>
    </w:tbl>
    <w:p w14:paraId="485023F8" w14:textId="77777777" w:rsidR="00F065D6" w:rsidRPr="000427BD" w:rsidRDefault="00F065D6" w:rsidP="00042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580C503" w14:textId="77777777" w:rsidR="00F4336B" w:rsidRPr="008F16F0" w:rsidRDefault="003E6A5C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="Angsana New" w:hAnsi="Angsana New"/>
          <w:sz w:val="30"/>
          <w:szCs w:val="30"/>
        </w:rPr>
      </w:pPr>
      <w:r w:rsidRPr="008F16F0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8F16F0">
        <w:rPr>
          <w:rFonts w:ascii="Angsana New" w:hAnsi="Angsana New"/>
          <w:sz w:val="30"/>
          <w:szCs w:val="30"/>
          <w:cs/>
        </w:rPr>
        <w:t>กับ</w:t>
      </w:r>
      <w:r w:rsidR="00F4336B" w:rsidRPr="008F16F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F16F0">
        <w:rPr>
          <w:rFonts w:ascii="Angsana New" w:hAnsi="Angsana New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ณ วันที่</w:t>
      </w:r>
      <w:r w:rsidR="00F4336B" w:rsidRPr="008F16F0">
        <w:rPr>
          <w:rFonts w:ascii="Angsana New" w:hAnsi="Angsana New"/>
          <w:sz w:val="30"/>
          <w:szCs w:val="30"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30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F065D6">
        <w:rPr>
          <w:rFonts w:ascii="Angsana New" w:hAnsi="Angsana New" w:hint="cs"/>
          <w:sz w:val="30"/>
          <w:szCs w:val="30"/>
          <w:cs/>
        </w:rPr>
        <w:t>กันยายน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256</w:t>
      </w:r>
      <w:r w:rsidR="003837E1">
        <w:rPr>
          <w:rFonts w:ascii="Angsana New" w:hAnsi="Angsana New"/>
          <w:sz w:val="30"/>
          <w:szCs w:val="30"/>
        </w:rPr>
        <w:t>6</w:t>
      </w:r>
      <w:r w:rsidR="00A41B30">
        <w:rPr>
          <w:rFonts w:ascii="Angsana New" w:hAnsi="Angsana New"/>
          <w:sz w:val="30"/>
          <w:szCs w:val="30"/>
        </w:rPr>
        <w:t xml:space="preserve"> </w:t>
      </w:r>
      <w:r w:rsidR="008F16F0" w:rsidRPr="00CA3070">
        <w:rPr>
          <w:rFonts w:ascii="Angsana New" w:hAnsi="Angsana New"/>
          <w:sz w:val="30"/>
          <w:szCs w:val="30"/>
          <w:cs/>
        </w:rPr>
        <w:t xml:space="preserve">และ </w:t>
      </w:r>
      <w:r w:rsidR="008F16F0">
        <w:rPr>
          <w:rFonts w:ascii="Angsana New" w:hAnsi="Angsana New"/>
          <w:sz w:val="30"/>
          <w:szCs w:val="30"/>
        </w:rPr>
        <w:t>31</w:t>
      </w:r>
      <w:r w:rsidR="008F16F0">
        <w:rPr>
          <w:rFonts w:ascii="Angsana New" w:hAnsi="Angsana New"/>
          <w:sz w:val="30"/>
          <w:szCs w:val="30"/>
          <w:cs/>
        </w:rPr>
        <w:t xml:space="preserve"> มีนาคม </w:t>
      </w:r>
      <w:r w:rsidR="008F16F0">
        <w:rPr>
          <w:rFonts w:ascii="Angsana New" w:hAnsi="Angsana New"/>
          <w:sz w:val="30"/>
          <w:szCs w:val="30"/>
        </w:rPr>
        <w:t>25</w:t>
      </w:r>
      <w:r w:rsidR="004A24EA" w:rsidRPr="004A24EA">
        <w:rPr>
          <w:rFonts w:ascii="Angsana New" w:hAnsi="Angsana New" w:hint="cs"/>
          <w:sz w:val="30"/>
          <w:szCs w:val="30"/>
        </w:rPr>
        <w:t>6</w:t>
      </w:r>
      <w:r w:rsidR="003837E1">
        <w:rPr>
          <w:rFonts w:ascii="Angsana New" w:hAnsi="Angsana New"/>
          <w:sz w:val="30"/>
          <w:szCs w:val="30"/>
        </w:rPr>
        <w:t>6</w:t>
      </w:r>
      <w:r w:rsidR="008F16F0">
        <w:rPr>
          <w:rFonts w:ascii="Angsana New" w:hAnsi="Angsana New" w:hint="cs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มีดังนี้</w:t>
      </w:r>
    </w:p>
    <w:p w14:paraId="7812D310" w14:textId="77777777" w:rsidR="00E03B6D" w:rsidRPr="000427BD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1079"/>
        <w:gridCol w:w="271"/>
        <w:gridCol w:w="1082"/>
        <w:gridCol w:w="266"/>
        <w:gridCol w:w="1078"/>
        <w:gridCol w:w="255"/>
        <w:gridCol w:w="1097"/>
        <w:gridCol w:w="9"/>
      </w:tblGrid>
      <w:tr w:rsidR="00076626" w:rsidRPr="00255558" w14:paraId="28F29D1C" w14:textId="77777777" w:rsidTr="00997E38">
        <w:trPr>
          <w:trHeight w:hRule="exact" w:val="389"/>
          <w:tblHeader/>
        </w:trPr>
        <w:tc>
          <w:tcPr>
            <w:tcW w:w="2237" w:type="pct"/>
          </w:tcPr>
          <w:p w14:paraId="0537F7E4" w14:textId="77777777" w:rsidR="003E6A5C" w:rsidRPr="008F16F0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F2D88AB" w14:textId="77777777" w:rsidR="003E6A5C" w:rsidRPr="008E30E4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44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E30E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3" w:type="pct"/>
          </w:tcPr>
          <w:p w14:paraId="20E0F3B8" w14:textId="77777777" w:rsidR="003E6A5C" w:rsidRPr="008E30E4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4"/>
          </w:tcPr>
          <w:p w14:paraId="70F2AD63" w14:textId="77777777" w:rsidR="003E6A5C" w:rsidRPr="008E30E4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30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065D6" w:rsidRPr="00255558" w14:paraId="26FC8248" w14:textId="77777777" w:rsidTr="00997E38">
        <w:trPr>
          <w:trHeight w:hRule="exact" w:val="389"/>
          <w:tblHeader/>
        </w:trPr>
        <w:tc>
          <w:tcPr>
            <w:tcW w:w="2237" w:type="pct"/>
          </w:tcPr>
          <w:p w14:paraId="7E82159B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F83E4BA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61EA9281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033E05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3A6F39E2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80C5483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7" w:type="pct"/>
          </w:tcPr>
          <w:p w14:paraId="6C131561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3282ABE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065D6" w:rsidRPr="00255558" w14:paraId="332726AF" w14:textId="77777777" w:rsidTr="00997E38">
        <w:trPr>
          <w:trHeight w:hRule="exact" w:val="389"/>
          <w:tblHeader/>
        </w:trPr>
        <w:tc>
          <w:tcPr>
            <w:tcW w:w="2237" w:type="pct"/>
          </w:tcPr>
          <w:p w14:paraId="401ED408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9B90281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49A219A1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BE1E9C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3" w:type="pct"/>
          </w:tcPr>
          <w:p w14:paraId="1AA940CF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A27FB85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7" w:type="pct"/>
          </w:tcPr>
          <w:p w14:paraId="1AE9119C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A553D8C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065D6" w:rsidRPr="00255558" w14:paraId="33493ACB" w14:textId="77777777" w:rsidTr="00997E38">
        <w:trPr>
          <w:trHeight w:hRule="exact" w:val="389"/>
          <w:tblHeader/>
        </w:trPr>
        <w:tc>
          <w:tcPr>
            <w:tcW w:w="2237" w:type="pct"/>
          </w:tcPr>
          <w:p w14:paraId="0003E71D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3" w:type="pct"/>
            <w:gridSpan w:val="8"/>
          </w:tcPr>
          <w:p w14:paraId="30C5E75A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55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065D6" w:rsidRPr="00255558" w14:paraId="52A4A9DA" w14:textId="77777777" w:rsidTr="00997E38">
        <w:trPr>
          <w:trHeight w:hRule="exact" w:val="389"/>
        </w:trPr>
        <w:tc>
          <w:tcPr>
            <w:tcW w:w="2237" w:type="pct"/>
          </w:tcPr>
          <w:p w14:paraId="1B614FE8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555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63" w:type="pct"/>
            <w:gridSpan w:val="8"/>
          </w:tcPr>
          <w:p w14:paraId="7F43446B" w14:textId="77777777" w:rsidR="00F065D6" w:rsidRPr="0025555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F065D6" w:rsidRPr="00255558" w14:paraId="0941E6A7" w14:textId="77777777" w:rsidTr="00997E38">
        <w:trPr>
          <w:trHeight w:hRule="exact" w:val="389"/>
        </w:trPr>
        <w:tc>
          <w:tcPr>
            <w:tcW w:w="2237" w:type="pct"/>
          </w:tcPr>
          <w:p w14:paraId="121504DD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</w:tcPr>
          <w:p w14:paraId="4B683EA4" w14:textId="4EDEF568" w:rsidR="00F065D6" w:rsidRPr="00255558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102,562</w:t>
            </w:r>
          </w:p>
        </w:tc>
        <w:tc>
          <w:tcPr>
            <w:tcW w:w="146" w:type="pct"/>
            <w:vAlign w:val="bottom"/>
          </w:tcPr>
          <w:p w14:paraId="793807CB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58FFE5D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F6B">
              <w:rPr>
                <w:rFonts w:ascii="Angsana New" w:hAnsi="Angsana New"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43" w:type="pct"/>
          </w:tcPr>
          <w:p w14:paraId="301E2D4C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0BC8BA9" w14:textId="708E5B2C" w:rsidR="00F065D6" w:rsidRPr="00255558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102,562</w:t>
            </w:r>
          </w:p>
        </w:tc>
        <w:tc>
          <w:tcPr>
            <w:tcW w:w="137" w:type="pct"/>
            <w:vAlign w:val="bottom"/>
          </w:tcPr>
          <w:p w14:paraId="2C469E13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2"/>
          </w:tcPr>
          <w:p w14:paraId="2C2B03EA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sz w:val="30"/>
                <w:szCs w:val="30"/>
                <w:lang w:val="en-US"/>
              </w:rPr>
              <w:t>105,030</w:t>
            </w:r>
          </w:p>
        </w:tc>
      </w:tr>
      <w:tr w:rsidR="00F065D6" w:rsidRPr="00255558" w14:paraId="53DA230F" w14:textId="77777777" w:rsidTr="00997E38">
        <w:trPr>
          <w:trHeight w:hRule="exact" w:val="389"/>
        </w:trPr>
        <w:tc>
          <w:tcPr>
            <w:tcW w:w="2237" w:type="pct"/>
          </w:tcPr>
          <w:p w14:paraId="403A4273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55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6140EF2" w14:textId="5A798214" w:rsidR="00F065D6" w:rsidRPr="00255558" w:rsidRDefault="008B6AB0" w:rsidP="00F065D6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5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1A8E133D" w14:textId="77777777" w:rsidR="00F065D6" w:rsidRPr="00255558" w:rsidRDefault="00F065D6" w:rsidP="00F065D6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240" w:lineRule="atLeast"/>
              <w:ind w:left="5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784BCE9" w14:textId="77777777" w:rsidR="00F065D6" w:rsidRPr="00255558" w:rsidRDefault="00F065D6" w:rsidP="00F065D6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5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A5027DD" w14:textId="77777777" w:rsidR="00F065D6" w:rsidRPr="00255558" w:rsidRDefault="00F065D6" w:rsidP="00F065D6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240" w:lineRule="atLeast"/>
              <w:ind w:left="5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0160E5F" w14:textId="204C9A4D" w:rsidR="00F065D6" w:rsidRPr="00255558" w:rsidRDefault="008B6AB0" w:rsidP="00F065D6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5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3932181F" w14:textId="77777777" w:rsidR="00F065D6" w:rsidRPr="00255558" w:rsidRDefault="00F065D6" w:rsidP="00F065D6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240" w:lineRule="atLeast"/>
              <w:ind w:left="5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51D42D49" w14:textId="77777777" w:rsidR="00F065D6" w:rsidRPr="00255558" w:rsidRDefault="00F065D6" w:rsidP="00F065D6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5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65D6" w:rsidRPr="00255558" w14:paraId="1986170E" w14:textId="77777777" w:rsidTr="00997E38">
        <w:trPr>
          <w:trHeight w:hRule="exact" w:val="389"/>
        </w:trPr>
        <w:tc>
          <w:tcPr>
            <w:tcW w:w="2237" w:type="pct"/>
          </w:tcPr>
          <w:p w14:paraId="727FD29C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CBF948C" w14:textId="5583F83C" w:rsidR="00F065D6" w:rsidRPr="009E1A3C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102,562</w:t>
            </w:r>
          </w:p>
        </w:tc>
        <w:tc>
          <w:tcPr>
            <w:tcW w:w="146" w:type="pct"/>
            <w:vAlign w:val="bottom"/>
          </w:tcPr>
          <w:p w14:paraId="4CB28BA9" w14:textId="77777777" w:rsidR="00F065D6" w:rsidRPr="009E1A3C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8A4B333" w14:textId="77777777" w:rsidR="00F065D6" w:rsidRPr="009E1A3C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43" w:type="pct"/>
            <w:vAlign w:val="bottom"/>
          </w:tcPr>
          <w:p w14:paraId="617B9F71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8BE3" w14:textId="7C5E45B8" w:rsidR="00F065D6" w:rsidRPr="009E1A3C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102,562</w:t>
            </w:r>
          </w:p>
        </w:tc>
        <w:tc>
          <w:tcPr>
            <w:tcW w:w="137" w:type="pct"/>
            <w:vAlign w:val="bottom"/>
          </w:tcPr>
          <w:p w14:paraId="50237B80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45B6E3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105,030</w:t>
            </w:r>
          </w:p>
        </w:tc>
      </w:tr>
      <w:tr w:rsidR="00F065D6" w:rsidRPr="003837E1" w14:paraId="3E00F006" w14:textId="77777777" w:rsidTr="00997E38">
        <w:trPr>
          <w:gridAfter w:val="1"/>
          <w:wAfter w:w="5" w:type="pct"/>
          <w:trHeight w:hRule="exact" w:val="389"/>
          <w:tblHeader/>
        </w:trPr>
        <w:tc>
          <w:tcPr>
            <w:tcW w:w="2237" w:type="pct"/>
          </w:tcPr>
          <w:p w14:paraId="675E0300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1CA6175B" w14:textId="77777777" w:rsidR="00F065D6" w:rsidRPr="00034488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14:paraId="2ADAB74E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3B6FC7C" w14:textId="77777777" w:rsidR="00F065D6" w:rsidRPr="008E30E4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04459452" w14:textId="77777777" w:rsidR="00FC479B" w:rsidRDefault="00FC479B">
      <w: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1079"/>
        <w:gridCol w:w="271"/>
        <w:gridCol w:w="1082"/>
        <w:gridCol w:w="266"/>
        <w:gridCol w:w="1078"/>
        <w:gridCol w:w="255"/>
        <w:gridCol w:w="17"/>
        <w:gridCol w:w="1080"/>
        <w:gridCol w:w="9"/>
      </w:tblGrid>
      <w:tr w:rsidR="00F065D6" w:rsidRPr="003837E1" w14:paraId="23E107BA" w14:textId="77777777" w:rsidTr="00997E38">
        <w:trPr>
          <w:gridAfter w:val="1"/>
          <w:wAfter w:w="5" w:type="pct"/>
          <w:trHeight w:hRule="exact" w:val="389"/>
          <w:tblHeader/>
        </w:trPr>
        <w:tc>
          <w:tcPr>
            <w:tcW w:w="2237" w:type="pct"/>
          </w:tcPr>
          <w:p w14:paraId="4504DAE4" w14:textId="111F993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664E25F5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4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F130CA2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4"/>
          </w:tcPr>
          <w:p w14:paraId="78D87A84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0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65D6" w:rsidRPr="003837E1" w14:paraId="236E430E" w14:textId="77777777" w:rsidTr="00997E38">
        <w:trPr>
          <w:gridAfter w:val="1"/>
          <w:wAfter w:w="5" w:type="pct"/>
          <w:trHeight w:hRule="exact" w:val="389"/>
          <w:tblHeader/>
        </w:trPr>
        <w:tc>
          <w:tcPr>
            <w:tcW w:w="2237" w:type="pct"/>
          </w:tcPr>
          <w:p w14:paraId="0AF22219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612BD0D" w14:textId="4DE981E6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21BB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6" w:type="pct"/>
          </w:tcPr>
          <w:p w14:paraId="17EB5665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A5E1CC9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4783186C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4CB311" w14:textId="6646C10C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21BB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  <w:gridSpan w:val="2"/>
          </w:tcPr>
          <w:p w14:paraId="187E3FC3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60D23D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065D6" w:rsidRPr="003837E1" w14:paraId="3D532F57" w14:textId="77777777" w:rsidTr="00997E38">
        <w:trPr>
          <w:gridAfter w:val="1"/>
          <w:wAfter w:w="5" w:type="pct"/>
          <w:trHeight w:hRule="exact" w:val="389"/>
          <w:tblHeader/>
        </w:trPr>
        <w:tc>
          <w:tcPr>
            <w:tcW w:w="2237" w:type="pct"/>
          </w:tcPr>
          <w:p w14:paraId="580F4235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5C6BC817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2DE7F638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6DD9058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3" w:type="pct"/>
          </w:tcPr>
          <w:p w14:paraId="6CF75D2D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BE860D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gridSpan w:val="2"/>
          </w:tcPr>
          <w:p w14:paraId="7029808E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335ADA4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F065D6" w:rsidRPr="003837E1" w14:paraId="31A42D89" w14:textId="77777777" w:rsidTr="00997E38">
        <w:trPr>
          <w:gridAfter w:val="1"/>
          <w:wAfter w:w="5" w:type="pct"/>
          <w:trHeight w:hRule="exact" w:val="389"/>
          <w:tblHeader/>
        </w:trPr>
        <w:tc>
          <w:tcPr>
            <w:tcW w:w="2237" w:type="pct"/>
          </w:tcPr>
          <w:p w14:paraId="3B4BF061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pct"/>
            <w:gridSpan w:val="8"/>
          </w:tcPr>
          <w:p w14:paraId="6B518690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065D6" w:rsidRPr="003837E1" w14:paraId="5201D3A9" w14:textId="77777777" w:rsidTr="00997E38">
        <w:trPr>
          <w:gridAfter w:val="1"/>
          <w:wAfter w:w="5" w:type="pct"/>
          <w:trHeight w:hRule="exact" w:val="389"/>
          <w:tblHeader/>
        </w:trPr>
        <w:tc>
          <w:tcPr>
            <w:tcW w:w="2237" w:type="pct"/>
          </w:tcPr>
          <w:p w14:paraId="0273B7EA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7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0" w:type="pct"/>
          </w:tcPr>
          <w:p w14:paraId="2C634900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7F4594B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129059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389B26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A4BB2D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</w:tcPr>
          <w:p w14:paraId="47AD73EE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454F58" w14:textId="77777777" w:rsidR="00F065D6" w:rsidRPr="003837E1" w:rsidRDefault="00F065D6" w:rsidP="00F0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5D6" w:rsidRPr="003837E1" w14:paraId="49160AC0" w14:textId="77777777" w:rsidTr="00997E38">
        <w:trPr>
          <w:gridAfter w:val="1"/>
          <w:wAfter w:w="5" w:type="pct"/>
          <w:trHeight w:hRule="exact" w:val="389"/>
        </w:trPr>
        <w:tc>
          <w:tcPr>
            <w:tcW w:w="2237" w:type="pct"/>
          </w:tcPr>
          <w:p w14:paraId="2B21DB6E" w14:textId="77777777" w:rsidR="00F065D6" w:rsidRPr="003837E1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37E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</w:tcPr>
          <w:p w14:paraId="4CEBC70E" w14:textId="40A26CF2" w:rsidR="00F065D6" w:rsidRPr="003837E1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146" w:type="pct"/>
            <w:vAlign w:val="bottom"/>
          </w:tcPr>
          <w:p w14:paraId="0C40317E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5B7543E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43" w:type="pct"/>
            <w:vAlign w:val="bottom"/>
          </w:tcPr>
          <w:p w14:paraId="35277B1B" w14:textId="77777777" w:rsidR="00F065D6" w:rsidRPr="003837E1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6AA9792" w14:textId="44B259B1" w:rsidR="00F065D6" w:rsidRPr="003837E1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146" w:type="pct"/>
            <w:gridSpan w:val="2"/>
            <w:vAlign w:val="bottom"/>
          </w:tcPr>
          <w:p w14:paraId="198590EF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415F2F2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sz w:val="30"/>
                <w:szCs w:val="30"/>
                <w:lang w:val="en-US"/>
              </w:rPr>
              <w:t>2,555</w:t>
            </w:r>
          </w:p>
        </w:tc>
      </w:tr>
      <w:tr w:rsidR="00F065D6" w:rsidRPr="003837E1" w14:paraId="26F26916" w14:textId="77777777" w:rsidTr="00997E38">
        <w:trPr>
          <w:gridAfter w:val="1"/>
          <w:wAfter w:w="5" w:type="pct"/>
          <w:trHeight w:hRule="exact" w:val="389"/>
        </w:trPr>
        <w:tc>
          <w:tcPr>
            <w:tcW w:w="2237" w:type="pct"/>
          </w:tcPr>
          <w:p w14:paraId="6DA7439C" w14:textId="77777777" w:rsidR="00F065D6" w:rsidRPr="003837E1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37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837E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4D9AC09" w14:textId="323A43BA" w:rsidR="00F065D6" w:rsidRPr="003837E1" w:rsidRDefault="008B6AB0" w:rsidP="00F065D6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6DA9B28E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233D0E6" w14:textId="77777777" w:rsidR="00F065D6" w:rsidRPr="003837E1" w:rsidRDefault="00F065D6" w:rsidP="00F065D6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38E1BCD4" w14:textId="77777777" w:rsidR="00F065D6" w:rsidRPr="003837E1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715F079" w14:textId="0927A8C8" w:rsidR="00F065D6" w:rsidRPr="003837E1" w:rsidRDefault="008B6AB0" w:rsidP="00F065D6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2FB73B88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373A7A0" w14:textId="77777777" w:rsidR="00F065D6" w:rsidRPr="003837E1" w:rsidRDefault="00F065D6" w:rsidP="00F065D6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65D6" w:rsidRPr="003837E1" w14:paraId="5A27A8CE" w14:textId="77777777" w:rsidTr="00997E38">
        <w:trPr>
          <w:gridAfter w:val="1"/>
          <w:wAfter w:w="5" w:type="pct"/>
          <w:trHeight w:hRule="exact" w:val="389"/>
        </w:trPr>
        <w:tc>
          <w:tcPr>
            <w:tcW w:w="2237" w:type="pct"/>
          </w:tcPr>
          <w:p w14:paraId="3CB6412A" w14:textId="77777777" w:rsidR="00F065D6" w:rsidRPr="003837E1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37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6EECFBC" w14:textId="23DEA8C3" w:rsidR="00F065D6" w:rsidRPr="003837E1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146" w:type="pct"/>
            <w:vAlign w:val="bottom"/>
          </w:tcPr>
          <w:p w14:paraId="02A43338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04DAF9A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43" w:type="pct"/>
            <w:vAlign w:val="bottom"/>
          </w:tcPr>
          <w:p w14:paraId="6F5692FE" w14:textId="77777777" w:rsidR="00F065D6" w:rsidRPr="003837E1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20857" w14:textId="65F433D8" w:rsidR="00F065D6" w:rsidRPr="003837E1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146" w:type="pct"/>
            <w:gridSpan w:val="2"/>
            <w:vAlign w:val="bottom"/>
          </w:tcPr>
          <w:p w14:paraId="5116EB5D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7502EFD" w14:textId="77777777" w:rsidR="00F065D6" w:rsidRPr="003837E1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37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2,555</w:t>
            </w:r>
          </w:p>
        </w:tc>
      </w:tr>
      <w:tr w:rsidR="00F065D6" w:rsidRPr="00255558" w14:paraId="701001DF" w14:textId="77777777" w:rsidTr="00997E38">
        <w:trPr>
          <w:trHeight w:hRule="exact" w:val="389"/>
        </w:trPr>
        <w:tc>
          <w:tcPr>
            <w:tcW w:w="2237" w:type="pct"/>
          </w:tcPr>
          <w:p w14:paraId="3E83BB48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EB487D4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ECBC594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A679860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734DA45E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04A78FFB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2B4B3DF7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009505E6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065D6" w:rsidRPr="00255558" w14:paraId="1A4F77D3" w14:textId="77777777" w:rsidTr="00997E38">
        <w:trPr>
          <w:trHeight w:hRule="exact" w:val="403"/>
        </w:trPr>
        <w:tc>
          <w:tcPr>
            <w:tcW w:w="2237" w:type="pct"/>
          </w:tcPr>
          <w:p w14:paraId="3124C67E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2555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ระยะยาวและดอกเบี้ยค้างรับ</w:t>
            </w:r>
          </w:p>
        </w:tc>
        <w:tc>
          <w:tcPr>
            <w:tcW w:w="580" w:type="pct"/>
          </w:tcPr>
          <w:p w14:paraId="6ADFA62A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0F683A9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C259B2D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9BECA57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7653FE6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325141A8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</w:tcPr>
          <w:p w14:paraId="7250A178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:rsidRPr="00255558" w14:paraId="412639E1" w14:textId="77777777" w:rsidTr="00997E38">
        <w:trPr>
          <w:trHeight w:hRule="exact" w:val="403"/>
        </w:trPr>
        <w:tc>
          <w:tcPr>
            <w:tcW w:w="2237" w:type="pct"/>
          </w:tcPr>
          <w:p w14:paraId="75B49D9C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14:paraId="2D0F6036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1EAB8E1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64C37198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8E9B69A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90EF860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4E5B7130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</w:tcPr>
          <w:p w14:paraId="25121116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65D6" w:rsidRPr="00255558" w14:paraId="3601445E" w14:textId="77777777" w:rsidTr="00997E38">
        <w:trPr>
          <w:trHeight w:hRule="exact" w:val="403"/>
        </w:trPr>
        <w:tc>
          <w:tcPr>
            <w:tcW w:w="2237" w:type="pct"/>
          </w:tcPr>
          <w:p w14:paraId="7287521D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80" w:type="pct"/>
          </w:tcPr>
          <w:p w14:paraId="4C661985" w14:textId="01C3E672" w:rsidR="00F065D6" w:rsidRPr="00255558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6,322,429</w:t>
            </w:r>
          </w:p>
        </w:tc>
        <w:tc>
          <w:tcPr>
            <w:tcW w:w="146" w:type="pct"/>
            <w:vAlign w:val="bottom"/>
          </w:tcPr>
          <w:p w14:paraId="03EDEE3E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9D97BB7" w14:textId="77777777" w:rsidR="00F065D6" w:rsidRPr="00255558" w:rsidRDefault="00F065D6" w:rsidP="00F065D6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5,897,081 </w:t>
            </w:r>
          </w:p>
        </w:tc>
        <w:tc>
          <w:tcPr>
            <w:tcW w:w="143" w:type="pct"/>
          </w:tcPr>
          <w:p w14:paraId="076C085B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893B9C" w14:textId="759DD106" w:rsidR="00F065D6" w:rsidRPr="00255558" w:rsidRDefault="00FE7EB3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6,322,429</w:t>
            </w:r>
          </w:p>
        </w:tc>
        <w:tc>
          <w:tcPr>
            <w:tcW w:w="137" w:type="pct"/>
            <w:vAlign w:val="bottom"/>
          </w:tcPr>
          <w:p w14:paraId="69C0C47C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</w:tcPr>
          <w:p w14:paraId="233EA9B5" w14:textId="77777777" w:rsidR="00F065D6" w:rsidRPr="00255558" w:rsidRDefault="00F065D6" w:rsidP="00F065D6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5,897,081 </w:t>
            </w:r>
          </w:p>
        </w:tc>
      </w:tr>
      <w:tr w:rsidR="00F065D6" w:rsidRPr="00255558" w14:paraId="30FA3681" w14:textId="77777777" w:rsidTr="00997E38">
        <w:trPr>
          <w:trHeight w:hRule="exact" w:val="403"/>
        </w:trPr>
        <w:tc>
          <w:tcPr>
            <w:tcW w:w="2237" w:type="pct"/>
          </w:tcPr>
          <w:p w14:paraId="69A8AC27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6E1447D" w14:textId="1F855038" w:rsidR="00F065D6" w:rsidRPr="00255558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4,943,786</w:t>
            </w:r>
          </w:p>
        </w:tc>
        <w:tc>
          <w:tcPr>
            <w:tcW w:w="146" w:type="pct"/>
            <w:vAlign w:val="bottom"/>
          </w:tcPr>
          <w:p w14:paraId="0B0D2D9B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39B3DA5" w14:textId="77777777" w:rsidR="00F065D6" w:rsidRPr="00255558" w:rsidRDefault="00F065D6" w:rsidP="00F065D6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4,157,575 </w:t>
            </w:r>
          </w:p>
        </w:tc>
        <w:tc>
          <w:tcPr>
            <w:tcW w:w="143" w:type="pct"/>
          </w:tcPr>
          <w:p w14:paraId="4598AE78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D6A0F08" w14:textId="0C249154" w:rsidR="00F065D6" w:rsidRPr="00255558" w:rsidRDefault="00FE7EB3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4,943,786</w:t>
            </w:r>
          </w:p>
        </w:tc>
        <w:tc>
          <w:tcPr>
            <w:tcW w:w="137" w:type="pct"/>
            <w:vAlign w:val="bottom"/>
          </w:tcPr>
          <w:p w14:paraId="38CF6CCA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</w:tcPr>
          <w:p w14:paraId="088D54C8" w14:textId="77777777" w:rsidR="00F065D6" w:rsidRPr="00255558" w:rsidRDefault="00F065D6" w:rsidP="00F065D6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4,157,575 </w:t>
            </w:r>
          </w:p>
        </w:tc>
      </w:tr>
      <w:tr w:rsidR="00F065D6" w:rsidRPr="00255558" w14:paraId="49CCE9B0" w14:textId="77777777" w:rsidTr="00997E38">
        <w:trPr>
          <w:trHeight w:hRule="exact" w:val="403"/>
        </w:trPr>
        <w:tc>
          <w:tcPr>
            <w:tcW w:w="2237" w:type="pct"/>
          </w:tcPr>
          <w:p w14:paraId="0A09AF09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08C9A47" w14:textId="7EA94490" w:rsidR="00F065D6" w:rsidRPr="00255558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11,266,215</w:t>
            </w:r>
          </w:p>
        </w:tc>
        <w:tc>
          <w:tcPr>
            <w:tcW w:w="146" w:type="pct"/>
            <w:vAlign w:val="bottom"/>
          </w:tcPr>
          <w:p w14:paraId="1D075D80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E9ACAD2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fldChar w:fldCharType="separate"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10,054,656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43" w:type="pct"/>
            <w:vAlign w:val="bottom"/>
          </w:tcPr>
          <w:p w14:paraId="5363B387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2EB28B2" w14:textId="5E42041C" w:rsidR="00F065D6" w:rsidRPr="00255558" w:rsidRDefault="00FE7EB3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11,266,215</w:t>
            </w:r>
          </w:p>
        </w:tc>
        <w:tc>
          <w:tcPr>
            <w:tcW w:w="137" w:type="pct"/>
            <w:vAlign w:val="bottom"/>
          </w:tcPr>
          <w:p w14:paraId="028508AA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</w:tcBorders>
          </w:tcPr>
          <w:p w14:paraId="44AA069F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fldChar w:fldCharType="separate"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10,054,656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fldChar w:fldCharType="end"/>
            </w:r>
          </w:p>
        </w:tc>
      </w:tr>
      <w:tr w:rsidR="00F065D6" w:rsidRPr="00255558" w14:paraId="5378BC2E" w14:textId="77777777" w:rsidTr="00997E38">
        <w:trPr>
          <w:trHeight w:hRule="exact" w:val="403"/>
        </w:trPr>
        <w:tc>
          <w:tcPr>
            <w:tcW w:w="2237" w:type="pct"/>
          </w:tcPr>
          <w:p w14:paraId="552DF34E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55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EDBE687" w14:textId="3EB84598" w:rsidR="00F065D6" w:rsidRPr="00255558" w:rsidRDefault="008B6AB0" w:rsidP="00F065D6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3527B82A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FD0E50B" w14:textId="77777777" w:rsidR="00F065D6" w:rsidRPr="00255558" w:rsidRDefault="00F065D6" w:rsidP="00F065D6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BEFC345" w14:textId="77777777" w:rsidR="00F065D6" w:rsidRPr="00255558" w:rsidRDefault="00F065D6" w:rsidP="00F065D6">
            <w:pPr>
              <w:tabs>
                <w:tab w:val="clear" w:pos="907"/>
                <w:tab w:val="decimal" w:pos="610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822F399" w14:textId="25A483C2" w:rsidR="00F065D6" w:rsidRPr="00255558" w:rsidRDefault="00FE7EB3" w:rsidP="00F065D6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4FE82400" w14:textId="77777777" w:rsidR="00F065D6" w:rsidRPr="00255558" w:rsidRDefault="00F065D6" w:rsidP="00F065D6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</w:tcPr>
          <w:p w14:paraId="17B9F1AA" w14:textId="77777777" w:rsidR="00F065D6" w:rsidRPr="00255558" w:rsidRDefault="00F065D6" w:rsidP="00F065D6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065D6" w:rsidRPr="008F16F0" w14:paraId="532F5F92" w14:textId="77777777" w:rsidTr="00997E38">
        <w:trPr>
          <w:trHeight w:hRule="exact" w:val="403"/>
        </w:trPr>
        <w:tc>
          <w:tcPr>
            <w:tcW w:w="2237" w:type="pct"/>
          </w:tcPr>
          <w:p w14:paraId="59D81E1B" w14:textId="77777777" w:rsidR="00F065D6" w:rsidRPr="00255558" w:rsidRDefault="00F065D6" w:rsidP="00F0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307D324" w14:textId="749BC5BC" w:rsidR="00F065D6" w:rsidRPr="00255558" w:rsidRDefault="008B6AB0" w:rsidP="00F065D6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11,266,215</w:t>
            </w:r>
          </w:p>
        </w:tc>
        <w:tc>
          <w:tcPr>
            <w:tcW w:w="146" w:type="pct"/>
            <w:vAlign w:val="bottom"/>
          </w:tcPr>
          <w:p w14:paraId="6E3BE40B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AA85D48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  <w:tc>
          <w:tcPr>
            <w:tcW w:w="143" w:type="pct"/>
          </w:tcPr>
          <w:p w14:paraId="780F3A31" w14:textId="77777777" w:rsidR="00F065D6" w:rsidRPr="00255558" w:rsidRDefault="00F065D6" w:rsidP="00F065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85BFD" w14:textId="3AE3D7E3" w:rsidR="00F065D6" w:rsidRPr="00255558" w:rsidRDefault="00FE7EB3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11,266,215</w:t>
            </w:r>
          </w:p>
        </w:tc>
        <w:tc>
          <w:tcPr>
            <w:tcW w:w="137" w:type="pct"/>
            <w:vAlign w:val="bottom"/>
          </w:tcPr>
          <w:p w14:paraId="3C2DF238" w14:textId="77777777" w:rsidR="00F065D6" w:rsidRPr="00255558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9B22B2E" w14:textId="77777777" w:rsidR="00F065D6" w:rsidRPr="006576AC" w:rsidRDefault="00F065D6" w:rsidP="00F065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</w:tr>
    </w:tbl>
    <w:p w14:paraId="5B725867" w14:textId="77777777" w:rsidR="004E6E1A" w:rsidRPr="004E6E1A" w:rsidRDefault="004E6E1A" w:rsidP="004E6E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B644A1" w14:textId="0447CFCD" w:rsidR="004E6E1A" w:rsidRPr="004E6E1A" w:rsidRDefault="004E6E1A" w:rsidP="004E6E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30"/>
          <w:szCs w:val="30"/>
        </w:rPr>
      </w:pPr>
      <w:r w:rsidRPr="004E6E1A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รายการเคลื่อนไหวของเงินให้กู้ยืม</w:t>
      </w:r>
      <w:r w:rsidR="00C46C2A">
        <w:rPr>
          <w:rFonts w:ascii="Angsana New" w:hAnsi="Angsana New" w:hint="cs"/>
          <w:spacing w:val="-2"/>
          <w:sz w:val="30"/>
          <w:szCs w:val="30"/>
          <w:cs/>
        </w:rPr>
        <w:t>ระยะยาว</w:t>
      </w:r>
      <w:r w:rsidRPr="004E6E1A">
        <w:rPr>
          <w:rFonts w:ascii="Angsana New" w:hAnsi="Angsana New"/>
          <w:spacing w:val="-2"/>
          <w:sz w:val="30"/>
          <w:szCs w:val="30"/>
          <w:cs/>
        </w:rPr>
        <w:t>แก่</w:t>
      </w:r>
      <w:r w:rsidR="001B17C0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E6E1A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4E6E1A">
        <w:rPr>
          <w:rFonts w:ascii="Angsana New" w:hAnsi="Angsana New" w:hint="cs"/>
          <w:spacing w:val="-2"/>
          <w:sz w:val="30"/>
          <w:szCs w:val="30"/>
          <w:cs/>
        </w:rPr>
        <w:t>หกเ</w:t>
      </w:r>
      <w:r w:rsidRPr="004E6E1A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Pr="004E6E1A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4E6E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E6E1A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Pr="004E6E1A">
        <w:rPr>
          <w:rFonts w:ascii="Angsana New" w:hAnsi="Angsana New"/>
          <w:spacing w:val="-2"/>
          <w:sz w:val="30"/>
          <w:szCs w:val="30"/>
        </w:rPr>
        <w:t xml:space="preserve"> </w:t>
      </w:r>
      <w:r w:rsidRPr="004E6E1A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Pr="004E6E1A">
        <w:rPr>
          <w:rFonts w:ascii="Angsana New" w:hAnsi="Angsana New" w:hint="cs"/>
          <w:spacing w:val="-2"/>
          <w:sz w:val="30"/>
          <w:szCs w:val="30"/>
          <w:cs/>
          <w:lang w:val="en-US"/>
        </w:rPr>
        <w:t>6</w:t>
      </w:r>
      <w:r w:rsidRPr="004E6E1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E6E1A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773ACD5" w14:textId="77777777" w:rsidR="004E6E1A" w:rsidRPr="004E6E1A" w:rsidRDefault="004E6E1A" w:rsidP="004E6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0"/>
        <w:gridCol w:w="180"/>
        <w:gridCol w:w="2070"/>
      </w:tblGrid>
      <w:tr w:rsidR="004E6E1A" w:rsidRPr="0054487C" w14:paraId="4B149B90" w14:textId="77777777" w:rsidTr="00EF2714">
        <w:trPr>
          <w:cantSplit/>
          <w:trHeight w:hRule="exact" w:val="389"/>
          <w:tblHeader/>
        </w:trPr>
        <w:tc>
          <w:tcPr>
            <w:tcW w:w="3870" w:type="dxa"/>
            <w:shd w:val="clear" w:color="auto" w:fill="FFFFFF"/>
          </w:tcPr>
          <w:p w14:paraId="7BBA20C5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60" w:type="dxa"/>
          </w:tcPr>
          <w:p w14:paraId="2E882B04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38E6FF43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DB79C5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4EDB3888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4E6E1A" w:rsidRPr="0054487C" w14:paraId="4A32EA8B" w14:textId="77777777" w:rsidTr="00EF2714">
        <w:trPr>
          <w:cantSplit/>
          <w:trHeight w:hRule="exact" w:val="389"/>
          <w:tblHeader/>
        </w:trPr>
        <w:tc>
          <w:tcPr>
            <w:tcW w:w="3870" w:type="dxa"/>
          </w:tcPr>
          <w:p w14:paraId="70A0BB33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3A9633" w14:textId="77777777" w:rsidR="004E6E1A" w:rsidRPr="00095A70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A11A57" w14:textId="77777777" w:rsidR="004E6E1A" w:rsidRPr="00256EF0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4E6E1A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027C4018" w14:textId="77777777" w:rsidR="004E6E1A" w:rsidRPr="00256EF0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73B38CF1" w14:textId="77777777" w:rsidR="004E6E1A" w:rsidRPr="00256EF0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4E6E1A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</w:p>
        </w:tc>
      </w:tr>
      <w:tr w:rsidR="004E6E1A" w:rsidRPr="0054487C" w14:paraId="1D5492D0" w14:textId="77777777" w:rsidTr="00EF2714">
        <w:trPr>
          <w:trHeight w:hRule="exact" w:val="360"/>
        </w:trPr>
        <w:tc>
          <w:tcPr>
            <w:tcW w:w="3870" w:type="dxa"/>
            <w:vAlign w:val="bottom"/>
          </w:tcPr>
          <w:p w14:paraId="1E5CC41E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C82C5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050" w:type="dxa"/>
            <w:gridSpan w:val="3"/>
          </w:tcPr>
          <w:p w14:paraId="1191B189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6E1A" w:rsidRPr="0054487C" w14:paraId="7EF05C2C" w14:textId="77777777" w:rsidTr="00EF2714">
        <w:trPr>
          <w:trHeight w:hRule="exact" w:val="360"/>
        </w:trPr>
        <w:tc>
          <w:tcPr>
            <w:tcW w:w="3870" w:type="dxa"/>
            <w:vAlign w:val="bottom"/>
          </w:tcPr>
          <w:p w14:paraId="5090F853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4935BEC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SOFR+3.5</w:t>
            </w:r>
          </w:p>
        </w:tc>
        <w:tc>
          <w:tcPr>
            <w:tcW w:w="1800" w:type="dxa"/>
            <w:vAlign w:val="bottom"/>
          </w:tcPr>
          <w:p w14:paraId="043A496D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F8229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2D13524" w14:textId="77777777" w:rsidR="004E6E1A" w:rsidRPr="0054487C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30F" w:rsidRPr="0054487C" w14:paraId="634C5AE4" w14:textId="77777777" w:rsidTr="00EF2714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660D09BB" w14:textId="77777777" w:rsidR="009E630F" w:rsidRPr="0054487C" w:rsidRDefault="009E630F" w:rsidP="009E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1D3B2D9E" w14:textId="77777777" w:rsidR="009E630F" w:rsidRPr="0054487C" w:rsidRDefault="009E630F" w:rsidP="009E630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0251C258" w14:textId="0370E665" w:rsidR="009E630F" w:rsidRPr="005D1E0C" w:rsidRDefault="009E630F" w:rsidP="009E630F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228">
              <w:rPr>
                <w:szCs w:val="28"/>
                <w:lang w:val="en-US"/>
              </w:rPr>
              <w:t>5,897,081</w:t>
            </w:r>
          </w:p>
        </w:tc>
        <w:tc>
          <w:tcPr>
            <w:tcW w:w="180" w:type="dxa"/>
          </w:tcPr>
          <w:p w14:paraId="15996970" w14:textId="77777777" w:rsidR="009E630F" w:rsidRDefault="009E630F" w:rsidP="009E630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396E9B66" w14:textId="3A02E205" w:rsidR="009E630F" w:rsidRPr="0054487C" w:rsidRDefault="009E630F" w:rsidP="009E630F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228">
              <w:rPr>
                <w:szCs w:val="28"/>
                <w:lang w:val="en-US"/>
              </w:rPr>
              <w:t>5,897,081</w:t>
            </w:r>
          </w:p>
        </w:tc>
      </w:tr>
      <w:tr w:rsidR="009E630F" w:rsidRPr="0054487C" w14:paraId="475BC4A0" w14:textId="77777777" w:rsidTr="00EF2714">
        <w:trPr>
          <w:cantSplit/>
          <w:trHeight w:hRule="exact" w:val="398"/>
        </w:trPr>
        <w:tc>
          <w:tcPr>
            <w:tcW w:w="3870" w:type="dxa"/>
            <w:vAlign w:val="bottom"/>
          </w:tcPr>
          <w:p w14:paraId="0347B792" w14:textId="77777777" w:rsidR="009E630F" w:rsidRPr="0054487C" w:rsidRDefault="009E630F" w:rsidP="009E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715A0E3D" w14:textId="77777777" w:rsidR="009E630F" w:rsidRPr="0054487C" w:rsidRDefault="009E630F" w:rsidP="009E630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E12ED4" w14:textId="34FB4F97" w:rsidR="009E630F" w:rsidRPr="005D1E0C" w:rsidRDefault="009E630F" w:rsidP="009E630F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228">
              <w:rPr>
                <w:rFonts w:cs="Times New Roman"/>
                <w:lang w:val="en-US"/>
              </w:rPr>
              <w:t>425,34</w:t>
            </w:r>
            <w:r>
              <w:rPr>
                <w:rFonts w:cs="Times New Roman"/>
                <w:lang w:val="en-US"/>
              </w:rPr>
              <w:t>8</w:t>
            </w:r>
          </w:p>
        </w:tc>
        <w:tc>
          <w:tcPr>
            <w:tcW w:w="180" w:type="dxa"/>
          </w:tcPr>
          <w:p w14:paraId="27CE3E61" w14:textId="77777777" w:rsidR="009E630F" w:rsidRPr="00617502" w:rsidRDefault="009E630F" w:rsidP="009E630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2E3BCE08" w14:textId="1BA5A13A" w:rsidR="009E630F" w:rsidRPr="00A95890" w:rsidRDefault="009E630F" w:rsidP="009E630F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228">
              <w:rPr>
                <w:rFonts w:cs="Times New Roman"/>
                <w:lang w:val="en-US"/>
              </w:rPr>
              <w:t>425,34</w:t>
            </w:r>
            <w:r>
              <w:rPr>
                <w:rFonts w:cs="Times New Roman"/>
                <w:lang w:val="en-US"/>
              </w:rPr>
              <w:t>8</w:t>
            </w:r>
          </w:p>
        </w:tc>
      </w:tr>
      <w:tr w:rsidR="009E630F" w:rsidRPr="00017D47" w14:paraId="63397296" w14:textId="77777777" w:rsidTr="00017D47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2692FF0D" w14:textId="77777777" w:rsidR="009E630F" w:rsidRPr="0054487C" w:rsidRDefault="009E630F" w:rsidP="009E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04F4FCA" w14:textId="77777777" w:rsidR="009E630F" w:rsidRPr="00017D47" w:rsidRDefault="009E630F" w:rsidP="009E630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B4EFD2" w14:textId="4A69724B" w:rsidR="009E630F" w:rsidRPr="00017D47" w:rsidRDefault="009E630F" w:rsidP="00017D47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b/>
                <w:bCs/>
                <w:szCs w:val="28"/>
                <w:lang w:val="en-US"/>
              </w:rPr>
            </w:pPr>
            <w:r w:rsidRPr="00017D47">
              <w:rPr>
                <w:b/>
                <w:bCs/>
                <w:szCs w:val="28"/>
                <w:lang w:val="en-US"/>
              </w:rPr>
              <w:fldChar w:fldCharType="begin"/>
            </w:r>
            <w:r w:rsidRPr="00017D47">
              <w:rPr>
                <w:b/>
                <w:bCs/>
                <w:szCs w:val="28"/>
                <w:lang w:val="en-US"/>
              </w:rPr>
              <w:instrText xml:space="preserve"> =SUM(ABOVE) </w:instrText>
            </w:r>
            <w:r w:rsidRPr="00017D47">
              <w:rPr>
                <w:b/>
                <w:bCs/>
                <w:szCs w:val="28"/>
                <w:lang w:val="en-US"/>
              </w:rPr>
              <w:fldChar w:fldCharType="separate"/>
            </w:r>
            <w:r w:rsidRPr="00017D47">
              <w:rPr>
                <w:b/>
                <w:bCs/>
                <w:szCs w:val="28"/>
                <w:lang w:val="en-US"/>
              </w:rPr>
              <w:t>6,322,429</w:t>
            </w:r>
            <w:r w:rsidRPr="00017D47">
              <w:rPr>
                <w:b/>
                <w:bCs/>
                <w:szCs w:val="28"/>
                <w:lang w:val="en-US"/>
              </w:rPr>
              <w:fldChar w:fldCharType="end"/>
            </w:r>
          </w:p>
        </w:tc>
        <w:tc>
          <w:tcPr>
            <w:tcW w:w="180" w:type="dxa"/>
          </w:tcPr>
          <w:p w14:paraId="11611373" w14:textId="77777777" w:rsidR="009E630F" w:rsidRPr="00617502" w:rsidRDefault="009E630F" w:rsidP="009E630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3D32E" w14:textId="035D4768" w:rsidR="009E630F" w:rsidRPr="00017D47" w:rsidRDefault="009E630F" w:rsidP="00017D47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b/>
                <w:bCs/>
                <w:szCs w:val="28"/>
                <w:lang w:val="en-US"/>
              </w:rPr>
            </w:pPr>
            <w:r w:rsidRPr="00017D47">
              <w:rPr>
                <w:b/>
                <w:bCs/>
                <w:szCs w:val="28"/>
                <w:lang w:val="en-US"/>
              </w:rPr>
              <w:fldChar w:fldCharType="begin"/>
            </w:r>
            <w:r w:rsidRPr="00017D47">
              <w:rPr>
                <w:b/>
                <w:bCs/>
                <w:szCs w:val="28"/>
                <w:lang w:val="en-US"/>
              </w:rPr>
              <w:instrText xml:space="preserve"> =SUM(ABOVE) </w:instrText>
            </w:r>
            <w:r w:rsidRPr="00017D47">
              <w:rPr>
                <w:b/>
                <w:bCs/>
                <w:szCs w:val="28"/>
                <w:lang w:val="en-US"/>
              </w:rPr>
              <w:fldChar w:fldCharType="separate"/>
            </w:r>
            <w:r w:rsidRPr="00017D47">
              <w:rPr>
                <w:b/>
                <w:bCs/>
                <w:szCs w:val="28"/>
                <w:lang w:val="en-US"/>
              </w:rPr>
              <w:t>6,</w:t>
            </w:r>
            <w:r w:rsidRPr="00017D47">
              <w:rPr>
                <w:rFonts w:cs="Times New Roman"/>
                <w:b/>
                <w:bCs/>
                <w:lang w:val="en-US"/>
              </w:rPr>
              <w:t>322</w:t>
            </w:r>
            <w:r w:rsidRPr="00017D47">
              <w:rPr>
                <w:b/>
                <w:bCs/>
                <w:szCs w:val="28"/>
                <w:lang w:val="en-US"/>
              </w:rPr>
              <w:t>,429</w:t>
            </w:r>
            <w:r w:rsidRPr="00017D47">
              <w:rPr>
                <w:b/>
                <w:bCs/>
                <w:szCs w:val="28"/>
                <w:lang w:val="en-US"/>
              </w:rPr>
              <w:fldChar w:fldCharType="end"/>
            </w:r>
          </w:p>
        </w:tc>
      </w:tr>
    </w:tbl>
    <w:p w14:paraId="2DEDCD65" w14:textId="77777777" w:rsidR="00053B85" w:rsidRDefault="00053B85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07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ED5A8F" w14:textId="77777777" w:rsidR="0099674B" w:rsidRDefault="007015D8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07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AB7E2A3" w14:textId="77777777" w:rsidR="007015D8" w:rsidRDefault="007015D8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07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7E5404" w14:textId="7C85C365" w:rsidR="007015D8" w:rsidRDefault="007015D8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07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A5FEC4" w14:textId="77777777" w:rsidR="002F3488" w:rsidRDefault="002F3488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07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4C1DE4" w14:textId="77777777" w:rsidR="007015D8" w:rsidRDefault="007015D8" w:rsidP="00586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07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238D98" w14:textId="77777777" w:rsidR="00605116" w:rsidRDefault="00605116" w:rsidP="00850A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60511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32FBCAEC" w14:textId="77777777" w:rsidR="00605116" w:rsidRPr="006636E2" w:rsidRDefault="00605116" w:rsidP="00850A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0A49D40" w14:textId="6FF10ECF" w:rsidR="00605116" w:rsidRDefault="00605116" w:rsidP="008E47C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="008E47CB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ฎาคม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2559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5134A">
        <w:rPr>
          <w:rFonts w:ascii="Angsana New" w:hAnsi="Angsana New"/>
          <w:spacing w:val="-4"/>
          <w:sz w:val="30"/>
          <w:szCs w:val="30"/>
        </w:rPr>
        <w:t xml:space="preserve">       </w:t>
      </w:r>
      <w:r w:rsidR="00000AD4">
        <w:rPr>
          <w:rFonts w:ascii="Angsana New" w:hAnsi="Angsana New"/>
          <w:spacing w:val="-4"/>
          <w:sz w:val="30"/>
          <w:szCs w:val="30"/>
        </w:rPr>
        <w:br/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="003F1437" w:rsidRPr="003F1437">
        <w:rPr>
          <w:rFonts w:ascii="Angsana New" w:hAnsi="Angsana New"/>
          <w:spacing w:val="-4"/>
          <w:sz w:val="30"/>
          <w:szCs w:val="30"/>
        </w:rPr>
        <w:t xml:space="preserve"> 5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3F1437">
        <w:rPr>
          <w:rFonts w:ascii="Angsana New" w:hAnsi="Angsana New"/>
          <w:sz w:val="30"/>
          <w:szCs w:val="30"/>
        </w:rPr>
        <w:t>2559</w:t>
      </w:r>
      <w:r w:rsidR="003F1437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3F1437">
        <w:rPr>
          <w:rFonts w:ascii="Angsana New" w:hAnsi="Angsana New"/>
          <w:sz w:val="30"/>
          <w:szCs w:val="30"/>
        </w:rPr>
        <w:t>2564</w:t>
      </w:r>
      <w:r w:rsidR="003F1437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="003F1437" w:rsidRPr="003F1437">
        <w:rPr>
          <w:rFonts w:ascii="Angsana New" w:hAnsi="Angsana New"/>
          <w:spacing w:val="-4"/>
          <w:sz w:val="30"/>
          <w:szCs w:val="30"/>
        </w:rPr>
        <w:t>18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2564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="003F1437" w:rsidRPr="003F1437">
        <w:rPr>
          <w:rFonts w:ascii="Angsana New" w:hAnsi="Angsana New"/>
          <w:spacing w:val="-2"/>
          <w:sz w:val="30"/>
          <w:szCs w:val="30"/>
        </w:rPr>
        <w:t>2569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</w:t>
      </w:r>
      <w:r w:rsidR="00742DD6"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ดอกเบี้ยอัตรา </w:t>
      </w:r>
      <w:r w:rsidR="003F1437"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="003F1437" w:rsidRPr="003F1437">
        <w:rPr>
          <w:rFonts w:ascii="Angsana New" w:hAnsi="Angsana New"/>
          <w:spacing w:val="-2"/>
          <w:sz w:val="30"/>
          <w:szCs w:val="30"/>
        </w:rPr>
        <w:t>3.5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 w:rsidR="003F1437"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</w:t>
      </w:r>
      <w:r w:rsidR="001C5ACF" w:rsidRPr="00BD1731">
        <w:rPr>
          <w:rFonts w:ascii="Angsana New" w:hAnsi="Angsana New" w:hint="cs"/>
          <w:sz w:val="30"/>
          <w:szCs w:val="30"/>
          <w:cs/>
        </w:rPr>
        <w:t>ทุกเดือน</w:t>
      </w:r>
      <w:r w:rsidR="001C5ACF">
        <w:rPr>
          <w:rFonts w:ascii="Angsana New" w:hAnsi="Angsana New" w:hint="cs"/>
          <w:sz w:val="30"/>
          <w:szCs w:val="30"/>
          <w:cs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>และจะถูกชำระคืนพร้อมกับเงินกู้ยืม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 w:rsidR="003F1437">
        <w:rPr>
          <w:rFonts w:ascii="Angsana New" w:hAnsi="Angsana New"/>
          <w:sz w:val="30"/>
          <w:szCs w:val="30"/>
        </w:rPr>
        <w:t>1</w:t>
      </w:r>
      <w:r w:rsidR="003F1437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3F1437">
        <w:rPr>
          <w:rFonts w:ascii="Angsana New" w:hAnsi="Angsana New"/>
          <w:sz w:val="30"/>
          <w:szCs w:val="30"/>
        </w:rPr>
        <w:t xml:space="preserve"> 2564</w:t>
      </w:r>
    </w:p>
    <w:p w14:paraId="463147BD" w14:textId="77777777" w:rsidR="009A331B" w:rsidRPr="006636E2" w:rsidRDefault="009A331B" w:rsidP="00850A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="Angsana New" w:hAnsi="Angsana New"/>
          <w:sz w:val="26"/>
          <w:szCs w:val="26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63"/>
        <w:gridCol w:w="290"/>
        <w:gridCol w:w="1080"/>
        <w:gridCol w:w="275"/>
        <w:gridCol w:w="1080"/>
        <w:gridCol w:w="254"/>
        <w:gridCol w:w="1136"/>
      </w:tblGrid>
      <w:tr w:rsidR="004A6425" w:rsidRPr="00255558" w14:paraId="4A2E0220" w14:textId="77777777" w:rsidTr="00997E38">
        <w:trPr>
          <w:trHeight w:hRule="exact" w:val="389"/>
        </w:trPr>
        <w:tc>
          <w:tcPr>
            <w:tcW w:w="2248" w:type="pct"/>
          </w:tcPr>
          <w:p w14:paraId="6B99ECEF" w14:textId="77777777" w:rsidR="004A6425" w:rsidRPr="0054487C" w:rsidRDefault="001A3DF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92" w:type="pct"/>
            <w:gridSpan w:val="3"/>
          </w:tcPr>
          <w:p w14:paraId="0B2378E0" w14:textId="77777777" w:rsidR="004A6425" w:rsidRPr="008E30E4" w:rsidRDefault="00FE214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344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</w:t>
            </w:r>
            <w:r w:rsidRPr="008E30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รเงินรวม</w:t>
            </w:r>
          </w:p>
        </w:tc>
        <w:tc>
          <w:tcPr>
            <w:tcW w:w="146" w:type="pct"/>
          </w:tcPr>
          <w:p w14:paraId="6AE0DA27" w14:textId="77777777" w:rsidR="004A6425" w:rsidRPr="008E30E4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4" w:type="pct"/>
            <w:gridSpan w:val="3"/>
          </w:tcPr>
          <w:p w14:paraId="4F1DED86" w14:textId="77777777" w:rsidR="004A6425" w:rsidRPr="00255558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30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BF3A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เฉพาะกิจการ </w:t>
            </w:r>
          </w:p>
        </w:tc>
      </w:tr>
      <w:tr w:rsidR="004E6E1A" w:rsidRPr="00255558" w14:paraId="772572D1" w14:textId="77777777" w:rsidTr="00997E38">
        <w:trPr>
          <w:trHeight w:hRule="exact" w:val="389"/>
        </w:trPr>
        <w:tc>
          <w:tcPr>
            <w:tcW w:w="2248" w:type="pct"/>
          </w:tcPr>
          <w:p w14:paraId="6214544C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0F2DD2C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401BBA99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D262B7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5C21C5DE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6B0C91E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17204ADC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CE48DEC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E6E1A" w:rsidRPr="00255558" w14:paraId="2E73CD64" w14:textId="77777777" w:rsidTr="00997E38">
        <w:trPr>
          <w:trHeight w:hRule="exact" w:val="389"/>
        </w:trPr>
        <w:tc>
          <w:tcPr>
            <w:tcW w:w="2248" w:type="pct"/>
          </w:tcPr>
          <w:p w14:paraId="72B2C531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F43E003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4" w:type="pct"/>
          </w:tcPr>
          <w:p w14:paraId="79F5ACA0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0EC78A6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ADD6253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A120B2E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5" w:type="pct"/>
          </w:tcPr>
          <w:p w14:paraId="3143B575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D9529DD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E6E1A" w:rsidRPr="00255558" w14:paraId="4FF7C2A5" w14:textId="77777777" w:rsidTr="00997E38">
        <w:trPr>
          <w:trHeight w:hRule="exact" w:val="360"/>
        </w:trPr>
        <w:tc>
          <w:tcPr>
            <w:tcW w:w="2248" w:type="pct"/>
          </w:tcPr>
          <w:p w14:paraId="2B9B4175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2" w:type="pct"/>
            <w:gridSpan w:val="7"/>
          </w:tcPr>
          <w:p w14:paraId="7E2AEDF5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55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E6E1A" w:rsidRPr="00255558" w14:paraId="1FF4D3DE" w14:textId="77777777" w:rsidTr="00997E38">
        <w:trPr>
          <w:trHeight w:hRule="exact" w:val="389"/>
        </w:trPr>
        <w:tc>
          <w:tcPr>
            <w:tcW w:w="2248" w:type="pct"/>
          </w:tcPr>
          <w:p w14:paraId="6EF30A7B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52" w:type="pct"/>
            <w:gridSpan w:val="7"/>
          </w:tcPr>
          <w:p w14:paraId="7CE60904" w14:textId="77777777" w:rsidR="004E6E1A" w:rsidRPr="00255558" w:rsidRDefault="004E6E1A" w:rsidP="004E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4E6E1A" w:rsidRPr="00255558" w14:paraId="1420FE40" w14:textId="77777777" w:rsidTr="00997E38">
        <w:trPr>
          <w:trHeight w:hRule="exact" w:val="389"/>
        </w:trPr>
        <w:tc>
          <w:tcPr>
            <w:tcW w:w="2248" w:type="pct"/>
          </w:tcPr>
          <w:p w14:paraId="0E70B767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538B666" w14:textId="118BC28A" w:rsidR="004E6E1A" w:rsidRPr="00255558" w:rsidRDefault="001207D4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7D4">
              <w:rPr>
                <w:rFonts w:ascii="Angsana New" w:hAnsi="Angsana New"/>
                <w:sz w:val="30"/>
                <w:szCs w:val="30"/>
                <w:lang w:val="en-US"/>
              </w:rPr>
              <w:t>1,721,381</w:t>
            </w:r>
          </w:p>
        </w:tc>
        <w:tc>
          <w:tcPr>
            <w:tcW w:w="154" w:type="pct"/>
            <w:vAlign w:val="bottom"/>
          </w:tcPr>
          <w:p w14:paraId="3BBA2193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EA6D8EB" w14:textId="77777777" w:rsidR="004E6E1A" w:rsidRPr="00255558" w:rsidRDefault="004E6E1A" w:rsidP="004E6E1A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46" w:type="pct"/>
          </w:tcPr>
          <w:p w14:paraId="11DCAB61" w14:textId="77777777" w:rsidR="004E6E1A" w:rsidRPr="00034488" w:rsidRDefault="004E6E1A" w:rsidP="004E6E1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9A77364" w14:textId="2EE5FDD9" w:rsidR="004E6E1A" w:rsidRPr="00255558" w:rsidRDefault="001207D4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7D4">
              <w:rPr>
                <w:rFonts w:ascii="Angsana New" w:hAnsi="Angsana New"/>
                <w:sz w:val="30"/>
                <w:szCs w:val="30"/>
                <w:lang w:val="en-US"/>
              </w:rPr>
              <w:t>1,721,381</w:t>
            </w:r>
          </w:p>
        </w:tc>
        <w:tc>
          <w:tcPr>
            <w:tcW w:w="135" w:type="pct"/>
            <w:vAlign w:val="bottom"/>
          </w:tcPr>
          <w:p w14:paraId="0802A44A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656001" w14:textId="77777777" w:rsidR="004E6E1A" w:rsidRPr="00255558" w:rsidRDefault="004E6E1A" w:rsidP="004E6E1A">
            <w:pPr>
              <w:pStyle w:val="a3"/>
              <w:tabs>
                <w:tab w:val="decimal" w:pos="92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1,959,174</w:t>
            </w:r>
          </w:p>
        </w:tc>
      </w:tr>
      <w:tr w:rsidR="004E6E1A" w:rsidRPr="00255558" w14:paraId="583DFB5A" w14:textId="77777777" w:rsidTr="00997E38">
        <w:trPr>
          <w:trHeight w:hRule="exact" w:val="389"/>
        </w:trPr>
        <w:tc>
          <w:tcPr>
            <w:tcW w:w="2248" w:type="pct"/>
          </w:tcPr>
          <w:p w14:paraId="50C6A8B4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042D7DB" w14:textId="25051FA7" w:rsidR="004E6E1A" w:rsidRPr="00255558" w:rsidRDefault="001207D4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1,721,381</w:t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54" w:type="pct"/>
            <w:vAlign w:val="bottom"/>
          </w:tcPr>
          <w:p w14:paraId="4F5FDDED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BD1A032" w14:textId="77777777" w:rsidR="004E6E1A" w:rsidRPr="00255558" w:rsidRDefault="004E6E1A" w:rsidP="004E6E1A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46" w:type="pct"/>
          </w:tcPr>
          <w:p w14:paraId="23FB6280" w14:textId="77777777" w:rsidR="004E6E1A" w:rsidRPr="00255558" w:rsidRDefault="004E6E1A" w:rsidP="004E6E1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DFE9526" w14:textId="3FD81848" w:rsidR="004E6E1A" w:rsidRPr="00255558" w:rsidRDefault="001207D4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1,721,381</w:t>
            </w:r>
            <w:r w:rsidRPr="00120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35" w:type="pct"/>
            <w:vAlign w:val="bottom"/>
          </w:tcPr>
          <w:p w14:paraId="2AACCC0A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21C7193" w14:textId="77777777" w:rsidR="004E6E1A" w:rsidRPr="00255558" w:rsidRDefault="004E6E1A" w:rsidP="004E6E1A">
            <w:pPr>
              <w:pStyle w:val="a3"/>
              <w:tabs>
                <w:tab w:val="decimal" w:pos="910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</w:tr>
      <w:tr w:rsidR="004E6E1A" w:rsidRPr="00255558" w14:paraId="537FCED4" w14:textId="77777777" w:rsidTr="00997E38">
        <w:trPr>
          <w:trHeight w:hRule="exact" w:val="331"/>
        </w:trPr>
        <w:tc>
          <w:tcPr>
            <w:tcW w:w="2248" w:type="pct"/>
          </w:tcPr>
          <w:p w14:paraId="5CE09B90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FBCC46C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77C8264B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471FAE3" w14:textId="77777777" w:rsidR="004E6E1A" w:rsidRPr="00255558" w:rsidRDefault="004E6E1A" w:rsidP="004E6E1A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3B2C92E" w14:textId="77777777" w:rsidR="004E6E1A" w:rsidRPr="00255558" w:rsidRDefault="004E6E1A" w:rsidP="004E6E1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CDCC712" w14:textId="77777777" w:rsidR="004E6E1A" w:rsidRPr="0003448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vAlign w:val="bottom"/>
          </w:tcPr>
          <w:p w14:paraId="6CCDE3D0" w14:textId="77777777" w:rsidR="004E6E1A" w:rsidRPr="008E30E4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14:paraId="31A9A085" w14:textId="77777777" w:rsidR="004E6E1A" w:rsidRPr="008E30E4" w:rsidRDefault="004E6E1A" w:rsidP="004E6E1A">
            <w:pPr>
              <w:pStyle w:val="a3"/>
              <w:tabs>
                <w:tab w:val="decimal" w:pos="9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6E1A" w:rsidRPr="00255558" w14:paraId="7B34E168" w14:textId="77777777" w:rsidTr="00997E38">
        <w:trPr>
          <w:trHeight w:hRule="exact" w:val="389"/>
        </w:trPr>
        <w:tc>
          <w:tcPr>
            <w:tcW w:w="2248" w:type="pct"/>
          </w:tcPr>
          <w:p w14:paraId="692E83EA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5" w:type="pct"/>
          </w:tcPr>
          <w:p w14:paraId="38878D3D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43421FD9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CC94A2" w14:textId="77777777" w:rsidR="004E6E1A" w:rsidRPr="00255558" w:rsidRDefault="004E6E1A" w:rsidP="004E6E1A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56EEBA8" w14:textId="77777777" w:rsidR="004E6E1A" w:rsidRPr="00255558" w:rsidRDefault="004E6E1A" w:rsidP="004E6E1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B537FF2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vAlign w:val="bottom"/>
          </w:tcPr>
          <w:p w14:paraId="0D6040C2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14:paraId="40A0FDC9" w14:textId="77777777" w:rsidR="004E6E1A" w:rsidRPr="00255558" w:rsidRDefault="004E6E1A" w:rsidP="004E6E1A">
            <w:pPr>
              <w:pStyle w:val="a3"/>
              <w:tabs>
                <w:tab w:val="decimal" w:pos="9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6E1A" w:rsidRPr="00255558" w14:paraId="01FC297D" w14:textId="77777777" w:rsidTr="00997E38">
        <w:trPr>
          <w:trHeight w:hRule="exact" w:val="389"/>
        </w:trPr>
        <w:tc>
          <w:tcPr>
            <w:tcW w:w="2248" w:type="pct"/>
          </w:tcPr>
          <w:p w14:paraId="36B8475F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696D343" w14:textId="74739AF8" w:rsidR="004E6E1A" w:rsidRPr="00255558" w:rsidRDefault="001207D4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  <w:tc>
          <w:tcPr>
            <w:tcW w:w="154" w:type="pct"/>
            <w:vAlign w:val="bottom"/>
          </w:tcPr>
          <w:p w14:paraId="7333A3AD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F1B2B18" w14:textId="77777777" w:rsidR="004E6E1A" w:rsidRPr="00255558" w:rsidRDefault="004E6E1A" w:rsidP="004E6E1A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6" w:type="pct"/>
            <w:vAlign w:val="bottom"/>
          </w:tcPr>
          <w:p w14:paraId="70510C4F" w14:textId="77777777" w:rsidR="004E6E1A" w:rsidRPr="00255558" w:rsidRDefault="004E6E1A" w:rsidP="004E6E1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5235AC" w14:textId="4B56E2CD" w:rsidR="004E6E1A" w:rsidRPr="00255558" w:rsidRDefault="001207D4" w:rsidP="009D37E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  <w:tc>
          <w:tcPr>
            <w:tcW w:w="135" w:type="pct"/>
            <w:vAlign w:val="bottom"/>
          </w:tcPr>
          <w:p w14:paraId="1CE1F4CF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3795D47" w14:textId="77777777" w:rsidR="004E6E1A" w:rsidRPr="00255558" w:rsidRDefault="004E6E1A" w:rsidP="004E6E1A">
            <w:pPr>
              <w:pStyle w:val="a3"/>
              <w:tabs>
                <w:tab w:val="decimal" w:pos="9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31,130</w:t>
            </w:r>
          </w:p>
        </w:tc>
      </w:tr>
      <w:tr w:rsidR="004E6E1A" w:rsidRPr="003C40C5" w14:paraId="32644213" w14:textId="77777777" w:rsidTr="00997E38">
        <w:trPr>
          <w:trHeight w:hRule="exact" w:val="389"/>
        </w:trPr>
        <w:tc>
          <w:tcPr>
            <w:tcW w:w="2248" w:type="pct"/>
          </w:tcPr>
          <w:p w14:paraId="41D058D5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0ECB49A" w14:textId="7DC865A2" w:rsidR="004E6E1A" w:rsidRPr="00255558" w:rsidRDefault="001207D4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489</w:t>
            </w:r>
          </w:p>
        </w:tc>
        <w:tc>
          <w:tcPr>
            <w:tcW w:w="154" w:type="pct"/>
            <w:vAlign w:val="bottom"/>
          </w:tcPr>
          <w:p w14:paraId="43D964E4" w14:textId="77777777" w:rsidR="004E6E1A" w:rsidRPr="00255558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6005CDE" w14:textId="77777777" w:rsidR="004E6E1A" w:rsidRPr="00255558" w:rsidRDefault="004E6E1A" w:rsidP="004E6E1A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6" w:type="pct"/>
            <w:vAlign w:val="bottom"/>
          </w:tcPr>
          <w:p w14:paraId="56F7628D" w14:textId="77777777" w:rsidR="004E6E1A" w:rsidRPr="00255558" w:rsidRDefault="004E6E1A" w:rsidP="004E6E1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B8C9403" w14:textId="1AC5DBFB" w:rsidR="004E6E1A" w:rsidRPr="00255558" w:rsidRDefault="001207D4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489</w:t>
            </w:r>
          </w:p>
        </w:tc>
        <w:tc>
          <w:tcPr>
            <w:tcW w:w="135" w:type="pct"/>
            <w:vAlign w:val="bottom"/>
          </w:tcPr>
          <w:p w14:paraId="0B171A4C" w14:textId="77777777" w:rsidR="004E6E1A" w:rsidRPr="00255558" w:rsidRDefault="004E6E1A" w:rsidP="004E6E1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0589BF8" w14:textId="77777777" w:rsidR="004E6E1A" w:rsidRPr="009A331B" w:rsidRDefault="004E6E1A" w:rsidP="004E6E1A">
            <w:pPr>
              <w:pStyle w:val="a3"/>
              <w:tabs>
                <w:tab w:val="decimal" w:pos="910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31,130</w:t>
            </w:r>
          </w:p>
        </w:tc>
      </w:tr>
    </w:tbl>
    <w:p w14:paraId="4B47A998" w14:textId="77777777" w:rsidR="005C5C3C" w:rsidRPr="005C5C3C" w:rsidRDefault="005C5C3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6"/>
          <w:szCs w:val="26"/>
        </w:rPr>
      </w:pPr>
    </w:p>
    <w:p w14:paraId="17420C21" w14:textId="77777777" w:rsidR="00777E5C" w:rsidRDefault="00777E5C" w:rsidP="00850A6F">
      <w:pPr>
        <w:tabs>
          <w:tab w:val="clear" w:pos="454"/>
          <w:tab w:val="left" w:pos="540"/>
        </w:tabs>
        <w:spacing w:line="240" w:lineRule="auto"/>
        <w:ind w:firstLine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5BD814A5" w14:textId="77777777" w:rsidR="00777E5C" w:rsidRPr="005C5C3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6"/>
          <w:szCs w:val="26"/>
        </w:rPr>
      </w:pPr>
    </w:p>
    <w:p w14:paraId="0B9CE2CC" w14:textId="77777777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4E6E1A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11CA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1CB57252" w14:textId="77777777" w:rsidR="00777E5C" w:rsidRPr="005C5C3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6"/>
          <w:szCs w:val="26"/>
        </w:rPr>
      </w:pPr>
    </w:p>
    <w:p w14:paraId="77EF6ED4" w14:textId="77777777" w:rsidR="00777E5C" w:rsidRPr="006758C1" w:rsidRDefault="00777E5C" w:rsidP="00850A6F">
      <w:pPr>
        <w:tabs>
          <w:tab w:val="clear" w:pos="454"/>
          <w:tab w:val="left" w:pos="540"/>
        </w:tabs>
        <w:spacing w:line="240" w:lineRule="auto"/>
        <w:ind w:firstLine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377BC050" w14:textId="77777777" w:rsidR="00777E5C" w:rsidRPr="005C5C3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6"/>
          <w:szCs w:val="26"/>
        </w:rPr>
      </w:pPr>
    </w:p>
    <w:p w14:paraId="50B1E447" w14:textId="6DA9AE10" w:rsidR="00586DA3" w:rsidRDefault="00777E5C" w:rsidP="0089046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 w:rsidR="00000AD4"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2187865D" w14:textId="77777777" w:rsidR="007455C8" w:rsidRPr="0089046E" w:rsidRDefault="007455C8" w:rsidP="0089046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8F5B5F" w14:textId="77777777" w:rsidR="00777E5C" w:rsidRPr="006636E2" w:rsidRDefault="00777E5C" w:rsidP="00850A6F">
      <w:pPr>
        <w:tabs>
          <w:tab w:val="clear" w:pos="454"/>
          <w:tab w:val="left" w:pos="540"/>
        </w:tabs>
        <w:spacing w:line="240" w:lineRule="auto"/>
        <w:ind w:firstLine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6636E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สัญญาค่าลิขสิทธิ์</w:t>
      </w:r>
    </w:p>
    <w:p w14:paraId="3DB134B6" w14:textId="77777777" w:rsidR="00777E5C" w:rsidRPr="006636E2" w:rsidRDefault="00777E5C" w:rsidP="005C5C3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24004DB" w14:textId="296967D4" w:rsidR="00777E5C" w:rsidRPr="006636E2" w:rsidRDefault="00777E5C" w:rsidP="00777E5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6E2">
        <w:rPr>
          <w:rFonts w:ascii="Angsana New" w:hAnsi="Angsana New" w:hint="cs"/>
          <w:sz w:val="30"/>
          <w:szCs w:val="30"/>
          <w:cs/>
        </w:rPr>
        <w:t>ใน</w:t>
      </w:r>
      <w:r w:rsidR="00850A6F" w:rsidRPr="006636E2">
        <w:rPr>
          <w:rFonts w:ascii="Angsana New" w:hAnsi="Angsana New" w:hint="cs"/>
          <w:sz w:val="30"/>
          <w:szCs w:val="30"/>
          <w:cs/>
        </w:rPr>
        <w:t>เดือน</w:t>
      </w:r>
      <w:r w:rsidR="00411F04" w:rsidRPr="00411F04">
        <w:rPr>
          <w:rFonts w:ascii="Angsana New" w:hAnsi="Angsana New" w:hint="cs"/>
          <w:sz w:val="30"/>
          <w:szCs w:val="30"/>
          <w:cs/>
        </w:rPr>
        <w:t>มิถุนายน</w:t>
      </w:r>
      <w:r w:rsidR="00850A6F" w:rsidRPr="00411F04">
        <w:rPr>
          <w:rFonts w:ascii="Angsana New" w:hAnsi="Angsana New" w:hint="cs"/>
          <w:sz w:val="30"/>
          <w:szCs w:val="30"/>
          <w:cs/>
        </w:rPr>
        <w:t xml:space="preserve"> </w:t>
      </w:r>
      <w:r w:rsidR="00850A6F" w:rsidRPr="00411F04">
        <w:rPr>
          <w:rFonts w:ascii="Angsana New" w:hAnsi="Angsana New"/>
          <w:sz w:val="30"/>
          <w:szCs w:val="30"/>
        </w:rPr>
        <w:t>256</w:t>
      </w:r>
      <w:r w:rsidR="00411F04" w:rsidRPr="00411F04">
        <w:rPr>
          <w:rFonts w:ascii="Angsana New" w:hAnsi="Angsana New"/>
          <w:sz w:val="30"/>
          <w:szCs w:val="30"/>
        </w:rPr>
        <w:t>5</w:t>
      </w:r>
      <w:r w:rsidR="00850A6F" w:rsidRPr="006636E2">
        <w:rPr>
          <w:rFonts w:ascii="Angsana New" w:hAnsi="Angsana New"/>
          <w:sz w:val="30"/>
          <w:szCs w:val="30"/>
        </w:rPr>
        <w:t xml:space="preserve"> </w:t>
      </w:r>
      <w:r w:rsidRPr="006636E2">
        <w:rPr>
          <w:rFonts w:ascii="Angsana New" w:hAnsi="Angsana New" w:hint="cs"/>
          <w:sz w:val="30"/>
          <w:szCs w:val="30"/>
          <w:cs/>
        </w:rPr>
        <w:t>บริษัทได้ลงนาม</w:t>
      </w:r>
      <w:r w:rsidR="00155C51" w:rsidRPr="006636E2">
        <w:rPr>
          <w:rFonts w:ascii="Angsana New" w:hAnsi="Angsana New" w:hint="cs"/>
          <w:sz w:val="30"/>
          <w:szCs w:val="30"/>
          <w:cs/>
        </w:rPr>
        <w:t>ต่ออายุ</w:t>
      </w:r>
      <w:r w:rsidRPr="006636E2">
        <w:rPr>
          <w:rFonts w:ascii="Angsana New" w:hAnsi="Angsana New" w:hint="cs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 w:rsidR="00742DD6">
        <w:rPr>
          <w:rFonts w:ascii="Angsana New" w:hAnsi="Angsana New" w:hint="cs"/>
          <w:sz w:val="30"/>
          <w:szCs w:val="30"/>
          <w:cs/>
        </w:rPr>
        <w:t>ได้ตกลงที่จะ</w:t>
      </w:r>
      <w:r w:rsidRPr="006636E2">
        <w:rPr>
          <w:rFonts w:ascii="Angsana New" w:hAnsi="Angsana New" w:hint="cs"/>
          <w:sz w:val="30"/>
          <w:szCs w:val="30"/>
          <w:cs/>
        </w:rPr>
        <w:t xml:space="preserve">จ่ายค่าลิขสิทธิ์ในอัตราร้อยละ </w:t>
      </w:r>
      <w:r w:rsidRPr="006636E2">
        <w:rPr>
          <w:rFonts w:ascii="Angsana New" w:hAnsi="Angsana New"/>
          <w:sz w:val="30"/>
          <w:szCs w:val="30"/>
        </w:rPr>
        <w:t>4.5</w:t>
      </w:r>
      <w:r w:rsidRPr="006636E2">
        <w:rPr>
          <w:rFonts w:ascii="Angsana New" w:hAnsi="Angsana New" w:hint="cs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ของยอดขายสุทธิหักด้วยต้นทุนของวัตถุดิบตามจริงและค่าใช้จ่ายในการขาย เว้นแต่กำไรก่อนภาษีเท่ากับ</w:t>
      </w:r>
      <w:r w:rsidR="00742DD6">
        <w:rPr>
          <w:rFonts w:ascii="Angsana New" w:hAnsi="Angsana New" w:hint="cs"/>
          <w:sz w:val="30"/>
          <w:szCs w:val="30"/>
          <w:cs/>
        </w:rPr>
        <w:t>หรือน้อยกว</w:t>
      </w:r>
      <w:r w:rsidR="00EC3D16">
        <w:rPr>
          <w:rFonts w:ascii="Angsana New" w:hAnsi="Angsana New" w:hint="cs"/>
          <w:sz w:val="30"/>
          <w:szCs w:val="30"/>
          <w:cs/>
        </w:rPr>
        <w:t>่</w:t>
      </w:r>
      <w:r w:rsidR="00742DD6">
        <w:rPr>
          <w:rFonts w:ascii="Angsana New" w:hAnsi="Angsana New" w:hint="cs"/>
          <w:sz w:val="30"/>
          <w:szCs w:val="30"/>
          <w:cs/>
        </w:rPr>
        <w:t>า</w:t>
      </w:r>
      <w:r w:rsidRPr="006636E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6636E2">
        <w:rPr>
          <w:rFonts w:ascii="Angsana New" w:hAnsi="Angsana New"/>
          <w:sz w:val="30"/>
          <w:szCs w:val="30"/>
        </w:rPr>
        <w:t>4</w:t>
      </w:r>
      <w:r w:rsidRPr="006636E2">
        <w:rPr>
          <w:rFonts w:ascii="Angsana New" w:hAnsi="Angsana New" w:hint="cs"/>
          <w:sz w:val="30"/>
          <w:szCs w:val="30"/>
          <w:cs/>
        </w:rPr>
        <w:t xml:space="preserve"> ของยอดขาย สัญญา</w:t>
      </w:r>
      <w:r w:rsidR="00742DD6">
        <w:rPr>
          <w:rFonts w:ascii="Angsana New" w:hAnsi="Angsana New" w:hint="cs"/>
          <w:sz w:val="30"/>
          <w:szCs w:val="30"/>
          <w:cs/>
        </w:rPr>
        <w:t>ฉบับ</w:t>
      </w:r>
      <w:r w:rsidRPr="006636E2">
        <w:rPr>
          <w:rFonts w:ascii="Angsana New" w:hAnsi="Angsana New" w:hint="cs"/>
          <w:sz w:val="30"/>
          <w:szCs w:val="30"/>
          <w:cs/>
        </w:rPr>
        <w:t xml:space="preserve">นี้มีระยะเวลา </w:t>
      </w:r>
      <w:r w:rsidRPr="006636E2">
        <w:rPr>
          <w:rFonts w:ascii="Angsana New" w:hAnsi="Angsana New"/>
          <w:sz w:val="30"/>
          <w:szCs w:val="30"/>
        </w:rPr>
        <w:t>3</w:t>
      </w:r>
      <w:r w:rsidRPr="006636E2">
        <w:rPr>
          <w:rFonts w:ascii="Angsana New" w:hAnsi="Angsana New" w:hint="cs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155C51" w:rsidRPr="006636E2">
        <w:rPr>
          <w:rFonts w:ascii="Angsana New" w:hAnsi="Angsana New" w:hint="cs"/>
          <w:sz w:val="30"/>
          <w:szCs w:val="30"/>
          <w:cs/>
        </w:rPr>
        <w:t xml:space="preserve"> </w:t>
      </w:r>
      <w:r w:rsidR="005C5C3C" w:rsidRPr="006636E2">
        <w:rPr>
          <w:rFonts w:ascii="Angsana New" w:hAnsi="Angsana New" w:hint="cs"/>
          <w:sz w:val="30"/>
          <w:szCs w:val="30"/>
          <w:cs/>
        </w:rPr>
        <w:t>ซึ่ง</w:t>
      </w:r>
      <w:r w:rsidR="00155C51" w:rsidRPr="006636E2">
        <w:rPr>
          <w:rFonts w:ascii="Angsana New" w:hAnsi="Angsana New" w:hint="cs"/>
          <w:sz w:val="30"/>
          <w:szCs w:val="30"/>
          <w:cs/>
        </w:rPr>
        <w:t>จะ</w:t>
      </w:r>
      <w:r w:rsidR="00742DD6">
        <w:rPr>
          <w:rFonts w:ascii="Angsana New" w:hAnsi="Angsana New" w:hint="cs"/>
          <w:sz w:val="30"/>
          <w:szCs w:val="30"/>
          <w:cs/>
        </w:rPr>
        <w:t>สิ้นสุด</w:t>
      </w:r>
      <w:r w:rsidR="00155C51" w:rsidRPr="006636E2">
        <w:rPr>
          <w:rFonts w:ascii="Angsana New" w:hAnsi="Angsana New" w:hint="cs"/>
          <w:sz w:val="30"/>
          <w:szCs w:val="30"/>
          <w:cs/>
        </w:rPr>
        <w:t>ในวันที่</w:t>
      </w:r>
      <w:r w:rsidR="00ED66BC" w:rsidRPr="006636E2">
        <w:rPr>
          <w:rFonts w:ascii="Angsana New" w:hAnsi="Angsana New"/>
          <w:sz w:val="30"/>
          <w:szCs w:val="30"/>
        </w:rPr>
        <w:t xml:space="preserve"> </w:t>
      </w:r>
      <w:r w:rsidR="005C5C3C" w:rsidRPr="006636E2">
        <w:rPr>
          <w:rFonts w:ascii="Angsana New" w:hAnsi="Angsana New"/>
          <w:sz w:val="30"/>
          <w:szCs w:val="30"/>
        </w:rPr>
        <w:t xml:space="preserve">31 </w:t>
      </w:r>
      <w:r w:rsidR="005C5C3C" w:rsidRPr="006636E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C5C3C" w:rsidRPr="006636E2">
        <w:rPr>
          <w:rFonts w:ascii="Angsana New" w:hAnsi="Angsana New"/>
          <w:sz w:val="30"/>
          <w:szCs w:val="30"/>
        </w:rPr>
        <w:t>25</w:t>
      </w:r>
      <w:r w:rsidR="008C0C0F" w:rsidRPr="006636E2">
        <w:rPr>
          <w:rFonts w:ascii="Angsana New" w:hAnsi="Angsana New"/>
          <w:sz w:val="30"/>
          <w:szCs w:val="30"/>
        </w:rPr>
        <w:t>68</w:t>
      </w:r>
    </w:p>
    <w:p w14:paraId="7D071E1F" w14:textId="77777777" w:rsidR="00C05170" w:rsidRPr="006636E2" w:rsidRDefault="00C05170" w:rsidP="00777E5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1B7FEE" w14:textId="77777777" w:rsidR="00C26B39" w:rsidRPr="006636E2" w:rsidRDefault="00777E5C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636E2"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C26B39" w:rsidRPr="006636E2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BD3DD4" w:rsidRPr="006636E2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</w:t>
      </w:r>
      <w:r w:rsidR="00036E8F" w:rsidRPr="006636E2">
        <w:rPr>
          <w:rFonts w:ascii="Angsana New" w:hAnsi="Angsana New" w:hint="cs"/>
          <w:sz w:val="30"/>
          <w:szCs w:val="30"/>
          <w:u w:val="none"/>
          <w:cs/>
          <w:lang w:val="en-US"/>
        </w:rPr>
        <w:t>ในบริษัทร่วม</w:t>
      </w:r>
      <w:r w:rsidRPr="006636E2">
        <w:rPr>
          <w:rFonts w:ascii="Angsana New" w:hAnsi="Angsana New" w:hint="cs"/>
          <w:sz w:val="30"/>
          <w:szCs w:val="30"/>
          <w:u w:val="none"/>
          <w:cs/>
          <w:lang w:val="en-US"/>
        </w:rPr>
        <w:t>และบริษัทย่อย</w:t>
      </w:r>
    </w:p>
    <w:p w14:paraId="5B0779E4" w14:textId="77777777" w:rsidR="004E6E1A" w:rsidRPr="00AF2801" w:rsidRDefault="004E6E1A" w:rsidP="004E6E1A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116"/>
        <w:gridCol w:w="270"/>
        <w:gridCol w:w="1089"/>
      </w:tblGrid>
      <w:tr w:rsidR="004E6E1A" w:rsidRPr="00CA3070" w14:paraId="239201FD" w14:textId="77777777" w:rsidTr="00997E38">
        <w:trPr>
          <w:cantSplit/>
          <w:trHeight w:hRule="exact" w:val="389"/>
          <w:tblHeader/>
        </w:trPr>
        <w:tc>
          <w:tcPr>
            <w:tcW w:w="3960" w:type="dxa"/>
          </w:tcPr>
          <w:p w14:paraId="48DC1504" w14:textId="77777777" w:rsidR="004E6E1A" w:rsidRPr="005A2EAA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3E1F1797" w14:textId="77777777" w:rsidR="004E6E1A" w:rsidRPr="005A2EAA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9D8CD3A" w14:textId="77777777" w:rsidR="004E6E1A" w:rsidRPr="005A2EAA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D460DF4" w14:textId="77777777" w:rsidR="004E6E1A" w:rsidRPr="005A2EAA" w:rsidRDefault="004E6E1A" w:rsidP="00EF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E6E1A" w:rsidRPr="00CA3070" w14:paraId="0950C181" w14:textId="77777777" w:rsidTr="00997E38">
        <w:trPr>
          <w:cantSplit/>
          <w:trHeight w:hRule="exact" w:val="389"/>
          <w:tblHeader/>
        </w:trPr>
        <w:tc>
          <w:tcPr>
            <w:tcW w:w="3960" w:type="dxa"/>
          </w:tcPr>
          <w:p w14:paraId="3363112A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5A2EA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7A965252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3E0FA5D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F1B541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0BC32EA5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9E133FA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F93D4F7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555DC4B9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E6E1A" w:rsidRPr="00CA3070" w14:paraId="4B174FE8" w14:textId="77777777" w:rsidTr="00997E38">
        <w:trPr>
          <w:cantSplit/>
          <w:trHeight w:hRule="exact" w:val="389"/>
          <w:tblHeader/>
        </w:trPr>
        <w:tc>
          <w:tcPr>
            <w:tcW w:w="3960" w:type="dxa"/>
          </w:tcPr>
          <w:p w14:paraId="7A1C3299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26CE1563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E6E1A" w:rsidRPr="00CA3070" w14:paraId="7387838E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5861420F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26301DEE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EF8FD31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1161073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681E8D6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0CE4A82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50D453B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925A068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E6E1A" w:rsidRPr="00CA3070" w14:paraId="2317921A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30CECD42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08A51B65" w14:textId="54785274" w:rsidR="004E6E1A" w:rsidRPr="002D4141" w:rsidRDefault="007868E4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9,207,11</w:t>
            </w:r>
            <w:r w:rsidR="0091287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4118B0EE" w14:textId="77777777" w:rsidR="004E6E1A" w:rsidRPr="00CD3652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487FFD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5762EB78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8F03D6E" w14:textId="51FC1F1A" w:rsidR="004E6E1A" w:rsidRPr="0051587C" w:rsidRDefault="007868E4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0371487B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F64DE8" w14:textId="77777777" w:rsidR="004E6E1A" w:rsidRPr="005A2EAA" w:rsidRDefault="004E6E1A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1587C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2D4141" w:rsidRPr="00CA3070" w14:paraId="2C6C02F6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5A4CBA99" w14:textId="1D4AEC63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4C9F608A" w14:textId="5E5B5181" w:rsidR="002D4141" w:rsidRPr="00777E5C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673,699</w:t>
            </w:r>
          </w:p>
        </w:tc>
        <w:tc>
          <w:tcPr>
            <w:tcW w:w="270" w:type="dxa"/>
          </w:tcPr>
          <w:p w14:paraId="1947699F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ABCA48" w14:textId="70529CE6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1,301,740</w:t>
            </w:r>
          </w:p>
        </w:tc>
        <w:tc>
          <w:tcPr>
            <w:tcW w:w="270" w:type="dxa"/>
          </w:tcPr>
          <w:p w14:paraId="507C1DF9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496AFED" w14:textId="2C5A17FF" w:rsidR="002D4141" w:rsidRPr="0051587C" w:rsidRDefault="002D4141" w:rsidP="0074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D33E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3E7E219" w14:textId="77777777" w:rsidR="002D4141" w:rsidRPr="005A2EAA" w:rsidRDefault="002D4141" w:rsidP="004E6E1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1D9D277" w14:textId="17574F9B" w:rsidR="002D4141" w:rsidRDefault="002D4141" w:rsidP="0074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4141" w:rsidRPr="00CA3070" w14:paraId="699E5B0E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46BA6824" w14:textId="0785225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</w:tcPr>
          <w:p w14:paraId="7839FF92" w14:textId="1983198E" w:rsidR="002D4141" w:rsidRPr="00777E5C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E83B7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DFF11A" w14:textId="55782E08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14251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71CA0F64" w14:textId="7E8AD3C0" w:rsidR="002D4141" w:rsidRPr="0051587C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D53CE" w14:textId="77777777" w:rsidR="002D4141" w:rsidRPr="005A2EAA" w:rsidRDefault="002D4141" w:rsidP="004E6E1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D44F601" w14:textId="2EEA6DB4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41" w:rsidRPr="00CA3070" w14:paraId="28A26841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7B1807FE" w14:textId="1B233F3B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3F7884B" w14:textId="323D8849" w:rsidR="002D4141" w:rsidRPr="00777E5C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390,579</w:t>
            </w:r>
          </w:p>
        </w:tc>
        <w:tc>
          <w:tcPr>
            <w:tcW w:w="270" w:type="dxa"/>
          </w:tcPr>
          <w:p w14:paraId="2A348A2D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5AD86" w14:textId="7DA227CA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(116,743)</w:t>
            </w:r>
          </w:p>
        </w:tc>
        <w:tc>
          <w:tcPr>
            <w:tcW w:w="270" w:type="dxa"/>
          </w:tcPr>
          <w:p w14:paraId="3AFECAF7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BBD450A" w14:textId="50DD7754" w:rsidR="002D4141" w:rsidRPr="0051587C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D33E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70E6C46" w14:textId="77777777" w:rsidR="002D4141" w:rsidRPr="005A2EAA" w:rsidRDefault="002D4141" w:rsidP="004E6E1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F5C7286" w14:textId="5B37B099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4141" w:rsidRPr="00CA3070" w14:paraId="1DCEE18E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79865CD4" w14:textId="55323AAB" w:rsidR="002D4141" w:rsidRP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414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2A41B57" w14:textId="6F93CBD2" w:rsidR="002D4141" w:rsidRPr="00777E5C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(25,491)</w:t>
            </w:r>
          </w:p>
        </w:tc>
        <w:tc>
          <w:tcPr>
            <w:tcW w:w="270" w:type="dxa"/>
          </w:tcPr>
          <w:p w14:paraId="5CB9A8DA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8FA1A3" w14:textId="3FE15262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7638E060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7F04ADDE" w14:textId="36FF6938" w:rsidR="002D4141" w:rsidRPr="0051587C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D33E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18F2C89" w14:textId="77777777" w:rsidR="002D4141" w:rsidRPr="005A2EAA" w:rsidRDefault="002D4141" w:rsidP="004E6E1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CAC6C99" w14:textId="2DF7004B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4141" w:rsidRPr="00CA3070" w14:paraId="4E5B7564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6F23E38D" w14:textId="6485D199" w:rsidR="002D4141" w:rsidRP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4141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</w:t>
            </w:r>
            <w:r w:rsidRPr="002D41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ของอัตราแลกเปลี่ยนจากการ</w:t>
            </w:r>
          </w:p>
        </w:tc>
        <w:tc>
          <w:tcPr>
            <w:tcW w:w="1080" w:type="dxa"/>
          </w:tcPr>
          <w:p w14:paraId="4EDD853E" w14:textId="77777777" w:rsidR="002D4141" w:rsidRPr="007868E4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34D8074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45AF50" w14:textId="77777777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393B6" w14:textId="77777777" w:rsidR="002D4141" w:rsidRPr="005A2EAA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268C81" w14:textId="77777777" w:rsidR="002D4141" w:rsidRPr="002D33E9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3E8ED1C" w14:textId="77777777" w:rsidR="002D4141" w:rsidRPr="005A2EAA" w:rsidRDefault="002D4141" w:rsidP="004E6E1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9DD0026" w14:textId="77777777" w:rsidR="002D4141" w:rsidRDefault="002D4141" w:rsidP="004E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141" w:rsidRPr="00CA3070" w14:paraId="18CA1987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24AFD25D" w14:textId="2369133C" w:rsidR="002D4141" w:rsidRPr="002D4141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1080" w:type="dxa"/>
          </w:tcPr>
          <w:p w14:paraId="08260218" w14:textId="4787B921" w:rsidR="002D4141" w:rsidRPr="00777E5C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236,18</w:t>
            </w:r>
            <w:r w:rsidR="0091287E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352B110F" w14:textId="77777777" w:rsidR="002D4141" w:rsidRPr="005A2EAA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3A4B15" w14:textId="1D53F885" w:rsidR="002D4141" w:rsidRPr="00C66EA1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(125,963)</w:t>
            </w:r>
          </w:p>
        </w:tc>
        <w:tc>
          <w:tcPr>
            <w:tcW w:w="270" w:type="dxa"/>
          </w:tcPr>
          <w:p w14:paraId="675F4E47" w14:textId="77777777" w:rsidR="002D4141" w:rsidRPr="005A2EAA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4AD7FA" w14:textId="5D83B4CD" w:rsidR="002D4141" w:rsidRPr="0051587C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D33E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84C7806" w14:textId="77777777" w:rsidR="002D4141" w:rsidRPr="005A2EAA" w:rsidRDefault="002D4141" w:rsidP="002D4141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8A54EBB" w14:textId="682132FF" w:rsidR="002D4141" w:rsidRPr="005A2EAA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4141" w:rsidRPr="00CA3070" w14:paraId="441A0720" w14:textId="77777777" w:rsidTr="00997E38">
        <w:trPr>
          <w:cantSplit/>
          <w:trHeight w:hRule="exact" w:val="389"/>
        </w:trPr>
        <w:tc>
          <w:tcPr>
            <w:tcW w:w="3960" w:type="dxa"/>
          </w:tcPr>
          <w:p w14:paraId="1C420F5C" w14:textId="2689E384" w:rsidR="002D4141" w:rsidRPr="005A2EAA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A24E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54028E" w14:textId="361FBF73" w:rsidR="002D4141" w:rsidRPr="00777E5C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68E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10,482,083</w:t>
            </w:r>
          </w:p>
        </w:tc>
        <w:tc>
          <w:tcPr>
            <w:tcW w:w="270" w:type="dxa"/>
          </w:tcPr>
          <w:p w14:paraId="0AF2DC07" w14:textId="77777777" w:rsidR="002D4141" w:rsidRPr="005A2EAA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EFB53D" w14:textId="5B8D7DAA" w:rsidR="002D4141" w:rsidRPr="00C66EA1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8,808,223</w:t>
            </w:r>
          </w:p>
        </w:tc>
        <w:tc>
          <w:tcPr>
            <w:tcW w:w="270" w:type="dxa"/>
          </w:tcPr>
          <w:p w14:paraId="04089D96" w14:textId="77777777" w:rsidR="002D4141" w:rsidRPr="005A2EAA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9922E5A" w14:textId="4573EC37" w:rsidR="002D4141" w:rsidRPr="002D4141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D33E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580908A3" w14:textId="77777777" w:rsidR="002D4141" w:rsidRPr="002D4141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D9D3C2A" w14:textId="45B0A341" w:rsidR="002D4141" w:rsidRPr="002D4141" w:rsidRDefault="002D4141" w:rsidP="002D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D5A1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14E2AD87" w14:textId="77777777" w:rsidR="00952F3E" w:rsidRPr="006636E2" w:rsidRDefault="00952F3E" w:rsidP="005C6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trike/>
          <w:sz w:val="16"/>
          <w:szCs w:val="16"/>
        </w:rPr>
      </w:pPr>
    </w:p>
    <w:p w14:paraId="5727E02B" w14:textId="77777777" w:rsidR="00D77CE8" w:rsidRPr="006636E2" w:rsidRDefault="00D77CE8" w:rsidP="00D7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i/>
          <w:iCs/>
          <w:sz w:val="30"/>
          <w:szCs w:val="30"/>
        </w:rPr>
      </w:pPr>
      <w:r w:rsidRPr="006636E2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2FCFC071" w14:textId="77777777" w:rsidR="00D77CE8" w:rsidRPr="006636E2" w:rsidRDefault="00D77CE8" w:rsidP="00D7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16"/>
          <w:szCs w:val="16"/>
        </w:rPr>
      </w:pPr>
    </w:p>
    <w:p w14:paraId="5242EE15" w14:textId="52AD30C4" w:rsidR="00AF2801" w:rsidRDefault="00D77CE8" w:rsidP="00912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636E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636E2">
        <w:rPr>
          <w:rFonts w:ascii="Angsana New" w:hAnsi="Angsana New"/>
          <w:sz w:val="30"/>
          <w:szCs w:val="30"/>
        </w:rPr>
        <w:t>30</w:t>
      </w:r>
      <w:r w:rsidRPr="006636E2">
        <w:rPr>
          <w:rFonts w:ascii="Angsana New" w:hAnsi="Angsana New" w:hint="cs"/>
          <w:sz w:val="30"/>
          <w:szCs w:val="30"/>
          <w:cs/>
        </w:rPr>
        <w:t xml:space="preserve"> </w:t>
      </w:r>
      <w:r w:rsidR="004E6E1A">
        <w:rPr>
          <w:rFonts w:ascii="Angsana New" w:hAnsi="Angsana New" w:hint="cs"/>
          <w:sz w:val="30"/>
          <w:szCs w:val="30"/>
          <w:cs/>
        </w:rPr>
        <w:t>กันยายน</w:t>
      </w:r>
      <w:r w:rsidR="00A16204" w:rsidRPr="006636E2">
        <w:rPr>
          <w:rFonts w:ascii="Angsana New" w:hAnsi="Angsana New" w:hint="cs"/>
          <w:sz w:val="30"/>
          <w:szCs w:val="30"/>
          <w:cs/>
        </w:rPr>
        <w:t xml:space="preserve"> </w:t>
      </w:r>
      <w:r w:rsidR="00A16204" w:rsidRPr="006636E2">
        <w:rPr>
          <w:rFonts w:ascii="Angsana New" w:hAnsi="Angsana New"/>
          <w:sz w:val="30"/>
          <w:szCs w:val="30"/>
        </w:rPr>
        <w:t>256</w:t>
      </w:r>
      <w:r w:rsidR="00011CA0" w:rsidRPr="006636E2">
        <w:rPr>
          <w:rFonts w:ascii="Angsana New" w:hAnsi="Angsana New"/>
          <w:sz w:val="30"/>
          <w:szCs w:val="30"/>
        </w:rPr>
        <w:t>6</w:t>
      </w:r>
      <w:r w:rsidRPr="006636E2">
        <w:rPr>
          <w:rFonts w:ascii="Angsana New" w:hAnsi="Angsana New" w:hint="cs"/>
          <w:sz w:val="30"/>
          <w:szCs w:val="30"/>
          <w:cs/>
        </w:rPr>
        <w:t xml:space="preserve"> </w:t>
      </w:r>
      <w:r w:rsidR="008169B3" w:rsidRPr="006636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169B3" w:rsidRPr="006636E2">
        <w:rPr>
          <w:rFonts w:ascii="Angsana New" w:hAnsi="Angsana New"/>
          <w:sz w:val="30"/>
          <w:szCs w:val="30"/>
        </w:rPr>
        <w:t xml:space="preserve">31 </w:t>
      </w:r>
      <w:r w:rsidR="008169B3" w:rsidRPr="006636E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169B3" w:rsidRPr="006636E2">
        <w:rPr>
          <w:rFonts w:ascii="Angsana New" w:hAnsi="Angsana New"/>
          <w:sz w:val="30"/>
          <w:szCs w:val="30"/>
        </w:rPr>
        <w:t>256</w:t>
      </w:r>
      <w:r w:rsidR="00011CA0" w:rsidRPr="006636E2">
        <w:rPr>
          <w:rFonts w:ascii="Angsana New" w:hAnsi="Angsana New"/>
          <w:sz w:val="30"/>
          <w:szCs w:val="30"/>
        </w:rPr>
        <w:t>6</w:t>
      </w:r>
      <w:r w:rsidR="008169B3" w:rsidRPr="006636E2">
        <w:rPr>
          <w:rFonts w:ascii="Angsana New" w:hAnsi="Angsana New" w:hint="cs"/>
          <w:sz w:val="30"/>
          <w:szCs w:val="30"/>
          <w:cs/>
        </w:rPr>
        <w:t xml:space="preserve"> </w:t>
      </w:r>
      <w:r w:rsidRPr="006636E2">
        <w:rPr>
          <w:rFonts w:ascii="Angsana New" w:hAnsi="Angsana New"/>
          <w:sz w:val="30"/>
          <w:szCs w:val="30"/>
          <w:lang w:val="en-GB" w:bidi="ar-SA"/>
        </w:rPr>
        <w:t>Birla Carbon Mexico, S.A. DE C.V.</w:t>
      </w:r>
      <w:r w:rsidR="00A16204" w:rsidRPr="006636E2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="00BF4271" w:rsidRPr="006636E2">
        <w:rPr>
          <w:rFonts w:ascii="Angsana New" w:hAnsi="Angsana New" w:hint="cs"/>
          <w:sz w:val="30"/>
          <w:szCs w:val="30"/>
          <w:cs/>
          <w:lang w:val="en-GB"/>
        </w:rPr>
        <w:t>ซึ่งเป็น</w:t>
      </w:r>
      <w:r w:rsidR="00BF4271" w:rsidRPr="006636E2">
        <w:rPr>
          <w:rFonts w:ascii="Angsana New" w:hAnsi="Angsana New" w:hint="cs"/>
          <w:sz w:val="30"/>
          <w:szCs w:val="30"/>
          <w:cs/>
        </w:rPr>
        <w:t>บริษัทย่อย</w:t>
      </w:r>
      <w:r w:rsidR="008169B3" w:rsidRPr="006636E2">
        <w:rPr>
          <w:rFonts w:ascii="Angsana New" w:hAnsi="Angsana New" w:hint="cs"/>
          <w:sz w:val="30"/>
          <w:szCs w:val="30"/>
          <w:cs/>
          <w:lang w:val="en-GB"/>
        </w:rPr>
        <w:t>อยู่</w:t>
      </w:r>
      <w:r w:rsidR="00255558" w:rsidRPr="006636E2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="008169B3" w:rsidRPr="006636E2">
        <w:rPr>
          <w:rFonts w:ascii="Angsana New" w:hAnsi="Angsana New" w:hint="cs"/>
          <w:sz w:val="30"/>
          <w:szCs w:val="30"/>
          <w:cs/>
          <w:lang w:val="en-GB"/>
        </w:rPr>
        <w:t>ระหว่างการดำเนินการ</w:t>
      </w:r>
      <w:r w:rsidR="00255558" w:rsidRPr="006636E2">
        <w:rPr>
          <w:rFonts w:ascii="Angsana New" w:hAnsi="Angsana New" w:hint="cs"/>
          <w:sz w:val="30"/>
          <w:szCs w:val="30"/>
          <w:cs/>
        </w:rPr>
        <w:t>เลิกกิจการ</w:t>
      </w:r>
    </w:p>
    <w:p w14:paraId="5934B3E8" w14:textId="77777777" w:rsidR="0091287E" w:rsidRPr="0091287E" w:rsidRDefault="0091287E" w:rsidP="0091287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0AED75C" w14:textId="37C59B88" w:rsidR="00AF2801" w:rsidRPr="002F3488" w:rsidRDefault="00AF2801" w:rsidP="002F348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4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4E6E1A">
        <w:rPr>
          <w:rFonts w:ascii="Angsana New" w:hAnsi="Angsana New" w:hint="cs"/>
          <w:sz w:val="30"/>
          <w:szCs w:val="30"/>
          <w:u w:val="none"/>
          <w:cs/>
        </w:rPr>
        <w:t>ที่ดิน อาคารและอุปกรณ์</w:t>
      </w: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19"/>
        <w:gridCol w:w="2250"/>
      </w:tblGrid>
      <w:tr w:rsidR="00AF2801" w:rsidRPr="006636E2" w14:paraId="61E7E7BB" w14:textId="77777777" w:rsidTr="00997E38">
        <w:trPr>
          <w:cantSplit/>
          <w:tblHeader/>
        </w:trPr>
        <w:tc>
          <w:tcPr>
            <w:tcW w:w="6919" w:type="dxa"/>
            <w:vAlign w:val="bottom"/>
          </w:tcPr>
          <w:p w14:paraId="1E88A35D" w14:textId="77777777" w:rsidR="00AF2801" w:rsidRPr="006636E2" w:rsidRDefault="00AF2801" w:rsidP="00997E38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2250" w:type="dxa"/>
          </w:tcPr>
          <w:p w14:paraId="7AEFF070" w14:textId="77777777" w:rsidR="00AF2801" w:rsidRPr="006636E2" w:rsidRDefault="00AF2801" w:rsidP="00696E0D">
            <w:pPr>
              <w:pStyle w:val="acctmergecolhdg"/>
              <w:spacing w:line="38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36E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6636E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  <w:t>งบการเงินเฉพาะกิจการ</w:t>
            </w:r>
            <w:r w:rsidRPr="006636E2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AF2801" w:rsidRPr="006636E2" w14:paraId="375C4D67" w14:textId="77777777" w:rsidTr="00997E38">
        <w:trPr>
          <w:cantSplit/>
        </w:trPr>
        <w:tc>
          <w:tcPr>
            <w:tcW w:w="6919" w:type="dxa"/>
          </w:tcPr>
          <w:p w14:paraId="18B1D245" w14:textId="77777777" w:rsidR="00AF2801" w:rsidRPr="006636E2" w:rsidRDefault="00AF2801" w:rsidP="00696E0D">
            <w:pPr>
              <w:spacing w:line="380" w:lineRule="atLeas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8DC52AA" w14:textId="77777777" w:rsidR="00AF2801" w:rsidRPr="006636E2" w:rsidRDefault="00AF2801" w:rsidP="00696E0D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636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F2801" w:rsidRPr="006636E2" w:rsidDel="00977C08" w14:paraId="19AAA2D9" w14:textId="77777777" w:rsidTr="00997E38">
        <w:trPr>
          <w:cantSplit/>
        </w:trPr>
        <w:tc>
          <w:tcPr>
            <w:tcW w:w="6919" w:type="dxa"/>
          </w:tcPr>
          <w:p w14:paraId="6B1235D1" w14:textId="77777777" w:rsidR="00AF2801" w:rsidRPr="006636E2" w:rsidRDefault="00AF2801" w:rsidP="00696E0D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636E2"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Pr="006636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36E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636E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  <w:shd w:val="clear" w:color="auto" w:fill="auto"/>
          </w:tcPr>
          <w:p w14:paraId="34A7851E" w14:textId="17DFA797" w:rsidR="00AF2801" w:rsidRPr="000B6658" w:rsidDel="00977C08" w:rsidRDefault="00AF2801" w:rsidP="00696E0D">
            <w:pPr>
              <w:pStyle w:val="acctfourfigures"/>
              <w:tabs>
                <w:tab w:val="clear" w:pos="765"/>
                <w:tab w:val="decimal" w:pos="136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893,60</w:t>
            </w:r>
            <w:r w:rsidR="00727E9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F2801" w:rsidRPr="006636E2" w:rsidDel="00977C08" w14:paraId="3E7861A3" w14:textId="77777777" w:rsidTr="00997E38">
        <w:trPr>
          <w:cantSplit/>
        </w:trPr>
        <w:tc>
          <w:tcPr>
            <w:tcW w:w="6919" w:type="dxa"/>
          </w:tcPr>
          <w:p w14:paraId="4236153B" w14:textId="77777777" w:rsidR="00AF2801" w:rsidRPr="006636E2" w:rsidRDefault="00AF2801" w:rsidP="00696E0D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636E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การจำหน่ายและการโอนออก </w:t>
            </w:r>
            <w:r w:rsidRPr="006636E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636E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250" w:type="dxa"/>
            <w:shd w:val="clear" w:color="auto" w:fill="auto"/>
          </w:tcPr>
          <w:p w14:paraId="2FD94D54" w14:textId="77777777" w:rsidR="00AF2801" w:rsidRPr="006636E2" w:rsidRDefault="00AF2801" w:rsidP="00696E0D">
            <w:pPr>
              <w:pStyle w:val="acctfourfigures"/>
              <w:tabs>
                <w:tab w:val="clear" w:pos="765"/>
                <w:tab w:val="decimal" w:pos="136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(13,150)</w:t>
            </w:r>
          </w:p>
        </w:tc>
      </w:tr>
    </w:tbl>
    <w:p w14:paraId="01BD17B4" w14:textId="208B03F6" w:rsidR="00B96FE1" w:rsidRPr="004E6E1A" w:rsidRDefault="00AF2801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5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="00420897" w:rsidRPr="004E6E1A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3A598E" w:rsidRPr="004E6E1A">
        <w:rPr>
          <w:rFonts w:ascii="Angsana New" w:hAnsi="Angsana New" w:hint="cs"/>
          <w:sz w:val="30"/>
          <w:szCs w:val="30"/>
          <w:u w:val="none"/>
          <w:cs/>
        </w:rPr>
        <w:t>และการจำแนกรายได้</w:t>
      </w:r>
    </w:p>
    <w:p w14:paraId="4E430E29" w14:textId="77777777" w:rsidR="007070D6" w:rsidRPr="004E6E1A" w:rsidRDefault="007070D6" w:rsidP="00827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D831675" w14:textId="77777777" w:rsidR="000367CC" w:rsidRPr="004E6E1A" w:rsidRDefault="000D6926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</w:rPr>
      </w:pPr>
      <w:r w:rsidRPr="004E6E1A">
        <w:rPr>
          <w:rFonts w:ascii="Angsana New" w:hAnsi="Angsana New" w:hint="cs"/>
          <w:sz w:val="30"/>
          <w:szCs w:val="30"/>
          <w:cs/>
        </w:rPr>
        <w:t>ข้อมูล</w:t>
      </w:r>
      <w:r w:rsidR="0095134A" w:rsidRPr="004E6E1A">
        <w:rPr>
          <w:rFonts w:ascii="Angsana New" w:hAnsi="Angsana New" w:hint="cs"/>
          <w:sz w:val="30"/>
          <w:szCs w:val="30"/>
          <w:cs/>
        </w:rPr>
        <w:t>เกี่ยวกับ</w:t>
      </w:r>
      <w:r w:rsidRPr="004E6E1A">
        <w:rPr>
          <w:rFonts w:ascii="Angsana New" w:hAnsi="Angsana New" w:hint="cs"/>
          <w:sz w:val="30"/>
          <w:szCs w:val="30"/>
          <w:cs/>
        </w:rPr>
        <w:t>ผลการดำเนิน</w:t>
      </w:r>
      <w:r w:rsidR="002A756C" w:rsidRPr="004E6E1A">
        <w:rPr>
          <w:rFonts w:ascii="Angsana New" w:hAnsi="Angsana New" w:hint="cs"/>
          <w:sz w:val="30"/>
          <w:szCs w:val="30"/>
          <w:cs/>
        </w:rPr>
        <w:t>งาน</w:t>
      </w:r>
      <w:r w:rsidRPr="004E6E1A">
        <w:rPr>
          <w:rFonts w:ascii="Angsana New" w:hAnsi="Angsana New" w:hint="cs"/>
          <w:sz w:val="30"/>
          <w:szCs w:val="30"/>
          <w:cs/>
        </w:rPr>
        <w:t>ภายในของบริษัทสอบทานโดย</w:t>
      </w:r>
      <w:r w:rsidR="0095134A" w:rsidRPr="004E6E1A">
        <w:rPr>
          <w:rFonts w:ascii="Angsana New" w:hAnsi="Angsana New" w:hint="cs"/>
          <w:sz w:val="30"/>
          <w:szCs w:val="30"/>
          <w:cs/>
        </w:rPr>
        <w:t>ผู้บริหาร</w:t>
      </w:r>
      <w:r w:rsidR="002A756C" w:rsidRPr="004E6E1A">
        <w:rPr>
          <w:rFonts w:ascii="Angsana New" w:hAnsi="Angsana New" w:hint="cs"/>
          <w:sz w:val="30"/>
          <w:szCs w:val="30"/>
          <w:cs/>
        </w:rPr>
        <w:t>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</w:t>
      </w:r>
      <w:r w:rsidR="0095134A" w:rsidRPr="004E6E1A">
        <w:rPr>
          <w:rFonts w:ascii="Angsana New" w:hAnsi="Angsana New" w:hint="cs"/>
          <w:sz w:val="30"/>
          <w:szCs w:val="30"/>
          <w:cs/>
        </w:rPr>
        <w:t>ผู้บริหาร</w:t>
      </w:r>
      <w:r w:rsidRPr="004E6E1A">
        <w:rPr>
          <w:rFonts w:ascii="Angsana New" w:hAnsi="Angsana New" w:hint="cs"/>
          <w:sz w:val="30"/>
          <w:szCs w:val="30"/>
          <w:cs/>
        </w:rPr>
        <w:t>ไม่ได้สอบทานข้อมูลผลการดำเนิน</w:t>
      </w:r>
      <w:r w:rsidR="002A756C" w:rsidRPr="004E6E1A">
        <w:rPr>
          <w:rFonts w:ascii="Angsana New" w:hAnsi="Angsana New" w:hint="cs"/>
          <w:sz w:val="30"/>
          <w:szCs w:val="30"/>
          <w:cs/>
        </w:rPr>
        <w:t>งาน</w:t>
      </w:r>
      <w:r w:rsidRPr="004E6E1A">
        <w:rPr>
          <w:rFonts w:ascii="Angsana New" w:hAnsi="Angsana New" w:hint="cs"/>
          <w:sz w:val="30"/>
          <w:szCs w:val="30"/>
          <w:cs/>
        </w:rPr>
        <w:t>แยกจากกัน ดังนั้น บริษัทจึงกำหนดให้ภาพรวมของบริษัทมีส่วนงานดำเนินงานที่รายงานเพียงส่วน</w:t>
      </w:r>
      <w:r w:rsidR="002A756C" w:rsidRPr="004E6E1A">
        <w:rPr>
          <w:rFonts w:ascii="Angsana New" w:hAnsi="Angsana New" w:hint="cs"/>
          <w:sz w:val="30"/>
          <w:szCs w:val="30"/>
          <w:cs/>
        </w:rPr>
        <w:t>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</w:p>
    <w:p w14:paraId="29017600" w14:textId="77777777" w:rsidR="007F0D76" w:rsidRPr="004E6E1A" w:rsidRDefault="007F0D76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38189C44" w14:textId="77777777" w:rsidR="007070D6" w:rsidRPr="004E6E1A" w:rsidRDefault="007F0D76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="0095134A"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="0095134A"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</w:t>
      </w:r>
      <w:r w:rsidR="0095134A" w:rsidRPr="004E6E1A">
        <w:rPr>
          <w:rFonts w:ascii="Angsana New" w:hAnsi="Angsana New" w:hint="cs"/>
          <w:sz w:val="30"/>
          <w:szCs w:val="30"/>
          <w:cs/>
        </w:rPr>
        <w:t>บริหาร</w:t>
      </w:r>
    </w:p>
    <w:p w14:paraId="232FB45F" w14:textId="77777777" w:rsidR="00850A6F" w:rsidRPr="004E6E1A" w:rsidRDefault="00850A6F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82767EA" w14:textId="45F75A49" w:rsidR="00850A6F" w:rsidRPr="004E6E1A" w:rsidRDefault="00850A6F" w:rsidP="00F1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 w:hint="cs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จังหวะเวลาของการรับรู้รายได้คือ การรับรู้</w:t>
      </w:r>
      <w:r w:rsidR="00F134B6" w:rsidRPr="004E6E1A">
        <w:rPr>
          <w:rFonts w:ascii="Angsana New" w:hAnsi="Angsana New"/>
          <w:sz w:val="30"/>
          <w:szCs w:val="30"/>
        </w:rPr>
        <w:t xml:space="preserve"> </w:t>
      </w:r>
      <w:r w:rsidR="00F134B6" w:rsidRPr="004E6E1A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 w:hint="cs"/>
          <w:sz w:val="30"/>
          <w:szCs w:val="30"/>
          <w:cs/>
        </w:rPr>
        <w:t>ณ เวลาใด เวลาหนึ่ง</w:t>
      </w:r>
    </w:p>
    <w:p w14:paraId="1ACA802F" w14:textId="77777777" w:rsidR="00850A6F" w:rsidRPr="004E6E1A" w:rsidRDefault="00850A6F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65A44E6F" w14:textId="77777777" w:rsidR="00850A6F" w:rsidRPr="004E6E1A" w:rsidRDefault="00850A6F" w:rsidP="0085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 w:hint="cs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6B61DD7A" w14:textId="77777777" w:rsidR="004E6E1A" w:rsidRPr="004E6E1A" w:rsidRDefault="004E6E1A" w:rsidP="004E6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47A7367" w14:textId="1023AF0A" w:rsidR="004E6E1A" w:rsidRDefault="004E6E1A"/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350"/>
      </w:tblGrid>
      <w:tr w:rsidR="004E6E1A" w:rsidRPr="00986083" w14:paraId="48253B99" w14:textId="77777777" w:rsidTr="00EF2714">
        <w:trPr>
          <w:cantSplit/>
          <w:trHeight w:val="740"/>
          <w:tblHeader/>
        </w:trPr>
        <w:tc>
          <w:tcPr>
            <w:tcW w:w="6030" w:type="dxa"/>
            <w:vAlign w:val="bottom"/>
          </w:tcPr>
          <w:p w14:paraId="08AA076B" w14:textId="77777777" w:rsidR="004E6E1A" w:rsidRPr="00D92428" w:rsidRDefault="004E6E1A" w:rsidP="00EF2714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DEB54E8" w14:textId="77777777" w:rsidR="004E6E1A" w:rsidRPr="00D92428" w:rsidRDefault="004E6E1A" w:rsidP="00EF2714">
            <w:pPr>
              <w:pStyle w:val="acctmergecolhdg"/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4E6E1A" w:rsidRPr="00537CB0" w14:paraId="2B51E323" w14:textId="77777777" w:rsidTr="00EF2714">
        <w:trPr>
          <w:cantSplit/>
        </w:trPr>
        <w:tc>
          <w:tcPr>
            <w:tcW w:w="6030" w:type="dxa"/>
          </w:tcPr>
          <w:p w14:paraId="576C2509" w14:textId="77777777" w:rsidR="004E6E1A" w:rsidRPr="00D92428" w:rsidRDefault="004E6E1A" w:rsidP="005079A6">
            <w:pPr>
              <w:tabs>
                <w:tab w:val="left" w:pos="100"/>
              </w:tabs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6AD5BCE8" w14:textId="77777777" w:rsidR="004E6E1A" w:rsidRPr="006F1CF3" w:rsidRDefault="004E6E1A" w:rsidP="00EF2714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24BD0D0A" w14:textId="77777777" w:rsidR="004E6E1A" w:rsidRPr="00D92428" w:rsidRDefault="004E6E1A" w:rsidP="00EF2714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A9FCBF" w14:textId="77777777" w:rsidR="004E6E1A" w:rsidRPr="00D92428" w:rsidRDefault="004E6E1A" w:rsidP="00EF2714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4E6E1A" w:rsidRPr="00986083" w14:paraId="6D08199F" w14:textId="77777777" w:rsidTr="00EF2714">
        <w:trPr>
          <w:cantSplit/>
        </w:trPr>
        <w:tc>
          <w:tcPr>
            <w:tcW w:w="6030" w:type="dxa"/>
          </w:tcPr>
          <w:p w14:paraId="7F836E95" w14:textId="77777777" w:rsidR="004E6E1A" w:rsidRPr="00D92428" w:rsidRDefault="004E6E1A" w:rsidP="00EF2714">
            <w:pPr>
              <w:spacing w:line="38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0364529" w14:textId="77777777" w:rsidR="004E6E1A" w:rsidRPr="00D92428" w:rsidRDefault="004E6E1A" w:rsidP="00EF2714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924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6E1A" w:rsidRPr="000D2B20" w:rsidDel="00977C08" w14:paraId="7416A729" w14:textId="77777777" w:rsidTr="00EF2714">
        <w:trPr>
          <w:cantSplit/>
        </w:trPr>
        <w:tc>
          <w:tcPr>
            <w:tcW w:w="6030" w:type="dxa"/>
          </w:tcPr>
          <w:p w14:paraId="6ACBDFF8" w14:textId="77777777" w:rsidR="004E6E1A" w:rsidRPr="00D92428" w:rsidRDefault="004E6E1A" w:rsidP="00EF2714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40" w:type="dxa"/>
          </w:tcPr>
          <w:p w14:paraId="2A5C2CFF" w14:textId="77777777" w:rsidR="004E6E1A" w:rsidRPr="00D92428" w:rsidDel="00977C08" w:rsidRDefault="004E6E1A" w:rsidP="00EF2714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70EE0" w14:textId="77777777" w:rsidR="004E6E1A" w:rsidRPr="00D92428" w:rsidDel="00977C08" w:rsidRDefault="004E6E1A" w:rsidP="00EF2714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4271DB" w14:textId="77777777" w:rsidR="004E6E1A" w:rsidRPr="00D92428" w:rsidDel="00977C08" w:rsidRDefault="004E6E1A" w:rsidP="00EF2714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603" w14:paraId="354376F4" w14:textId="77777777" w:rsidTr="00EF2714">
        <w:trPr>
          <w:cantSplit/>
        </w:trPr>
        <w:tc>
          <w:tcPr>
            <w:tcW w:w="6030" w:type="dxa"/>
          </w:tcPr>
          <w:p w14:paraId="2417D079" w14:textId="77777777" w:rsidR="003F0603" w:rsidRPr="00D92428" w:rsidRDefault="003F0603" w:rsidP="003F0603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40A5801C" w14:textId="255BC819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4,750,954 </w:t>
            </w:r>
          </w:p>
        </w:tc>
        <w:tc>
          <w:tcPr>
            <w:tcW w:w="270" w:type="dxa"/>
          </w:tcPr>
          <w:p w14:paraId="283076F5" w14:textId="77777777" w:rsidR="003F0603" w:rsidRPr="00D92428" w:rsidRDefault="003F0603" w:rsidP="003F060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50651A" w14:textId="5E1E2DA4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5,028,167 </w:t>
            </w:r>
          </w:p>
        </w:tc>
      </w:tr>
      <w:tr w:rsidR="003F0603" w14:paraId="4547AF53" w14:textId="77777777" w:rsidTr="00EF2714">
        <w:trPr>
          <w:cantSplit/>
        </w:trPr>
        <w:tc>
          <w:tcPr>
            <w:tcW w:w="6030" w:type="dxa"/>
          </w:tcPr>
          <w:p w14:paraId="6BA7276A" w14:textId="36296050" w:rsidR="003F0603" w:rsidRPr="00C276E4" w:rsidRDefault="003F0603" w:rsidP="003F0603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276E4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40" w:type="dxa"/>
          </w:tcPr>
          <w:p w14:paraId="06A0077F" w14:textId="353D7DE4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470,526 </w:t>
            </w:r>
          </w:p>
        </w:tc>
        <w:tc>
          <w:tcPr>
            <w:tcW w:w="270" w:type="dxa"/>
          </w:tcPr>
          <w:p w14:paraId="444C3B86" w14:textId="77777777" w:rsidR="003F0603" w:rsidRPr="00D92428" w:rsidRDefault="003F0603" w:rsidP="003F060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9459D9" w14:textId="496E3EC5" w:rsidR="003F0603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189,430 </w:t>
            </w:r>
          </w:p>
        </w:tc>
      </w:tr>
      <w:tr w:rsidR="003F0603" w14:paraId="17161608" w14:textId="77777777" w:rsidTr="00EF2714">
        <w:trPr>
          <w:cantSplit/>
        </w:trPr>
        <w:tc>
          <w:tcPr>
            <w:tcW w:w="6030" w:type="dxa"/>
          </w:tcPr>
          <w:p w14:paraId="3777CB16" w14:textId="7094D41E" w:rsidR="003F0603" w:rsidRPr="00C276E4" w:rsidRDefault="003F0603" w:rsidP="003F0603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40" w:type="dxa"/>
          </w:tcPr>
          <w:p w14:paraId="09B6D0FB" w14:textId="6B7FC97F" w:rsidR="003F0603" w:rsidRPr="003F0603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406,652 </w:t>
            </w:r>
          </w:p>
        </w:tc>
        <w:tc>
          <w:tcPr>
            <w:tcW w:w="270" w:type="dxa"/>
          </w:tcPr>
          <w:p w14:paraId="457BD352" w14:textId="77777777" w:rsidR="003F0603" w:rsidRPr="00D92428" w:rsidRDefault="003F0603" w:rsidP="003F060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66DC16" w14:textId="129BE530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684,707 </w:t>
            </w:r>
          </w:p>
        </w:tc>
      </w:tr>
      <w:tr w:rsidR="003F0603" w14:paraId="7C078607" w14:textId="77777777" w:rsidTr="00EF2714">
        <w:trPr>
          <w:cantSplit/>
        </w:trPr>
        <w:tc>
          <w:tcPr>
            <w:tcW w:w="6030" w:type="dxa"/>
          </w:tcPr>
          <w:p w14:paraId="4557E2CF" w14:textId="5F5FE2DA" w:rsidR="003F0603" w:rsidRPr="00C276E4" w:rsidRDefault="003F0603" w:rsidP="003F0603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57A4F7FD" w14:textId="6C281A0A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289,280 </w:t>
            </w:r>
          </w:p>
        </w:tc>
        <w:tc>
          <w:tcPr>
            <w:tcW w:w="270" w:type="dxa"/>
          </w:tcPr>
          <w:p w14:paraId="6ECA881D" w14:textId="77777777" w:rsidR="003F0603" w:rsidRPr="00D92428" w:rsidRDefault="003F0603" w:rsidP="003F060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D4AD41" w14:textId="749FA4D7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263,172 </w:t>
            </w:r>
          </w:p>
        </w:tc>
      </w:tr>
      <w:tr w:rsidR="003F0603" w14:paraId="06AA6CC4" w14:textId="77777777" w:rsidTr="00EF2714">
        <w:trPr>
          <w:cantSplit/>
        </w:trPr>
        <w:tc>
          <w:tcPr>
            <w:tcW w:w="6030" w:type="dxa"/>
            <w:shd w:val="clear" w:color="auto" w:fill="auto"/>
          </w:tcPr>
          <w:p w14:paraId="47ADBEA4" w14:textId="53584422" w:rsidR="003F0603" w:rsidRPr="00C276E4" w:rsidRDefault="003F0603" w:rsidP="003F0603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276E4">
              <w:rPr>
                <w:rFonts w:ascii="Angsana New" w:hAnsi="Angsana New" w:hint="cs"/>
                <w:sz w:val="30"/>
                <w:szCs w:val="30"/>
                <w:cs/>
              </w:rPr>
              <w:t>อินโดนิเซีย</w:t>
            </w:r>
          </w:p>
        </w:tc>
        <w:tc>
          <w:tcPr>
            <w:tcW w:w="1440" w:type="dxa"/>
            <w:shd w:val="clear" w:color="auto" w:fill="auto"/>
          </w:tcPr>
          <w:p w14:paraId="6F777C68" w14:textId="0261176C" w:rsidR="003F0603" w:rsidRPr="003D5A1C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196,354 </w:t>
            </w:r>
          </w:p>
        </w:tc>
        <w:tc>
          <w:tcPr>
            <w:tcW w:w="270" w:type="dxa"/>
            <w:shd w:val="clear" w:color="auto" w:fill="auto"/>
          </w:tcPr>
          <w:p w14:paraId="55EC9206" w14:textId="77777777" w:rsidR="003F0603" w:rsidRPr="003D5A1C" w:rsidRDefault="003F0603" w:rsidP="003F060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AACDEA" w14:textId="79FFBE6C" w:rsidR="003F0603" w:rsidRPr="003D5A1C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229,180 </w:t>
            </w:r>
          </w:p>
        </w:tc>
      </w:tr>
      <w:tr w:rsidR="003F0603" w14:paraId="55B68981" w14:textId="77777777" w:rsidTr="00EF2714">
        <w:trPr>
          <w:cantSplit/>
        </w:trPr>
        <w:tc>
          <w:tcPr>
            <w:tcW w:w="6030" w:type="dxa"/>
            <w:shd w:val="clear" w:color="auto" w:fill="auto"/>
          </w:tcPr>
          <w:p w14:paraId="531B5E43" w14:textId="60D9ADA6" w:rsidR="003F0603" w:rsidRPr="00C276E4" w:rsidRDefault="003F0603" w:rsidP="003F0603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276E4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  <w:shd w:val="clear" w:color="auto" w:fill="auto"/>
          </w:tcPr>
          <w:p w14:paraId="5BFC1FFB" w14:textId="73AA5DD0" w:rsidR="003F0603" w:rsidRPr="003D5A1C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129,024 </w:t>
            </w:r>
          </w:p>
        </w:tc>
        <w:tc>
          <w:tcPr>
            <w:tcW w:w="270" w:type="dxa"/>
            <w:shd w:val="clear" w:color="auto" w:fill="auto"/>
          </w:tcPr>
          <w:p w14:paraId="7263D2BF" w14:textId="77777777" w:rsidR="003F0603" w:rsidRPr="003D5A1C" w:rsidRDefault="003F0603" w:rsidP="003F060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98DF2C" w14:textId="215722F5" w:rsidR="003F0603" w:rsidRPr="003D5A1C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247,060 </w:t>
            </w:r>
          </w:p>
        </w:tc>
      </w:tr>
      <w:tr w:rsidR="003F0603" w14:paraId="445C20E5" w14:textId="77777777" w:rsidTr="00EF2714">
        <w:trPr>
          <w:cantSplit/>
        </w:trPr>
        <w:tc>
          <w:tcPr>
            <w:tcW w:w="6030" w:type="dxa"/>
          </w:tcPr>
          <w:p w14:paraId="56C5F0B4" w14:textId="77777777" w:rsidR="003F0603" w:rsidRPr="00D92428" w:rsidRDefault="003F0603" w:rsidP="003F0603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B0173D" w14:textId="03B04D32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135,376 </w:t>
            </w:r>
          </w:p>
        </w:tc>
        <w:tc>
          <w:tcPr>
            <w:tcW w:w="270" w:type="dxa"/>
          </w:tcPr>
          <w:p w14:paraId="38783D94" w14:textId="77777777" w:rsidR="003F0603" w:rsidRPr="00D92428" w:rsidRDefault="003F0603" w:rsidP="003F060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DF1601" w14:textId="31FC0CBA" w:rsidR="003F0603" w:rsidRPr="00D92428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202,800 </w:t>
            </w:r>
          </w:p>
        </w:tc>
      </w:tr>
      <w:tr w:rsidR="004E6E1A" w:rsidRPr="001735D2" w14:paraId="2EC12B91" w14:textId="77777777" w:rsidTr="00EF2714">
        <w:trPr>
          <w:cantSplit/>
        </w:trPr>
        <w:tc>
          <w:tcPr>
            <w:tcW w:w="6030" w:type="dxa"/>
          </w:tcPr>
          <w:p w14:paraId="1D66C6D6" w14:textId="77777777" w:rsidR="004E6E1A" w:rsidRPr="00D92428" w:rsidRDefault="004E6E1A" w:rsidP="004E6E1A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E6CAD3" w14:textId="510E97A1" w:rsidR="004E6E1A" w:rsidRPr="00D92428" w:rsidRDefault="003F0603" w:rsidP="004E6E1A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 w:bidi="th-TH"/>
              </w:rPr>
              <w:t>6,378,166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270" w:type="dxa"/>
          </w:tcPr>
          <w:p w14:paraId="52FFB447" w14:textId="77777777" w:rsidR="004E6E1A" w:rsidRPr="00D92428" w:rsidRDefault="004E6E1A" w:rsidP="004E6E1A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3E767" w14:textId="3ADE13DA" w:rsidR="004E6E1A" w:rsidRPr="003F0603" w:rsidRDefault="003F0603" w:rsidP="003F0603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03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 w:rsidRPr="003F0603"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 w:rsidRPr="003F0603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 w:rsidRPr="003F0603">
              <w:rPr>
                <w:rFonts w:ascii="Angsana New" w:hAnsi="Angsana New"/>
                <w:b/>
                <w:bCs/>
                <w:sz w:val="30"/>
                <w:szCs w:val="30"/>
              </w:rPr>
              <w:t>6,844,516</w:t>
            </w:r>
            <w:r w:rsidRPr="003F0603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55E2E61A" w14:textId="1253C444" w:rsidR="0091287E" w:rsidRDefault="0091287E" w:rsidP="0091287E">
      <w:pPr>
        <w:rPr>
          <w:lang w:eastAsia="x-none"/>
        </w:rPr>
      </w:pPr>
    </w:p>
    <w:p w14:paraId="329D1508" w14:textId="4F3CB3D0" w:rsidR="0091287E" w:rsidRDefault="0091287E" w:rsidP="0091287E">
      <w:pPr>
        <w:rPr>
          <w:lang w:eastAsia="x-none"/>
        </w:rPr>
      </w:pPr>
    </w:p>
    <w:p w14:paraId="66CB1F95" w14:textId="19877BFC" w:rsidR="0091287E" w:rsidRDefault="0091287E" w:rsidP="0091287E">
      <w:pPr>
        <w:rPr>
          <w:lang w:eastAsia="x-none"/>
        </w:rPr>
      </w:pPr>
    </w:p>
    <w:p w14:paraId="7DAC38C0" w14:textId="77777777" w:rsidR="0091287E" w:rsidRDefault="0091287E" w:rsidP="0091287E">
      <w:pPr>
        <w:rPr>
          <w:lang w:eastAsia="x-none"/>
        </w:rPr>
      </w:pPr>
    </w:p>
    <w:p w14:paraId="7CF9B2F8" w14:textId="77777777" w:rsidR="0091287E" w:rsidRPr="0091287E" w:rsidRDefault="0091287E" w:rsidP="0091287E">
      <w:pPr>
        <w:rPr>
          <w:lang w:eastAsia="x-none"/>
        </w:rPr>
      </w:pPr>
    </w:p>
    <w:p w14:paraId="7E715360" w14:textId="4462C85E" w:rsidR="00E36BC3" w:rsidRPr="00AF2801" w:rsidRDefault="00AF2801" w:rsidP="004E6E1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="00E36BC3" w:rsidRPr="004E6E1A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</w:p>
    <w:p w14:paraId="5C98795E" w14:textId="77777777" w:rsidR="00E36BC3" w:rsidRPr="004E6E1A" w:rsidRDefault="00E36BC3" w:rsidP="004E6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8"/>
        <w:gridCol w:w="1233"/>
        <w:gridCol w:w="236"/>
        <w:gridCol w:w="1221"/>
        <w:gridCol w:w="239"/>
        <w:gridCol w:w="1211"/>
        <w:gridCol w:w="236"/>
        <w:gridCol w:w="1273"/>
      </w:tblGrid>
      <w:tr w:rsidR="00E36BC3" w:rsidRPr="00BB3056" w14:paraId="787E3CE2" w14:textId="77777777" w:rsidTr="00727E9B">
        <w:tc>
          <w:tcPr>
            <w:tcW w:w="3798" w:type="dxa"/>
            <w:vAlign w:val="center"/>
          </w:tcPr>
          <w:p w14:paraId="6074EFC7" w14:textId="032DD04F" w:rsidR="00E36BC3" w:rsidRPr="00E36BC3" w:rsidRDefault="002A756C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7E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90" w:type="dxa"/>
            <w:gridSpan w:val="3"/>
            <w:vAlign w:val="center"/>
          </w:tcPr>
          <w:p w14:paraId="011F7CF7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3009B0C6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0" w:type="dxa"/>
            <w:gridSpan w:val="3"/>
            <w:vAlign w:val="center"/>
          </w:tcPr>
          <w:p w14:paraId="7ECF79BD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BC3" w:rsidRPr="00BB3056" w14:paraId="717182BD" w14:textId="77777777" w:rsidTr="00727E9B">
        <w:tc>
          <w:tcPr>
            <w:tcW w:w="3798" w:type="dxa"/>
            <w:vAlign w:val="center"/>
          </w:tcPr>
          <w:p w14:paraId="1DF29E05" w14:textId="77777777" w:rsidR="00E36BC3" w:rsidRPr="002B372C" w:rsidRDefault="002A756C" w:rsidP="00DE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36BC3"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36BC3"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36BC3"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E6E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</w:tcPr>
          <w:p w14:paraId="7FA4D94A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230E3EA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58A487E9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3AFED1E2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5CC69594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9653DBC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4BFE2F83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E36BC3" w:rsidRPr="00BB3056" w14:paraId="4ED9D3DC" w14:textId="77777777" w:rsidTr="00997E38">
        <w:tc>
          <w:tcPr>
            <w:tcW w:w="3798" w:type="dxa"/>
          </w:tcPr>
          <w:p w14:paraId="2AB177CF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9" w:type="dxa"/>
            <w:gridSpan w:val="7"/>
          </w:tcPr>
          <w:p w14:paraId="754E1072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36BC3" w:rsidRPr="00BB3056" w14:paraId="13F2BB6A" w14:textId="77777777" w:rsidTr="00997E38">
        <w:tc>
          <w:tcPr>
            <w:tcW w:w="3798" w:type="dxa"/>
          </w:tcPr>
          <w:p w14:paraId="15A16EE0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649" w:type="dxa"/>
            <w:gridSpan w:val="7"/>
          </w:tcPr>
          <w:p w14:paraId="6D273395" w14:textId="77777777" w:rsidR="00E36BC3" w:rsidRPr="00E36BC3" w:rsidRDefault="00E36BC3" w:rsidP="00FE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36BC3" w:rsidRPr="00BB3056" w14:paraId="63EF8873" w14:textId="77777777" w:rsidTr="00727E9B">
        <w:tc>
          <w:tcPr>
            <w:tcW w:w="3798" w:type="dxa"/>
            <w:vAlign w:val="bottom"/>
          </w:tcPr>
          <w:p w14:paraId="620C94B7" w14:textId="77777777" w:rsidR="00E36BC3" w:rsidRPr="00E36BC3" w:rsidRDefault="00E36BC3" w:rsidP="00FE6D1A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17B22E10" w14:textId="7095DDC6" w:rsidR="00E36BC3" w:rsidRPr="00E36BC3" w:rsidRDefault="00727E9B" w:rsidP="00FE6D1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1,216,256</w:t>
            </w:r>
          </w:p>
        </w:tc>
        <w:tc>
          <w:tcPr>
            <w:tcW w:w="236" w:type="dxa"/>
            <w:vAlign w:val="bottom"/>
          </w:tcPr>
          <w:p w14:paraId="299DDFC6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89E7F1B" w14:textId="2CCF4044" w:rsidR="00E36BC3" w:rsidRPr="00E36BC3" w:rsidRDefault="00727E9B" w:rsidP="00DC13A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1,912,234</w:t>
            </w:r>
          </w:p>
        </w:tc>
        <w:tc>
          <w:tcPr>
            <w:tcW w:w="239" w:type="dxa"/>
            <w:vAlign w:val="bottom"/>
          </w:tcPr>
          <w:p w14:paraId="637EEFEB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17C704A8" w14:textId="10662114" w:rsidR="00E36BC3" w:rsidRPr="00E36BC3" w:rsidRDefault="00727E9B" w:rsidP="00DC13A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871,659</w:t>
            </w:r>
          </w:p>
        </w:tc>
        <w:tc>
          <w:tcPr>
            <w:tcW w:w="236" w:type="dxa"/>
            <w:vAlign w:val="bottom"/>
          </w:tcPr>
          <w:p w14:paraId="490A654A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2EDCB3EE" w14:textId="4C0A9584" w:rsidR="00E36BC3" w:rsidRPr="00E36BC3" w:rsidRDefault="00727E9B" w:rsidP="00DC13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1,358,128</w:t>
            </w:r>
          </w:p>
        </w:tc>
      </w:tr>
      <w:tr w:rsidR="00E36BC3" w:rsidRPr="00BB3056" w14:paraId="784E775C" w14:textId="77777777" w:rsidTr="00727E9B">
        <w:tc>
          <w:tcPr>
            <w:tcW w:w="3798" w:type="dxa"/>
            <w:vAlign w:val="center"/>
          </w:tcPr>
          <w:p w14:paraId="77529F8E" w14:textId="77777777" w:rsidR="00E36BC3" w:rsidRPr="00E36BC3" w:rsidRDefault="00E36BC3" w:rsidP="00FE6D1A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7C00D7D" w14:textId="39CBC3AC" w:rsidR="00E36BC3" w:rsidRPr="00E36BC3" w:rsidRDefault="00C276E4" w:rsidP="00FE6D1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</w:t>
            </w:r>
            <w:r w:rsidR="00727E9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DD23479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433EB68" w14:textId="333A55EB" w:rsidR="00E36BC3" w:rsidRPr="00E36BC3" w:rsidRDefault="00C276E4" w:rsidP="00DC13A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9" w:type="dxa"/>
          </w:tcPr>
          <w:p w14:paraId="36DAF2BD" w14:textId="77777777" w:rsidR="00E36BC3" w:rsidRPr="00E36BC3" w:rsidRDefault="00E36BC3" w:rsidP="00FE6D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089EFD1A" w14:textId="39D3A20B" w:rsidR="00E36BC3" w:rsidRPr="00E36BC3" w:rsidRDefault="00C276E4" w:rsidP="00DC13A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6" w:type="dxa"/>
          </w:tcPr>
          <w:p w14:paraId="56608A03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09B7E70" w14:textId="14FB7631" w:rsidR="00E36BC3" w:rsidRPr="00E36BC3" w:rsidRDefault="00C276E4" w:rsidP="00DC13A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E36BC3" w:rsidRPr="00BB3056" w14:paraId="501509C5" w14:textId="77777777" w:rsidTr="00727E9B">
        <w:tc>
          <w:tcPr>
            <w:tcW w:w="3798" w:type="dxa"/>
            <w:vAlign w:val="center"/>
          </w:tcPr>
          <w:p w14:paraId="7545FB1B" w14:textId="77777777" w:rsidR="00E36BC3" w:rsidRPr="00E36BC3" w:rsidRDefault="00E36BC3" w:rsidP="00FE6D1A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18BF3039" w14:textId="77777777" w:rsidR="00E36BC3" w:rsidRPr="00E36BC3" w:rsidRDefault="00E36BC3" w:rsidP="00FE6D1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9C675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012F68D9" w14:textId="77777777" w:rsidR="00E36BC3" w:rsidRPr="00E36BC3" w:rsidRDefault="00E36BC3" w:rsidP="00FE6D1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2D60781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37EA9BF5" w14:textId="77777777" w:rsidR="00E36BC3" w:rsidRPr="00E36BC3" w:rsidRDefault="00E36BC3" w:rsidP="00DC13A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DDEE8" w14:textId="77777777" w:rsidR="00E36BC3" w:rsidRPr="00E36BC3" w:rsidRDefault="00E36BC3" w:rsidP="00FE6D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80D44CC" w14:textId="77777777" w:rsidR="00E36BC3" w:rsidRPr="00E36BC3" w:rsidRDefault="00E36BC3" w:rsidP="00FE6D1A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E9B" w:rsidRPr="00DC13A4" w14:paraId="4DF3C99B" w14:textId="77777777" w:rsidTr="00727E9B">
        <w:tc>
          <w:tcPr>
            <w:tcW w:w="3798" w:type="dxa"/>
            <w:vAlign w:val="center"/>
          </w:tcPr>
          <w:p w14:paraId="5224A53B" w14:textId="77777777" w:rsidR="00727E9B" w:rsidRPr="00E36BC3" w:rsidRDefault="00727E9B" w:rsidP="00727E9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2E39A07" w14:textId="7C8675A8" w:rsidR="00727E9B" w:rsidRPr="00DC13A4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4.05</w:t>
            </w:r>
          </w:p>
        </w:tc>
        <w:tc>
          <w:tcPr>
            <w:tcW w:w="236" w:type="dxa"/>
          </w:tcPr>
          <w:p w14:paraId="5098F754" w14:textId="77777777" w:rsidR="00727E9B" w:rsidRPr="00727E9B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175523DD" w14:textId="70A92066" w:rsidR="00727E9B" w:rsidRPr="00DC13A4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6.37</w:t>
            </w:r>
          </w:p>
        </w:tc>
        <w:tc>
          <w:tcPr>
            <w:tcW w:w="239" w:type="dxa"/>
          </w:tcPr>
          <w:p w14:paraId="384DA0AA" w14:textId="77777777" w:rsidR="00727E9B" w:rsidRPr="00727E9B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15196942" w14:textId="7A4D0B01" w:rsidR="00727E9B" w:rsidRPr="00DC13A4" w:rsidRDefault="00DA34B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2.91</w:t>
            </w:r>
          </w:p>
        </w:tc>
        <w:tc>
          <w:tcPr>
            <w:tcW w:w="236" w:type="dxa"/>
          </w:tcPr>
          <w:p w14:paraId="0AE7D81B" w14:textId="77777777" w:rsidR="00727E9B" w:rsidRPr="00727E9B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7B5A3017" w14:textId="3E2640CA" w:rsidR="00727E9B" w:rsidRPr="00DC13A4" w:rsidRDefault="00DA34B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4.53</w:t>
            </w:r>
          </w:p>
        </w:tc>
      </w:tr>
      <w:tr w:rsidR="00727E9B" w:rsidRPr="00BB3056" w14:paraId="4BFA3C32" w14:textId="77777777" w:rsidTr="00727E9B">
        <w:tc>
          <w:tcPr>
            <w:tcW w:w="3798" w:type="dxa"/>
            <w:vAlign w:val="center"/>
          </w:tcPr>
          <w:p w14:paraId="5A290437" w14:textId="77777777" w:rsidR="00727E9B" w:rsidRPr="002B372C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729393C2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center"/>
          </w:tcPr>
          <w:p w14:paraId="22987B41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0" w:type="dxa"/>
            <w:gridSpan w:val="3"/>
            <w:vAlign w:val="center"/>
          </w:tcPr>
          <w:p w14:paraId="4EBD372B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727E9B" w:rsidRPr="00BB3056" w14:paraId="033D016B" w14:textId="77777777" w:rsidTr="00727E9B">
        <w:tc>
          <w:tcPr>
            <w:tcW w:w="3798" w:type="dxa"/>
            <w:vAlign w:val="center"/>
          </w:tcPr>
          <w:p w14:paraId="40A14770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90" w:type="dxa"/>
            <w:gridSpan w:val="3"/>
            <w:vAlign w:val="center"/>
          </w:tcPr>
          <w:p w14:paraId="063E7D1E" w14:textId="3342CD28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6528AD1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0" w:type="dxa"/>
            <w:gridSpan w:val="3"/>
            <w:vAlign w:val="center"/>
          </w:tcPr>
          <w:p w14:paraId="47A44021" w14:textId="76A1ABA5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27E9B" w:rsidRPr="00BB3056" w14:paraId="1BC70FD5" w14:textId="77777777" w:rsidTr="00727E9B">
        <w:tc>
          <w:tcPr>
            <w:tcW w:w="3798" w:type="dxa"/>
            <w:vAlign w:val="center"/>
          </w:tcPr>
          <w:p w14:paraId="566C07AA" w14:textId="77777777" w:rsidR="00727E9B" w:rsidRPr="002B372C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</w:tcPr>
          <w:p w14:paraId="096EDB88" w14:textId="6D2B2E11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E8A18E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38ACAC9" w14:textId="2433AAC6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E9240C8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4BCC2899" w14:textId="3F3D0D4A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E5DCE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5DA19B13" w14:textId="24C546E2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27E9B" w:rsidRPr="00BB3056" w14:paraId="1E119A6F" w14:textId="77777777" w:rsidTr="001F2543">
        <w:tc>
          <w:tcPr>
            <w:tcW w:w="3798" w:type="dxa"/>
          </w:tcPr>
          <w:p w14:paraId="3EB70F62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9" w:type="dxa"/>
            <w:gridSpan w:val="7"/>
          </w:tcPr>
          <w:p w14:paraId="0FD5F480" w14:textId="2C932E99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27E9B" w:rsidRPr="00BB3056" w14:paraId="469FB0D7" w14:textId="77777777" w:rsidTr="001F2543">
        <w:tc>
          <w:tcPr>
            <w:tcW w:w="3798" w:type="dxa"/>
          </w:tcPr>
          <w:p w14:paraId="245E5630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649" w:type="dxa"/>
            <w:gridSpan w:val="7"/>
          </w:tcPr>
          <w:p w14:paraId="521D3C50" w14:textId="77777777" w:rsidR="00727E9B" w:rsidRPr="00E36BC3" w:rsidRDefault="00727E9B" w:rsidP="00727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27E9B" w:rsidRPr="00BB3056" w14:paraId="2502E6A9" w14:textId="77777777" w:rsidTr="00727E9B">
        <w:tc>
          <w:tcPr>
            <w:tcW w:w="3798" w:type="dxa"/>
            <w:vAlign w:val="bottom"/>
          </w:tcPr>
          <w:p w14:paraId="774FF188" w14:textId="77777777" w:rsidR="00727E9B" w:rsidRPr="00E36BC3" w:rsidRDefault="00727E9B" w:rsidP="00727E9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0F1EEE8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 w:bidi="th-TH"/>
              </w:rPr>
              <w:t>2,471,844</w:t>
            </w:r>
          </w:p>
        </w:tc>
        <w:tc>
          <w:tcPr>
            <w:tcW w:w="236" w:type="dxa"/>
            <w:vAlign w:val="bottom"/>
          </w:tcPr>
          <w:p w14:paraId="6C6727E6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4C7298CB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3,700,723</w:t>
            </w:r>
          </w:p>
        </w:tc>
        <w:tc>
          <w:tcPr>
            <w:tcW w:w="239" w:type="dxa"/>
            <w:vAlign w:val="bottom"/>
          </w:tcPr>
          <w:p w14:paraId="635C6F7F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C2E4D7A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1,823,636</w:t>
            </w:r>
          </w:p>
        </w:tc>
        <w:tc>
          <w:tcPr>
            <w:tcW w:w="236" w:type="dxa"/>
            <w:vAlign w:val="bottom"/>
          </w:tcPr>
          <w:p w14:paraId="475F2234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27AFF97D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2,424,474</w:t>
            </w:r>
          </w:p>
        </w:tc>
      </w:tr>
      <w:tr w:rsidR="00727E9B" w:rsidRPr="00BB3056" w14:paraId="252BB366" w14:textId="77777777" w:rsidTr="00727E9B">
        <w:tc>
          <w:tcPr>
            <w:tcW w:w="3798" w:type="dxa"/>
            <w:vAlign w:val="center"/>
          </w:tcPr>
          <w:p w14:paraId="7B57A859" w14:textId="77777777" w:rsidR="00727E9B" w:rsidRPr="00E36BC3" w:rsidRDefault="00727E9B" w:rsidP="00727E9B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CE25F0E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6" w:type="dxa"/>
          </w:tcPr>
          <w:p w14:paraId="43659EB0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C85907E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9" w:type="dxa"/>
          </w:tcPr>
          <w:p w14:paraId="1B05015A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A11896D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6" w:type="dxa"/>
          </w:tcPr>
          <w:p w14:paraId="7DD1E91E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78E931E2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727E9B" w:rsidRPr="00BB3056" w14:paraId="301872E8" w14:textId="77777777" w:rsidTr="00727E9B">
        <w:tc>
          <w:tcPr>
            <w:tcW w:w="3798" w:type="dxa"/>
            <w:vAlign w:val="center"/>
          </w:tcPr>
          <w:p w14:paraId="188E131E" w14:textId="77777777" w:rsidR="00727E9B" w:rsidRPr="00E36BC3" w:rsidRDefault="00727E9B" w:rsidP="00727E9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1D802F2E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9EC3E9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3ACEB76F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5FE57B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24F37674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400A8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3969EF91" w14:textId="77777777" w:rsidR="00727E9B" w:rsidRPr="00E36BC3" w:rsidRDefault="00727E9B" w:rsidP="00727E9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E9B" w:rsidRPr="00DC13A4" w14:paraId="6BACA864" w14:textId="77777777" w:rsidTr="00727E9B">
        <w:tc>
          <w:tcPr>
            <w:tcW w:w="3798" w:type="dxa"/>
            <w:vAlign w:val="center"/>
          </w:tcPr>
          <w:p w14:paraId="34FCF0F8" w14:textId="77777777" w:rsidR="00727E9B" w:rsidRPr="00E36BC3" w:rsidRDefault="00727E9B" w:rsidP="00727E9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6B526E5" w14:textId="77777777" w:rsidR="00727E9B" w:rsidRPr="00DC13A4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6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8.24</w:t>
            </w:r>
          </w:p>
        </w:tc>
        <w:tc>
          <w:tcPr>
            <w:tcW w:w="236" w:type="dxa"/>
          </w:tcPr>
          <w:p w14:paraId="4EA20000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37E6CD8D" w14:textId="77777777" w:rsidR="00727E9B" w:rsidRPr="00DC13A4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12.34</w:t>
            </w:r>
          </w:p>
        </w:tc>
        <w:tc>
          <w:tcPr>
            <w:tcW w:w="239" w:type="dxa"/>
          </w:tcPr>
          <w:p w14:paraId="2C6873FD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3E367B9D" w14:textId="77777777" w:rsidR="00727E9B" w:rsidRPr="00DC13A4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6.08</w:t>
            </w:r>
          </w:p>
        </w:tc>
        <w:tc>
          <w:tcPr>
            <w:tcW w:w="236" w:type="dxa"/>
          </w:tcPr>
          <w:p w14:paraId="4B31138C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34C7AFB6" w14:textId="77777777" w:rsidR="00727E9B" w:rsidRPr="00DC13A4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8.08</w:t>
            </w:r>
          </w:p>
        </w:tc>
      </w:tr>
      <w:tr w:rsidR="00727E9B" w:rsidRPr="00DC13A4" w14:paraId="6FE85F6A" w14:textId="77777777" w:rsidTr="00727E9B">
        <w:tc>
          <w:tcPr>
            <w:tcW w:w="3798" w:type="dxa"/>
            <w:vAlign w:val="center"/>
          </w:tcPr>
          <w:p w14:paraId="6D55A726" w14:textId="77777777" w:rsidR="00727E9B" w:rsidRPr="00E36BC3" w:rsidRDefault="00727E9B" w:rsidP="00727E9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9FA40FD" w14:textId="77777777" w:rsidR="00727E9B" w:rsidRPr="00C276E4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09BD7D7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55B43A35" w14:textId="77777777" w:rsidR="00727E9B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E29DAB1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26B7B788" w14:textId="77777777" w:rsidR="00727E9B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08A05D" w14:textId="77777777" w:rsidR="00727E9B" w:rsidRPr="00E36BC3" w:rsidRDefault="00727E9B" w:rsidP="00727E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72FD0652" w14:textId="77777777" w:rsidR="00727E9B" w:rsidRDefault="00727E9B" w:rsidP="00727E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1D3D904" w14:textId="269BC7C4" w:rsidR="00727E9B" w:rsidRDefault="00727E9B">
      <w:pPr>
        <w:rPr>
          <w:sz w:val="30"/>
          <w:szCs w:val="30"/>
        </w:rPr>
      </w:pPr>
    </w:p>
    <w:p w14:paraId="133D02A9" w14:textId="0632ACE9" w:rsidR="007E3436" w:rsidRPr="00AF2801" w:rsidRDefault="00727E9B" w:rsidP="0072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91B2E55" w14:textId="57DA8D2E" w:rsidR="007E3436" w:rsidRDefault="007E3436" w:rsidP="0063681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</w:p>
    <w:p w14:paraId="62CD3470" w14:textId="77777777" w:rsidR="007E3436" w:rsidRPr="007E3436" w:rsidRDefault="007E3436" w:rsidP="007E3436">
      <w:pPr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7561AA6A" w14:textId="77777777" w:rsidR="007E3436" w:rsidRDefault="007E3436" w:rsidP="0063681D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ED39CC5" w14:textId="77777777" w:rsidR="007E3436" w:rsidRPr="007E3436" w:rsidRDefault="007E3436" w:rsidP="007E34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360" w:type="dxa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301"/>
        <w:gridCol w:w="240"/>
        <w:gridCol w:w="1301"/>
      </w:tblGrid>
      <w:tr w:rsidR="007E3436" w:rsidRPr="000307FB" w14:paraId="05FD713E" w14:textId="77777777" w:rsidTr="00997E38">
        <w:trPr>
          <w:trHeight w:val="659"/>
        </w:trPr>
        <w:tc>
          <w:tcPr>
            <w:tcW w:w="2790" w:type="dxa"/>
            <w:shd w:val="clear" w:color="auto" w:fill="auto"/>
            <w:vAlign w:val="bottom"/>
          </w:tcPr>
          <w:p w14:paraId="5731F992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40453C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ACD78D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8D6245F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A3E3CC9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30AEB08E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8B800A4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E3436" w:rsidRPr="000307FB" w14:paraId="591D9F43" w14:textId="77777777" w:rsidTr="00997E38">
        <w:trPr>
          <w:trHeight w:hRule="exact" w:val="346"/>
        </w:trPr>
        <w:tc>
          <w:tcPr>
            <w:tcW w:w="2790" w:type="dxa"/>
            <w:shd w:val="clear" w:color="auto" w:fill="auto"/>
          </w:tcPr>
          <w:p w14:paraId="66EE0CF2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738D4F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D00F108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82B97DF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7B6E294A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4C32EF92" w14:textId="77777777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3F3F" w:rsidRPr="00093C9A" w14:paraId="0C7C6FF3" w14:textId="77777777" w:rsidTr="00093C9A">
        <w:trPr>
          <w:trHeight w:hRule="exact" w:val="398"/>
        </w:trPr>
        <w:tc>
          <w:tcPr>
            <w:tcW w:w="2790" w:type="dxa"/>
            <w:shd w:val="clear" w:color="auto" w:fill="auto"/>
            <w:vAlign w:val="center"/>
          </w:tcPr>
          <w:p w14:paraId="38B4841F" w14:textId="08F7B746" w:rsidR="007B3F3F" w:rsidRPr="00F4181B" w:rsidRDefault="007B3F3F" w:rsidP="000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27C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03D6F35" w14:textId="77777777" w:rsidR="007B3F3F" w:rsidRPr="00F4181B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FE004D7" w14:textId="77777777" w:rsidR="007B3F3F" w:rsidRPr="00093C9A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60269BF9" w14:textId="77777777" w:rsidR="007B3F3F" w:rsidRPr="00093C9A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43A8EF3" w14:textId="77777777" w:rsidR="007B3F3F" w:rsidRPr="00093C9A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58AE4E9" w14:textId="77777777" w:rsidR="007B3F3F" w:rsidRPr="00093C9A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3436" w:rsidRPr="00093C9A" w14:paraId="47D9F606" w14:textId="77777777" w:rsidTr="00997E38">
        <w:tc>
          <w:tcPr>
            <w:tcW w:w="2790" w:type="dxa"/>
            <w:shd w:val="clear" w:color="auto" w:fill="auto"/>
          </w:tcPr>
          <w:p w14:paraId="6073A468" w14:textId="71048353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 w:rsidR="009C27C2"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  <w:shd w:val="clear" w:color="auto" w:fill="auto"/>
          </w:tcPr>
          <w:p w14:paraId="4F77062B" w14:textId="695F3099" w:rsidR="007E3436" w:rsidRPr="00D8329C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2434780A" w14:textId="150C57AE" w:rsidR="007E3436" w:rsidRPr="00D8329C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0BEDD800" w14:textId="1E65C715" w:rsidR="007E3436" w:rsidRPr="00D8329C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  <w:shd w:val="clear" w:color="auto" w:fill="auto"/>
          </w:tcPr>
          <w:p w14:paraId="3E842C9A" w14:textId="77777777" w:rsidR="007E3436" w:rsidRPr="00D8329C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6FAFD70D" w14:textId="6C374D03" w:rsidR="007E3436" w:rsidRPr="00D8329C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97E38" w14:paraId="5AD81955" w14:textId="77777777" w:rsidTr="007B3F3F">
        <w:tc>
          <w:tcPr>
            <w:tcW w:w="2790" w:type="dxa"/>
            <w:shd w:val="clear" w:color="auto" w:fill="auto"/>
          </w:tcPr>
          <w:p w14:paraId="1785241B" w14:textId="77777777" w:rsidR="00997E38" w:rsidRPr="00F4181B" w:rsidRDefault="00997E38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C6E9E9" w14:textId="77777777" w:rsidR="00997E38" w:rsidRPr="00D8329C" w:rsidRDefault="00997E38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F088223" w14:textId="77777777" w:rsidR="00997E38" w:rsidRPr="00D8329C" w:rsidRDefault="00997E38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475412B" w14:textId="77777777" w:rsidR="00997E38" w:rsidRPr="00D8329C" w:rsidRDefault="00997E38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1520143" w14:textId="77777777" w:rsidR="00997E38" w:rsidRPr="00D8329C" w:rsidRDefault="00997E38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2073DBC" w14:textId="77777777" w:rsidR="00997E38" w:rsidRPr="00D8329C" w:rsidRDefault="00997E38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F3F" w14:paraId="7BCA4EEC" w14:textId="77777777" w:rsidTr="007B3F3F">
        <w:tc>
          <w:tcPr>
            <w:tcW w:w="2790" w:type="dxa"/>
            <w:shd w:val="clear" w:color="auto" w:fill="auto"/>
          </w:tcPr>
          <w:p w14:paraId="0E87338D" w14:textId="59CB8FA6" w:rsidR="007B3F3F" w:rsidRPr="00F4181B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27C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3D16882" w14:textId="77777777" w:rsidR="007B3F3F" w:rsidRPr="00D8329C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3A33D96" w14:textId="77777777" w:rsidR="007B3F3F" w:rsidRPr="00D8329C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687E6ECB" w14:textId="77777777" w:rsidR="007B3F3F" w:rsidRPr="00D8329C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56D50A4" w14:textId="77777777" w:rsidR="007B3F3F" w:rsidRPr="00D8329C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DBB76D2" w14:textId="77777777" w:rsidR="007B3F3F" w:rsidRPr="00D8329C" w:rsidRDefault="007B3F3F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436" w:rsidRPr="000307FB" w14:paraId="6C16FA86" w14:textId="77777777" w:rsidTr="007B3F3F">
        <w:tc>
          <w:tcPr>
            <w:tcW w:w="2790" w:type="dxa"/>
            <w:shd w:val="clear" w:color="auto" w:fill="auto"/>
          </w:tcPr>
          <w:p w14:paraId="0FC01807" w14:textId="43BF8220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576681D5" w14:textId="17A1FCAF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28FB88D" w14:textId="1CC10EA5" w:rsidR="007E3436" w:rsidRPr="00F4181B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2EA7A97A" w14:textId="668CA471" w:rsidR="007E3436" w:rsidRPr="00CF707F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40" w:type="dxa"/>
            <w:shd w:val="clear" w:color="auto" w:fill="auto"/>
          </w:tcPr>
          <w:p w14:paraId="711D8642" w14:textId="77777777" w:rsidR="007E3436" w:rsidRPr="00CF707F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14B4831F" w14:textId="01BE5FF7" w:rsidR="007E3436" w:rsidRPr="00CF707F" w:rsidRDefault="007E3436" w:rsidP="0069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</w:tbl>
    <w:p w14:paraId="1C8A24D7" w14:textId="77777777" w:rsidR="00023AC8" w:rsidRDefault="00023AC8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cs/>
          <w:lang w:val="en-US" w:eastAsia="en-US"/>
        </w:rPr>
        <w:sectPr w:rsidR="00023AC8" w:rsidSect="0095199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7AB4044C" w14:textId="704B4F15" w:rsidR="002D5854" w:rsidRDefault="00FC40C1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8</w:t>
      </w:r>
      <w:r w:rsidR="00187751">
        <w:rPr>
          <w:rFonts w:ascii="Angsana New" w:hAnsi="Angsana New"/>
          <w:sz w:val="30"/>
          <w:szCs w:val="30"/>
          <w:u w:val="none"/>
          <w:lang w:val="en-US"/>
        </w:rPr>
        <w:tab/>
      </w:r>
      <w:r w:rsidR="00187751" w:rsidRPr="00FC40C1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715E0A7" w14:textId="77777777" w:rsidR="00187751" w:rsidRPr="00255558" w:rsidRDefault="00187751" w:rsidP="0025555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2"/>
          <w:szCs w:val="12"/>
          <w:lang w:eastAsia="x-none"/>
        </w:rPr>
      </w:pPr>
    </w:p>
    <w:p w14:paraId="4D58490C" w14:textId="77777777" w:rsidR="00187751" w:rsidRPr="00255558" w:rsidRDefault="00187751" w:rsidP="0025555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sz w:val="26"/>
          <w:szCs w:val="26"/>
          <w:lang w:val="en-US" w:bidi="th-TH"/>
        </w:rPr>
      </w:pPr>
      <w:r w:rsidRPr="00255558">
        <w:rPr>
          <w:rFonts w:ascii="Angsana New" w:hAnsi="Angsana New" w:hint="cs"/>
          <w:b/>
          <w:bCs/>
          <w:i/>
          <w:iCs/>
          <w:sz w:val="26"/>
          <w:szCs w:val="26"/>
          <w:cs/>
          <w:lang w:bidi="th-TH"/>
        </w:rPr>
        <w:t>มูลค่าตามบัญชีและมูลค่ายุติธรรม</w:t>
      </w:r>
      <w:r w:rsidRPr="00255558">
        <w:rPr>
          <w:rFonts w:ascii="Angsana New" w:hAnsi="Angsana New" w:hint="cs"/>
          <w:b/>
          <w:bCs/>
          <w:sz w:val="26"/>
          <w:szCs w:val="26"/>
          <w:cs/>
          <w:lang w:bidi="th-TH"/>
        </w:rPr>
        <w:t xml:space="preserve"> </w:t>
      </w:r>
    </w:p>
    <w:p w14:paraId="4EF73E28" w14:textId="77777777" w:rsidR="00187751" w:rsidRPr="00255558" w:rsidRDefault="00187751" w:rsidP="008E30E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2"/>
          <w:szCs w:val="12"/>
          <w:shd w:val="clear" w:color="auto" w:fill="D9D9D9"/>
          <w:cs/>
        </w:rPr>
      </w:pPr>
    </w:p>
    <w:p w14:paraId="7E18547A" w14:textId="77777777" w:rsidR="00187751" w:rsidRDefault="00187751" w:rsidP="008E30E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  <w:r w:rsidRPr="00255558">
        <w:rPr>
          <w:rFonts w:ascii="Angsana New" w:hAnsi="Angsana New" w:hint="cs"/>
          <w:sz w:val="26"/>
          <w:szCs w:val="26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C7129" w:rsidRPr="00255558">
        <w:rPr>
          <w:rFonts w:ascii="Angsana New" w:hAnsi="Angsana New" w:hint="cs"/>
          <w:sz w:val="26"/>
          <w:szCs w:val="26"/>
          <w:cs/>
          <w:lang w:bidi="th-TH"/>
        </w:rPr>
        <w:t>และหนี้</w:t>
      </w:r>
      <w:r w:rsidR="00C30901">
        <w:rPr>
          <w:rFonts w:ascii="Angsana New" w:hAnsi="Angsana New" w:hint="cs"/>
          <w:sz w:val="26"/>
          <w:szCs w:val="26"/>
          <w:cs/>
          <w:lang w:bidi="th-TH"/>
        </w:rPr>
        <w:t>สิน</w:t>
      </w:r>
      <w:r w:rsidR="008C7129" w:rsidRPr="00255558">
        <w:rPr>
          <w:rFonts w:ascii="Angsana New" w:hAnsi="Angsana New" w:hint="cs"/>
          <w:sz w:val="26"/>
          <w:szCs w:val="26"/>
          <w:cs/>
          <w:lang w:bidi="th-TH"/>
        </w:rPr>
        <w:t>ทางการเงิน</w:t>
      </w:r>
      <w:r w:rsidRPr="00255558">
        <w:rPr>
          <w:rFonts w:ascii="Angsana New" w:hAnsi="Angsana New" w:hint="cs"/>
          <w:sz w:val="26"/>
          <w:szCs w:val="26"/>
          <w:cs/>
          <w:lang w:bidi="th-TH"/>
        </w:rPr>
        <w:t>รวมถึงลำดับชั้นมูลค่ายุติธรรม</w:t>
      </w:r>
      <w:r w:rsidR="00575FBA">
        <w:rPr>
          <w:rFonts w:ascii="Angsana New" w:hAnsi="Angsana New"/>
          <w:sz w:val="26"/>
          <w:szCs w:val="26"/>
          <w:lang w:bidi="th-TH"/>
        </w:rPr>
        <w:t xml:space="preserve"> </w:t>
      </w:r>
      <w:r w:rsidRPr="00255558">
        <w:rPr>
          <w:rFonts w:ascii="Angsana New" w:hAnsi="Angsana New" w:hint="cs"/>
          <w:sz w:val="26"/>
          <w:szCs w:val="26"/>
          <w:cs/>
          <w:lang w:bidi="th-TH"/>
        </w:rPr>
        <w:t>แต่ไม่รวมถึงการแสดงข้อมูลมูลค่ายุติธรรมสำหรับสินทรัพย์ทางการเงิน</w:t>
      </w:r>
      <w:r w:rsidR="008C7129" w:rsidRPr="00255558">
        <w:rPr>
          <w:rFonts w:ascii="Angsana New" w:hAnsi="Angsana New" w:hint="cs"/>
          <w:sz w:val="26"/>
          <w:szCs w:val="26"/>
          <w:cs/>
          <w:lang w:bidi="th-TH"/>
        </w:rPr>
        <w:t>และหนี้สินทางการเงิน</w:t>
      </w:r>
      <w:r w:rsidRPr="00255558">
        <w:rPr>
          <w:rFonts w:ascii="Angsana New" w:hAnsi="Angsana New" w:hint="cs"/>
          <w:sz w:val="26"/>
          <w:szCs w:val="26"/>
          <w:cs/>
          <w:lang w:bidi="th-TH"/>
        </w:rPr>
        <w:t>ที่วัดมูลค่าด้วย</w:t>
      </w:r>
      <w:r w:rsidR="008C7129" w:rsidRPr="00255558">
        <w:rPr>
          <w:rFonts w:ascii="Angsana New" w:hAnsi="Angsana New" w:hint="cs"/>
          <w:sz w:val="26"/>
          <w:szCs w:val="26"/>
          <w:cs/>
          <w:lang w:bidi="th-TH"/>
        </w:rPr>
        <w:t>ราคาทุนตัดจำหน่าย</w:t>
      </w:r>
      <w:r w:rsidRPr="00255558">
        <w:rPr>
          <w:rFonts w:ascii="Angsana New" w:hAnsi="Angsana New" w:hint="cs"/>
          <w:sz w:val="26"/>
          <w:szCs w:val="26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66DC542" w14:textId="77777777" w:rsidR="00FE6A71" w:rsidRPr="00255558" w:rsidRDefault="00FE6A71" w:rsidP="008E30E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450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CF3294" w:rsidRPr="00255558" w14:paraId="74A937B5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3C352F0C" w14:textId="77777777" w:rsidR="00CF3294" w:rsidRPr="00255558" w:rsidRDefault="00CF3294" w:rsidP="0069077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dxa"/>
          </w:tcPr>
          <w:p w14:paraId="5F5AB06E" w14:textId="77777777" w:rsidR="00CF3294" w:rsidRPr="00255558" w:rsidRDefault="00CF3294" w:rsidP="0069077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352F5A55" w14:textId="77777777" w:rsidR="00CF3294" w:rsidRPr="00255558" w:rsidRDefault="00CF3294" w:rsidP="0069077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3294" w:rsidRPr="00255558" w14:paraId="42CFF5C4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1ACB09E0" w14:textId="77777777" w:rsidR="00CF3294" w:rsidRPr="00255558" w:rsidRDefault="00CF3294" w:rsidP="0069077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dxa"/>
          </w:tcPr>
          <w:p w14:paraId="7A46983C" w14:textId="77777777" w:rsidR="00CF3294" w:rsidRPr="00255558" w:rsidRDefault="00CF3294" w:rsidP="0069077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014B290A" w14:textId="77777777" w:rsidR="00CF3294" w:rsidRPr="00255558" w:rsidRDefault="00CF3294" w:rsidP="0069077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B722632" w14:textId="77777777" w:rsidR="00CF3294" w:rsidRPr="00255558" w:rsidRDefault="00CF3294" w:rsidP="0069077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5"/>
          </w:tcPr>
          <w:p w14:paraId="25302389" w14:textId="77777777" w:rsidR="00CF3294" w:rsidRPr="00255558" w:rsidRDefault="00CF3294" w:rsidP="0069077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34488" w:rsidRPr="00255558" w14:paraId="2902348A" w14:textId="77777777" w:rsidTr="00023AC8">
        <w:trPr>
          <w:trHeight w:val="1079"/>
        </w:trPr>
        <w:tc>
          <w:tcPr>
            <w:tcW w:w="4320" w:type="dxa"/>
            <w:shd w:val="clear" w:color="auto" w:fill="auto"/>
            <w:vAlign w:val="bottom"/>
          </w:tcPr>
          <w:p w14:paraId="3F14467B" w14:textId="77777777" w:rsidR="009D64DC" w:rsidRPr="00255558" w:rsidRDefault="009D64DC" w:rsidP="009D64D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14:paraId="07E0B434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26DE85C" w14:textId="77777777" w:rsidR="009D64DC" w:rsidRPr="00255558" w:rsidRDefault="003C052E" w:rsidP="009D64D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55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="00C17AC9" w:rsidRPr="002555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D77F779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DC5EE" w14:textId="77777777" w:rsidR="009D64DC" w:rsidRPr="00255558" w:rsidRDefault="00C17AC9" w:rsidP="009D64D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55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="009D64DC" w:rsidRPr="00255558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2555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ด้วยมูลค่า</w:t>
            </w:r>
            <w:r w:rsidR="009D64DC" w:rsidRPr="00255558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27A8" w14:textId="77777777" w:rsidR="009D64DC" w:rsidRPr="00255558" w:rsidRDefault="009D64DC" w:rsidP="009D64D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213CF5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92C768B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CC8FEE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255558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BA8AB5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A68154D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2555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5558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05F2C1" w14:textId="77777777" w:rsidR="009D64DC" w:rsidRPr="00255558" w:rsidRDefault="009D64DC" w:rsidP="009D64D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B067" w14:textId="77777777" w:rsidR="009D64DC" w:rsidRPr="00255558" w:rsidRDefault="009D64DC" w:rsidP="009D64D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D64DC" w:rsidRPr="00255558" w14:paraId="57D99B55" w14:textId="77777777" w:rsidTr="00255558">
        <w:trPr>
          <w:trHeight w:hRule="exact" w:val="346"/>
        </w:trPr>
        <w:tc>
          <w:tcPr>
            <w:tcW w:w="4320" w:type="dxa"/>
            <w:shd w:val="clear" w:color="auto" w:fill="auto"/>
          </w:tcPr>
          <w:p w14:paraId="54A652CC" w14:textId="77777777" w:rsidR="009D64DC" w:rsidRPr="00255558" w:rsidRDefault="009D64DC" w:rsidP="009D64DC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0BC32C96" w14:textId="77777777" w:rsidR="009D64DC" w:rsidRPr="00255558" w:rsidRDefault="009D64DC" w:rsidP="009D64DC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70" w:type="dxa"/>
            <w:gridSpan w:val="11"/>
          </w:tcPr>
          <w:p w14:paraId="59922D1D" w14:textId="77777777" w:rsidR="009D64DC" w:rsidRPr="00255558" w:rsidRDefault="009D64DC" w:rsidP="009D64DC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D64DC" w:rsidRPr="00255558" w14:paraId="4C7227F3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5228F800" w14:textId="77777777" w:rsidR="009D64DC" w:rsidRPr="00C12FA0" w:rsidRDefault="009D64DC" w:rsidP="00255558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="004E6E1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กันยายน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C12FA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450" w:type="dxa"/>
          </w:tcPr>
          <w:p w14:paraId="08BEF5F7" w14:textId="77777777" w:rsidR="009D64DC" w:rsidRPr="00255558" w:rsidRDefault="009D64DC" w:rsidP="009D64DC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20EEAFAB" w14:textId="77777777" w:rsidR="009D64DC" w:rsidRPr="00255558" w:rsidRDefault="009D64DC" w:rsidP="009D64DC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7FD5E9AA" w14:textId="77777777" w:rsidR="009D64DC" w:rsidRPr="00255558" w:rsidRDefault="009D64DC" w:rsidP="009D64DC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D64DC" w:rsidRPr="00255558" w14:paraId="210C8466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52738598" w14:textId="77777777" w:rsidR="009D64DC" w:rsidRPr="00255558" w:rsidRDefault="009D64DC" w:rsidP="008E30E4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34D8FCC6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036608A2" w14:textId="77777777" w:rsidR="009D64DC" w:rsidRPr="00255558" w:rsidRDefault="009D64DC" w:rsidP="0025555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65D403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</w:tcPr>
          <w:p w14:paraId="69837AE3" w14:textId="77777777" w:rsidR="009D64DC" w:rsidRPr="00255558" w:rsidRDefault="009D64DC" w:rsidP="00833A27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0E43C8" w14:textId="77777777" w:rsidR="009D64DC" w:rsidRPr="00255558" w:rsidRDefault="009D64DC" w:rsidP="00833A27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4B5062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79BD6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2025197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0B040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B764909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DCE18C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C57454" w14:textId="77777777" w:rsidR="009D64DC" w:rsidRPr="00255558" w:rsidRDefault="009D64DC" w:rsidP="009D64D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09A1" w:rsidRPr="00255558" w14:paraId="201B8D8B" w14:textId="77777777" w:rsidTr="00034488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83FF446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450" w:type="dxa"/>
            <w:vAlign w:val="bottom"/>
          </w:tcPr>
          <w:p w14:paraId="488B1C9D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BD57E31" w14:textId="7E32FB1D" w:rsidR="00F509A1" w:rsidRPr="00255558" w:rsidRDefault="0088312C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6D864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66B8762D" w14:textId="5B58BCFB" w:rsidR="00F509A1" w:rsidRPr="00255558" w:rsidRDefault="0088312C" w:rsidP="00F509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US"/>
              </w:rPr>
              <w:t>111,125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A943B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E358D40" w14:textId="21E6CBBB" w:rsidR="00F509A1" w:rsidRPr="00255558" w:rsidRDefault="0088312C" w:rsidP="00F509A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US"/>
              </w:rPr>
              <w:t>111,125</w:t>
            </w:r>
          </w:p>
        </w:tc>
        <w:tc>
          <w:tcPr>
            <w:tcW w:w="270" w:type="dxa"/>
            <w:vAlign w:val="bottom"/>
          </w:tcPr>
          <w:p w14:paraId="2778A6B8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A0ABD8" w14:textId="4B0E14DE" w:rsidR="00F509A1" w:rsidRPr="00255558" w:rsidRDefault="0088312C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ED76DA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0F56CEE" w14:textId="216F2407" w:rsidR="00F509A1" w:rsidRPr="00255558" w:rsidRDefault="0088312C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GB"/>
              </w:rPr>
              <w:t>111,125</w:t>
            </w:r>
          </w:p>
        </w:tc>
        <w:tc>
          <w:tcPr>
            <w:tcW w:w="270" w:type="dxa"/>
            <w:vAlign w:val="bottom"/>
          </w:tcPr>
          <w:p w14:paraId="326090DF" w14:textId="77777777" w:rsidR="00F509A1" w:rsidRPr="00255558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28D82" w14:textId="1D9219CB" w:rsidR="00F509A1" w:rsidRPr="00255558" w:rsidRDefault="0088312C" w:rsidP="00F509A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US"/>
              </w:rPr>
              <w:t>111,125</w:t>
            </w:r>
          </w:p>
        </w:tc>
      </w:tr>
      <w:tr w:rsidR="00F509A1" w:rsidRPr="00255558" w14:paraId="3147D2D2" w14:textId="77777777" w:rsidTr="00023AC8">
        <w:trPr>
          <w:trHeight w:hRule="exact" w:val="72"/>
        </w:trPr>
        <w:tc>
          <w:tcPr>
            <w:tcW w:w="4320" w:type="dxa"/>
            <w:shd w:val="clear" w:color="auto" w:fill="auto"/>
            <w:vAlign w:val="bottom"/>
          </w:tcPr>
          <w:p w14:paraId="5C11D4C0" w14:textId="77777777" w:rsidR="00F509A1" w:rsidRPr="00255558" w:rsidRDefault="00F509A1" w:rsidP="00F509A1">
            <w:pPr>
              <w:spacing w:line="380" w:lineRule="exact"/>
              <w:ind w:left="340" w:right="-90" w:hanging="17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14:paraId="331BBFFD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AA11883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1363DFF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8F52266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576D3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11C5957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79C2C88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D6533A6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E7B43C5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9E39595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EE7E19" w14:textId="77777777" w:rsidR="00F509A1" w:rsidRPr="00255558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68606C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9A1" w:rsidRPr="00255558" w14:paraId="00946474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2B6F95FC" w14:textId="77777777" w:rsidR="00F509A1" w:rsidRPr="00255558" w:rsidRDefault="00F509A1" w:rsidP="00F509A1">
            <w:pPr>
              <w:spacing w:line="380" w:lineRule="exact"/>
              <w:ind w:left="288" w:hanging="28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  <w:vAlign w:val="bottom"/>
          </w:tcPr>
          <w:p w14:paraId="72D9BA43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5CB94C0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E165FB2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B61F041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4AB71E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85FDB02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0619ECA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C1574AA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E2969F6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D2D1CB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C720E7" w14:textId="77777777" w:rsidR="00F509A1" w:rsidRPr="00255558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614B0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9A1" w:rsidRPr="00255558" w14:paraId="11F2BADC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57DE78AD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50" w:type="dxa"/>
            <w:vAlign w:val="bottom"/>
          </w:tcPr>
          <w:p w14:paraId="0CC86A15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F9A4F6A" w14:textId="07F3CDA3" w:rsidR="00F509A1" w:rsidRPr="00255558" w:rsidRDefault="0088312C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US"/>
              </w:rPr>
              <w:t>154,392</w:t>
            </w:r>
          </w:p>
        </w:tc>
        <w:tc>
          <w:tcPr>
            <w:tcW w:w="236" w:type="dxa"/>
            <w:vAlign w:val="bottom"/>
          </w:tcPr>
          <w:p w14:paraId="5DE580A7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8857D47" w14:textId="232FFC6B" w:rsidR="00F509A1" w:rsidRPr="00255558" w:rsidRDefault="0088312C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3FB3D" w14:textId="77777777" w:rsidR="00F509A1" w:rsidRPr="00255558" w:rsidRDefault="00F509A1" w:rsidP="00F509A1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36A22F6" w14:textId="65E77CE4" w:rsidR="00F509A1" w:rsidRPr="00255558" w:rsidRDefault="0088312C" w:rsidP="00F509A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US"/>
              </w:rPr>
              <w:t>154,392</w:t>
            </w:r>
          </w:p>
        </w:tc>
        <w:tc>
          <w:tcPr>
            <w:tcW w:w="270" w:type="dxa"/>
            <w:vAlign w:val="bottom"/>
          </w:tcPr>
          <w:p w14:paraId="09CBFC01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8F7486" w14:textId="56BFBC7C" w:rsidR="00F509A1" w:rsidRPr="00255558" w:rsidRDefault="002D5856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154,392</w:t>
            </w:r>
          </w:p>
        </w:tc>
        <w:tc>
          <w:tcPr>
            <w:tcW w:w="270" w:type="dxa"/>
            <w:vAlign w:val="bottom"/>
          </w:tcPr>
          <w:p w14:paraId="2776216E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ED5066" w14:textId="3EC5B844" w:rsidR="00F509A1" w:rsidRPr="00255558" w:rsidRDefault="002D5856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0325849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1AC7B" w14:textId="673D5CE2" w:rsidR="00F509A1" w:rsidRPr="00255558" w:rsidRDefault="0088312C" w:rsidP="00F509A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8312C">
              <w:rPr>
                <w:rFonts w:ascii="Angsana New" w:hAnsi="Angsana New"/>
                <w:sz w:val="26"/>
                <w:szCs w:val="26"/>
                <w:lang w:val="en-US"/>
              </w:rPr>
              <w:t>154,392</w:t>
            </w:r>
          </w:p>
        </w:tc>
      </w:tr>
      <w:tr w:rsidR="00F509A1" w:rsidRPr="00255558" w14:paraId="7231697E" w14:textId="77777777" w:rsidTr="00034488">
        <w:trPr>
          <w:trHeight w:hRule="exact" w:val="144"/>
        </w:trPr>
        <w:tc>
          <w:tcPr>
            <w:tcW w:w="4320" w:type="dxa"/>
            <w:shd w:val="clear" w:color="auto" w:fill="auto"/>
            <w:vAlign w:val="bottom"/>
          </w:tcPr>
          <w:p w14:paraId="27F74B09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14:paraId="55066C30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271580F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4C2380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60FA9647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640527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0266291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A00D65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2EC8CA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D9C13A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D6B1BA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6CF687" w14:textId="77777777" w:rsidR="00F509A1" w:rsidRPr="00255558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3A573B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9A1" w:rsidRPr="00255558" w14:paraId="4EB911A5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6CA8F8BD" w14:textId="77777777" w:rsidR="00F509A1" w:rsidRPr="00255558" w:rsidRDefault="00F509A1" w:rsidP="00F509A1">
            <w:pPr>
              <w:spacing w:line="380" w:lineRule="exact"/>
              <w:ind w:left="28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31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มีนาคม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450" w:type="dxa"/>
            <w:vAlign w:val="bottom"/>
          </w:tcPr>
          <w:p w14:paraId="295B4F24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EF7E1E2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A171B7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A9478C9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A81E0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B853375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13FB79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A3476B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7F7B475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D2A527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1688EE" w14:textId="77777777" w:rsidR="00F509A1" w:rsidRPr="00255558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00268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9A1" w:rsidRPr="00255558" w14:paraId="1A4BAA23" w14:textId="77777777" w:rsidTr="00255558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2CE6B3D2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  <w:vAlign w:val="bottom"/>
          </w:tcPr>
          <w:p w14:paraId="298D40B4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AF802D2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910C6E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62969F24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41759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5E0810E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C3DA1D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93772F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50083C" w14:textId="77777777" w:rsidR="00F509A1" w:rsidRPr="00255558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58CE8C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F8A828" w14:textId="77777777" w:rsidR="00F509A1" w:rsidRPr="00255558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57AB1A" w14:textId="77777777" w:rsidR="00F509A1" w:rsidRPr="00255558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9A1" w:rsidRPr="00255558" w14:paraId="420D1B0F" w14:textId="77777777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63CAC233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450" w:type="dxa"/>
            <w:vAlign w:val="bottom"/>
          </w:tcPr>
          <w:p w14:paraId="74891549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A028DE6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0A9E79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56E73B4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9A1DF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EA3CDEA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213,928</w:t>
            </w:r>
          </w:p>
        </w:tc>
        <w:tc>
          <w:tcPr>
            <w:tcW w:w="270" w:type="dxa"/>
            <w:vAlign w:val="bottom"/>
          </w:tcPr>
          <w:p w14:paraId="5D1F650B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744B70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07EC581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6BBA15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213,928</w:t>
            </w:r>
          </w:p>
        </w:tc>
        <w:tc>
          <w:tcPr>
            <w:tcW w:w="270" w:type="dxa"/>
            <w:vAlign w:val="bottom"/>
          </w:tcPr>
          <w:p w14:paraId="71CE97C2" w14:textId="77777777" w:rsidR="00F509A1" w:rsidRPr="00C12FA0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A0EF68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213,928</w:t>
            </w:r>
          </w:p>
        </w:tc>
      </w:tr>
      <w:tr w:rsidR="00F509A1" w:rsidRPr="00255558" w14:paraId="1C9C1D31" w14:textId="77777777">
        <w:trPr>
          <w:trHeight w:hRule="exact" w:val="72"/>
        </w:trPr>
        <w:tc>
          <w:tcPr>
            <w:tcW w:w="4320" w:type="dxa"/>
            <w:shd w:val="clear" w:color="auto" w:fill="auto"/>
            <w:vAlign w:val="bottom"/>
          </w:tcPr>
          <w:p w14:paraId="0BD3E3B9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14:paraId="5AD3D871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C2355A6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9978AD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4B7679B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0E6838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2C10E0D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44DD2A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E5894C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D0F7CE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BF99D0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7CA3B2" w14:textId="77777777" w:rsidR="00F509A1" w:rsidRPr="00C12FA0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A0A30E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9A1" w:rsidRPr="00255558" w14:paraId="7FC9C2B7" w14:textId="77777777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2C1890C2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  <w:vAlign w:val="bottom"/>
          </w:tcPr>
          <w:p w14:paraId="45761F8B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5FA4F2C2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1DF75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</w:tcPr>
          <w:p w14:paraId="20E66352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7D1622" w14:textId="77777777" w:rsidR="00F509A1" w:rsidRPr="00255558" w:rsidRDefault="00F509A1" w:rsidP="00F509A1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6C6EBEB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5580D8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3CBCA8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1E38DF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78938F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C1B8E8" w14:textId="77777777" w:rsidR="00F509A1" w:rsidRPr="00C12FA0" w:rsidRDefault="00F509A1" w:rsidP="00F509A1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F5B98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9A1" w:rsidRPr="00255558" w14:paraId="79A36A5C" w14:textId="77777777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A3FD7EB" w14:textId="77777777" w:rsidR="00F509A1" w:rsidRPr="00255558" w:rsidRDefault="00F509A1" w:rsidP="00F509A1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50" w:type="dxa"/>
            <w:vAlign w:val="bottom"/>
          </w:tcPr>
          <w:p w14:paraId="7E4B52DF" w14:textId="77777777" w:rsidR="00F509A1" w:rsidRPr="00255558" w:rsidRDefault="00F509A1" w:rsidP="00F509A1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AB722A2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</w:t>
            </w:r>
          </w:p>
        </w:tc>
        <w:tc>
          <w:tcPr>
            <w:tcW w:w="236" w:type="dxa"/>
            <w:vAlign w:val="bottom"/>
          </w:tcPr>
          <w:p w14:paraId="4EB870CD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4CC3B0C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12F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01F547" w14:textId="77777777" w:rsidR="00F509A1" w:rsidRPr="00255558" w:rsidRDefault="00F509A1" w:rsidP="00F509A1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82B8E4B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</w:t>
            </w:r>
          </w:p>
        </w:tc>
        <w:tc>
          <w:tcPr>
            <w:tcW w:w="270" w:type="dxa"/>
            <w:vAlign w:val="bottom"/>
          </w:tcPr>
          <w:p w14:paraId="79FEA37E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D30738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</w:t>
            </w:r>
          </w:p>
        </w:tc>
        <w:tc>
          <w:tcPr>
            <w:tcW w:w="270" w:type="dxa"/>
            <w:vAlign w:val="bottom"/>
          </w:tcPr>
          <w:p w14:paraId="12C8BF4C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5F72D1" w14:textId="77777777" w:rsidR="00F509A1" w:rsidRPr="00C12FA0" w:rsidRDefault="00F509A1" w:rsidP="00F509A1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C49C35" w14:textId="77777777" w:rsidR="00F509A1" w:rsidRPr="00C12FA0" w:rsidRDefault="00F509A1" w:rsidP="00F509A1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A986C0" w14:textId="77777777" w:rsidR="00F509A1" w:rsidRPr="00C12FA0" w:rsidRDefault="00F509A1" w:rsidP="00F509A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</w:t>
            </w:r>
          </w:p>
        </w:tc>
      </w:tr>
    </w:tbl>
    <w:p w14:paraId="0D3439DF" w14:textId="77777777" w:rsidR="00B4040D" w:rsidRDefault="00B4040D" w:rsidP="00187751">
      <w:pPr>
        <w:rPr>
          <w:lang w:val="x-none" w:eastAsia="x-none"/>
        </w:rPr>
        <w:sectPr w:rsidR="00B4040D" w:rsidSect="00B4040D">
          <w:pgSz w:w="16834" w:h="11909" w:orient="landscape" w:code="9"/>
          <w:pgMar w:top="1152" w:right="1174" w:bottom="1152" w:left="1170" w:header="720" w:footer="720" w:gutter="0"/>
          <w:cols w:space="720"/>
          <w:docGrid w:linePitch="360"/>
        </w:sectPr>
      </w:pPr>
    </w:p>
    <w:p w14:paraId="279CC999" w14:textId="77777777" w:rsidR="00EE1EDB" w:rsidRPr="00B642B8" w:rsidRDefault="00660A77" w:rsidP="00EE1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642B8">
        <w:rPr>
          <w:rFonts w:ascii="Angsana New" w:hAnsi="Angsana New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</w:t>
      </w:r>
      <w:r w:rsidR="00CB1936" w:rsidRPr="00B642B8">
        <w:rPr>
          <w:rFonts w:ascii="Angsana New" w:hAnsi="Angsana New"/>
          <w:spacing w:val="-2"/>
          <w:sz w:val="30"/>
          <w:szCs w:val="30"/>
        </w:rPr>
        <w:t xml:space="preserve">            </w:t>
      </w:r>
      <w:r w:rsidRPr="00B642B8">
        <w:rPr>
          <w:rFonts w:ascii="Angsana New" w:hAnsi="Angsana New"/>
          <w:spacing w:val="-4"/>
          <w:sz w:val="30"/>
          <w:szCs w:val="30"/>
          <w:cs/>
        </w:rPr>
        <w:t>ฐานะการเงิน</w:t>
      </w:r>
    </w:p>
    <w:p w14:paraId="44EEC527" w14:textId="77777777" w:rsidR="00660A77" w:rsidRPr="00B642B8" w:rsidRDefault="00660A77" w:rsidP="00EE1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2529"/>
        <w:gridCol w:w="236"/>
        <w:gridCol w:w="6424"/>
      </w:tblGrid>
      <w:tr w:rsidR="00EE1EDB" w:rsidRPr="00B642B8" w14:paraId="5C170C13" w14:textId="77777777" w:rsidTr="00BB1500">
        <w:trPr>
          <w:tblHeader/>
        </w:trPr>
        <w:tc>
          <w:tcPr>
            <w:tcW w:w="2529" w:type="dxa"/>
            <w:shd w:val="clear" w:color="auto" w:fill="auto"/>
          </w:tcPr>
          <w:p w14:paraId="170E4974" w14:textId="77777777" w:rsidR="00EE1EDB" w:rsidRPr="00B642B8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1A24AA47" w14:textId="77777777" w:rsidR="00EE1EDB" w:rsidRPr="00B642B8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0BA5360B" w14:textId="77777777" w:rsidR="00EE1EDB" w:rsidRPr="00B642B8" w:rsidRDefault="00EE1EDB" w:rsidP="00981BD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B642B8" w14:paraId="2F0D61F5" w14:textId="77777777" w:rsidTr="00BB1500">
        <w:trPr>
          <w:trHeight w:val="1190"/>
        </w:trPr>
        <w:tc>
          <w:tcPr>
            <w:tcW w:w="2529" w:type="dxa"/>
            <w:shd w:val="clear" w:color="auto" w:fill="auto"/>
          </w:tcPr>
          <w:p w14:paraId="7B372B10" w14:textId="77777777" w:rsidR="00EE1EDB" w:rsidRPr="00B642B8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8C7129" w:rsidRPr="00B642B8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8C7129" w:rsidRPr="00B642B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Pr="00B642B8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0E7BEFD0" w14:textId="77777777" w:rsidR="00EE1EDB" w:rsidRPr="00B642B8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3ABC0B9" w14:textId="77777777" w:rsidR="00EE1EDB" w:rsidRPr="00B642B8" w:rsidRDefault="00EE1EDB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="007F0D76"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      </w:r>
          </w:p>
        </w:tc>
      </w:tr>
      <w:tr w:rsidR="00EE1EDB" w:rsidRPr="00B642B8" w14:paraId="152659EE" w14:textId="77777777" w:rsidTr="00BB1500">
        <w:tc>
          <w:tcPr>
            <w:tcW w:w="2529" w:type="dxa"/>
            <w:shd w:val="clear" w:color="auto" w:fill="auto"/>
          </w:tcPr>
          <w:p w14:paraId="2F73CB4C" w14:textId="77777777" w:rsidR="00EE1EDB" w:rsidRPr="00B642B8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084AED8B" w14:textId="77777777" w:rsidR="00EE1EDB" w:rsidRPr="00B642B8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3D87932F" w14:textId="77777777" w:rsidR="00EE1EDB" w:rsidRPr="00B642B8" w:rsidRDefault="002B372C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</w:t>
            </w:r>
            <w:r w:rsidR="006636E2"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</w:t>
            </w:r>
            <w:r w:rsidR="009153FF"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</w:t>
            </w:r>
            <w:r w:rsidR="00EC3D16"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</w:tc>
      </w:tr>
    </w:tbl>
    <w:p w14:paraId="7B54A97E" w14:textId="77777777" w:rsidR="00BC267D" w:rsidRPr="00B642B8" w:rsidRDefault="00BC267D" w:rsidP="00BC267D">
      <w:pPr>
        <w:rPr>
          <w:sz w:val="30"/>
          <w:szCs w:val="30"/>
          <w:lang w:eastAsia="x-none"/>
        </w:rPr>
      </w:pPr>
    </w:p>
    <w:p w14:paraId="79F74327" w14:textId="2B103C1B" w:rsidR="00C540F3" w:rsidRPr="00B642B8" w:rsidRDefault="00171C0E" w:rsidP="00C540F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642B8">
        <w:rPr>
          <w:rFonts w:ascii="Angsana New" w:hAnsi="Angsana New"/>
          <w:sz w:val="30"/>
          <w:szCs w:val="30"/>
          <w:u w:val="none"/>
          <w:lang w:val="en-US"/>
        </w:rPr>
        <w:t>9</w:t>
      </w:r>
      <w:r w:rsidR="00FB0C25" w:rsidRPr="00B642B8">
        <w:rPr>
          <w:rFonts w:ascii="Angsana New" w:hAnsi="Angsana New"/>
          <w:sz w:val="30"/>
          <w:szCs w:val="30"/>
          <w:u w:val="none"/>
          <w:cs/>
        </w:rPr>
        <w:tab/>
      </w:r>
      <w:r w:rsidR="00C540F3" w:rsidRPr="00B642B8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1DD81D17" w14:textId="77777777" w:rsidR="00C540F3" w:rsidRPr="00B642B8" w:rsidRDefault="00C540F3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43"/>
      </w:tblGrid>
      <w:tr w:rsidR="00C540F3" w:rsidRPr="00B642B8" w14:paraId="193F58E0" w14:textId="77777777" w:rsidTr="00BB1500">
        <w:trPr>
          <w:cantSplit/>
          <w:trHeight w:hRule="exact" w:val="374"/>
          <w:tblHeader/>
        </w:trPr>
        <w:tc>
          <w:tcPr>
            <w:tcW w:w="6570" w:type="dxa"/>
          </w:tcPr>
          <w:p w14:paraId="06E0C0D1" w14:textId="77777777" w:rsidR="00C540F3" w:rsidRPr="00B642B8" w:rsidRDefault="00C540F3" w:rsidP="00585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7751D402" w14:textId="77777777" w:rsidR="00C540F3" w:rsidRPr="00B642B8" w:rsidRDefault="00C540F3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42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</w:tc>
      </w:tr>
      <w:tr w:rsidR="0058509C" w:rsidRPr="00B642B8" w14:paraId="73AD5FA1" w14:textId="77777777" w:rsidTr="00BB1500">
        <w:trPr>
          <w:cantSplit/>
          <w:trHeight w:hRule="exact" w:val="374"/>
          <w:tblHeader/>
        </w:trPr>
        <w:tc>
          <w:tcPr>
            <w:tcW w:w="6570" w:type="dxa"/>
          </w:tcPr>
          <w:p w14:paraId="2E413E80" w14:textId="77777777" w:rsidR="0058509C" w:rsidRPr="00B642B8" w:rsidRDefault="0058509C" w:rsidP="00585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18078606" w14:textId="77777777" w:rsidR="0058509C" w:rsidRPr="00B642B8" w:rsidRDefault="0058509C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40F3" w:rsidRPr="00B642B8" w14:paraId="1802EE01" w14:textId="77777777" w:rsidTr="00BB1500">
        <w:trPr>
          <w:cantSplit/>
          <w:trHeight w:hRule="exact" w:val="374"/>
          <w:tblHeader/>
        </w:trPr>
        <w:tc>
          <w:tcPr>
            <w:tcW w:w="6570" w:type="dxa"/>
          </w:tcPr>
          <w:p w14:paraId="5D3AA051" w14:textId="77777777" w:rsidR="00C540F3" w:rsidRPr="00B642B8" w:rsidRDefault="00C540F3" w:rsidP="00585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D2534F2" w14:textId="77777777" w:rsidR="00C540F3" w:rsidRPr="00B642B8" w:rsidRDefault="004A24EA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B642B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  <w:r w:rsidR="00C540F3" w:rsidRPr="00B642B8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0</w:t>
            </w:r>
            <w:r w:rsidR="00C540F3" w:rsidRPr="00B642B8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4E6E1A" w:rsidRPr="00B642B8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076CE283" w14:textId="77777777" w:rsidR="00C540F3" w:rsidRPr="00B642B8" w:rsidRDefault="00C540F3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3A70B6" w14:textId="77777777" w:rsidR="00C540F3" w:rsidRPr="00B642B8" w:rsidRDefault="004A24EA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B642B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C540F3" w:rsidRPr="00B642B8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</w:tr>
      <w:tr w:rsidR="0058509C" w:rsidRPr="00B642B8" w14:paraId="1E66142D" w14:textId="77777777" w:rsidTr="00BB1500">
        <w:trPr>
          <w:cantSplit/>
          <w:trHeight w:hRule="exact" w:val="374"/>
          <w:tblHeader/>
        </w:trPr>
        <w:tc>
          <w:tcPr>
            <w:tcW w:w="6570" w:type="dxa"/>
          </w:tcPr>
          <w:p w14:paraId="437167D1" w14:textId="77777777" w:rsidR="0058509C" w:rsidRPr="00B642B8" w:rsidRDefault="0058509C" w:rsidP="00585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0A89364" w14:textId="77777777" w:rsidR="0058509C" w:rsidRPr="00B642B8" w:rsidRDefault="0058509C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B642B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</w:t>
            </w:r>
            <w:r w:rsidRPr="00B642B8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6</w:t>
            </w:r>
            <w:r w:rsidR="00C12FA0" w:rsidRPr="00B642B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E2B54B3" w14:textId="77777777" w:rsidR="0058509C" w:rsidRPr="00B642B8" w:rsidRDefault="0058509C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F5D03C3" w14:textId="77777777" w:rsidR="0058509C" w:rsidRPr="00B642B8" w:rsidRDefault="0058509C" w:rsidP="0058509C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B642B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</w:t>
            </w:r>
            <w:r w:rsidRPr="00B642B8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6</w:t>
            </w:r>
            <w:r w:rsidR="00C12FA0" w:rsidRPr="00B642B8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C540F3" w:rsidRPr="00B642B8" w14:paraId="0E9811CF" w14:textId="77777777" w:rsidTr="00BB1500">
        <w:trPr>
          <w:cantSplit/>
          <w:trHeight w:hRule="exact" w:val="374"/>
        </w:trPr>
        <w:tc>
          <w:tcPr>
            <w:tcW w:w="6570" w:type="dxa"/>
          </w:tcPr>
          <w:p w14:paraId="4D20CF00" w14:textId="77777777" w:rsidR="00C540F3" w:rsidRPr="00B642B8" w:rsidRDefault="00C540F3" w:rsidP="00585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7EB205DE" w14:textId="77777777" w:rsidR="00C540F3" w:rsidRPr="00B642B8" w:rsidRDefault="00C540F3" w:rsidP="00091615">
            <w:pPr>
              <w:pStyle w:val="a3"/>
              <w:tabs>
                <w:tab w:val="decimal" w:pos="627"/>
              </w:tabs>
              <w:spacing w:line="36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0F3" w:rsidRPr="00B642B8" w14:paraId="056F0240" w14:textId="77777777" w:rsidTr="00BB1500">
        <w:trPr>
          <w:cantSplit/>
          <w:trHeight w:hRule="exact" w:val="374"/>
        </w:trPr>
        <w:tc>
          <w:tcPr>
            <w:tcW w:w="6570" w:type="dxa"/>
          </w:tcPr>
          <w:p w14:paraId="7AEFE4EC" w14:textId="77777777" w:rsidR="00C540F3" w:rsidRPr="00B642B8" w:rsidRDefault="00C540F3" w:rsidP="00585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642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602E30D0" w14:textId="77777777" w:rsidR="00C540F3" w:rsidRPr="00B642B8" w:rsidRDefault="00C540F3" w:rsidP="0058509C">
            <w:pPr>
              <w:pStyle w:val="a3"/>
              <w:tabs>
                <w:tab w:val="decimal" w:pos="909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1377CC" w14:textId="77777777" w:rsidR="00C540F3" w:rsidRPr="00B642B8" w:rsidRDefault="00C540F3" w:rsidP="0058509C">
            <w:pPr>
              <w:pStyle w:val="a3"/>
              <w:tabs>
                <w:tab w:val="decimal" w:pos="1044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0E7BDF3" w14:textId="77777777" w:rsidR="00C540F3" w:rsidRPr="00B642B8" w:rsidRDefault="00C540F3" w:rsidP="0058509C">
            <w:pPr>
              <w:pStyle w:val="a3"/>
              <w:tabs>
                <w:tab w:val="decimal" w:pos="909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2FA0" w:rsidRPr="00B642B8" w14:paraId="6ADCECA2" w14:textId="77777777" w:rsidTr="00BB1500">
        <w:trPr>
          <w:cantSplit/>
          <w:trHeight w:hRule="exact" w:val="374"/>
        </w:trPr>
        <w:tc>
          <w:tcPr>
            <w:tcW w:w="6570" w:type="dxa"/>
          </w:tcPr>
          <w:p w14:paraId="0EB6052E" w14:textId="77777777" w:rsidR="00C12FA0" w:rsidRPr="00B642B8" w:rsidRDefault="00C12FA0" w:rsidP="00C12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4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7F16477" w14:textId="217D76E2" w:rsidR="00C12FA0" w:rsidRPr="00B642B8" w:rsidRDefault="00171C0E" w:rsidP="00C12FA0">
            <w:pPr>
              <w:pStyle w:val="a3"/>
              <w:tabs>
                <w:tab w:val="decimal" w:pos="882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2B8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203</w:t>
            </w:r>
            <w:r w:rsidRPr="00B642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559</w:t>
            </w:r>
          </w:p>
        </w:tc>
        <w:tc>
          <w:tcPr>
            <w:tcW w:w="270" w:type="dxa"/>
          </w:tcPr>
          <w:p w14:paraId="02A81043" w14:textId="77777777" w:rsidR="00C12FA0" w:rsidRPr="00B642B8" w:rsidRDefault="00C12FA0" w:rsidP="00C12FA0">
            <w:pPr>
              <w:pStyle w:val="a3"/>
              <w:tabs>
                <w:tab w:val="decimal" w:pos="1044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4848487" w14:textId="77777777" w:rsidR="00C12FA0" w:rsidRPr="00B642B8" w:rsidRDefault="00C12FA0" w:rsidP="00C12FA0">
            <w:pPr>
              <w:pStyle w:val="a3"/>
              <w:tabs>
                <w:tab w:val="decimal" w:pos="882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42B8">
              <w:rPr>
                <w:rFonts w:ascii="Angsana New" w:hAnsi="Angsana New"/>
                <w:sz w:val="30"/>
                <w:szCs w:val="30"/>
                <w:lang w:val="en-US"/>
              </w:rPr>
              <w:t>330,086</w:t>
            </w:r>
          </w:p>
        </w:tc>
      </w:tr>
      <w:tr w:rsidR="00C12FA0" w:rsidRPr="00B642B8" w14:paraId="12F0CC32" w14:textId="77777777" w:rsidTr="00BB1500">
        <w:trPr>
          <w:cantSplit/>
          <w:trHeight w:hRule="exact" w:val="374"/>
        </w:trPr>
        <w:tc>
          <w:tcPr>
            <w:tcW w:w="6570" w:type="dxa"/>
          </w:tcPr>
          <w:p w14:paraId="386EFF86" w14:textId="77777777" w:rsidR="00C12FA0" w:rsidRPr="00B642B8" w:rsidRDefault="00C12FA0" w:rsidP="00C12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642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4D8BFA" w14:textId="105489FA" w:rsidR="00C12FA0" w:rsidRPr="00B642B8" w:rsidRDefault="00171C0E" w:rsidP="00C12FA0">
            <w:pPr>
              <w:pStyle w:val="a3"/>
              <w:tabs>
                <w:tab w:val="decimal" w:pos="882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42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ar-SA"/>
              </w:rPr>
              <w:t>203</w:t>
            </w:r>
            <w:r w:rsidRPr="00B642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42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ar-SA"/>
              </w:rPr>
              <w:t>559</w:t>
            </w:r>
          </w:p>
        </w:tc>
        <w:tc>
          <w:tcPr>
            <w:tcW w:w="270" w:type="dxa"/>
          </w:tcPr>
          <w:p w14:paraId="5AFFB68F" w14:textId="77777777" w:rsidR="00C12FA0" w:rsidRPr="00B642B8" w:rsidRDefault="00C12FA0" w:rsidP="00C12FA0">
            <w:pPr>
              <w:pStyle w:val="a3"/>
              <w:tabs>
                <w:tab w:val="decimal" w:pos="1044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F0B6365" w14:textId="77777777" w:rsidR="00C12FA0" w:rsidRPr="00B642B8" w:rsidRDefault="00C12FA0" w:rsidP="00C12FA0">
            <w:pPr>
              <w:pStyle w:val="a3"/>
              <w:tabs>
                <w:tab w:val="decimal" w:pos="882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42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330,086</w:t>
            </w:r>
          </w:p>
        </w:tc>
      </w:tr>
      <w:tr w:rsidR="00C12FA0" w:rsidRPr="00B642B8" w14:paraId="6DFE1407" w14:textId="77777777" w:rsidTr="00BB1500">
        <w:trPr>
          <w:cantSplit/>
          <w:trHeight w:hRule="exact" w:val="317"/>
        </w:trPr>
        <w:tc>
          <w:tcPr>
            <w:tcW w:w="6570" w:type="dxa"/>
          </w:tcPr>
          <w:p w14:paraId="3AD65DFA" w14:textId="77777777" w:rsidR="00C12FA0" w:rsidRPr="00B642B8" w:rsidRDefault="00C12FA0" w:rsidP="00C12FA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E0020E" w14:textId="77777777" w:rsidR="00C12FA0" w:rsidRPr="00B642B8" w:rsidRDefault="00C12FA0" w:rsidP="00C1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36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BC2CE" w14:textId="77777777" w:rsidR="00C12FA0" w:rsidRPr="00B642B8" w:rsidRDefault="00C12FA0" w:rsidP="00C12FA0">
            <w:pPr>
              <w:pStyle w:val="a3"/>
              <w:tabs>
                <w:tab w:val="decimal" w:pos="927"/>
              </w:tabs>
              <w:spacing w:line="360" w:lineRule="auto"/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662D2C01" w14:textId="77777777" w:rsidR="00C12FA0" w:rsidRPr="00B642B8" w:rsidRDefault="00C12FA0" w:rsidP="00C12FA0">
            <w:pPr>
              <w:pStyle w:val="a3"/>
              <w:tabs>
                <w:tab w:val="decimal" w:pos="882"/>
              </w:tabs>
              <w:spacing w:line="36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07772C09" w14:textId="77777777" w:rsidR="00C17AC9" w:rsidRPr="00B642B8" w:rsidRDefault="00C17AC9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548194" w14:textId="77777777" w:rsidR="0089046E" w:rsidRDefault="0089046E" w:rsidP="0089046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sz w:val="20"/>
          <w:szCs w:val="20"/>
        </w:rPr>
        <w:br w:type="page"/>
      </w:r>
      <w:r>
        <w:rPr>
          <w:rFonts w:ascii="Angsana New" w:hAnsi="Angsana New" w:hint="cs"/>
          <w:sz w:val="28"/>
          <w:szCs w:val="28"/>
          <w:u w:val="none"/>
          <w:lang w:val="en-US"/>
        </w:rPr>
        <w:lastRenderedPageBreak/>
        <w:t>10</w:t>
      </w:r>
      <w:r>
        <w:rPr>
          <w:rFonts w:ascii="Angsana New" w:hAnsi="Angsana New" w:hint="cs"/>
          <w:sz w:val="28"/>
          <w:szCs w:val="28"/>
          <w:u w:val="none"/>
          <w:cs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14:paraId="16FC019B" w14:textId="77777777" w:rsidR="0089046E" w:rsidRDefault="0089046E" w:rsidP="0089046E">
      <w:pPr>
        <w:rPr>
          <w:lang w:eastAsia="x-none"/>
        </w:rPr>
      </w:pPr>
    </w:p>
    <w:p w14:paraId="5CD64E14" w14:textId="77777777" w:rsidR="0089046E" w:rsidRDefault="0089046E" w:rsidP="0089046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ในงวดปัจจุบันรายได้จากการขายไอน้ำและไฟฟ้าได้จัดประเภทรวมในรายได้จากการขาย ในงวดก่อนรายได้ดังกล่าวได้บันทึกหักกลบกับต้นทุนขาย ตัวเลขเปรียบเทียบในงวดก่อนได้มีการจัดประเภทรายการใหม่ให้สอดคล้องกับการนำเสนอในงวดปัจจุบัน ดังนี้ </w:t>
      </w:r>
    </w:p>
    <w:tbl>
      <w:tblPr>
        <w:tblpPr w:leftFromText="180" w:rightFromText="180" w:vertAnchor="text" w:horzAnchor="margin" w:tblpXSpec="right" w:tblpY="612"/>
        <w:tblOverlap w:val="never"/>
        <w:tblW w:w="9156" w:type="dxa"/>
        <w:tblLayout w:type="fixed"/>
        <w:tblLook w:val="04A0" w:firstRow="1" w:lastRow="0" w:firstColumn="1" w:lastColumn="0" w:noHBand="0" w:noVBand="1"/>
      </w:tblPr>
      <w:tblGrid>
        <w:gridCol w:w="3716"/>
        <w:gridCol w:w="1455"/>
        <w:gridCol w:w="438"/>
        <w:gridCol w:w="1452"/>
        <w:gridCol w:w="438"/>
        <w:gridCol w:w="1657"/>
      </w:tblGrid>
      <w:tr w:rsidR="0089046E" w14:paraId="02C2B62F" w14:textId="77777777" w:rsidTr="00BB1500">
        <w:trPr>
          <w:trHeight w:val="454"/>
          <w:tblHeader/>
        </w:trPr>
        <w:tc>
          <w:tcPr>
            <w:tcW w:w="3716" w:type="dxa"/>
            <w:vAlign w:val="bottom"/>
          </w:tcPr>
          <w:p w14:paraId="06587B1C" w14:textId="77777777" w:rsidR="0089046E" w:rsidRDefault="0089046E" w:rsidP="0089046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40" w:type="dxa"/>
            <w:gridSpan w:val="5"/>
            <w:vAlign w:val="bottom"/>
            <w:hideMark/>
          </w:tcPr>
          <w:p w14:paraId="0B7781FE" w14:textId="77777777" w:rsidR="0089046E" w:rsidRDefault="0089046E" w:rsidP="0089046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9046E" w14:paraId="51BCFE08" w14:textId="77777777" w:rsidTr="00BB1500">
        <w:trPr>
          <w:trHeight w:val="897"/>
          <w:tblHeader/>
        </w:trPr>
        <w:tc>
          <w:tcPr>
            <w:tcW w:w="3716" w:type="dxa"/>
            <w:vAlign w:val="bottom"/>
            <w:hideMark/>
          </w:tcPr>
          <w:p w14:paraId="02D3D270" w14:textId="77777777" w:rsidR="0089046E" w:rsidRDefault="0089046E" w:rsidP="0089046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dxa"/>
            <w:vAlign w:val="bottom"/>
            <w:hideMark/>
          </w:tcPr>
          <w:p w14:paraId="133CD05C" w14:textId="77777777" w:rsidR="0089046E" w:rsidRDefault="0089046E" w:rsidP="0089046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438" w:type="dxa"/>
          </w:tcPr>
          <w:p w14:paraId="1F121058" w14:textId="77777777" w:rsidR="0089046E" w:rsidRDefault="0089046E" w:rsidP="0089046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  <w:hideMark/>
          </w:tcPr>
          <w:p w14:paraId="1309B14B" w14:textId="77777777" w:rsidR="0089046E" w:rsidRDefault="0089046E" w:rsidP="0089046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การจัด</w:t>
            </w:r>
          </w:p>
          <w:p w14:paraId="75E349C8" w14:textId="77777777" w:rsidR="0089046E" w:rsidRDefault="0089046E" w:rsidP="0089046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38" w:type="dxa"/>
          </w:tcPr>
          <w:p w14:paraId="2B927F0F" w14:textId="77777777" w:rsidR="0089046E" w:rsidRDefault="0089046E" w:rsidP="0089046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vAlign w:val="bottom"/>
            <w:hideMark/>
          </w:tcPr>
          <w:p w14:paraId="2E21309A" w14:textId="77777777" w:rsidR="0089046E" w:rsidRDefault="0089046E" w:rsidP="0089046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หลังการจัด</w:t>
            </w:r>
          </w:p>
          <w:p w14:paraId="4A5248BB" w14:textId="77777777" w:rsidR="0089046E" w:rsidRDefault="0089046E" w:rsidP="0089046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ประเภทใหม่</w:t>
            </w:r>
          </w:p>
        </w:tc>
      </w:tr>
      <w:tr w:rsidR="0089046E" w14:paraId="2062581C" w14:textId="77777777" w:rsidTr="00BB1500">
        <w:trPr>
          <w:trHeight w:val="110"/>
        </w:trPr>
        <w:tc>
          <w:tcPr>
            <w:tcW w:w="3716" w:type="dxa"/>
          </w:tcPr>
          <w:p w14:paraId="5A6A596A" w14:textId="77777777" w:rsidR="0089046E" w:rsidRDefault="0089046E" w:rsidP="0089046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5"/>
            <w:hideMark/>
          </w:tcPr>
          <w:p w14:paraId="3CF50F8D" w14:textId="77777777" w:rsidR="0089046E" w:rsidRDefault="0089046E" w:rsidP="0089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46E" w14:paraId="11093A41" w14:textId="77777777" w:rsidTr="00BB1500">
        <w:trPr>
          <w:trHeight w:val="411"/>
        </w:trPr>
        <w:tc>
          <w:tcPr>
            <w:tcW w:w="3716" w:type="dxa"/>
            <w:hideMark/>
          </w:tcPr>
          <w:p w14:paraId="77DAF360" w14:textId="77777777" w:rsidR="0089046E" w:rsidRDefault="0089046E" w:rsidP="004970F1">
            <w:pPr>
              <w:tabs>
                <w:tab w:val="left" w:pos="180"/>
              </w:tabs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455" w:type="dxa"/>
          </w:tcPr>
          <w:p w14:paraId="25B79579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0EEE1681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5EE21AA5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2325063B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5E6CDA8D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046E" w14:paraId="35A8FBF2" w14:textId="77777777" w:rsidTr="00BB1500">
        <w:trPr>
          <w:trHeight w:val="411"/>
        </w:trPr>
        <w:tc>
          <w:tcPr>
            <w:tcW w:w="3716" w:type="dxa"/>
            <w:hideMark/>
          </w:tcPr>
          <w:p w14:paraId="2A0C79BA" w14:textId="77777777" w:rsidR="0089046E" w:rsidRDefault="0089046E" w:rsidP="004970F1">
            <w:pPr>
              <w:tabs>
                <w:tab w:val="left" w:pos="129"/>
              </w:tabs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 </w:t>
            </w:r>
          </w:p>
        </w:tc>
        <w:tc>
          <w:tcPr>
            <w:tcW w:w="1455" w:type="dxa"/>
          </w:tcPr>
          <w:p w14:paraId="3BA68B32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dxa"/>
          </w:tcPr>
          <w:p w14:paraId="7F36C099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728799B3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57206C6D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11EC69F1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046E" w14:paraId="37CDAA68" w14:textId="77777777" w:rsidTr="00BB1500">
        <w:trPr>
          <w:trHeight w:val="411"/>
        </w:trPr>
        <w:tc>
          <w:tcPr>
            <w:tcW w:w="3716" w:type="dxa"/>
            <w:hideMark/>
          </w:tcPr>
          <w:p w14:paraId="2ED65200" w14:textId="4287D25D" w:rsidR="0089046E" w:rsidRDefault="0089046E" w:rsidP="0089046E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747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5" w:type="dxa"/>
          </w:tcPr>
          <w:p w14:paraId="6F1490BB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030141C2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624471A3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76C862F7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00898C07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046E" w14:paraId="415332BD" w14:textId="77777777" w:rsidTr="00BB1500">
        <w:trPr>
          <w:trHeight w:val="398"/>
        </w:trPr>
        <w:tc>
          <w:tcPr>
            <w:tcW w:w="3716" w:type="dxa"/>
            <w:hideMark/>
          </w:tcPr>
          <w:p w14:paraId="680F24A8" w14:textId="77777777" w:rsidR="0089046E" w:rsidRDefault="0089046E" w:rsidP="0089046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5" w:type="dxa"/>
            <w:hideMark/>
          </w:tcPr>
          <w:p w14:paraId="27FE3446" w14:textId="6738E973" w:rsidR="0089046E" w:rsidRDefault="00805149" w:rsidP="0089046E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3,254,920</w:t>
            </w:r>
          </w:p>
        </w:tc>
        <w:tc>
          <w:tcPr>
            <w:tcW w:w="438" w:type="dxa"/>
          </w:tcPr>
          <w:p w14:paraId="5E2822D7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44CD81E6" w14:textId="20F96CC9" w:rsidR="0089046E" w:rsidRDefault="0089046E" w:rsidP="0089046E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5149" w:rsidRPr="00805149">
              <w:rPr>
                <w:rFonts w:ascii="Angsana New" w:hAnsi="Angsana New"/>
                <w:sz w:val="30"/>
                <w:szCs w:val="30"/>
              </w:rPr>
              <w:t>164,450</w:t>
            </w:r>
          </w:p>
        </w:tc>
        <w:tc>
          <w:tcPr>
            <w:tcW w:w="438" w:type="dxa"/>
          </w:tcPr>
          <w:p w14:paraId="1AFD2EB2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hideMark/>
          </w:tcPr>
          <w:p w14:paraId="7DF529D8" w14:textId="7EBDD50F" w:rsidR="0089046E" w:rsidRDefault="00805149" w:rsidP="0089046E">
            <w:pPr>
              <w:tabs>
                <w:tab w:val="decimal" w:pos="706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3,419,370</w:t>
            </w:r>
          </w:p>
        </w:tc>
      </w:tr>
      <w:tr w:rsidR="0089046E" w14:paraId="00E4E60D" w14:textId="77777777" w:rsidTr="00BB1500">
        <w:trPr>
          <w:trHeight w:val="387"/>
        </w:trPr>
        <w:tc>
          <w:tcPr>
            <w:tcW w:w="3716" w:type="dxa"/>
            <w:hideMark/>
          </w:tcPr>
          <w:p w14:paraId="2FCE4C76" w14:textId="77777777" w:rsidR="0089046E" w:rsidRDefault="0089046E" w:rsidP="0089046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55" w:type="dxa"/>
            <w:hideMark/>
          </w:tcPr>
          <w:p w14:paraId="18580F81" w14:textId="1D5043DC" w:rsidR="0089046E" w:rsidRDefault="00805149" w:rsidP="0089046E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(2,654,461)</w:t>
            </w:r>
          </w:p>
        </w:tc>
        <w:tc>
          <w:tcPr>
            <w:tcW w:w="438" w:type="dxa"/>
          </w:tcPr>
          <w:p w14:paraId="05578A07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0A56F0EF" w14:textId="78027304" w:rsidR="0089046E" w:rsidRDefault="0089046E" w:rsidP="0089046E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5149" w:rsidRPr="00805149">
              <w:rPr>
                <w:rFonts w:ascii="Angsana New" w:hAnsi="Angsana New"/>
                <w:sz w:val="30"/>
                <w:szCs w:val="30"/>
              </w:rPr>
              <w:t xml:space="preserve"> (164,450)</w:t>
            </w:r>
          </w:p>
        </w:tc>
        <w:tc>
          <w:tcPr>
            <w:tcW w:w="438" w:type="dxa"/>
          </w:tcPr>
          <w:p w14:paraId="4465B1C1" w14:textId="77777777" w:rsidR="0089046E" w:rsidRDefault="0089046E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hideMark/>
          </w:tcPr>
          <w:p w14:paraId="0C61040C" w14:textId="5C8AC093" w:rsidR="0089046E" w:rsidRDefault="00805149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(2,818,911)</w:t>
            </w:r>
          </w:p>
        </w:tc>
      </w:tr>
      <w:tr w:rsidR="004970F1" w14:paraId="76FA1AF8" w14:textId="77777777" w:rsidTr="00BB1500">
        <w:trPr>
          <w:trHeight w:val="387"/>
        </w:trPr>
        <w:tc>
          <w:tcPr>
            <w:tcW w:w="3716" w:type="dxa"/>
          </w:tcPr>
          <w:p w14:paraId="4CE41E15" w14:textId="77777777" w:rsidR="004970F1" w:rsidRDefault="004970F1" w:rsidP="0089046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6662FC9E" w14:textId="77777777" w:rsidR="004970F1" w:rsidRDefault="004970F1" w:rsidP="0089046E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7E82364D" w14:textId="77777777" w:rsidR="004970F1" w:rsidRDefault="004970F1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646A204E" w14:textId="77777777" w:rsidR="004970F1" w:rsidRDefault="004970F1" w:rsidP="0089046E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566645BF" w14:textId="77777777" w:rsidR="004970F1" w:rsidRDefault="004970F1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2C8EA26E" w14:textId="77777777" w:rsidR="004970F1" w:rsidRDefault="004970F1" w:rsidP="0089046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149" w14:paraId="471246B0" w14:textId="77777777" w:rsidTr="00BB1500">
        <w:trPr>
          <w:trHeight w:val="387"/>
        </w:trPr>
        <w:tc>
          <w:tcPr>
            <w:tcW w:w="3716" w:type="dxa"/>
          </w:tcPr>
          <w:p w14:paraId="4A7E3A94" w14:textId="066DCC41" w:rsidR="00805149" w:rsidRDefault="00805149" w:rsidP="0080514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455" w:type="dxa"/>
          </w:tcPr>
          <w:p w14:paraId="679A0CA4" w14:textId="77777777" w:rsidR="00805149" w:rsidRDefault="00805149" w:rsidP="00805149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1BE3D75B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EC9877E" w14:textId="77777777" w:rsidR="00805149" w:rsidRDefault="00805149" w:rsidP="00805149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645FA08C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39F0868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149" w14:paraId="17BC1D8B" w14:textId="77777777" w:rsidTr="00BB1500">
        <w:trPr>
          <w:trHeight w:val="387"/>
        </w:trPr>
        <w:tc>
          <w:tcPr>
            <w:tcW w:w="3716" w:type="dxa"/>
          </w:tcPr>
          <w:p w14:paraId="244E6816" w14:textId="565E312B" w:rsidR="00805149" w:rsidRDefault="00805149" w:rsidP="0080514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 </w:t>
            </w:r>
          </w:p>
        </w:tc>
        <w:tc>
          <w:tcPr>
            <w:tcW w:w="1455" w:type="dxa"/>
          </w:tcPr>
          <w:p w14:paraId="6EFBD015" w14:textId="77777777" w:rsidR="00805149" w:rsidRDefault="00805149" w:rsidP="00805149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4D6AA965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FF15399" w14:textId="77777777" w:rsidR="00805149" w:rsidRDefault="00805149" w:rsidP="00805149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3820C822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5CAA98FE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149" w14:paraId="08368C43" w14:textId="77777777" w:rsidTr="00BB1500">
        <w:trPr>
          <w:trHeight w:val="387"/>
        </w:trPr>
        <w:tc>
          <w:tcPr>
            <w:tcW w:w="3716" w:type="dxa"/>
          </w:tcPr>
          <w:p w14:paraId="26C62C19" w14:textId="1C75490B" w:rsidR="00805149" w:rsidRDefault="00805149" w:rsidP="0080514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747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5" w:type="dxa"/>
          </w:tcPr>
          <w:p w14:paraId="1B968351" w14:textId="77777777" w:rsidR="00805149" w:rsidRDefault="00805149" w:rsidP="00805149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783871CB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87281DE" w14:textId="77777777" w:rsidR="00805149" w:rsidRDefault="00805149" w:rsidP="00805149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4BECE4B5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5A0EE365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149" w14:paraId="49C2F0F7" w14:textId="77777777" w:rsidTr="00BB1500">
        <w:trPr>
          <w:trHeight w:val="387"/>
        </w:trPr>
        <w:tc>
          <w:tcPr>
            <w:tcW w:w="3716" w:type="dxa"/>
          </w:tcPr>
          <w:p w14:paraId="28DC2898" w14:textId="5D4C5712" w:rsidR="00805149" w:rsidRDefault="00805149" w:rsidP="0080514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5" w:type="dxa"/>
          </w:tcPr>
          <w:p w14:paraId="210E14FB" w14:textId="61E1B9BE" w:rsidR="00805149" w:rsidRDefault="00805149" w:rsidP="004871A0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6,498,435</w:t>
            </w:r>
          </w:p>
        </w:tc>
        <w:tc>
          <w:tcPr>
            <w:tcW w:w="438" w:type="dxa"/>
          </w:tcPr>
          <w:p w14:paraId="344798C8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39BD01F4" w14:textId="58EBB3E9" w:rsidR="00805149" w:rsidRDefault="00805149" w:rsidP="00805149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346,081</w:t>
            </w:r>
          </w:p>
        </w:tc>
        <w:tc>
          <w:tcPr>
            <w:tcW w:w="438" w:type="dxa"/>
          </w:tcPr>
          <w:p w14:paraId="2300CA8E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7067660D" w14:textId="60EF89E6" w:rsidR="00805149" w:rsidRDefault="00805149" w:rsidP="004871A0">
            <w:pPr>
              <w:tabs>
                <w:tab w:val="decimal" w:pos="706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6,844,516</w:t>
            </w:r>
          </w:p>
        </w:tc>
      </w:tr>
      <w:tr w:rsidR="00805149" w14:paraId="01D703B0" w14:textId="77777777" w:rsidTr="00BB1500">
        <w:trPr>
          <w:trHeight w:val="387"/>
        </w:trPr>
        <w:tc>
          <w:tcPr>
            <w:tcW w:w="3716" w:type="dxa"/>
          </w:tcPr>
          <w:p w14:paraId="56A31177" w14:textId="3730421E" w:rsidR="00805149" w:rsidRDefault="00805149" w:rsidP="0080514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55" w:type="dxa"/>
          </w:tcPr>
          <w:p w14:paraId="48E1E4FC" w14:textId="6B7F9DF8" w:rsidR="00805149" w:rsidRDefault="00805149" w:rsidP="004871A0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(5,297,530)</w:t>
            </w:r>
          </w:p>
        </w:tc>
        <w:tc>
          <w:tcPr>
            <w:tcW w:w="438" w:type="dxa"/>
          </w:tcPr>
          <w:p w14:paraId="1D1A80D3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CCCD9FF" w14:textId="249E0768" w:rsidR="00805149" w:rsidRDefault="00805149" w:rsidP="00805149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(346,081)</w:t>
            </w:r>
          </w:p>
        </w:tc>
        <w:tc>
          <w:tcPr>
            <w:tcW w:w="438" w:type="dxa"/>
          </w:tcPr>
          <w:p w14:paraId="79D3E014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5048544E" w14:textId="745695ED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(5,643,611)</w:t>
            </w:r>
          </w:p>
        </w:tc>
      </w:tr>
      <w:tr w:rsidR="00805149" w14:paraId="0FC3EF26" w14:textId="77777777" w:rsidTr="00BB1500">
        <w:trPr>
          <w:trHeight w:val="387"/>
        </w:trPr>
        <w:tc>
          <w:tcPr>
            <w:tcW w:w="3716" w:type="dxa"/>
          </w:tcPr>
          <w:p w14:paraId="30B53820" w14:textId="77777777" w:rsidR="00805149" w:rsidRDefault="00805149" w:rsidP="0080514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3336FE84" w14:textId="77777777" w:rsidR="00805149" w:rsidRDefault="00805149" w:rsidP="00805149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5FCEE518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F37AD13" w14:textId="77777777" w:rsidR="00805149" w:rsidRDefault="00805149" w:rsidP="00805149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35F78633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73E41343" w14:textId="77777777" w:rsidR="00805149" w:rsidRDefault="00805149" w:rsidP="008051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47E4D01" w14:textId="77777777" w:rsidR="0089046E" w:rsidRDefault="0089046E" w:rsidP="0089046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EFEF042" w14:textId="2F4EBF5E" w:rsidR="00833A27" w:rsidRPr="0095134A" w:rsidRDefault="00833A27" w:rsidP="0095134A">
      <w:pPr>
        <w:rPr>
          <w:sz w:val="20"/>
          <w:szCs w:val="20"/>
          <w:lang w:eastAsia="x-none"/>
        </w:rPr>
      </w:pPr>
    </w:p>
    <w:sectPr w:rsidR="00833A27" w:rsidRPr="0095134A" w:rsidSect="0056594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C107" w14:textId="77777777" w:rsidR="00504B09" w:rsidRDefault="00504B09">
      <w:r>
        <w:separator/>
      </w:r>
    </w:p>
  </w:endnote>
  <w:endnote w:type="continuationSeparator" w:id="0">
    <w:p w14:paraId="779A2569" w14:textId="77777777" w:rsidR="00504B09" w:rsidRDefault="0050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95BA" w14:textId="77777777" w:rsidR="00A33953" w:rsidRPr="00371CAC" w:rsidRDefault="00A3395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9CB9" w14:textId="77777777" w:rsidR="00504B09" w:rsidRDefault="00504B09">
      <w:r>
        <w:separator/>
      </w:r>
    </w:p>
  </w:footnote>
  <w:footnote w:type="continuationSeparator" w:id="0">
    <w:p w14:paraId="18827BEB" w14:textId="77777777" w:rsidR="00504B09" w:rsidRDefault="00504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02AD0" w14:textId="77777777" w:rsidR="00B4040D" w:rsidRDefault="00B404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6CBE2" w14:textId="77777777" w:rsidR="00B4040D" w:rsidRPr="00807D39" w:rsidRDefault="00B4040D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7B8A686" w14:textId="77777777" w:rsidR="00B4040D" w:rsidRPr="00807D39" w:rsidRDefault="00B4040D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1D91B41" w14:textId="77777777" w:rsidR="00F065D6" w:rsidRPr="00807D39" w:rsidRDefault="00F065D6" w:rsidP="00F065D6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0F74569" w14:textId="77777777" w:rsidR="00B4040D" w:rsidRDefault="00B404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7382C" w14:textId="77777777" w:rsidR="00B4040D" w:rsidRDefault="00B40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573008203">
    <w:abstractNumId w:val="1"/>
  </w:num>
  <w:num w:numId="2" w16cid:durableId="2119400624">
    <w:abstractNumId w:val="5"/>
  </w:num>
  <w:num w:numId="3" w16cid:durableId="889848442">
    <w:abstractNumId w:val="3"/>
  </w:num>
  <w:num w:numId="4" w16cid:durableId="1045593809">
    <w:abstractNumId w:val="6"/>
  </w:num>
  <w:num w:numId="5" w16cid:durableId="2025478298">
    <w:abstractNumId w:val="26"/>
  </w:num>
  <w:num w:numId="6" w16cid:durableId="1518033915">
    <w:abstractNumId w:val="13"/>
  </w:num>
  <w:num w:numId="7" w16cid:durableId="1705903781">
    <w:abstractNumId w:val="16"/>
  </w:num>
  <w:num w:numId="8" w16cid:durableId="329143808">
    <w:abstractNumId w:val="24"/>
  </w:num>
  <w:num w:numId="9" w16cid:durableId="2003854013">
    <w:abstractNumId w:val="4"/>
  </w:num>
  <w:num w:numId="10" w16cid:durableId="1117719986">
    <w:abstractNumId w:val="14"/>
  </w:num>
  <w:num w:numId="11" w16cid:durableId="152307252">
    <w:abstractNumId w:val="20"/>
  </w:num>
  <w:num w:numId="12" w16cid:durableId="500193689">
    <w:abstractNumId w:val="4"/>
  </w:num>
  <w:num w:numId="13" w16cid:durableId="114251649">
    <w:abstractNumId w:val="25"/>
  </w:num>
  <w:num w:numId="14" w16cid:durableId="652828913">
    <w:abstractNumId w:val="1"/>
  </w:num>
  <w:num w:numId="15" w16cid:durableId="932977868">
    <w:abstractNumId w:val="10"/>
  </w:num>
  <w:num w:numId="16" w16cid:durableId="1945650658">
    <w:abstractNumId w:val="12"/>
  </w:num>
  <w:num w:numId="17" w16cid:durableId="819810814">
    <w:abstractNumId w:val="15"/>
  </w:num>
  <w:num w:numId="18" w16cid:durableId="1161043860">
    <w:abstractNumId w:val="9"/>
  </w:num>
  <w:num w:numId="19" w16cid:durableId="567881423">
    <w:abstractNumId w:val="1"/>
  </w:num>
  <w:num w:numId="20" w16cid:durableId="1892837318">
    <w:abstractNumId w:val="22"/>
  </w:num>
  <w:num w:numId="21" w16cid:durableId="1484276803">
    <w:abstractNumId w:val="1"/>
  </w:num>
  <w:num w:numId="22" w16cid:durableId="2123067692">
    <w:abstractNumId w:val="8"/>
  </w:num>
  <w:num w:numId="23" w16cid:durableId="45836830">
    <w:abstractNumId w:val="19"/>
  </w:num>
  <w:num w:numId="24" w16cid:durableId="1619677273">
    <w:abstractNumId w:val="0"/>
  </w:num>
  <w:num w:numId="25" w16cid:durableId="546991084">
    <w:abstractNumId w:val="1"/>
  </w:num>
  <w:num w:numId="26" w16cid:durableId="391543596">
    <w:abstractNumId w:val="1"/>
  </w:num>
  <w:num w:numId="27" w16cid:durableId="218713785">
    <w:abstractNumId w:val="1"/>
  </w:num>
  <w:num w:numId="28" w16cid:durableId="1177843019">
    <w:abstractNumId w:val="1"/>
  </w:num>
  <w:num w:numId="29" w16cid:durableId="294605837">
    <w:abstractNumId w:val="17"/>
  </w:num>
  <w:num w:numId="30" w16cid:durableId="1344085872">
    <w:abstractNumId w:val="1"/>
  </w:num>
  <w:num w:numId="31" w16cid:durableId="1181159209">
    <w:abstractNumId w:val="1"/>
  </w:num>
  <w:num w:numId="32" w16cid:durableId="1529679514">
    <w:abstractNumId w:val="1"/>
  </w:num>
  <w:num w:numId="33" w16cid:durableId="1796748761">
    <w:abstractNumId w:val="1"/>
  </w:num>
  <w:num w:numId="34" w16cid:durableId="299925163">
    <w:abstractNumId w:val="1"/>
  </w:num>
  <w:num w:numId="35" w16cid:durableId="665783720">
    <w:abstractNumId w:val="1"/>
  </w:num>
  <w:num w:numId="36" w16cid:durableId="432628054">
    <w:abstractNumId w:val="18"/>
  </w:num>
  <w:num w:numId="37" w16cid:durableId="16199950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46060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3110101">
    <w:abstractNumId w:val="2"/>
  </w:num>
  <w:num w:numId="40" w16cid:durableId="720905335">
    <w:abstractNumId w:val="11"/>
  </w:num>
  <w:num w:numId="41" w16cid:durableId="496115247">
    <w:abstractNumId w:val="1"/>
  </w:num>
  <w:num w:numId="42" w16cid:durableId="534931817">
    <w:abstractNumId w:val="21"/>
  </w:num>
  <w:num w:numId="43" w16cid:durableId="816070671">
    <w:abstractNumId w:val="1"/>
  </w:num>
  <w:num w:numId="44" w16cid:durableId="150906192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0AD4"/>
    <w:rsid w:val="0000100B"/>
    <w:rsid w:val="00001498"/>
    <w:rsid w:val="00001B47"/>
    <w:rsid w:val="00001BEF"/>
    <w:rsid w:val="00001F9E"/>
    <w:rsid w:val="00002638"/>
    <w:rsid w:val="000026F2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1CA0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17D47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AC8"/>
    <w:rsid w:val="00023CE6"/>
    <w:rsid w:val="00023E3C"/>
    <w:rsid w:val="000241C6"/>
    <w:rsid w:val="0002423D"/>
    <w:rsid w:val="00024627"/>
    <w:rsid w:val="00024953"/>
    <w:rsid w:val="00024F3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4488"/>
    <w:rsid w:val="0003500D"/>
    <w:rsid w:val="000351D6"/>
    <w:rsid w:val="00035A15"/>
    <w:rsid w:val="00035C1C"/>
    <w:rsid w:val="00035E23"/>
    <w:rsid w:val="000367CC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7B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6C89"/>
    <w:rsid w:val="00047128"/>
    <w:rsid w:val="00047886"/>
    <w:rsid w:val="000500CE"/>
    <w:rsid w:val="00050143"/>
    <w:rsid w:val="00050540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85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ACC"/>
    <w:rsid w:val="00075D37"/>
    <w:rsid w:val="00075FFE"/>
    <w:rsid w:val="00076626"/>
    <w:rsid w:val="0007695A"/>
    <w:rsid w:val="000773F9"/>
    <w:rsid w:val="00077490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CB7"/>
    <w:rsid w:val="00090EBA"/>
    <w:rsid w:val="00090F48"/>
    <w:rsid w:val="00090F67"/>
    <w:rsid w:val="00090FB8"/>
    <w:rsid w:val="000913A0"/>
    <w:rsid w:val="00091615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3C9A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9E0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4DF2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658"/>
    <w:rsid w:val="000B6880"/>
    <w:rsid w:val="000B6ED5"/>
    <w:rsid w:val="000B7292"/>
    <w:rsid w:val="000B7375"/>
    <w:rsid w:val="000B7F96"/>
    <w:rsid w:val="000C00BB"/>
    <w:rsid w:val="000C1050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5F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2C8"/>
    <w:rsid w:val="000D572F"/>
    <w:rsid w:val="000D5F63"/>
    <w:rsid w:val="000D5FE9"/>
    <w:rsid w:val="000D629E"/>
    <w:rsid w:val="000D6696"/>
    <w:rsid w:val="000D6805"/>
    <w:rsid w:val="000D6926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5F7E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7D4"/>
    <w:rsid w:val="00120C4E"/>
    <w:rsid w:val="0012131D"/>
    <w:rsid w:val="0012160F"/>
    <w:rsid w:val="00121791"/>
    <w:rsid w:val="00121944"/>
    <w:rsid w:val="00121ED9"/>
    <w:rsid w:val="00121FB0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26"/>
    <w:rsid w:val="0013657B"/>
    <w:rsid w:val="00136C10"/>
    <w:rsid w:val="00137083"/>
    <w:rsid w:val="0013717D"/>
    <w:rsid w:val="001378B1"/>
    <w:rsid w:val="00137FF3"/>
    <w:rsid w:val="001400CC"/>
    <w:rsid w:val="001401E0"/>
    <w:rsid w:val="00140292"/>
    <w:rsid w:val="00140520"/>
    <w:rsid w:val="00140655"/>
    <w:rsid w:val="00140C8F"/>
    <w:rsid w:val="0014104E"/>
    <w:rsid w:val="00141184"/>
    <w:rsid w:val="00141A20"/>
    <w:rsid w:val="00141A3F"/>
    <w:rsid w:val="001420E8"/>
    <w:rsid w:val="001422FE"/>
    <w:rsid w:val="001432F1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5C51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9A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58D"/>
    <w:rsid w:val="00171936"/>
    <w:rsid w:val="001719AF"/>
    <w:rsid w:val="00171C0E"/>
    <w:rsid w:val="00171C96"/>
    <w:rsid w:val="001726AD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23C"/>
    <w:rsid w:val="001872BE"/>
    <w:rsid w:val="001876D1"/>
    <w:rsid w:val="00187751"/>
    <w:rsid w:val="00187CE8"/>
    <w:rsid w:val="001900BA"/>
    <w:rsid w:val="001901D3"/>
    <w:rsid w:val="001913C1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206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670"/>
    <w:rsid w:val="001A7C3C"/>
    <w:rsid w:val="001A7C47"/>
    <w:rsid w:val="001B0966"/>
    <w:rsid w:val="001B1480"/>
    <w:rsid w:val="001B15BE"/>
    <w:rsid w:val="001B17C0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5ACF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A20"/>
    <w:rsid w:val="001D1BE4"/>
    <w:rsid w:val="001D202D"/>
    <w:rsid w:val="001D2A79"/>
    <w:rsid w:val="001D2F10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50C"/>
    <w:rsid w:val="00200861"/>
    <w:rsid w:val="00200867"/>
    <w:rsid w:val="00200DC6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AF8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235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28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558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1989"/>
    <w:rsid w:val="0027246E"/>
    <w:rsid w:val="00272738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A45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38D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56C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72C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A94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636"/>
    <w:rsid w:val="002D2A52"/>
    <w:rsid w:val="002D3165"/>
    <w:rsid w:val="002D33E9"/>
    <w:rsid w:val="002D369B"/>
    <w:rsid w:val="002D3C04"/>
    <w:rsid w:val="002D3F44"/>
    <w:rsid w:val="002D3F80"/>
    <w:rsid w:val="002D4141"/>
    <w:rsid w:val="002D45A1"/>
    <w:rsid w:val="002D4812"/>
    <w:rsid w:val="002D55F9"/>
    <w:rsid w:val="002D5733"/>
    <w:rsid w:val="002D5854"/>
    <w:rsid w:val="002D5856"/>
    <w:rsid w:val="002D604A"/>
    <w:rsid w:val="002D60E2"/>
    <w:rsid w:val="002D619D"/>
    <w:rsid w:val="002D68ED"/>
    <w:rsid w:val="002D6BEB"/>
    <w:rsid w:val="002D6D16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B47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3488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CFB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51E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47FAD"/>
    <w:rsid w:val="003501A3"/>
    <w:rsid w:val="00350392"/>
    <w:rsid w:val="0035082D"/>
    <w:rsid w:val="00350981"/>
    <w:rsid w:val="00350AF7"/>
    <w:rsid w:val="00350C17"/>
    <w:rsid w:val="00351046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5FC6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A4B"/>
    <w:rsid w:val="00361A57"/>
    <w:rsid w:val="00361B11"/>
    <w:rsid w:val="00361CF6"/>
    <w:rsid w:val="00362A1B"/>
    <w:rsid w:val="00362CCF"/>
    <w:rsid w:val="00362DD2"/>
    <w:rsid w:val="00363B46"/>
    <w:rsid w:val="00363C35"/>
    <w:rsid w:val="00363E54"/>
    <w:rsid w:val="003642E0"/>
    <w:rsid w:val="00364421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5AE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7FC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7E1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3DD"/>
    <w:rsid w:val="003B457A"/>
    <w:rsid w:val="003B50D2"/>
    <w:rsid w:val="003B5362"/>
    <w:rsid w:val="003B58C8"/>
    <w:rsid w:val="003B5E48"/>
    <w:rsid w:val="003B6346"/>
    <w:rsid w:val="003B689F"/>
    <w:rsid w:val="003B68CF"/>
    <w:rsid w:val="003B6A90"/>
    <w:rsid w:val="003B6BB4"/>
    <w:rsid w:val="003B72C0"/>
    <w:rsid w:val="003B74A9"/>
    <w:rsid w:val="003B7731"/>
    <w:rsid w:val="003B78FE"/>
    <w:rsid w:val="003C00B7"/>
    <w:rsid w:val="003C0371"/>
    <w:rsid w:val="003C052E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5955"/>
    <w:rsid w:val="003C5BA6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4A2A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03"/>
    <w:rsid w:val="003F062A"/>
    <w:rsid w:val="003F06E0"/>
    <w:rsid w:val="003F1437"/>
    <w:rsid w:val="003F148A"/>
    <w:rsid w:val="003F1596"/>
    <w:rsid w:val="003F181E"/>
    <w:rsid w:val="003F2371"/>
    <w:rsid w:val="003F23AD"/>
    <w:rsid w:val="003F2B69"/>
    <w:rsid w:val="003F2CC0"/>
    <w:rsid w:val="003F2DC4"/>
    <w:rsid w:val="003F31CB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8FC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04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588"/>
    <w:rsid w:val="0042765C"/>
    <w:rsid w:val="00427724"/>
    <w:rsid w:val="00427EB9"/>
    <w:rsid w:val="00430082"/>
    <w:rsid w:val="00430BAE"/>
    <w:rsid w:val="00430E4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5B2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4FDF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50C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C5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AE3"/>
    <w:rsid w:val="00485F7F"/>
    <w:rsid w:val="004864B5"/>
    <w:rsid w:val="00486725"/>
    <w:rsid w:val="00486C4B"/>
    <w:rsid w:val="00486D0E"/>
    <w:rsid w:val="00486D29"/>
    <w:rsid w:val="004871A0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1E04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0F1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E7F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0C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A82"/>
    <w:rsid w:val="004E0CBC"/>
    <w:rsid w:val="004E1553"/>
    <w:rsid w:val="004E1AEE"/>
    <w:rsid w:val="004E1B4D"/>
    <w:rsid w:val="004E2926"/>
    <w:rsid w:val="004E2B41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B90"/>
    <w:rsid w:val="004E6C06"/>
    <w:rsid w:val="004E6D73"/>
    <w:rsid w:val="004E6E1A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16A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B09"/>
    <w:rsid w:val="00504DC5"/>
    <w:rsid w:val="005053F1"/>
    <w:rsid w:val="005058A0"/>
    <w:rsid w:val="00506248"/>
    <w:rsid w:val="0050629A"/>
    <w:rsid w:val="00506504"/>
    <w:rsid w:val="005067D3"/>
    <w:rsid w:val="00506C56"/>
    <w:rsid w:val="0050799C"/>
    <w:rsid w:val="005079A6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A6"/>
    <w:rsid w:val="005250BE"/>
    <w:rsid w:val="005251CF"/>
    <w:rsid w:val="00525B2C"/>
    <w:rsid w:val="005261BC"/>
    <w:rsid w:val="00526A0B"/>
    <w:rsid w:val="00527ED0"/>
    <w:rsid w:val="00530507"/>
    <w:rsid w:val="00530740"/>
    <w:rsid w:val="00530AF1"/>
    <w:rsid w:val="00530C77"/>
    <w:rsid w:val="00530CB1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7DE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7C"/>
    <w:rsid w:val="00544D3C"/>
    <w:rsid w:val="0054585E"/>
    <w:rsid w:val="00545D60"/>
    <w:rsid w:val="005464C4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3D"/>
    <w:rsid w:val="0056366A"/>
    <w:rsid w:val="00563B19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2A1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5FBA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09C"/>
    <w:rsid w:val="005854B5"/>
    <w:rsid w:val="005857A2"/>
    <w:rsid w:val="005858E0"/>
    <w:rsid w:val="00586174"/>
    <w:rsid w:val="005867B8"/>
    <w:rsid w:val="00586A2E"/>
    <w:rsid w:val="00586DA3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3F0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5E8E"/>
    <w:rsid w:val="005A76F3"/>
    <w:rsid w:val="005B0564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980"/>
    <w:rsid w:val="005C2AAD"/>
    <w:rsid w:val="005C2E0A"/>
    <w:rsid w:val="005C3007"/>
    <w:rsid w:val="005C3298"/>
    <w:rsid w:val="005C33F1"/>
    <w:rsid w:val="005C3AAC"/>
    <w:rsid w:val="005C4256"/>
    <w:rsid w:val="005C496C"/>
    <w:rsid w:val="005C4C66"/>
    <w:rsid w:val="005C5334"/>
    <w:rsid w:val="005C55F6"/>
    <w:rsid w:val="005C579D"/>
    <w:rsid w:val="005C5C3C"/>
    <w:rsid w:val="005C6967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544"/>
    <w:rsid w:val="005D2931"/>
    <w:rsid w:val="005D2CB0"/>
    <w:rsid w:val="005D2E2B"/>
    <w:rsid w:val="005D370C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691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99F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81D"/>
    <w:rsid w:val="00636A0F"/>
    <w:rsid w:val="00636DD8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2BF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6AC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6E2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2BC5"/>
    <w:rsid w:val="00673123"/>
    <w:rsid w:val="006737C8"/>
    <w:rsid w:val="0067394B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218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7D7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75"/>
    <w:rsid w:val="006B0486"/>
    <w:rsid w:val="006B0D9B"/>
    <w:rsid w:val="006B0E8B"/>
    <w:rsid w:val="006B0FE0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B78AA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06B"/>
    <w:rsid w:val="006E2405"/>
    <w:rsid w:val="006E288C"/>
    <w:rsid w:val="006E29B4"/>
    <w:rsid w:val="006E2B74"/>
    <w:rsid w:val="006E2FE5"/>
    <w:rsid w:val="006E34B9"/>
    <w:rsid w:val="006E38ED"/>
    <w:rsid w:val="006E3C77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47E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5D8"/>
    <w:rsid w:val="00701959"/>
    <w:rsid w:val="00701A46"/>
    <w:rsid w:val="00701CA8"/>
    <w:rsid w:val="007020C6"/>
    <w:rsid w:val="007021C4"/>
    <w:rsid w:val="00702229"/>
    <w:rsid w:val="00702340"/>
    <w:rsid w:val="00702342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02A"/>
    <w:rsid w:val="0071119A"/>
    <w:rsid w:val="00711215"/>
    <w:rsid w:val="007114C7"/>
    <w:rsid w:val="007115EB"/>
    <w:rsid w:val="00711725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3C38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B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4A3F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2DD6"/>
    <w:rsid w:val="00743044"/>
    <w:rsid w:val="00743321"/>
    <w:rsid w:val="007436D5"/>
    <w:rsid w:val="007438CE"/>
    <w:rsid w:val="00743A1E"/>
    <w:rsid w:val="00743C5B"/>
    <w:rsid w:val="0074414F"/>
    <w:rsid w:val="0074445B"/>
    <w:rsid w:val="0074449F"/>
    <w:rsid w:val="0074460B"/>
    <w:rsid w:val="0074475C"/>
    <w:rsid w:val="00744967"/>
    <w:rsid w:val="00744A17"/>
    <w:rsid w:val="00744AB7"/>
    <w:rsid w:val="00744E53"/>
    <w:rsid w:val="00744F2E"/>
    <w:rsid w:val="00745184"/>
    <w:rsid w:val="007455C8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D76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784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682"/>
    <w:rsid w:val="0078193C"/>
    <w:rsid w:val="00781FB8"/>
    <w:rsid w:val="0078211B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5F65"/>
    <w:rsid w:val="0078614E"/>
    <w:rsid w:val="007863D2"/>
    <w:rsid w:val="00786729"/>
    <w:rsid w:val="007868E4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36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B96"/>
    <w:rsid w:val="007B1CDA"/>
    <w:rsid w:val="007B1FBB"/>
    <w:rsid w:val="007B2535"/>
    <w:rsid w:val="007B2660"/>
    <w:rsid w:val="007B2BF0"/>
    <w:rsid w:val="007B35BF"/>
    <w:rsid w:val="007B3F3F"/>
    <w:rsid w:val="007B3F96"/>
    <w:rsid w:val="007B4425"/>
    <w:rsid w:val="007B4A7D"/>
    <w:rsid w:val="007B4B6F"/>
    <w:rsid w:val="007B56E9"/>
    <w:rsid w:val="007B5CE2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47F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BA"/>
    <w:rsid w:val="007E32E8"/>
    <w:rsid w:val="007E3436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F0006"/>
    <w:rsid w:val="007F0736"/>
    <w:rsid w:val="007F0B00"/>
    <w:rsid w:val="007F0D1C"/>
    <w:rsid w:val="007F0D76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090D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49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B72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B3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429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3A27"/>
    <w:rsid w:val="0083438C"/>
    <w:rsid w:val="008345BB"/>
    <w:rsid w:val="008349E8"/>
    <w:rsid w:val="00834A22"/>
    <w:rsid w:val="00834AE0"/>
    <w:rsid w:val="00834E0A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9D6"/>
    <w:rsid w:val="00850A6F"/>
    <w:rsid w:val="00850C7B"/>
    <w:rsid w:val="00850D3B"/>
    <w:rsid w:val="00851069"/>
    <w:rsid w:val="0085145B"/>
    <w:rsid w:val="008514E0"/>
    <w:rsid w:val="0085173D"/>
    <w:rsid w:val="008518B4"/>
    <w:rsid w:val="008520C6"/>
    <w:rsid w:val="00852191"/>
    <w:rsid w:val="008524F0"/>
    <w:rsid w:val="00852CDB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578C1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3B"/>
    <w:rsid w:val="0086519D"/>
    <w:rsid w:val="008659BC"/>
    <w:rsid w:val="00866115"/>
    <w:rsid w:val="00866154"/>
    <w:rsid w:val="008668B9"/>
    <w:rsid w:val="008676DB"/>
    <w:rsid w:val="00867A45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5E80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023"/>
    <w:rsid w:val="008822F9"/>
    <w:rsid w:val="0088230B"/>
    <w:rsid w:val="00882488"/>
    <w:rsid w:val="008826C0"/>
    <w:rsid w:val="0088312C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83D"/>
    <w:rsid w:val="00886A58"/>
    <w:rsid w:val="00887509"/>
    <w:rsid w:val="00887857"/>
    <w:rsid w:val="00887A9B"/>
    <w:rsid w:val="008902C8"/>
    <w:rsid w:val="0089046E"/>
    <w:rsid w:val="0089052B"/>
    <w:rsid w:val="00890640"/>
    <w:rsid w:val="008913DC"/>
    <w:rsid w:val="00891633"/>
    <w:rsid w:val="00891BB4"/>
    <w:rsid w:val="00892596"/>
    <w:rsid w:val="008925E3"/>
    <w:rsid w:val="0089281A"/>
    <w:rsid w:val="00892FC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303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AB0"/>
    <w:rsid w:val="008B6D30"/>
    <w:rsid w:val="008B70E6"/>
    <w:rsid w:val="008B72B5"/>
    <w:rsid w:val="008C03AC"/>
    <w:rsid w:val="008C068E"/>
    <w:rsid w:val="008C0C0F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BDD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1D8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30E4"/>
    <w:rsid w:val="008E3431"/>
    <w:rsid w:val="008E356A"/>
    <w:rsid w:val="008E3C1A"/>
    <w:rsid w:val="008E3FFB"/>
    <w:rsid w:val="008E43F9"/>
    <w:rsid w:val="008E443A"/>
    <w:rsid w:val="008E45E4"/>
    <w:rsid w:val="008E47CB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287E"/>
    <w:rsid w:val="00913498"/>
    <w:rsid w:val="0091407D"/>
    <w:rsid w:val="00914579"/>
    <w:rsid w:val="00914B9E"/>
    <w:rsid w:val="00914F63"/>
    <w:rsid w:val="0091500E"/>
    <w:rsid w:val="00915068"/>
    <w:rsid w:val="009153FF"/>
    <w:rsid w:val="00915626"/>
    <w:rsid w:val="009161C2"/>
    <w:rsid w:val="0091672B"/>
    <w:rsid w:val="00916B48"/>
    <w:rsid w:val="00916B52"/>
    <w:rsid w:val="009171D9"/>
    <w:rsid w:val="009172C3"/>
    <w:rsid w:val="009174CA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27A54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34A"/>
    <w:rsid w:val="009514AD"/>
    <w:rsid w:val="009514E1"/>
    <w:rsid w:val="009514F1"/>
    <w:rsid w:val="0095181A"/>
    <w:rsid w:val="00951999"/>
    <w:rsid w:val="00951B6E"/>
    <w:rsid w:val="0095230C"/>
    <w:rsid w:val="009527CE"/>
    <w:rsid w:val="00952C47"/>
    <w:rsid w:val="00952CDC"/>
    <w:rsid w:val="00952F3E"/>
    <w:rsid w:val="0095310F"/>
    <w:rsid w:val="0095353F"/>
    <w:rsid w:val="009536E7"/>
    <w:rsid w:val="00953DA5"/>
    <w:rsid w:val="00953DCD"/>
    <w:rsid w:val="00953F4F"/>
    <w:rsid w:val="00953F9B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4CF"/>
    <w:rsid w:val="00962F62"/>
    <w:rsid w:val="00962F94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CA0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573"/>
    <w:rsid w:val="00973A74"/>
    <w:rsid w:val="009743A5"/>
    <w:rsid w:val="00974778"/>
    <w:rsid w:val="00974B5C"/>
    <w:rsid w:val="00975637"/>
    <w:rsid w:val="0097568D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97E38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31B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CF4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7C2"/>
    <w:rsid w:val="009C2C65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528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888"/>
    <w:rsid w:val="009D1FEC"/>
    <w:rsid w:val="009D2335"/>
    <w:rsid w:val="009D252E"/>
    <w:rsid w:val="009D3243"/>
    <w:rsid w:val="009D37E5"/>
    <w:rsid w:val="009D39DD"/>
    <w:rsid w:val="009D408C"/>
    <w:rsid w:val="009D4176"/>
    <w:rsid w:val="009D559C"/>
    <w:rsid w:val="009D602F"/>
    <w:rsid w:val="009D60E5"/>
    <w:rsid w:val="009D64DC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A3C"/>
    <w:rsid w:val="009E1F2F"/>
    <w:rsid w:val="009E22CA"/>
    <w:rsid w:val="009E254B"/>
    <w:rsid w:val="009E28CE"/>
    <w:rsid w:val="009E2980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30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18"/>
    <w:rsid w:val="009F002E"/>
    <w:rsid w:val="009F00E5"/>
    <w:rsid w:val="009F0516"/>
    <w:rsid w:val="009F1288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D5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1987"/>
    <w:rsid w:val="00A11C5B"/>
    <w:rsid w:val="00A121B9"/>
    <w:rsid w:val="00A122A9"/>
    <w:rsid w:val="00A1249D"/>
    <w:rsid w:val="00A12702"/>
    <w:rsid w:val="00A12B5B"/>
    <w:rsid w:val="00A1346F"/>
    <w:rsid w:val="00A14140"/>
    <w:rsid w:val="00A148E9"/>
    <w:rsid w:val="00A1498A"/>
    <w:rsid w:val="00A14A52"/>
    <w:rsid w:val="00A14BD5"/>
    <w:rsid w:val="00A14E8B"/>
    <w:rsid w:val="00A15046"/>
    <w:rsid w:val="00A1544E"/>
    <w:rsid w:val="00A15691"/>
    <w:rsid w:val="00A159BA"/>
    <w:rsid w:val="00A15D78"/>
    <w:rsid w:val="00A16204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4DF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29D3"/>
    <w:rsid w:val="00A337D6"/>
    <w:rsid w:val="00A337DA"/>
    <w:rsid w:val="00A3380C"/>
    <w:rsid w:val="00A33953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5A5F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3BB"/>
    <w:rsid w:val="00A47407"/>
    <w:rsid w:val="00A478E6"/>
    <w:rsid w:val="00A47E80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74A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AB8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745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58DD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28D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801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C1B"/>
    <w:rsid w:val="00AF5E40"/>
    <w:rsid w:val="00AF66AC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B29"/>
    <w:rsid w:val="00B21C2C"/>
    <w:rsid w:val="00B21DEC"/>
    <w:rsid w:val="00B21FD9"/>
    <w:rsid w:val="00B21FF3"/>
    <w:rsid w:val="00B221DC"/>
    <w:rsid w:val="00B22555"/>
    <w:rsid w:val="00B22B14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298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65A"/>
    <w:rsid w:val="00B509E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ACF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3D4"/>
    <w:rsid w:val="00B624C0"/>
    <w:rsid w:val="00B625C8"/>
    <w:rsid w:val="00B62634"/>
    <w:rsid w:val="00B626E9"/>
    <w:rsid w:val="00B634AD"/>
    <w:rsid w:val="00B63F34"/>
    <w:rsid w:val="00B63F4D"/>
    <w:rsid w:val="00B642B8"/>
    <w:rsid w:val="00B642BA"/>
    <w:rsid w:val="00B648A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3FB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812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9F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500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7D"/>
    <w:rsid w:val="00BB4AD9"/>
    <w:rsid w:val="00BB52D1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15C"/>
    <w:rsid w:val="00BC0AD9"/>
    <w:rsid w:val="00BC0E5E"/>
    <w:rsid w:val="00BC10D3"/>
    <w:rsid w:val="00BC10FE"/>
    <w:rsid w:val="00BC1EC3"/>
    <w:rsid w:val="00BC2665"/>
    <w:rsid w:val="00BC267D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82A"/>
    <w:rsid w:val="00BF294B"/>
    <w:rsid w:val="00BF2E5D"/>
    <w:rsid w:val="00BF35BC"/>
    <w:rsid w:val="00BF36EC"/>
    <w:rsid w:val="00BF39FC"/>
    <w:rsid w:val="00BF3A80"/>
    <w:rsid w:val="00BF3BB7"/>
    <w:rsid w:val="00BF4065"/>
    <w:rsid w:val="00BF41EB"/>
    <w:rsid w:val="00BF4271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889"/>
    <w:rsid w:val="00BF79BF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32F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170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2BE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2FA0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AC9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6E4"/>
    <w:rsid w:val="00C27B2F"/>
    <w:rsid w:val="00C27DB7"/>
    <w:rsid w:val="00C3004D"/>
    <w:rsid w:val="00C30901"/>
    <w:rsid w:val="00C30953"/>
    <w:rsid w:val="00C30C63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2A"/>
    <w:rsid w:val="00C46E83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59B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39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1936"/>
    <w:rsid w:val="00CB2309"/>
    <w:rsid w:val="00CB250B"/>
    <w:rsid w:val="00CB253D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6C70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3A09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294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3AAD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553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5FC3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826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5F9E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377"/>
    <w:rsid w:val="00D7476A"/>
    <w:rsid w:val="00D74A0E"/>
    <w:rsid w:val="00D753BD"/>
    <w:rsid w:val="00D75CDF"/>
    <w:rsid w:val="00D75D6E"/>
    <w:rsid w:val="00D76863"/>
    <w:rsid w:val="00D76A52"/>
    <w:rsid w:val="00D7755E"/>
    <w:rsid w:val="00D77593"/>
    <w:rsid w:val="00D778B0"/>
    <w:rsid w:val="00D77CE8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855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662"/>
    <w:rsid w:val="00D93959"/>
    <w:rsid w:val="00D93EC4"/>
    <w:rsid w:val="00D940AE"/>
    <w:rsid w:val="00D94650"/>
    <w:rsid w:val="00D946AF"/>
    <w:rsid w:val="00D94DFC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4BB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B75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65"/>
    <w:rsid w:val="00DB7AB0"/>
    <w:rsid w:val="00DB7FFC"/>
    <w:rsid w:val="00DC00B9"/>
    <w:rsid w:val="00DC09FD"/>
    <w:rsid w:val="00DC0A9D"/>
    <w:rsid w:val="00DC0CEB"/>
    <w:rsid w:val="00DC0D4B"/>
    <w:rsid w:val="00DC0E54"/>
    <w:rsid w:val="00DC10D0"/>
    <w:rsid w:val="00DC1285"/>
    <w:rsid w:val="00DC13A4"/>
    <w:rsid w:val="00DC1C7F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2A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D42"/>
    <w:rsid w:val="00DD6F41"/>
    <w:rsid w:val="00DD6F6F"/>
    <w:rsid w:val="00DD73C0"/>
    <w:rsid w:val="00DD7432"/>
    <w:rsid w:val="00DD7670"/>
    <w:rsid w:val="00DD77C3"/>
    <w:rsid w:val="00DE0324"/>
    <w:rsid w:val="00DE0398"/>
    <w:rsid w:val="00DE03CF"/>
    <w:rsid w:val="00DE05A5"/>
    <w:rsid w:val="00DE0BCD"/>
    <w:rsid w:val="00DE0DE1"/>
    <w:rsid w:val="00DE0EC9"/>
    <w:rsid w:val="00DE10AD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3D51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A8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628"/>
    <w:rsid w:val="00E00D0A"/>
    <w:rsid w:val="00E00FFC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63C5"/>
    <w:rsid w:val="00E16966"/>
    <w:rsid w:val="00E1697B"/>
    <w:rsid w:val="00E16C25"/>
    <w:rsid w:val="00E16C83"/>
    <w:rsid w:val="00E16F95"/>
    <w:rsid w:val="00E17439"/>
    <w:rsid w:val="00E17535"/>
    <w:rsid w:val="00E17AA2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2F34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59B"/>
    <w:rsid w:val="00E34D15"/>
    <w:rsid w:val="00E35648"/>
    <w:rsid w:val="00E35FCA"/>
    <w:rsid w:val="00E360FA"/>
    <w:rsid w:val="00E36BC3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573"/>
    <w:rsid w:val="00E4561D"/>
    <w:rsid w:val="00E45796"/>
    <w:rsid w:val="00E45CEB"/>
    <w:rsid w:val="00E46A74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5F65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65B"/>
    <w:rsid w:val="00E94B43"/>
    <w:rsid w:val="00E94BF3"/>
    <w:rsid w:val="00E94DEB"/>
    <w:rsid w:val="00E94EA5"/>
    <w:rsid w:val="00E94F98"/>
    <w:rsid w:val="00E95489"/>
    <w:rsid w:val="00E95614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18E"/>
    <w:rsid w:val="00E97B7F"/>
    <w:rsid w:val="00E97D03"/>
    <w:rsid w:val="00E97E1A"/>
    <w:rsid w:val="00EA00D8"/>
    <w:rsid w:val="00EA015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4A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084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3D16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BC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2714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1DE7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6316"/>
    <w:rsid w:val="00F065D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4B6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480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6C7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632"/>
    <w:rsid w:val="00F32BB3"/>
    <w:rsid w:val="00F32D4E"/>
    <w:rsid w:val="00F33E4C"/>
    <w:rsid w:val="00F34EDF"/>
    <w:rsid w:val="00F367E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0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9A1"/>
    <w:rsid w:val="00F512FD"/>
    <w:rsid w:val="00F51500"/>
    <w:rsid w:val="00F5178C"/>
    <w:rsid w:val="00F51AD7"/>
    <w:rsid w:val="00F51E71"/>
    <w:rsid w:val="00F51EB0"/>
    <w:rsid w:val="00F521BB"/>
    <w:rsid w:val="00F52A75"/>
    <w:rsid w:val="00F52F84"/>
    <w:rsid w:val="00F5349F"/>
    <w:rsid w:val="00F543E2"/>
    <w:rsid w:val="00F5484A"/>
    <w:rsid w:val="00F54B4A"/>
    <w:rsid w:val="00F5619C"/>
    <w:rsid w:val="00F567C3"/>
    <w:rsid w:val="00F57468"/>
    <w:rsid w:val="00F57DCB"/>
    <w:rsid w:val="00F6034C"/>
    <w:rsid w:val="00F603B2"/>
    <w:rsid w:val="00F60607"/>
    <w:rsid w:val="00F60634"/>
    <w:rsid w:val="00F608EF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846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0C1"/>
    <w:rsid w:val="00FC44D9"/>
    <w:rsid w:val="00FC479B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2EFC"/>
    <w:rsid w:val="00FD303D"/>
    <w:rsid w:val="00FD3300"/>
    <w:rsid w:val="00FD35AE"/>
    <w:rsid w:val="00FD375A"/>
    <w:rsid w:val="00FD389D"/>
    <w:rsid w:val="00FD3B75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6A71"/>
    <w:rsid w:val="00FE6D1A"/>
    <w:rsid w:val="00FE769B"/>
    <w:rsid w:val="00FE77E5"/>
    <w:rsid w:val="00FE7AF7"/>
    <w:rsid w:val="00FE7EB3"/>
    <w:rsid w:val="00FF027C"/>
    <w:rsid w:val="00FF0A31"/>
    <w:rsid w:val="00FF0EE8"/>
    <w:rsid w:val="00FF17B2"/>
    <w:rsid w:val="00FF1CBF"/>
    <w:rsid w:val="00FF21CB"/>
    <w:rsid w:val="00FF28BF"/>
    <w:rsid w:val="00FF2B34"/>
    <w:rsid w:val="00FF2F34"/>
    <w:rsid w:val="00FF3390"/>
    <w:rsid w:val="00FF39A5"/>
    <w:rsid w:val="00FF3AE1"/>
    <w:rsid w:val="00FF401E"/>
    <w:rsid w:val="00FF4BED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50534"/>
  <w15:chartTrackingRefBased/>
  <w15:docId w15:val="{27CD39AD-AA86-4CF8-B062-0D4B3D4E9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6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BC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Klinsukon, Yendee</cp:lastModifiedBy>
  <cp:revision>2</cp:revision>
  <cp:lastPrinted>2023-11-07T10:38:00Z</cp:lastPrinted>
  <dcterms:created xsi:type="dcterms:W3CDTF">2023-11-08T08:12:00Z</dcterms:created>
  <dcterms:modified xsi:type="dcterms:W3CDTF">2023-11-08T08:12:00Z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