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35DA5" w14:textId="1E5860F9" w:rsidR="00F644BD" w:rsidRPr="007A168E" w:rsidRDefault="00912A1E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                    </w:t>
      </w:r>
      <w:r w:rsidR="007A1D68" w:rsidRPr="007A168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24EC3C90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5DC2DF1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ADB30EC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F09452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976C54F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C7C5864" w14:textId="706446D6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1FE7035" w14:textId="292393D2" w:rsidR="00B37F6B" w:rsidRPr="007A168E" w:rsidRDefault="00B37F6B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4EAAEB6" w14:textId="77777777" w:rsidR="00B37F6B" w:rsidRPr="007A168E" w:rsidRDefault="00B37F6B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957D55D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1733FC6" w14:textId="0C431D3C" w:rsidR="00B261CB" w:rsidRPr="007A168E" w:rsidRDefault="00BB088D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11315F">
        <w:rPr>
          <w:rFonts w:ascii="Angsana New" w:hAnsi="Angsana New" w:hint="cs"/>
          <w:b w:val="0"/>
          <w:bCs w:val="0"/>
          <w:sz w:val="32"/>
          <w:szCs w:val="32"/>
          <w:cs/>
        </w:rPr>
        <w:t>เก้าเดือน</w:t>
      </w: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1315F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11315F"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261CB" w:rsidRPr="007A168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B7DA2" w:rsidRPr="007A168E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0B7DA2">
          <w:footerReference w:type="even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088E0CAF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6237230"/>
    </w:p>
    <w:p w14:paraId="4C894EF8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AA75F2D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1FB2E72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C3190DF" w14:textId="77777777" w:rsidR="00F644BD" w:rsidRPr="007A168E" w:rsidRDefault="00F644BD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48FA376" w14:textId="77777777" w:rsidR="00BC11D1" w:rsidRPr="007A168E" w:rsidRDefault="00BC11D1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57EC7CC" w14:textId="77777777" w:rsidR="00BC11D1" w:rsidRPr="003E60C6" w:rsidRDefault="00BC11D1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84C1034" w14:textId="77777777" w:rsidR="000B7DA2" w:rsidRPr="007A168E" w:rsidRDefault="000B7DA2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0A15F2E" w14:textId="4BB98C66" w:rsidR="00F644BD" w:rsidRPr="007A168E" w:rsidRDefault="00F644BD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CD381B" w14:textId="77777777" w:rsidR="00FA4ECC" w:rsidRPr="007A168E" w:rsidRDefault="00FA4ECC" w:rsidP="00FA4EC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0EE6032" w14:textId="77777777" w:rsidR="00F644BD" w:rsidRPr="007A168E" w:rsidRDefault="00F644BD" w:rsidP="00FA4EC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7A168E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53ECFF5B" w14:textId="3C134C6B" w:rsidR="00FA4ECC" w:rsidRPr="007A168E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7A5BE" w14:textId="1A3DFA72" w:rsidR="000B7DA2" w:rsidRPr="007A168E" w:rsidRDefault="000B7DA2" w:rsidP="000B7D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ณ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11315F">
        <w:rPr>
          <w:rFonts w:ascii="Angsana New" w:hAnsi="Angsana New"/>
          <w:sz w:val="30"/>
          <w:szCs w:val="30"/>
        </w:rPr>
        <w:t xml:space="preserve">30 </w:t>
      </w:r>
      <w:r w:rsidR="0011315F">
        <w:rPr>
          <w:rFonts w:ascii="Angsana New" w:hAnsi="Angsana New"/>
          <w:sz w:val="30"/>
          <w:szCs w:val="30"/>
          <w:cs/>
        </w:rPr>
        <w:t>กันยายน</w:t>
      </w:r>
      <w:r w:rsidR="00BB088D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</w:rPr>
        <w:t>256</w:t>
      </w:r>
      <w:r w:rsidR="0018678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B088D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1315F">
        <w:rPr>
          <w:rFonts w:ascii="Angsana New" w:hAnsi="Angsana New" w:hint="cs"/>
          <w:sz w:val="30"/>
          <w:szCs w:val="30"/>
          <w:cs/>
        </w:rPr>
        <w:t>เก้าเดือน</w:t>
      </w:r>
      <w:r w:rsidR="00BB088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B088D">
        <w:rPr>
          <w:rFonts w:ascii="Angsana New" w:hAnsi="Angsana New"/>
          <w:sz w:val="30"/>
          <w:szCs w:val="30"/>
        </w:rPr>
        <w:br/>
      </w:r>
      <w:r w:rsidR="0011315F">
        <w:rPr>
          <w:rFonts w:ascii="Angsana New" w:hAnsi="Angsana New"/>
          <w:sz w:val="30"/>
          <w:szCs w:val="30"/>
          <w:lang w:val="en-US"/>
        </w:rPr>
        <w:t xml:space="preserve">30 </w:t>
      </w:r>
      <w:r w:rsidR="0011315F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BB088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B088D">
        <w:rPr>
          <w:rFonts w:ascii="Angsana New" w:hAnsi="Angsana New"/>
          <w:sz w:val="30"/>
          <w:szCs w:val="30"/>
          <w:lang w:val="en-US"/>
        </w:rPr>
        <w:t xml:space="preserve">2566 </w:t>
      </w:r>
      <w:r w:rsidRPr="007A168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11315F">
        <w:rPr>
          <w:rFonts w:asciiTheme="majorBidi" w:hAnsiTheme="majorBidi" w:cstheme="majorBidi" w:hint="cs"/>
          <w:spacing w:val="-4"/>
          <w:sz w:val="30"/>
          <w:szCs w:val="30"/>
          <w:cs/>
        </w:rPr>
        <w:t>เก้าเดือน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11315F">
        <w:rPr>
          <w:rFonts w:ascii="Angsana New" w:hAnsi="Angsana New"/>
          <w:sz w:val="30"/>
          <w:szCs w:val="30"/>
        </w:rPr>
        <w:t xml:space="preserve">30 </w:t>
      </w:r>
      <w:r w:rsidR="0011315F">
        <w:rPr>
          <w:rFonts w:ascii="Angsana New" w:hAnsi="Angsana New"/>
          <w:sz w:val="30"/>
          <w:szCs w:val="30"/>
          <w:cs/>
        </w:rPr>
        <w:t>กันยายน</w:t>
      </w:r>
      <w:r w:rsidR="00BB088D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8678A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และของเฉพาะบริษัท ทีพีไอ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A168E">
        <w:rPr>
          <w:rFonts w:asciiTheme="majorBidi" w:hAnsiTheme="majorBidi" w:cstheme="majorBidi"/>
          <w:sz w:val="30"/>
          <w:szCs w:val="30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7A168E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</w:p>
    <w:p w14:paraId="4B677CE9" w14:textId="5C2FE0E4" w:rsidR="000B7DA2" w:rsidRPr="007A168E" w:rsidRDefault="000B7DA2" w:rsidP="00FA4E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BE0E8B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7A168E" w:rsidRDefault="003B188D" w:rsidP="00080BD6">
      <w:pPr>
        <w:pStyle w:val="Ang15"/>
        <w:rPr>
          <w:rFonts w:asciiTheme="majorBidi" w:hAnsiTheme="majorBidi" w:cstheme="majorBidi"/>
        </w:rPr>
      </w:pPr>
    </w:p>
    <w:p w14:paraId="4165FAB0" w14:textId="4C512EFB" w:rsidR="003B188D" w:rsidRPr="007A168E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984B3F" w:rsidRPr="007A168E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04F0B55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263BD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6693BC8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C2243B2" w14:textId="06857ABC" w:rsidR="003B188D" w:rsidRPr="00C05BAB" w:rsidRDefault="003B188D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3B188D" w:rsidRPr="00C05BAB" w:rsidSect="000B7DA2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984B3F" w:rsidRPr="007A168E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72DE68" w14:textId="77777777" w:rsidR="003B188D" w:rsidRPr="007A168E" w:rsidRDefault="003B188D" w:rsidP="00B37F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7A168E" w:rsidRDefault="003B188D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E55C0AD" w14:textId="2F46981F" w:rsidR="00E34019" w:rsidRPr="007A168E" w:rsidRDefault="00E34019" w:rsidP="00B37F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A168E" w:rsidRDefault="007172B8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878F9B3" w14:textId="3796C1E3" w:rsidR="00E34019" w:rsidRPr="00E423C0" w:rsidRDefault="00E34019" w:rsidP="00B37F6B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E423C0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84B3F" w:rsidRPr="00E423C0">
        <w:rPr>
          <w:rFonts w:asciiTheme="majorBidi" w:hAnsiTheme="majorBidi" w:cstheme="majorBidi"/>
          <w:sz w:val="30"/>
          <w:szCs w:val="30"/>
        </w:rPr>
        <w:t>1</w:t>
      </w:r>
      <w:r w:rsidR="00077004">
        <w:rPr>
          <w:rFonts w:asciiTheme="majorBidi" w:hAnsiTheme="majorBidi" w:cstheme="majorBidi"/>
          <w:sz w:val="30"/>
          <w:szCs w:val="30"/>
        </w:rPr>
        <w:t>5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984B3F" w:rsidRPr="00E423C0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84B3F" w:rsidRPr="00E423C0">
        <w:rPr>
          <w:rFonts w:asciiTheme="majorBidi" w:hAnsiTheme="majorBidi" w:cstheme="majorBidi"/>
          <w:sz w:val="30"/>
          <w:szCs w:val="30"/>
        </w:rPr>
        <w:t>1</w:t>
      </w:r>
      <w:r w:rsidR="00077004">
        <w:rPr>
          <w:rFonts w:asciiTheme="majorBidi" w:hAnsiTheme="majorBidi" w:cstheme="majorBidi"/>
          <w:sz w:val="30"/>
          <w:szCs w:val="30"/>
        </w:rPr>
        <w:t>5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984B3F" w:rsidRPr="00E423C0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984B3F" w:rsidRPr="00E423C0">
        <w:rPr>
          <w:rFonts w:asciiTheme="majorBidi" w:hAnsiTheme="majorBidi" w:cstheme="majorBidi"/>
          <w:sz w:val="30"/>
          <w:szCs w:val="30"/>
        </w:rPr>
        <w:t>1</w:t>
      </w:r>
      <w:r w:rsidR="00077004">
        <w:rPr>
          <w:rFonts w:asciiTheme="majorBidi" w:hAnsiTheme="majorBidi" w:cstheme="majorBidi"/>
          <w:sz w:val="30"/>
          <w:szCs w:val="30"/>
        </w:rPr>
        <w:t>5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984B3F" w:rsidRPr="00E423C0">
        <w:rPr>
          <w:rFonts w:asciiTheme="majorBidi" w:hAnsiTheme="majorBidi" w:cstheme="majorBidi"/>
          <w:sz w:val="30"/>
          <w:szCs w:val="30"/>
        </w:rPr>
        <w:t>7</w:t>
      </w:r>
      <w:r w:rsidRPr="00E423C0">
        <w:rPr>
          <w:rFonts w:asciiTheme="majorBidi" w:hAnsiTheme="majorBidi" w:cstheme="majorBidi"/>
          <w:sz w:val="30"/>
          <w:szCs w:val="30"/>
        </w:rPr>
        <w:t>)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44101401" w14:textId="77777777" w:rsidR="00E34019" w:rsidRPr="00E423C0" w:rsidRDefault="00E34019" w:rsidP="00B37F6B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4B0301" w14:textId="50C4553D" w:rsidR="008440A9" w:rsidRPr="007715DB" w:rsidRDefault="002E6AB3" w:rsidP="00B37F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5/2559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1,603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7.5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/>
          <w:spacing w:val="-3"/>
          <w:sz w:val="30"/>
          <w:szCs w:val="30"/>
        </w:rPr>
        <w:t>14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>กันยายน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2566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   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คดีอยู่ระหว่างการพิจารณาของศาลฎีกา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</w:p>
    <w:p w14:paraId="193F8469" w14:textId="77777777" w:rsidR="00E34019" w:rsidRPr="00E423C0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772182C" w14:textId="1EBAF7B7" w:rsidR="008440A9" w:rsidRPr="00E423C0" w:rsidRDefault="002E6AB3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13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</w:rPr>
        <w:t>4/2559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</w:rPr>
        <w:t>6/2559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</w:rPr>
        <w:t>1/2560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>
        <w:rPr>
          <w:rFonts w:asciiTheme="majorBidi" w:hAnsiTheme="majorBidi" w:cstheme="majorBidi"/>
          <w:spacing w:val="-3"/>
          <w:sz w:val="30"/>
          <w:szCs w:val="30"/>
        </w:rPr>
        <w:t>4,688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asciiTheme="majorBidi" w:hAnsiTheme="majorBidi" w:cstheme="majorBidi"/>
          <w:spacing w:val="-3"/>
          <w:sz w:val="30"/>
          <w:szCs w:val="30"/>
        </w:rPr>
        <w:t>7.5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pacing w:val="-3"/>
          <w:sz w:val="30"/>
          <w:szCs w:val="30"/>
        </w:rPr>
        <w:t>22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0D945489" w14:textId="46756A66" w:rsidR="00E34019" w:rsidRPr="005C0883" w:rsidRDefault="007172B8" w:rsidP="007172B8">
      <w:pPr>
        <w:spacing w:line="240" w:lineRule="auto"/>
        <w:rPr>
          <w:rFonts w:asciiTheme="majorBidi" w:hAnsiTheme="majorBidi" w:cstheme="majorBidi"/>
          <w:spacing w:val="-3"/>
          <w:sz w:val="20"/>
          <w:szCs w:val="20"/>
          <w:highlight w:val="yellow"/>
          <w:cs/>
        </w:rPr>
      </w:pPr>
      <w:r w:rsidRPr="005C0883">
        <w:rPr>
          <w:rFonts w:asciiTheme="majorBidi" w:hAnsiTheme="majorBidi" w:cstheme="majorBidi"/>
          <w:spacing w:val="-3"/>
          <w:sz w:val="20"/>
          <w:szCs w:val="20"/>
          <w:highlight w:val="yellow"/>
        </w:rPr>
        <w:br w:type="page"/>
      </w:r>
    </w:p>
    <w:p w14:paraId="1BBCFFE9" w14:textId="7F2383EE" w:rsidR="008440A9" w:rsidRPr="00E423C0" w:rsidRDefault="002E6AB3" w:rsidP="008440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F06E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F06E33">
        <w:rPr>
          <w:rFonts w:asciiTheme="majorBidi" w:hAnsiTheme="majorBidi" w:cstheme="majorBidi"/>
          <w:sz w:val="30"/>
          <w:szCs w:val="30"/>
        </w:rPr>
        <w:t>24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06E33">
        <w:rPr>
          <w:rFonts w:asciiTheme="majorBidi" w:hAnsiTheme="majorBidi" w:cstheme="majorBidi"/>
          <w:sz w:val="30"/>
          <w:szCs w:val="30"/>
        </w:rPr>
        <w:t>2563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F06E33">
        <w:rPr>
          <w:rFonts w:asciiTheme="majorBidi" w:hAnsiTheme="majorBidi" w:cstheme="majorBidi"/>
          <w:sz w:val="30"/>
          <w:szCs w:val="30"/>
        </w:rPr>
        <w:t>2/2561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เรื่องการทำเหมืองแร่นอกเขตประทานบัตร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>
        <w:rPr>
          <w:rFonts w:asciiTheme="majorBidi" w:hAnsiTheme="majorBidi" w:cstheme="majorBidi"/>
          <w:sz w:val="30"/>
          <w:szCs w:val="30"/>
        </w:rPr>
        <w:br/>
      </w:r>
      <w:r w:rsidRPr="00F06E33">
        <w:rPr>
          <w:rFonts w:asciiTheme="majorBidi" w:hAnsiTheme="majorBidi" w:cstheme="majorBidi"/>
          <w:sz w:val="30"/>
          <w:szCs w:val="30"/>
        </w:rPr>
        <w:t>67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Pr="00F06E33">
        <w:rPr>
          <w:rFonts w:asciiTheme="majorBidi" w:hAnsiTheme="majorBidi" w:cstheme="majorBidi"/>
          <w:sz w:val="30"/>
          <w:szCs w:val="30"/>
        </w:rPr>
        <w:t>7</w:t>
      </w:r>
      <w:r w:rsidRPr="00F06E33">
        <w:rPr>
          <w:rFonts w:asciiTheme="majorBidi" w:hAnsiTheme="majorBidi" w:cstheme="majorBidi"/>
          <w:sz w:val="30"/>
          <w:szCs w:val="30"/>
          <w:cs/>
        </w:rPr>
        <w:t>.</w:t>
      </w:r>
      <w:r w:rsidRPr="00F06E33">
        <w:rPr>
          <w:rFonts w:asciiTheme="majorBidi" w:hAnsiTheme="majorBidi" w:cstheme="majorBidi"/>
          <w:sz w:val="30"/>
          <w:szCs w:val="30"/>
        </w:rPr>
        <w:t>5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23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มกราคม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</w:rPr>
        <w:t xml:space="preserve">2566 </w:t>
      </w:r>
      <w:r w:rsidRPr="00F06E33">
        <w:rPr>
          <w:rFonts w:asciiTheme="majorBidi" w:hAnsiTheme="majorBidi" w:cstheme="majorBidi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456F4D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704118D3" w14:textId="77777777" w:rsidR="007172B8" w:rsidRPr="007A168E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-3"/>
          <w:sz w:val="30"/>
          <w:szCs w:val="30"/>
          <w:highlight w:val="yellow"/>
        </w:rPr>
      </w:pPr>
    </w:p>
    <w:p w14:paraId="2F6B455F" w14:textId="77777777" w:rsidR="00D749C8" w:rsidRPr="007A168E" w:rsidRDefault="00D749C8" w:rsidP="00D749C8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34F7D2A" w14:textId="6B8176B8" w:rsidR="0018326F" w:rsidRPr="007A168E" w:rsidRDefault="0018326F" w:rsidP="00E34019">
      <w:pPr>
        <w:pStyle w:val="Bo-Blankline"/>
        <w:ind w:left="900" w:right="0" w:hanging="360"/>
        <w:rPr>
          <w:rFonts w:asciiTheme="majorBidi" w:hAnsiTheme="majorBidi" w:cstheme="majorBidi"/>
          <w:sz w:val="30"/>
          <w:szCs w:val="30"/>
        </w:rPr>
      </w:pPr>
    </w:p>
    <w:p w14:paraId="60B44F1A" w14:textId="38E965CF" w:rsidR="0018326F" w:rsidRPr="007A168E" w:rsidRDefault="0018326F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9D805A1" w14:textId="77777777" w:rsidR="00D67598" w:rsidRPr="007A168E" w:rsidRDefault="00D67598" w:rsidP="004E472A">
      <w:pPr>
        <w:pStyle w:val="Bo-Blankline"/>
        <w:ind w:left="0"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3B3C1E76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434FD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5382552" w14:textId="714A7653" w:rsidR="00F644BD" w:rsidRPr="007A168E" w:rsidRDefault="00383B29" w:rsidP="007A1D68">
      <w:pPr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C05BA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E6B08" w:rsidRPr="005E6B08">
        <w:rPr>
          <w:rFonts w:asciiTheme="majorBidi" w:hAnsiTheme="majorBidi"/>
          <w:sz w:val="30"/>
          <w:szCs w:val="30"/>
          <w:cs/>
          <w:lang w:val="en-US"/>
        </w:rPr>
        <w:t>พฤศจิกายน</w:t>
      </w:r>
      <w:r w:rsidR="00C05BA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434F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52792">
        <w:rPr>
          <w:rFonts w:asciiTheme="majorBidi" w:hAnsiTheme="majorBidi" w:cstheme="majorBidi"/>
          <w:sz w:val="30"/>
          <w:szCs w:val="30"/>
          <w:lang w:val="en-US"/>
        </w:rPr>
        <w:t>6</w:t>
      </w:r>
    </w:p>
    <w:bookmarkEnd w:id="0"/>
    <w:p w14:paraId="34985947" w14:textId="77777777" w:rsidR="00F644BD" w:rsidRPr="007A168E" w:rsidRDefault="00F644BD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sectPr w:rsidR="00F644BD" w:rsidRPr="007A168E" w:rsidSect="00232C8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42A3C" w14:textId="77777777" w:rsidR="000B6371" w:rsidRDefault="000B6371">
      <w:r>
        <w:separator/>
      </w:r>
    </w:p>
  </w:endnote>
  <w:endnote w:type="continuationSeparator" w:id="0">
    <w:p w14:paraId="53382334" w14:textId="77777777" w:rsidR="000B6371" w:rsidRDefault="000B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85DB" w14:textId="63B14627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8F892" w14:textId="7F5B79EA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77777777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D3068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96704" w14:textId="77777777" w:rsidR="000B6371" w:rsidRDefault="000B6371">
      <w:r>
        <w:separator/>
      </w:r>
    </w:p>
  </w:footnote>
  <w:footnote w:type="continuationSeparator" w:id="0">
    <w:p w14:paraId="20DB1FA7" w14:textId="77777777" w:rsidR="000B6371" w:rsidRDefault="000B6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5631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D5DC" w14:textId="105EFD2E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  <w:p w14:paraId="2723768C" w14:textId="1687B27A" w:rsidR="00232C81" w:rsidRDefault="00232C8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  <w:p w14:paraId="6ED6AF16" w14:textId="3D07C4BF" w:rsidR="00232C81" w:rsidRDefault="00232C8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  <w:p w14:paraId="6E13A0A3" w14:textId="77777777" w:rsidR="00232C81" w:rsidRDefault="00232C8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F317B"/>
    <w:multiLevelType w:val="hybridMultilevel"/>
    <w:tmpl w:val="C3DC7F28"/>
    <w:lvl w:ilvl="0" w:tplc="A434E0FC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3B11456"/>
    <w:multiLevelType w:val="hybridMultilevel"/>
    <w:tmpl w:val="97A8866E"/>
    <w:lvl w:ilvl="0" w:tplc="809691FA">
      <w:start w:val="5"/>
      <w:numFmt w:val="bullet"/>
      <w:lvlText w:val="-"/>
      <w:lvlJc w:val="left"/>
      <w:pPr>
        <w:ind w:left="750" w:hanging="3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21869584">
    <w:abstractNumId w:val="12"/>
  </w:num>
  <w:num w:numId="2" w16cid:durableId="379018663">
    <w:abstractNumId w:val="22"/>
  </w:num>
  <w:num w:numId="3" w16cid:durableId="699550380">
    <w:abstractNumId w:val="31"/>
  </w:num>
  <w:num w:numId="4" w16cid:durableId="1789350475">
    <w:abstractNumId w:val="11"/>
  </w:num>
  <w:num w:numId="5" w16cid:durableId="1265459376">
    <w:abstractNumId w:val="9"/>
  </w:num>
  <w:num w:numId="6" w16cid:durableId="1258053704">
    <w:abstractNumId w:val="16"/>
  </w:num>
  <w:num w:numId="7" w16cid:durableId="347296586">
    <w:abstractNumId w:val="2"/>
  </w:num>
  <w:num w:numId="8" w16cid:durableId="342704692">
    <w:abstractNumId w:val="0"/>
  </w:num>
  <w:num w:numId="9" w16cid:durableId="375204717">
    <w:abstractNumId w:val="7"/>
  </w:num>
  <w:num w:numId="10" w16cid:durableId="1823304102">
    <w:abstractNumId w:val="13"/>
  </w:num>
  <w:num w:numId="11" w16cid:durableId="1960914198">
    <w:abstractNumId w:val="29"/>
  </w:num>
  <w:num w:numId="12" w16cid:durableId="462961232">
    <w:abstractNumId w:val="25"/>
  </w:num>
  <w:num w:numId="13" w16cid:durableId="1962683242">
    <w:abstractNumId w:val="21"/>
  </w:num>
  <w:num w:numId="14" w16cid:durableId="970204887">
    <w:abstractNumId w:val="18"/>
  </w:num>
  <w:num w:numId="15" w16cid:durableId="1339650088">
    <w:abstractNumId w:val="23"/>
  </w:num>
  <w:num w:numId="16" w16cid:durableId="1278174515">
    <w:abstractNumId w:val="6"/>
  </w:num>
  <w:num w:numId="17" w16cid:durableId="1092244098">
    <w:abstractNumId w:val="8"/>
  </w:num>
  <w:num w:numId="18" w16cid:durableId="1657568135">
    <w:abstractNumId w:val="32"/>
  </w:num>
  <w:num w:numId="19" w16cid:durableId="1566798191">
    <w:abstractNumId w:val="30"/>
  </w:num>
  <w:num w:numId="20" w16cid:durableId="266279617">
    <w:abstractNumId w:val="10"/>
  </w:num>
  <w:num w:numId="21" w16cid:durableId="1138568146">
    <w:abstractNumId w:val="20"/>
  </w:num>
  <w:num w:numId="22" w16cid:durableId="341859724">
    <w:abstractNumId w:val="27"/>
  </w:num>
  <w:num w:numId="23" w16cid:durableId="1091507932">
    <w:abstractNumId w:val="33"/>
  </w:num>
  <w:num w:numId="24" w16cid:durableId="42407306">
    <w:abstractNumId w:val="15"/>
  </w:num>
  <w:num w:numId="25" w16cid:durableId="1363285475">
    <w:abstractNumId w:val="4"/>
  </w:num>
  <w:num w:numId="26" w16cid:durableId="852643870">
    <w:abstractNumId w:val="2"/>
    <w:lvlOverride w:ilvl="0">
      <w:startOverride w:val="1"/>
    </w:lvlOverride>
  </w:num>
  <w:num w:numId="27" w16cid:durableId="1591961257">
    <w:abstractNumId w:val="2"/>
  </w:num>
  <w:num w:numId="28" w16cid:durableId="245312518">
    <w:abstractNumId w:val="2"/>
  </w:num>
  <w:num w:numId="29" w16cid:durableId="918565313">
    <w:abstractNumId w:val="17"/>
  </w:num>
  <w:num w:numId="30" w16cid:durableId="574170279">
    <w:abstractNumId w:val="5"/>
  </w:num>
  <w:num w:numId="31" w16cid:durableId="1484614951">
    <w:abstractNumId w:val="14"/>
  </w:num>
  <w:num w:numId="32" w16cid:durableId="432479292">
    <w:abstractNumId w:val="28"/>
  </w:num>
  <w:num w:numId="33" w16cid:durableId="753867034">
    <w:abstractNumId w:val="24"/>
  </w:num>
  <w:num w:numId="34" w16cid:durableId="1056978040">
    <w:abstractNumId w:val="26"/>
  </w:num>
  <w:num w:numId="35" w16cid:durableId="1917126668">
    <w:abstractNumId w:val="2"/>
  </w:num>
  <w:num w:numId="36" w16cid:durableId="2066828226">
    <w:abstractNumId w:val="2"/>
  </w:num>
  <w:num w:numId="37" w16cid:durableId="1378508794">
    <w:abstractNumId w:val="2"/>
  </w:num>
  <w:num w:numId="38" w16cid:durableId="670835340">
    <w:abstractNumId w:val="2"/>
  </w:num>
  <w:num w:numId="39" w16cid:durableId="2026203702">
    <w:abstractNumId w:val="2"/>
  </w:num>
  <w:num w:numId="40" w16cid:durableId="597102815">
    <w:abstractNumId w:val="2"/>
  </w:num>
  <w:num w:numId="41" w16cid:durableId="549539413">
    <w:abstractNumId w:val="2"/>
  </w:num>
  <w:num w:numId="42" w16cid:durableId="1626235788">
    <w:abstractNumId w:val="19"/>
  </w:num>
  <w:num w:numId="43" w16cid:durableId="10827883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1100"/>
    <w:rsid w:val="000515D5"/>
    <w:rsid w:val="00051AF0"/>
    <w:rsid w:val="0005210A"/>
    <w:rsid w:val="00052943"/>
    <w:rsid w:val="00052980"/>
    <w:rsid w:val="00052AF3"/>
    <w:rsid w:val="00052C78"/>
    <w:rsid w:val="00052F98"/>
    <w:rsid w:val="00053145"/>
    <w:rsid w:val="000533B7"/>
    <w:rsid w:val="000540BB"/>
    <w:rsid w:val="000540C3"/>
    <w:rsid w:val="0005413E"/>
    <w:rsid w:val="0005505A"/>
    <w:rsid w:val="00055284"/>
    <w:rsid w:val="00055304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2BE1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2"/>
    <w:rsid w:val="000933AE"/>
    <w:rsid w:val="000937E6"/>
    <w:rsid w:val="00093A5B"/>
    <w:rsid w:val="00094221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371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4D4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547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EB8"/>
    <w:rsid w:val="00125060"/>
    <w:rsid w:val="001250AB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900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7F8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259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81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D3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56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514B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3D1"/>
    <w:rsid w:val="00227564"/>
    <w:rsid w:val="00227766"/>
    <w:rsid w:val="00227D0F"/>
    <w:rsid w:val="0023014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C81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A5D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00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66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DB0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4FC6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177"/>
    <w:rsid w:val="00404371"/>
    <w:rsid w:val="004047B3"/>
    <w:rsid w:val="0040492C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07E01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0F6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92E"/>
    <w:rsid w:val="00440BC3"/>
    <w:rsid w:val="004410AF"/>
    <w:rsid w:val="00441224"/>
    <w:rsid w:val="00441248"/>
    <w:rsid w:val="004418A8"/>
    <w:rsid w:val="00441AF7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427"/>
    <w:rsid w:val="004455C9"/>
    <w:rsid w:val="00445961"/>
    <w:rsid w:val="00445B25"/>
    <w:rsid w:val="00445D2B"/>
    <w:rsid w:val="004464F5"/>
    <w:rsid w:val="0044657D"/>
    <w:rsid w:val="00446896"/>
    <w:rsid w:val="00446A92"/>
    <w:rsid w:val="00446B9E"/>
    <w:rsid w:val="00446C41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25E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1D3"/>
    <w:rsid w:val="004E132D"/>
    <w:rsid w:val="004E14C3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461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082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627D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B08"/>
    <w:rsid w:val="005E6C4C"/>
    <w:rsid w:val="005E6D2A"/>
    <w:rsid w:val="005E7C84"/>
    <w:rsid w:val="005E7CBB"/>
    <w:rsid w:val="005E7FED"/>
    <w:rsid w:val="005F0007"/>
    <w:rsid w:val="005F0085"/>
    <w:rsid w:val="005F0396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8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0EB8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55C"/>
    <w:rsid w:val="00617679"/>
    <w:rsid w:val="00617695"/>
    <w:rsid w:val="0061786C"/>
    <w:rsid w:val="00617BF9"/>
    <w:rsid w:val="00617CB4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41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33D4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89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AA1"/>
    <w:rsid w:val="00731DCF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86"/>
    <w:rsid w:val="00741EF4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EEB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970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591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EA"/>
    <w:rsid w:val="008930F2"/>
    <w:rsid w:val="008933C1"/>
    <w:rsid w:val="008934C6"/>
    <w:rsid w:val="008937AE"/>
    <w:rsid w:val="00893F0D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601E"/>
    <w:rsid w:val="008E61C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67F2E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857"/>
    <w:rsid w:val="00A029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137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98"/>
    <w:rsid w:val="00A46779"/>
    <w:rsid w:val="00A4692E"/>
    <w:rsid w:val="00A470A6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C0C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70A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C5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FE1"/>
    <w:rsid w:val="00B81251"/>
    <w:rsid w:val="00B81463"/>
    <w:rsid w:val="00B81B09"/>
    <w:rsid w:val="00B824F8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67E1"/>
    <w:rsid w:val="00B875F2"/>
    <w:rsid w:val="00B877E9"/>
    <w:rsid w:val="00B87B1D"/>
    <w:rsid w:val="00B901B5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4AA"/>
    <w:rsid w:val="00BA36D9"/>
    <w:rsid w:val="00BA3AB4"/>
    <w:rsid w:val="00BA3BD2"/>
    <w:rsid w:val="00BA3C1E"/>
    <w:rsid w:val="00BA3EEB"/>
    <w:rsid w:val="00BA426B"/>
    <w:rsid w:val="00BA431E"/>
    <w:rsid w:val="00BA43F9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1E8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BE8"/>
    <w:rsid w:val="00C77DF6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7C1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8AA"/>
    <w:rsid w:val="00D00F7C"/>
    <w:rsid w:val="00D01DF1"/>
    <w:rsid w:val="00D01F72"/>
    <w:rsid w:val="00D02362"/>
    <w:rsid w:val="00D02438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9D5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96B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402C"/>
    <w:rsid w:val="00DF43DF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5F5"/>
    <w:rsid w:val="00E00721"/>
    <w:rsid w:val="00E00826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565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21E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3A2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431C"/>
    <w:rsid w:val="00F94538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6E5"/>
    <w:rsid w:val="00FC0944"/>
    <w:rsid w:val="00FC0A5B"/>
    <w:rsid w:val="00FC0C5F"/>
    <w:rsid w:val="00FC0CB9"/>
    <w:rsid w:val="00FC0CBD"/>
    <w:rsid w:val="00FC0CD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CF24A-0B85-4B09-87A5-72D664CE3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142</TotalTime>
  <Pages>4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Nutmaytee, Yanopas</cp:lastModifiedBy>
  <cp:revision>20</cp:revision>
  <cp:lastPrinted>2023-11-08T04:37:00Z</cp:lastPrinted>
  <dcterms:created xsi:type="dcterms:W3CDTF">2023-11-04T18:13:00Z</dcterms:created>
  <dcterms:modified xsi:type="dcterms:W3CDTF">2023-11-10T04:08:00Z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