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6462FA7A" w14:textId="77777777" w:rsidR="008F0FB6" w:rsidRPr="007A168E" w:rsidRDefault="008F0FB6" w:rsidP="00E57498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56AEA84" w14:textId="740EC8A4" w:rsidR="00220255" w:rsidRPr="007A168E" w:rsidRDefault="0022025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62D30FE" w14:textId="2546A112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7A168E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23A0AFFB" w14:textId="29F5612E" w:rsidR="005E6B08" w:rsidRPr="005E6B08" w:rsidRDefault="005E6B08" w:rsidP="005E6B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426BD86A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383B29">
        <w:rPr>
          <w:rFonts w:asciiTheme="majorBidi" w:hAnsiTheme="majorBidi" w:cstheme="majorBidi"/>
          <w:lang w:val="en-US"/>
        </w:rPr>
        <w:t>10</w:t>
      </w:r>
      <w:r w:rsidR="00C9159F">
        <w:rPr>
          <w:rFonts w:asciiTheme="majorBidi" w:hAnsiTheme="majorBidi" w:cstheme="majorBidi" w:hint="cs"/>
          <w:cs/>
          <w:lang w:val="en-US"/>
        </w:rPr>
        <w:t xml:space="preserve"> </w:t>
      </w:r>
      <w:r w:rsidR="005E6B08" w:rsidRPr="005E6B08">
        <w:rPr>
          <w:rFonts w:asciiTheme="majorBidi" w:hAnsiTheme="majorBidi"/>
          <w:cs/>
          <w:lang w:val="en-US"/>
        </w:rPr>
        <w:t>พฤศจิกายน</w:t>
      </w:r>
      <w:r w:rsidR="002434FD">
        <w:rPr>
          <w:rFonts w:asciiTheme="majorBidi" w:hAnsiTheme="majorBidi" w:cstheme="majorBidi" w:hint="cs"/>
          <w:cs/>
          <w:lang w:val="en-US"/>
        </w:rPr>
        <w:t xml:space="preserve"> </w:t>
      </w:r>
      <w:r w:rsidR="002434FD">
        <w:rPr>
          <w:rFonts w:asciiTheme="majorBidi" w:hAnsiTheme="majorBidi" w:cstheme="majorBidi"/>
          <w:lang w:val="en-US"/>
        </w:rPr>
        <w:t>2566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5CF06C9A" w:rsidR="007B2482" w:rsidRPr="007A168E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646C2" w:rsidRPr="007A168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 w:rsidRPr="007A168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F47DB8" w:rsidRPr="007A168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434FD">
        <w:rPr>
          <w:rFonts w:asciiTheme="majorBidi" w:hAnsiTheme="majorBidi" w:cstheme="majorBidi"/>
          <w:spacing w:val="-6"/>
          <w:sz w:val="30"/>
          <w:szCs w:val="30"/>
        </w:rPr>
        <w:t>5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5BAFB59E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A168E">
        <w:rPr>
          <w:rFonts w:asciiTheme="majorBidi" w:hAnsiTheme="majorBidi" w:cstheme="majorBidi"/>
        </w:rPr>
        <w:t xml:space="preserve">31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F47DB8" w:rsidRPr="007A168E">
        <w:rPr>
          <w:rFonts w:asciiTheme="majorBidi" w:hAnsiTheme="majorBidi" w:cstheme="majorBidi"/>
        </w:rPr>
        <w:t>256</w:t>
      </w:r>
      <w:r w:rsidR="002434FD">
        <w:rPr>
          <w:rFonts w:asciiTheme="majorBidi" w:hAnsiTheme="majorBidi" w:cstheme="majorBidi"/>
        </w:rPr>
        <w:t>5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76144503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FD14D9" w:rsidRPr="007A168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40"/>
        <w:gridCol w:w="1023"/>
        <w:gridCol w:w="239"/>
        <w:gridCol w:w="1165"/>
      </w:tblGrid>
      <w:tr w:rsidR="00E66C86" w:rsidRPr="00482416" w14:paraId="445F374A" w14:textId="77777777" w:rsidTr="000C51BF">
        <w:trPr>
          <w:tblHeader/>
        </w:trPr>
        <w:tc>
          <w:tcPr>
            <w:tcW w:w="4137" w:type="dxa"/>
          </w:tcPr>
          <w:p w14:paraId="6B4D683C" w14:textId="77777777" w:rsidR="00E66C86" w:rsidRPr="00482416" w:rsidRDefault="00E66C86" w:rsidP="00CA52AE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lastRenderedPageBreak/>
              <w:br w:type="page"/>
            </w:r>
            <w:r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3A4B5AB" w14:textId="77777777" w:rsidR="00E66C86" w:rsidRPr="00482416" w:rsidRDefault="00E66C86" w:rsidP="00CA52AE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0DA1BF1" w14:textId="77777777" w:rsidR="00E66C86" w:rsidRPr="00482416" w:rsidRDefault="00E66C86" w:rsidP="00CA52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3A6EB695" w14:textId="77777777" w:rsidR="00E66C86" w:rsidRPr="00482416" w:rsidRDefault="00E66C86" w:rsidP="00CA52AE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C86" w:rsidRPr="00482416" w14:paraId="65537FD6" w14:textId="77777777" w:rsidTr="000C51BF">
        <w:trPr>
          <w:tblHeader/>
        </w:trPr>
        <w:tc>
          <w:tcPr>
            <w:tcW w:w="4137" w:type="dxa"/>
          </w:tcPr>
          <w:p w14:paraId="13D8DE76" w14:textId="77777777" w:rsidR="00E66C86" w:rsidRPr="00482416" w:rsidRDefault="00E66C86" w:rsidP="00CA52AE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1DB20C6" w14:textId="000FA2A7" w:rsidR="00E66C86" w:rsidRPr="00E66C8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E84FF7B" w14:textId="77777777" w:rsidR="00E66C86" w:rsidRPr="0048241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F49EA53" w14:textId="472F8C07" w:rsidR="00E66C86" w:rsidRPr="0048241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31AF5E6D" w14:textId="77777777" w:rsidR="00E66C86" w:rsidRPr="0048241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14:paraId="2FC64122" w14:textId="06F94025" w:rsidR="00E66C86" w:rsidRPr="0048241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63BD7E68" w14:textId="77777777" w:rsidR="00E66C86" w:rsidRPr="0048241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A73970" w14:textId="79134D6E" w:rsidR="00E66C86" w:rsidRPr="00482416" w:rsidRDefault="00E66C86" w:rsidP="00CA52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66C86" w:rsidRPr="00482416" w14:paraId="421B6037" w14:textId="77777777" w:rsidTr="00CA52AE">
        <w:trPr>
          <w:tblHeader/>
        </w:trPr>
        <w:tc>
          <w:tcPr>
            <w:tcW w:w="4137" w:type="dxa"/>
          </w:tcPr>
          <w:p w14:paraId="4F5C2236" w14:textId="77777777" w:rsidR="00E66C86" w:rsidRPr="00482416" w:rsidRDefault="00E66C86" w:rsidP="00CA52AE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1C9959EB" w14:textId="77777777" w:rsidR="00E66C86" w:rsidRPr="00482416" w:rsidRDefault="00E66C86" w:rsidP="00CA52A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66C86" w:rsidRPr="00482416" w14:paraId="1EEA076B" w14:textId="77777777" w:rsidTr="000C51BF">
        <w:trPr>
          <w:trHeight w:val="60"/>
        </w:trPr>
        <w:tc>
          <w:tcPr>
            <w:tcW w:w="4137" w:type="dxa"/>
          </w:tcPr>
          <w:p w14:paraId="2F4701A3" w14:textId="77777777" w:rsidR="00E66C86" w:rsidRPr="00482416" w:rsidRDefault="00E66C86" w:rsidP="00CA52AE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2169405" w14:textId="77777777" w:rsidR="00E66C86" w:rsidRPr="00482416" w:rsidRDefault="00E66C86" w:rsidP="00CA52A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395A6F" w14:textId="77777777" w:rsidR="00E66C86" w:rsidRPr="00482416" w:rsidRDefault="00E66C86" w:rsidP="00CA52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E4F2D43" w14:textId="77777777" w:rsidR="00E66C86" w:rsidRPr="00482416" w:rsidRDefault="00E66C86" w:rsidP="00CA52AE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E88547B" w14:textId="77777777" w:rsidR="00E66C86" w:rsidRPr="00482416" w:rsidRDefault="00E66C86" w:rsidP="00CA52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F1DD751" w14:textId="77777777" w:rsidR="00E66C86" w:rsidRPr="00482416" w:rsidRDefault="00E66C86" w:rsidP="00CA52AE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6D9EFBB" w14:textId="77777777" w:rsidR="00E66C86" w:rsidRPr="00482416" w:rsidRDefault="00E66C86" w:rsidP="00CA52AE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CEA056" w14:textId="77777777" w:rsidR="00E66C86" w:rsidRPr="00482416" w:rsidRDefault="00E66C86" w:rsidP="00CA52AE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C86" w:rsidRPr="00482416" w14:paraId="7D6F33A5" w14:textId="77777777" w:rsidTr="000C51BF">
        <w:tc>
          <w:tcPr>
            <w:tcW w:w="4137" w:type="dxa"/>
          </w:tcPr>
          <w:p w14:paraId="132B573C" w14:textId="77777777" w:rsidR="00E66C86" w:rsidRPr="00482416" w:rsidRDefault="00E66C86" w:rsidP="00E66C86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0BE5797" w14:textId="59BEECCC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32F793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B509354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30C317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2B902BF" w14:textId="4464811B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4,275,499</w:t>
            </w:r>
          </w:p>
        </w:tc>
        <w:tc>
          <w:tcPr>
            <w:tcW w:w="239" w:type="dxa"/>
            <w:shd w:val="clear" w:color="auto" w:fill="auto"/>
          </w:tcPr>
          <w:p w14:paraId="3EAB5ED6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F61FE8C" w14:textId="1CBDB4C5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9,006,702</w:t>
            </w:r>
          </w:p>
        </w:tc>
      </w:tr>
      <w:tr w:rsidR="00E66C86" w:rsidRPr="00482416" w14:paraId="5C224D50" w14:textId="77777777" w:rsidTr="000C51BF">
        <w:tc>
          <w:tcPr>
            <w:tcW w:w="4137" w:type="dxa"/>
          </w:tcPr>
          <w:p w14:paraId="2E1D4BA3" w14:textId="77777777" w:rsidR="00E66C86" w:rsidRPr="00482416" w:rsidRDefault="00E66C86" w:rsidP="00E66C86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34EB6815" w14:textId="57FC7DD5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04CC7D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25AF9A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CE78C4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4FBDE87" w14:textId="1A93DBC8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160,677</w:t>
            </w:r>
          </w:p>
        </w:tc>
        <w:tc>
          <w:tcPr>
            <w:tcW w:w="239" w:type="dxa"/>
            <w:shd w:val="clear" w:color="auto" w:fill="auto"/>
          </w:tcPr>
          <w:p w14:paraId="5D94CD63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9841D5" w14:textId="2C91340D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140,887</w:t>
            </w:r>
          </w:p>
        </w:tc>
      </w:tr>
      <w:tr w:rsidR="00E66C86" w:rsidRPr="00482416" w14:paraId="37A2852A" w14:textId="77777777" w:rsidTr="000C51BF">
        <w:tc>
          <w:tcPr>
            <w:tcW w:w="4137" w:type="dxa"/>
          </w:tcPr>
          <w:p w14:paraId="2AFCD419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40619B59" w14:textId="5F20F765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917E1E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7A04E78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EF17F3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E76B4A0" w14:textId="0023C546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374,512</w:t>
            </w:r>
          </w:p>
        </w:tc>
        <w:tc>
          <w:tcPr>
            <w:tcW w:w="239" w:type="dxa"/>
            <w:shd w:val="clear" w:color="auto" w:fill="auto"/>
          </w:tcPr>
          <w:p w14:paraId="4AFC0E9A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2C917CA" w14:textId="1EC5FAC6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416,457</w:t>
            </w:r>
          </w:p>
        </w:tc>
      </w:tr>
      <w:tr w:rsidR="00E66C86" w:rsidRPr="00482416" w14:paraId="4D3AF22A" w14:textId="77777777" w:rsidTr="000C51BF">
        <w:tc>
          <w:tcPr>
            <w:tcW w:w="4137" w:type="dxa"/>
          </w:tcPr>
          <w:p w14:paraId="70DB5B7F" w14:textId="77777777" w:rsidR="00E66C86" w:rsidRPr="00482416" w:rsidRDefault="00E66C86" w:rsidP="00E66C86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2A51FCAB" w14:textId="0C7427A1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6E465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84B9F9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4DF8A01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EBE2EA4" w14:textId="7F1F1C8C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1,836,475</w:t>
            </w:r>
          </w:p>
        </w:tc>
        <w:tc>
          <w:tcPr>
            <w:tcW w:w="239" w:type="dxa"/>
            <w:shd w:val="clear" w:color="auto" w:fill="auto"/>
          </w:tcPr>
          <w:p w14:paraId="2110212C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2D5556D" w14:textId="1C6796EA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1,074,384</w:t>
            </w:r>
          </w:p>
        </w:tc>
      </w:tr>
      <w:tr w:rsidR="00E66C86" w:rsidRPr="00482416" w14:paraId="19D92623" w14:textId="77777777" w:rsidTr="000C51BF">
        <w:tc>
          <w:tcPr>
            <w:tcW w:w="4137" w:type="dxa"/>
          </w:tcPr>
          <w:p w14:paraId="69691E9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00C81FFE" w14:textId="0EBFC878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FF42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C6E57E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5F103F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5FEE753" w14:textId="083C072E" w:rsidR="00E66C86" w:rsidRPr="00802702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27,964</w:t>
            </w:r>
          </w:p>
        </w:tc>
        <w:tc>
          <w:tcPr>
            <w:tcW w:w="239" w:type="dxa"/>
            <w:shd w:val="clear" w:color="auto" w:fill="auto"/>
          </w:tcPr>
          <w:p w14:paraId="0EFD3BF7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F219EC" w14:textId="43CF7EC7" w:rsidR="00E66C86" w:rsidRPr="00B40CC9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25,826</w:t>
            </w:r>
          </w:p>
        </w:tc>
      </w:tr>
      <w:tr w:rsidR="00E66C86" w:rsidRPr="00482416" w14:paraId="282C5EDD" w14:textId="77777777" w:rsidTr="000C51BF">
        <w:tc>
          <w:tcPr>
            <w:tcW w:w="4137" w:type="dxa"/>
          </w:tcPr>
          <w:p w14:paraId="3A98D76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148D0162" w14:textId="6E7A50D9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ADA75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B636B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9C1BA18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80CEEDD" w14:textId="3FE38ABF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69,213</w:t>
            </w:r>
          </w:p>
        </w:tc>
        <w:tc>
          <w:tcPr>
            <w:tcW w:w="239" w:type="dxa"/>
            <w:shd w:val="clear" w:color="auto" w:fill="auto"/>
          </w:tcPr>
          <w:p w14:paraId="73345B0D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960436" w14:textId="41351B10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79,791</w:t>
            </w:r>
          </w:p>
        </w:tc>
      </w:tr>
      <w:tr w:rsidR="00E66C86" w:rsidRPr="00482416" w14:paraId="438876DD" w14:textId="77777777" w:rsidTr="000C51BF">
        <w:tc>
          <w:tcPr>
            <w:tcW w:w="4137" w:type="dxa"/>
          </w:tcPr>
          <w:p w14:paraId="4940168E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AAE305C" w14:textId="657C89F1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820D0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3B2DBE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56CE8D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D3EF314" w14:textId="52FDFE90" w:rsidR="00E66C86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1,715,999</w:t>
            </w:r>
          </w:p>
        </w:tc>
        <w:tc>
          <w:tcPr>
            <w:tcW w:w="239" w:type="dxa"/>
            <w:shd w:val="clear" w:color="auto" w:fill="auto"/>
          </w:tcPr>
          <w:p w14:paraId="030029D9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522CAB" w14:textId="41237D66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1,526,562</w:t>
            </w:r>
          </w:p>
        </w:tc>
      </w:tr>
      <w:tr w:rsidR="00E66C86" w:rsidRPr="00482416" w14:paraId="70D2D62B" w14:textId="77777777" w:rsidTr="000C51BF">
        <w:tc>
          <w:tcPr>
            <w:tcW w:w="4137" w:type="dxa"/>
          </w:tcPr>
          <w:p w14:paraId="6544C57D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1A593803" w14:textId="75C4DF27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67845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00DD36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333B0F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C6D6B25" w14:textId="4292FBF8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3,247</w:t>
            </w:r>
          </w:p>
        </w:tc>
        <w:tc>
          <w:tcPr>
            <w:tcW w:w="239" w:type="dxa"/>
            <w:shd w:val="clear" w:color="auto" w:fill="auto"/>
          </w:tcPr>
          <w:p w14:paraId="5CB422DC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AA4983" w14:textId="3C1E076D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11,141</w:t>
            </w:r>
          </w:p>
        </w:tc>
      </w:tr>
      <w:tr w:rsidR="00E66C86" w:rsidRPr="00482416" w14:paraId="7BF43065" w14:textId="77777777" w:rsidTr="000C51BF">
        <w:tc>
          <w:tcPr>
            <w:tcW w:w="4137" w:type="dxa"/>
          </w:tcPr>
          <w:p w14:paraId="636F1692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7C1CF0F" w14:textId="1CB1DDFF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313B22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B6422B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155C04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577CA9C" w14:textId="277C7892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4,493</w:t>
            </w:r>
          </w:p>
        </w:tc>
        <w:tc>
          <w:tcPr>
            <w:tcW w:w="239" w:type="dxa"/>
            <w:shd w:val="clear" w:color="auto" w:fill="auto"/>
          </w:tcPr>
          <w:p w14:paraId="3FA4B59D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D82AF1" w14:textId="5F2E665A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4,216</w:t>
            </w:r>
          </w:p>
        </w:tc>
      </w:tr>
      <w:tr w:rsidR="00E66C86" w:rsidRPr="00482416" w14:paraId="2380F16A" w14:textId="77777777" w:rsidTr="000C51BF">
        <w:tc>
          <w:tcPr>
            <w:tcW w:w="4137" w:type="dxa"/>
          </w:tcPr>
          <w:p w14:paraId="61F19284" w14:textId="77777777" w:rsidR="00E66C8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B8ECDAA" w14:textId="6E9E38CE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4A1F8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57644D8" w14:textId="77777777" w:rsidR="00E66C86" w:rsidRPr="00482416" w:rsidRDefault="00E66C86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53BCA37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1C98AB8" w14:textId="272B55D6" w:rsidR="00E66C86" w:rsidRPr="004F5741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113,651</w:t>
            </w:r>
          </w:p>
        </w:tc>
        <w:tc>
          <w:tcPr>
            <w:tcW w:w="239" w:type="dxa"/>
            <w:shd w:val="clear" w:color="auto" w:fill="auto"/>
          </w:tcPr>
          <w:p w14:paraId="7BDB71E8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ADD2E9" w14:textId="76886707" w:rsidR="00E66C86" w:rsidRPr="00651B2A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368,853</w:t>
            </w:r>
          </w:p>
        </w:tc>
      </w:tr>
      <w:tr w:rsidR="00E66C86" w:rsidRPr="00482416" w14:paraId="63EE1ED6" w14:textId="77777777" w:rsidTr="000C51BF">
        <w:tc>
          <w:tcPr>
            <w:tcW w:w="4137" w:type="dxa"/>
          </w:tcPr>
          <w:p w14:paraId="24BA2EE6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15A5FAA9" w14:textId="46F62761" w:rsidR="00E66C86" w:rsidRPr="00482416" w:rsidRDefault="00393DB0" w:rsidP="00E66C86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DD55A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3E9AC3" w14:textId="77777777" w:rsidR="00E66C86" w:rsidRPr="00482416" w:rsidRDefault="00E66C86" w:rsidP="00E66C86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C4061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A2AF66D" w14:textId="0573F63A" w:rsidR="00E66C86" w:rsidRPr="00860725" w:rsidRDefault="00393DB0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24,045</w:t>
            </w:r>
          </w:p>
        </w:tc>
        <w:tc>
          <w:tcPr>
            <w:tcW w:w="239" w:type="dxa"/>
            <w:shd w:val="clear" w:color="auto" w:fill="auto"/>
          </w:tcPr>
          <w:p w14:paraId="6D3C8B69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BD36DA" w14:textId="23AB46A6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24,234</w:t>
            </w:r>
          </w:p>
        </w:tc>
      </w:tr>
      <w:tr w:rsidR="00E66C86" w:rsidRPr="00482416" w14:paraId="4F410D72" w14:textId="77777777" w:rsidTr="000C51BF">
        <w:tc>
          <w:tcPr>
            <w:tcW w:w="4137" w:type="dxa"/>
          </w:tcPr>
          <w:p w14:paraId="4121E92F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CFB8A10" w14:textId="77777777" w:rsidR="00E66C86" w:rsidRPr="00482416" w:rsidRDefault="00E66C86" w:rsidP="00E66C8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EC676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486B62" w14:textId="77777777" w:rsidR="00E66C86" w:rsidRPr="00482416" w:rsidRDefault="00E66C86" w:rsidP="00E66C8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4C5D94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DAEBB79" w14:textId="77777777" w:rsidR="00E66C86" w:rsidRPr="00482416" w:rsidRDefault="00E66C86" w:rsidP="00E66C8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5B0074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52D2068" w14:textId="77777777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C86" w:rsidRPr="00482416" w14:paraId="3FA483BB" w14:textId="77777777" w:rsidTr="000C51BF">
        <w:tc>
          <w:tcPr>
            <w:tcW w:w="4137" w:type="dxa"/>
          </w:tcPr>
          <w:p w14:paraId="0DADBC30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D1934E2" w14:textId="08CBD87A" w:rsidR="00E66C86" w:rsidRPr="00F033E9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36" w:type="dxa"/>
            <w:shd w:val="clear" w:color="auto" w:fill="auto"/>
          </w:tcPr>
          <w:p w14:paraId="2B0EABD4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CE2A2CE" w14:textId="3E7B6219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240" w:type="dxa"/>
            <w:shd w:val="clear" w:color="auto" w:fill="auto"/>
          </w:tcPr>
          <w:p w14:paraId="4D8C9AEB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61FFA5F" w14:textId="0A0148B3" w:rsidR="00E66C86" w:rsidRPr="00CD2B69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9" w:type="dxa"/>
          </w:tcPr>
          <w:p w14:paraId="33D4CF8D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2B212E" w14:textId="01A289BD" w:rsidR="00E66C86" w:rsidRPr="00B40CC9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</w:tr>
      <w:tr w:rsidR="00E66C86" w:rsidRPr="00482416" w14:paraId="12838EC8" w14:textId="77777777" w:rsidTr="000C51BF">
        <w:tc>
          <w:tcPr>
            <w:tcW w:w="4137" w:type="dxa"/>
          </w:tcPr>
          <w:p w14:paraId="255E623F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30EBBF0A" w14:textId="3AD31551" w:rsidR="00E66C86" w:rsidRPr="004F5741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408,792</w:t>
            </w:r>
          </w:p>
        </w:tc>
        <w:tc>
          <w:tcPr>
            <w:tcW w:w="236" w:type="dxa"/>
            <w:shd w:val="clear" w:color="auto" w:fill="auto"/>
          </w:tcPr>
          <w:p w14:paraId="5F0CA64B" w14:textId="77777777" w:rsidR="00E66C86" w:rsidRPr="00482416" w:rsidRDefault="00E66C86" w:rsidP="00E66C86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35465EA" w14:textId="2C7FA835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415,391</w:t>
            </w:r>
          </w:p>
        </w:tc>
        <w:tc>
          <w:tcPr>
            <w:tcW w:w="240" w:type="dxa"/>
            <w:shd w:val="clear" w:color="auto" w:fill="auto"/>
          </w:tcPr>
          <w:p w14:paraId="57D66D3E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829B5F2" w14:textId="25AE734F" w:rsidR="00E66C86" w:rsidRPr="00CD2B69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385,279</w:t>
            </w:r>
          </w:p>
        </w:tc>
        <w:tc>
          <w:tcPr>
            <w:tcW w:w="239" w:type="dxa"/>
          </w:tcPr>
          <w:p w14:paraId="5335EE43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026903" w14:textId="0FD6416D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387,143</w:t>
            </w:r>
          </w:p>
        </w:tc>
      </w:tr>
      <w:tr w:rsidR="00E66C86" w:rsidRPr="00482416" w14:paraId="073AC8EC" w14:textId="77777777" w:rsidTr="000C51BF">
        <w:tc>
          <w:tcPr>
            <w:tcW w:w="4137" w:type="dxa"/>
          </w:tcPr>
          <w:p w14:paraId="5C093757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89CF6A5" w14:textId="60A8FB66" w:rsidR="00E66C86" w:rsidRPr="004F5741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4,657</w:t>
            </w:r>
          </w:p>
        </w:tc>
        <w:tc>
          <w:tcPr>
            <w:tcW w:w="236" w:type="dxa"/>
            <w:shd w:val="clear" w:color="auto" w:fill="auto"/>
          </w:tcPr>
          <w:p w14:paraId="68AF0350" w14:textId="77777777" w:rsidR="00E66C86" w:rsidRPr="00482416" w:rsidRDefault="00E66C86" w:rsidP="00E66C86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EF911" w14:textId="0D4B452E" w:rsidR="00E66C86" w:rsidRPr="004F5741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2,146</w:t>
            </w:r>
          </w:p>
        </w:tc>
        <w:tc>
          <w:tcPr>
            <w:tcW w:w="240" w:type="dxa"/>
            <w:shd w:val="clear" w:color="auto" w:fill="auto"/>
          </w:tcPr>
          <w:p w14:paraId="4845D552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A1583F4" w14:textId="49A5EB7D" w:rsidR="00E66C86" w:rsidRPr="00CD2B69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66740752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C49D346" w14:textId="5E592D65" w:rsidR="00E66C86" w:rsidRPr="00B40CC9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E66C86" w:rsidRPr="00482416" w14:paraId="42C6C4F0" w14:textId="77777777" w:rsidTr="000C51BF">
        <w:tc>
          <w:tcPr>
            <w:tcW w:w="4137" w:type="dxa"/>
          </w:tcPr>
          <w:p w14:paraId="753ACAD1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B839FE5" w14:textId="7595B649" w:rsidR="00E66C86" w:rsidRPr="004F5741" w:rsidRDefault="00393DB0" w:rsidP="00393DB0">
            <w:pPr>
              <w:tabs>
                <w:tab w:val="left" w:pos="480"/>
              </w:tabs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39A0AA7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978940" w14:textId="593C2C0B" w:rsidR="00E66C86" w:rsidRPr="00E6144A" w:rsidRDefault="00E66C86" w:rsidP="00ED1AC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B793B42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4E3391C" w14:textId="7D47EE54" w:rsidR="00E66C86" w:rsidRPr="00CD2B69" w:rsidRDefault="007B4FAC" w:rsidP="007B4FAC">
            <w:pPr>
              <w:tabs>
                <w:tab w:val="left" w:pos="480"/>
              </w:tabs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1C128A64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53E00B" w14:textId="1A91E154" w:rsidR="00E66C86" w:rsidRPr="00E6144A" w:rsidRDefault="00E66C86" w:rsidP="00ED1AC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C86" w:rsidRPr="00482416" w14:paraId="3999D15E" w14:textId="77777777" w:rsidTr="000C51BF">
        <w:tc>
          <w:tcPr>
            <w:tcW w:w="4137" w:type="dxa"/>
          </w:tcPr>
          <w:p w14:paraId="5E7DF4D7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2126CB27" w14:textId="64EFD042" w:rsidR="00E66C86" w:rsidRPr="004F5741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14,733</w:t>
            </w:r>
          </w:p>
        </w:tc>
        <w:tc>
          <w:tcPr>
            <w:tcW w:w="236" w:type="dxa"/>
            <w:shd w:val="clear" w:color="auto" w:fill="auto"/>
          </w:tcPr>
          <w:p w14:paraId="684C51FC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F220F0" w14:textId="6AEB0589" w:rsidR="00E66C86" w:rsidRPr="00E6144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13,768</w:t>
            </w:r>
          </w:p>
        </w:tc>
        <w:tc>
          <w:tcPr>
            <w:tcW w:w="240" w:type="dxa"/>
            <w:shd w:val="clear" w:color="auto" w:fill="auto"/>
          </w:tcPr>
          <w:p w14:paraId="2DE682B6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314CB1" w14:textId="0E6C64CA" w:rsidR="00E66C86" w:rsidRPr="00CD2B69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10,918</w:t>
            </w:r>
          </w:p>
        </w:tc>
        <w:tc>
          <w:tcPr>
            <w:tcW w:w="239" w:type="dxa"/>
          </w:tcPr>
          <w:p w14:paraId="21581492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B19D8AA" w14:textId="253D94A9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10,836</w:t>
            </w:r>
          </w:p>
        </w:tc>
      </w:tr>
      <w:tr w:rsidR="007B4FAC" w:rsidRPr="00482416" w14:paraId="297A9E9F" w14:textId="77777777" w:rsidTr="000C51BF">
        <w:tc>
          <w:tcPr>
            <w:tcW w:w="4137" w:type="dxa"/>
          </w:tcPr>
          <w:p w14:paraId="3AC560A3" w14:textId="05323CEB" w:rsidR="007B4FAC" w:rsidRPr="00482416" w:rsidRDefault="007B4FAC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119330B" w14:textId="21BB998A" w:rsidR="007B4FAC" w:rsidRPr="007B4FAC" w:rsidRDefault="007B4FAC" w:rsidP="007B4FAC">
            <w:pPr>
              <w:tabs>
                <w:tab w:val="decimal" w:pos="863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C80110" w14:textId="77777777" w:rsidR="007B4FAC" w:rsidRPr="00482416" w:rsidRDefault="007B4FAC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DBB5F" w14:textId="3428F13E" w:rsidR="007B4FAC" w:rsidRPr="00E6144A" w:rsidRDefault="007B4FAC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A6A0F65" w14:textId="77777777" w:rsidR="007B4FAC" w:rsidRPr="00482416" w:rsidRDefault="007B4FAC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1DD4E0A" w14:textId="095F9D79" w:rsidR="007B4FAC" w:rsidRPr="00482416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079FE3" w14:textId="77777777" w:rsidR="007B4FAC" w:rsidRPr="00482416" w:rsidRDefault="007B4FAC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8DA187" w14:textId="1E930626" w:rsidR="007B4FAC" w:rsidRPr="00482416" w:rsidRDefault="007B4FAC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FAC" w:rsidRPr="00482416" w14:paraId="626031D9" w14:textId="77777777" w:rsidTr="000C51BF">
        <w:tc>
          <w:tcPr>
            <w:tcW w:w="4137" w:type="dxa"/>
          </w:tcPr>
          <w:p w14:paraId="6D9651E0" w14:textId="1156479C" w:rsidR="007B4FAC" w:rsidRPr="007B4FAC" w:rsidRDefault="007B4FAC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B4FA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ACFF0CB" w14:textId="56EAF47A" w:rsidR="007B4FAC" w:rsidRPr="00482416" w:rsidRDefault="007B4FAC" w:rsidP="007B4FAC">
            <w:pPr>
              <w:tabs>
                <w:tab w:val="decimal" w:pos="883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56555D4F" w14:textId="77777777" w:rsidR="007B4FAC" w:rsidRPr="00482416" w:rsidRDefault="007B4FAC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E97711" w14:textId="0DE00322" w:rsidR="007B4FAC" w:rsidRPr="00E6144A" w:rsidRDefault="007B4FAC" w:rsidP="00ED1AC1">
            <w:pPr>
              <w:spacing w:line="240" w:lineRule="auto"/>
              <w:ind w:left="-119" w:right="-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E899912" w14:textId="77777777" w:rsidR="007B4FAC" w:rsidRPr="00482416" w:rsidRDefault="007B4FAC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FC235D6" w14:textId="7CF48035" w:rsidR="007B4FAC" w:rsidRPr="00482416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9" w:type="dxa"/>
          </w:tcPr>
          <w:p w14:paraId="2898149B" w14:textId="77777777" w:rsidR="007B4FAC" w:rsidRPr="00482416" w:rsidRDefault="007B4FAC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D5B4B2F" w14:textId="63DCAE6C" w:rsidR="007B4FAC" w:rsidRPr="00482416" w:rsidRDefault="007B4FAC" w:rsidP="00ED1AC1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C86" w:rsidRPr="00482416" w14:paraId="6B8BF6DC" w14:textId="77777777" w:rsidTr="000C51BF">
        <w:tc>
          <w:tcPr>
            <w:tcW w:w="4137" w:type="dxa"/>
          </w:tcPr>
          <w:p w14:paraId="5D01D44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A3696" w14:textId="77777777" w:rsidR="00E66C86" w:rsidRPr="00482416" w:rsidRDefault="00E66C86" w:rsidP="00E66C86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4CDD34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CEDD06" w14:textId="77777777" w:rsidR="00E66C86" w:rsidRPr="00E6144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401ED72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8FF0614" w14:textId="77777777" w:rsidR="00E66C86" w:rsidRPr="00482416" w:rsidRDefault="00E66C86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991B09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AF0628" w14:textId="77777777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C86" w:rsidRPr="00482416" w14:paraId="5107CF9A" w14:textId="77777777" w:rsidTr="000C51BF">
        <w:tc>
          <w:tcPr>
            <w:tcW w:w="4137" w:type="dxa"/>
          </w:tcPr>
          <w:p w14:paraId="738A36F4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186B112D" w14:textId="1E33FA04" w:rsidR="00E66C86" w:rsidRPr="00B40CC9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3,511</w:t>
            </w:r>
          </w:p>
        </w:tc>
        <w:tc>
          <w:tcPr>
            <w:tcW w:w="236" w:type="dxa"/>
            <w:shd w:val="clear" w:color="auto" w:fill="auto"/>
          </w:tcPr>
          <w:p w14:paraId="5E7E996D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9D0DFA3" w14:textId="1EFE6D16" w:rsidR="00E66C86" w:rsidRPr="00E6144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1,484</w:t>
            </w:r>
          </w:p>
        </w:tc>
        <w:tc>
          <w:tcPr>
            <w:tcW w:w="240" w:type="dxa"/>
            <w:shd w:val="clear" w:color="auto" w:fill="auto"/>
          </w:tcPr>
          <w:p w14:paraId="1D203F6B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92D9F1E" w14:textId="0F171E85" w:rsidR="00E66C86" w:rsidRPr="00482416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39" w:type="dxa"/>
          </w:tcPr>
          <w:p w14:paraId="663E4B64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DF2127" w14:textId="3E59E958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E66C86" w:rsidRPr="00482416" w14:paraId="2694370E" w14:textId="77777777" w:rsidTr="000C51BF">
        <w:tc>
          <w:tcPr>
            <w:tcW w:w="4137" w:type="dxa"/>
          </w:tcPr>
          <w:p w14:paraId="33B4194B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1F3B1DA0" w14:textId="088575E8" w:rsidR="00E66C86" w:rsidRPr="00B40CC9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39EC52A0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2A9340" w14:textId="53ED2CC0" w:rsidR="00E66C86" w:rsidRPr="00E6144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40" w:type="dxa"/>
            <w:shd w:val="clear" w:color="auto" w:fill="auto"/>
          </w:tcPr>
          <w:p w14:paraId="0E5FD0E6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CDDC872" w14:textId="18F37709" w:rsidR="00E66C86" w:rsidRPr="00482416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335F7C6E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355895" w14:textId="7F181B69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66C86" w:rsidRPr="00482416" w14:paraId="56C720F6" w14:textId="77777777" w:rsidTr="000C51BF">
        <w:tc>
          <w:tcPr>
            <w:tcW w:w="4137" w:type="dxa"/>
          </w:tcPr>
          <w:p w14:paraId="1F10CF5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2EFA388" w14:textId="33DB3E99" w:rsidR="00E66C86" w:rsidRPr="00B40CC9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2,594</w:t>
            </w:r>
          </w:p>
        </w:tc>
        <w:tc>
          <w:tcPr>
            <w:tcW w:w="236" w:type="dxa"/>
            <w:shd w:val="clear" w:color="auto" w:fill="auto"/>
          </w:tcPr>
          <w:p w14:paraId="1E619191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01A3681" w14:textId="79D1DE8D" w:rsidR="00E66C86" w:rsidRPr="00405A5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3,971</w:t>
            </w:r>
          </w:p>
        </w:tc>
        <w:tc>
          <w:tcPr>
            <w:tcW w:w="240" w:type="dxa"/>
            <w:shd w:val="clear" w:color="auto" w:fill="auto"/>
          </w:tcPr>
          <w:p w14:paraId="28A9A9A3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FDDA397" w14:textId="32ED69B1" w:rsidR="00E66C86" w:rsidRPr="00482416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1,498</w:t>
            </w:r>
          </w:p>
        </w:tc>
        <w:tc>
          <w:tcPr>
            <w:tcW w:w="239" w:type="dxa"/>
          </w:tcPr>
          <w:p w14:paraId="44D9955F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443C38" w14:textId="705AA904" w:rsidR="00E66C86" w:rsidRPr="00B40CC9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</w:tr>
      <w:tr w:rsidR="00E66C86" w:rsidRPr="00482416" w14:paraId="5AA20626" w14:textId="77777777" w:rsidTr="000C51BF">
        <w:tc>
          <w:tcPr>
            <w:tcW w:w="4137" w:type="dxa"/>
          </w:tcPr>
          <w:p w14:paraId="3048576F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24EFD89" w14:textId="439ED70C" w:rsidR="00E66C86" w:rsidRPr="00B40CC9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227,531</w:t>
            </w:r>
          </w:p>
        </w:tc>
        <w:tc>
          <w:tcPr>
            <w:tcW w:w="236" w:type="dxa"/>
            <w:shd w:val="clear" w:color="auto" w:fill="auto"/>
          </w:tcPr>
          <w:p w14:paraId="0B61642A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24C483F" w14:textId="3D507237" w:rsidR="00E66C86" w:rsidRPr="00E6144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204,937</w:t>
            </w:r>
          </w:p>
        </w:tc>
        <w:tc>
          <w:tcPr>
            <w:tcW w:w="240" w:type="dxa"/>
            <w:shd w:val="clear" w:color="auto" w:fill="auto"/>
          </w:tcPr>
          <w:p w14:paraId="337C5A13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49865CA" w14:textId="39D46B65" w:rsidR="00E66C86" w:rsidRPr="009F1ED2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100,725</w:t>
            </w:r>
          </w:p>
        </w:tc>
        <w:tc>
          <w:tcPr>
            <w:tcW w:w="239" w:type="dxa"/>
          </w:tcPr>
          <w:p w14:paraId="2585DCE3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77B686" w14:textId="2C62172A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96,318</w:t>
            </w:r>
          </w:p>
        </w:tc>
      </w:tr>
      <w:tr w:rsidR="00E66C86" w:rsidRPr="00482416" w14:paraId="118FC831" w14:textId="77777777" w:rsidTr="000C51BF">
        <w:tc>
          <w:tcPr>
            <w:tcW w:w="4137" w:type="dxa"/>
          </w:tcPr>
          <w:p w14:paraId="14D2C6FC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5286997" w14:textId="5E61F763" w:rsidR="00E66C86" w:rsidRPr="00B40CC9" w:rsidRDefault="00393DB0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47,163</w:t>
            </w:r>
          </w:p>
        </w:tc>
        <w:tc>
          <w:tcPr>
            <w:tcW w:w="236" w:type="dxa"/>
            <w:shd w:val="clear" w:color="auto" w:fill="auto"/>
          </w:tcPr>
          <w:p w14:paraId="2A67C0F7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6287FD" w14:textId="26D2FDA7" w:rsidR="00E66C86" w:rsidRPr="00E6144A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45,875</w:t>
            </w:r>
          </w:p>
        </w:tc>
        <w:tc>
          <w:tcPr>
            <w:tcW w:w="240" w:type="dxa"/>
            <w:shd w:val="clear" w:color="auto" w:fill="auto"/>
          </w:tcPr>
          <w:p w14:paraId="0407E0F6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D4DEDFF" w14:textId="69FE9593" w:rsidR="00E66C86" w:rsidRPr="00F15B0D" w:rsidRDefault="007B4FAC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42,970</w:t>
            </w:r>
          </w:p>
        </w:tc>
        <w:tc>
          <w:tcPr>
            <w:tcW w:w="239" w:type="dxa"/>
          </w:tcPr>
          <w:p w14:paraId="71B0250D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D8A66A0" w14:textId="308E69CA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43,167</w:t>
            </w:r>
          </w:p>
        </w:tc>
      </w:tr>
      <w:tr w:rsidR="00E66C86" w:rsidRPr="00482416" w14:paraId="34AD661C" w14:textId="77777777" w:rsidTr="000C51BF">
        <w:tc>
          <w:tcPr>
            <w:tcW w:w="4137" w:type="dxa"/>
          </w:tcPr>
          <w:p w14:paraId="53FFBEE4" w14:textId="77777777" w:rsidR="00E66C86" w:rsidRPr="00482416" w:rsidRDefault="00E66C86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4B086C" w14:textId="77777777" w:rsidR="00E66C86" w:rsidRPr="00B40CC9" w:rsidRDefault="00E66C86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8ED7AB" w14:textId="77777777" w:rsidR="00E66C86" w:rsidRPr="00482416" w:rsidRDefault="00E66C86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F4C36A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CF9A2EE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FEC741B" w14:textId="77777777" w:rsidR="00E66C86" w:rsidRPr="00482416" w:rsidRDefault="00E66C86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D2EFC03" w14:textId="77777777" w:rsidR="00E66C86" w:rsidRPr="00482416" w:rsidRDefault="00E66C86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E86CE84" w14:textId="77777777" w:rsidR="00E66C86" w:rsidRPr="00482416" w:rsidRDefault="00E66C86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1BF" w:rsidRPr="00482416" w14:paraId="5CD0C61F" w14:textId="77777777" w:rsidTr="000C51BF">
        <w:tc>
          <w:tcPr>
            <w:tcW w:w="4137" w:type="dxa"/>
          </w:tcPr>
          <w:p w14:paraId="5DD86BCB" w14:textId="77777777" w:rsidR="000C51BF" w:rsidRPr="00482416" w:rsidRDefault="000C51BF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AC4208" w14:textId="77777777" w:rsidR="000C51BF" w:rsidRPr="00B40CC9" w:rsidRDefault="000C51BF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6E18CE" w14:textId="77777777" w:rsidR="000C51BF" w:rsidRPr="00482416" w:rsidRDefault="000C51BF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BA5FE4" w14:textId="77777777" w:rsidR="000C51BF" w:rsidRPr="00482416" w:rsidRDefault="000C51BF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FD8B7E" w14:textId="77777777" w:rsidR="000C51BF" w:rsidRPr="00482416" w:rsidRDefault="000C51BF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DD1632" w14:textId="77777777" w:rsidR="000C51BF" w:rsidRPr="00482416" w:rsidRDefault="000C51BF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0A9698F" w14:textId="77777777" w:rsidR="000C51BF" w:rsidRPr="00482416" w:rsidRDefault="000C51BF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437448" w14:textId="77777777" w:rsidR="000C51BF" w:rsidRPr="00482416" w:rsidRDefault="000C51BF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AC1" w:rsidRPr="00482416" w14:paraId="24C97EF6" w14:textId="77777777" w:rsidTr="000C51BF">
        <w:tc>
          <w:tcPr>
            <w:tcW w:w="4137" w:type="dxa"/>
          </w:tcPr>
          <w:p w14:paraId="31271D0F" w14:textId="77777777" w:rsidR="00ED1AC1" w:rsidRPr="00482416" w:rsidRDefault="00ED1AC1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92A13D" w14:textId="77777777" w:rsidR="00ED1AC1" w:rsidRPr="00B40CC9" w:rsidRDefault="00ED1AC1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0845D" w14:textId="77777777" w:rsidR="00ED1AC1" w:rsidRPr="00482416" w:rsidRDefault="00ED1AC1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22D081" w14:textId="77777777" w:rsidR="00ED1AC1" w:rsidRPr="00482416" w:rsidRDefault="00ED1AC1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8A5D435" w14:textId="77777777" w:rsidR="00ED1AC1" w:rsidRPr="00482416" w:rsidRDefault="00ED1AC1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CCACC19" w14:textId="77777777" w:rsidR="00ED1AC1" w:rsidRPr="00482416" w:rsidRDefault="00ED1AC1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04A291" w14:textId="77777777" w:rsidR="00ED1AC1" w:rsidRPr="00482416" w:rsidRDefault="00ED1AC1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DD5317" w14:textId="77777777" w:rsidR="00ED1AC1" w:rsidRPr="00482416" w:rsidRDefault="00ED1AC1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AC1" w:rsidRPr="00482416" w14:paraId="7EDC9E5B" w14:textId="77777777" w:rsidTr="000C51BF">
        <w:tc>
          <w:tcPr>
            <w:tcW w:w="4137" w:type="dxa"/>
          </w:tcPr>
          <w:p w14:paraId="2165E220" w14:textId="09A46605" w:rsidR="00ED1AC1" w:rsidRPr="00482416" w:rsidRDefault="00ED1AC1" w:rsidP="00E66C8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CA0A084" w14:textId="77777777" w:rsidR="00ED1AC1" w:rsidRPr="00B40CC9" w:rsidRDefault="00ED1AC1" w:rsidP="00E66C8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93ADF51" w14:textId="77777777" w:rsidR="00ED1AC1" w:rsidRPr="00482416" w:rsidRDefault="00ED1AC1" w:rsidP="00E66C86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295E778" w14:textId="77777777" w:rsidR="00ED1AC1" w:rsidRPr="00482416" w:rsidRDefault="00ED1AC1" w:rsidP="00E66C8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BDD8D2E" w14:textId="77777777" w:rsidR="00ED1AC1" w:rsidRPr="00482416" w:rsidRDefault="00ED1AC1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D7E0C76" w14:textId="77777777" w:rsidR="00ED1AC1" w:rsidRPr="00482416" w:rsidRDefault="00ED1AC1" w:rsidP="00E66C8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7B0C0D1" w14:textId="77777777" w:rsidR="00ED1AC1" w:rsidRPr="00482416" w:rsidRDefault="00ED1AC1" w:rsidP="00E66C86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E1E360" w14:textId="77777777" w:rsidR="00ED1AC1" w:rsidRPr="00482416" w:rsidRDefault="00ED1AC1" w:rsidP="00E66C8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AC1" w:rsidRPr="00482416" w14:paraId="79311EC8" w14:textId="77777777" w:rsidTr="004B56AE">
        <w:tc>
          <w:tcPr>
            <w:tcW w:w="4137" w:type="dxa"/>
          </w:tcPr>
          <w:p w14:paraId="292B1B0B" w14:textId="77DF5DE4" w:rsidR="00ED1AC1" w:rsidRPr="005E3969" w:rsidRDefault="00ED1AC1" w:rsidP="00E66C86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5B93F52" w14:textId="77777777" w:rsidR="00ED1AC1" w:rsidRPr="00B40CC9" w:rsidRDefault="00ED1AC1" w:rsidP="00E66C86">
            <w:pPr>
              <w:tabs>
                <w:tab w:val="decimal" w:pos="864"/>
              </w:tabs>
              <w:spacing w:line="35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BF342F" w14:textId="77777777" w:rsidR="00ED1AC1" w:rsidRPr="00482416" w:rsidRDefault="00ED1AC1" w:rsidP="00E66C86">
            <w:pPr>
              <w:spacing w:line="35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841D19A" w14:textId="77777777" w:rsidR="00ED1AC1" w:rsidRPr="00482416" w:rsidRDefault="00ED1AC1" w:rsidP="00E66C86">
            <w:pPr>
              <w:tabs>
                <w:tab w:val="decimal" w:pos="840"/>
              </w:tabs>
              <w:spacing w:line="35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012FBAE" w14:textId="77777777" w:rsidR="00ED1AC1" w:rsidRPr="00482416" w:rsidRDefault="00ED1AC1" w:rsidP="00E66C86">
            <w:pPr>
              <w:tabs>
                <w:tab w:val="decimal" w:pos="840"/>
              </w:tabs>
              <w:spacing w:line="35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34E09EB" w14:textId="77777777" w:rsidR="00ED1AC1" w:rsidRPr="00482416" w:rsidRDefault="00ED1AC1" w:rsidP="00E66C86">
            <w:pPr>
              <w:tabs>
                <w:tab w:val="decimal" w:pos="804"/>
              </w:tabs>
              <w:spacing w:line="35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DF4FB1" w14:textId="77777777" w:rsidR="00ED1AC1" w:rsidRPr="00482416" w:rsidRDefault="00ED1AC1" w:rsidP="00E66C86">
            <w:pPr>
              <w:tabs>
                <w:tab w:val="decimal" w:pos="840"/>
              </w:tabs>
              <w:spacing w:line="35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01128B" w14:textId="77777777" w:rsidR="00ED1AC1" w:rsidRPr="00482416" w:rsidRDefault="00ED1AC1" w:rsidP="00E66C86">
            <w:pPr>
              <w:tabs>
                <w:tab w:val="decimal" w:pos="960"/>
              </w:tabs>
              <w:spacing w:line="35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AC1" w:rsidRPr="00482416" w14:paraId="6928F5A1" w14:textId="77777777" w:rsidTr="000C51BF">
        <w:tc>
          <w:tcPr>
            <w:tcW w:w="4137" w:type="dxa"/>
          </w:tcPr>
          <w:p w14:paraId="6C76D903" w14:textId="6425E4F5" w:rsidR="00ED1AC1" w:rsidRPr="00482416" w:rsidRDefault="00ED1AC1" w:rsidP="00E66C86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67039C2" w14:textId="0540FF49" w:rsidR="00ED1AC1" w:rsidRPr="00B40CC9" w:rsidRDefault="00ED1AC1" w:rsidP="00E66C86">
            <w:pPr>
              <w:tabs>
                <w:tab w:val="decimal" w:pos="864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</w:t>
            </w:r>
            <w:r w:rsidR="003F3675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A649015" w14:textId="77777777" w:rsidR="00ED1AC1" w:rsidRPr="00482416" w:rsidRDefault="00ED1AC1" w:rsidP="00E66C86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EF84FD8" w14:textId="1093CDC5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260,619</w:t>
            </w:r>
          </w:p>
        </w:tc>
        <w:tc>
          <w:tcPr>
            <w:tcW w:w="240" w:type="dxa"/>
          </w:tcPr>
          <w:p w14:paraId="571BDF9E" w14:textId="77777777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35E9B8B" w14:textId="1149C18E" w:rsidR="00ED1AC1" w:rsidRPr="00482416" w:rsidRDefault="00ED1AC1" w:rsidP="00E66C86">
            <w:pPr>
              <w:tabs>
                <w:tab w:val="decimal" w:pos="804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226,730</w:t>
            </w:r>
          </w:p>
        </w:tc>
        <w:tc>
          <w:tcPr>
            <w:tcW w:w="239" w:type="dxa"/>
          </w:tcPr>
          <w:p w14:paraId="3F8219F5" w14:textId="77777777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2AAC82" w14:textId="559326E6" w:rsidR="00ED1AC1" w:rsidRPr="00482416" w:rsidRDefault="00ED1AC1" w:rsidP="00E66C86">
            <w:pPr>
              <w:tabs>
                <w:tab w:val="decimal" w:pos="960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193,153</w:t>
            </w:r>
          </w:p>
        </w:tc>
      </w:tr>
      <w:tr w:rsidR="00ED1AC1" w:rsidRPr="00482416" w14:paraId="48042FC6" w14:textId="77777777" w:rsidTr="004B56AE">
        <w:tc>
          <w:tcPr>
            <w:tcW w:w="4137" w:type="dxa"/>
          </w:tcPr>
          <w:p w14:paraId="63640BCF" w14:textId="2D7C27CA" w:rsidR="00ED1AC1" w:rsidRPr="00482416" w:rsidRDefault="00ED1AC1" w:rsidP="00E66C86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25FABD" w14:textId="567FF6D2" w:rsidR="00ED1AC1" w:rsidRPr="00B40CC9" w:rsidRDefault="00ED1AC1" w:rsidP="00E66C86">
            <w:pPr>
              <w:tabs>
                <w:tab w:val="decimal" w:pos="864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6,366</w:t>
            </w:r>
          </w:p>
        </w:tc>
        <w:tc>
          <w:tcPr>
            <w:tcW w:w="236" w:type="dxa"/>
          </w:tcPr>
          <w:p w14:paraId="1C10E5C6" w14:textId="77777777" w:rsidR="00ED1AC1" w:rsidRPr="00482416" w:rsidRDefault="00ED1AC1" w:rsidP="00E66C86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F4BB0D9" w14:textId="7D1A0063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2,991</w:t>
            </w:r>
          </w:p>
        </w:tc>
        <w:tc>
          <w:tcPr>
            <w:tcW w:w="240" w:type="dxa"/>
          </w:tcPr>
          <w:p w14:paraId="25CC5F75" w14:textId="77777777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2C76D130" w14:textId="0144229C" w:rsidR="00ED1AC1" w:rsidRPr="00B40CC9" w:rsidRDefault="00ED1AC1" w:rsidP="00ED1AC1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543F56D" w14:textId="77777777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B2B5260" w14:textId="7D930465" w:rsidR="00ED1AC1" w:rsidRPr="00B40CC9" w:rsidRDefault="00ED1AC1" w:rsidP="00ED1AC1">
            <w:pPr>
              <w:spacing w:line="36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1AC1" w:rsidRPr="00482416" w14:paraId="7817D87F" w14:textId="77777777" w:rsidTr="004B56AE">
        <w:tc>
          <w:tcPr>
            <w:tcW w:w="4137" w:type="dxa"/>
          </w:tcPr>
          <w:p w14:paraId="63A9A55B" w14:textId="3E8F5F94" w:rsidR="00ED1AC1" w:rsidRPr="00482416" w:rsidRDefault="00ED1AC1" w:rsidP="00E66C86">
            <w:pPr>
              <w:tabs>
                <w:tab w:val="left" w:pos="27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97982" w14:textId="042BBC02" w:rsidR="00ED1AC1" w:rsidRPr="00B40CC9" w:rsidRDefault="00ED1AC1" w:rsidP="00E66C86">
            <w:pPr>
              <w:tabs>
                <w:tab w:val="decimal" w:pos="864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310,428</w:t>
            </w:r>
          </w:p>
        </w:tc>
        <w:tc>
          <w:tcPr>
            <w:tcW w:w="236" w:type="dxa"/>
          </w:tcPr>
          <w:p w14:paraId="7DF76E2D" w14:textId="77777777" w:rsidR="00ED1AC1" w:rsidRPr="00482416" w:rsidRDefault="00ED1AC1" w:rsidP="00E66C86">
            <w:pPr>
              <w:tabs>
                <w:tab w:val="decimal" w:pos="918"/>
              </w:tabs>
              <w:spacing w:line="36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4AC197" w14:textId="314394D0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263,610</w:t>
            </w:r>
          </w:p>
        </w:tc>
        <w:tc>
          <w:tcPr>
            <w:tcW w:w="240" w:type="dxa"/>
          </w:tcPr>
          <w:p w14:paraId="06F18078" w14:textId="77777777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DA416C" w14:textId="00706E80" w:rsidR="00ED1AC1" w:rsidRPr="00482416" w:rsidRDefault="00ED1AC1" w:rsidP="003F3675">
            <w:pPr>
              <w:spacing w:line="360" w:lineRule="exact"/>
              <w:ind w:left="-119" w:right="-2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226,730</w:t>
            </w:r>
          </w:p>
        </w:tc>
        <w:tc>
          <w:tcPr>
            <w:tcW w:w="239" w:type="dxa"/>
          </w:tcPr>
          <w:p w14:paraId="450CD787" w14:textId="77777777" w:rsidR="00ED1AC1" w:rsidRPr="00482416" w:rsidRDefault="00ED1AC1" w:rsidP="00E66C86">
            <w:pPr>
              <w:tabs>
                <w:tab w:val="decimal" w:pos="840"/>
              </w:tabs>
              <w:spacing w:line="36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B5234C" w14:textId="1C7E4570" w:rsidR="00ED1AC1" w:rsidRPr="00482416" w:rsidRDefault="00ED1AC1" w:rsidP="003F3675">
            <w:pPr>
              <w:tabs>
                <w:tab w:val="decimal" w:pos="955"/>
              </w:tabs>
              <w:spacing w:line="36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193,153</w:t>
            </w:r>
          </w:p>
        </w:tc>
      </w:tr>
    </w:tbl>
    <w:p w14:paraId="6E17CE20" w14:textId="224B9ADC" w:rsidR="00E66C86" w:rsidRDefault="00E66C86" w:rsidP="00E66C86">
      <w:pPr>
        <w:spacing w:line="360" w:lineRule="exact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988"/>
        <w:gridCol w:w="236"/>
        <w:gridCol w:w="1063"/>
        <w:gridCol w:w="241"/>
        <w:gridCol w:w="1071"/>
        <w:gridCol w:w="236"/>
        <w:gridCol w:w="1117"/>
      </w:tblGrid>
      <w:tr w:rsidR="0094537C" w:rsidRPr="007A168E" w14:paraId="7DAB02E6" w14:textId="77777777" w:rsidTr="00E66C86">
        <w:tc>
          <w:tcPr>
            <w:tcW w:w="4228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87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37C" w:rsidRPr="007A168E" w14:paraId="58755E2D" w14:textId="77777777" w:rsidTr="00E66C86">
        <w:tc>
          <w:tcPr>
            <w:tcW w:w="4228" w:type="dxa"/>
          </w:tcPr>
          <w:p w14:paraId="249B3B93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249405B" w14:textId="54E38653" w:rsidR="0094537C" w:rsidRPr="007A168E" w:rsidRDefault="0011315F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7F36C79C" w14:textId="77777777" w:rsidR="0094537C" w:rsidRPr="007A168E" w:rsidRDefault="0094537C" w:rsidP="00E66C8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394A2E1" w14:textId="77777777" w:rsidR="0094537C" w:rsidRPr="007A168E" w:rsidRDefault="0094537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283991A5" w14:textId="77777777" w:rsidR="0094537C" w:rsidRPr="007A168E" w:rsidRDefault="0094537C" w:rsidP="00E66C8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3951CD1" w14:textId="51EF78BC" w:rsidR="0094537C" w:rsidRPr="007A168E" w:rsidRDefault="0011315F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A7F4867" w14:textId="77777777" w:rsidR="0094537C" w:rsidRPr="007A168E" w:rsidRDefault="0094537C" w:rsidP="00E66C8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098664" w14:textId="77777777" w:rsidR="0094537C" w:rsidRPr="007A168E" w:rsidRDefault="0094537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4537C" w:rsidRPr="007A168E" w14:paraId="5F54244A" w14:textId="77777777" w:rsidTr="00E66C86">
        <w:tc>
          <w:tcPr>
            <w:tcW w:w="4228" w:type="dxa"/>
          </w:tcPr>
          <w:p w14:paraId="29AAD8DD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88" w:type="dxa"/>
          </w:tcPr>
          <w:p w14:paraId="1A4E5B12" w14:textId="77777777" w:rsidR="0094537C" w:rsidRPr="007A168E" w:rsidRDefault="0094537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B0891A3" w14:textId="77777777" w:rsidR="0094537C" w:rsidRPr="007A168E" w:rsidRDefault="0094537C" w:rsidP="00E66C8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C7FAB9" w14:textId="77777777" w:rsidR="0094537C" w:rsidRPr="007A168E" w:rsidRDefault="0094537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1" w:type="dxa"/>
          </w:tcPr>
          <w:p w14:paraId="6CEA633F" w14:textId="77777777" w:rsidR="0094537C" w:rsidRPr="007A168E" w:rsidRDefault="0094537C" w:rsidP="00E66C8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76EE5222" w14:textId="77777777" w:rsidR="0094537C" w:rsidRPr="007A168E" w:rsidRDefault="0094537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FD1D212" w14:textId="77777777" w:rsidR="0094537C" w:rsidRPr="007A168E" w:rsidRDefault="0094537C" w:rsidP="00E66C8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F74CFC9" w14:textId="77777777" w:rsidR="0094537C" w:rsidRPr="007A168E" w:rsidRDefault="0094537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4537C" w:rsidRPr="007A168E" w14:paraId="1E4E526C" w14:textId="77777777" w:rsidTr="00E66C86">
        <w:tc>
          <w:tcPr>
            <w:tcW w:w="4228" w:type="dxa"/>
          </w:tcPr>
          <w:p w14:paraId="3A0115A8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2" w:type="dxa"/>
            <w:gridSpan w:val="7"/>
          </w:tcPr>
          <w:p w14:paraId="56A8A1A6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37C" w:rsidRPr="007A168E" w14:paraId="5EEAF6CA" w14:textId="77777777" w:rsidTr="00E66C86">
        <w:tc>
          <w:tcPr>
            <w:tcW w:w="4228" w:type="dxa"/>
          </w:tcPr>
          <w:p w14:paraId="3DBCA90A" w14:textId="77777777" w:rsidR="0094537C" w:rsidRPr="007A168E" w:rsidRDefault="0094537C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88" w:type="dxa"/>
          </w:tcPr>
          <w:p w14:paraId="09ADBA21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2317138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D15034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EB315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FE74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6B6691A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2D578806" w14:textId="77777777" w:rsidTr="00E66C86">
        <w:tc>
          <w:tcPr>
            <w:tcW w:w="4228" w:type="dxa"/>
          </w:tcPr>
          <w:p w14:paraId="770A963F" w14:textId="77777777" w:rsidR="0094537C" w:rsidRPr="007A168E" w:rsidRDefault="0094537C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</w:tcPr>
          <w:p w14:paraId="6C32DA2F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1D984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C2566C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7A5349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A007E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51CDF9" w14:textId="77777777" w:rsidR="0094537C" w:rsidRPr="007A168E" w:rsidRDefault="0094537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6E5" w:rsidRPr="007A168E" w14:paraId="479B73BC" w14:textId="77777777" w:rsidTr="00E66C86">
        <w:tc>
          <w:tcPr>
            <w:tcW w:w="4228" w:type="dxa"/>
          </w:tcPr>
          <w:p w14:paraId="120A1B5C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88" w:type="dxa"/>
            <w:shd w:val="clear" w:color="auto" w:fill="auto"/>
          </w:tcPr>
          <w:p w14:paraId="28C84F59" w14:textId="241C6165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61F96F" w14:textId="77777777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BAAD06C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30A8272" w14:textId="74820A66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387,526</w:t>
            </w:r>
          </w:p>
        </w:tc>
        <w:tc>
          <w:tcPr>
            <w:tcW w:w="236" w:type="dxa"/>
          </w:tcPr>
          <w:p w14:paraId="353B26A2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45D8D0" w14:textId="2AA60D2D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219,228</w:t>
            </w:r>
          </w:p>
        </w:tc>
      </w:tr>
      <w:tr w:rsidR="00B316E5" w:rsidRPr="007A168E" w14:paraId="456AAEA4" w14:textId="77777777" w:rsidTr="00E66C86">
        <w:tc>
          <w:tcPr>
            <w:tcW w:w="4228" w:type="dxa"/>
            <w:vAlign w:val="bottom"/>
          </w:tcPr>
          <w:p w14:paraId="31B3DAC6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5BDCB1D9" w14:textId="6FD11257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FBC75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0D9A30" w14:textId="77777777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FE0FA6E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4F42361" w14:textId="153CC5BA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18,816</w:t>
            </w:r>
          </w:p>
        </w:tc>
        <w:tc>
          <w:tcPr>
            <w:tcW w:w="236" w:type="dxa"/>
          </w:tcPr>
          <w:p w14:paraId="14FE1CC7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A2BE47" w14:textId="1C4C0332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385,558</w:t>
            </w:r>
          </w:p>
        </w:tc>
      </w:tr>
      <w:tr w:rsidR="00B316E5" w:rsidRPr="007A168E" w14:paraId="473C79BD" w14:textId="77777777" w:rsidTr="00E66C86">
        <w:tc>
          <w:tcPr>
            <w:tcW w:w="4228" w:type="dxa"/>
            <w:vAlign w:val="bottom"/>
          </w:tcPr>
          <w:p w14:paraId="28BAA55E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88" w:type="dxa"/>
            <w:shd w:val="clear" w:color="auto" w:fill="auto"/>
          </w:tcPr>
          <w:p w14:paraId="1B66CE2F" w14:textId="42B98BB7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C6F29F5" w14:textId="77777777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4FA9A5A6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A449EB5" w14:textId="6B4C2823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289,009</w:t>
            </w:r>
          </w:p>
        </w:tc>
        <w:tc>
          <w:tcPr>
            <w:tcW w:w="236" w:type="dxa"/>
          </w:tcPr>
          <w:p w14:paraId="75895194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00B9413" w14:textId="06109173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319,237</w:t>
            </w:r>
          </w:p>
        </w:tc>
      </w:tr>
      <w:tr w:rsidR="00B316E5" w:rsidRPr="007A168E" w14:paraId="31A2159A" w14:textId="77777777" w:rsidTr="00E66C86">
        <w:tc>
          <w:tcPr>
            <w:tcW w:w="4228" w:type="dxa"/>
            <w:vAlign w:val="bottom"/>
          </w:tcPr>
          <w:p w14:paraId="76172385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988" w:type="dxa"/>
            <w:shd w:val="clear" w:color="auto" w:fill="auto"/>
          </w:tcPr>
          <w:p w14:paraId="70BA99AD" w14:textId="6331CBE9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5C3886" w14:textId="61D0715C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8F128EB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BBC113" w14:textId="2FEDB12D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9,987</w:t>
            </w:r>
          </w:p>
        </w:tc>
        <w:tc>
          <w:tcPr>
            <w:tcW w:w="236" w:type="dxa"/>
          </w:tcPr>
          <w:p w14:paraId="6BEAB97C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DAC41B" w14:textId="6AA3B460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157,605</w:t>
            </w:r>
          </w:p>
        </w:tc>
      </w:tr>
      <w:tr w:rsidR="00B316E5" w:rsidRPr="007A168E" w14:paraId="6B1FB325" w14:textId="77777777" w:rsidTr="00E66C86">
        <w:tc>
          <w:tcPr>
            <w:tcW w:w="4228" w:type="dxa"/>
            <w:vAlign w:val="bottom"/>
          </w:tcPr>
          <w:p w14:paraId="36339B97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988" w:type="dxa"/>
            <w:shd w:val="clear" w:color="auto" w:fill="auto"/>
          </w:tcPr>
          <w:p w14:paraId="74E4D335" w14:textId="0868A115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1BDBD2" w14:textId="77777777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14CCE5B4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94D8C6" w14:textId="690DFB36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504CE81D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71859D" w14:textId="07B8D5B9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10,426</w:t>
            </w:r>
          </w:p>
        </w:tc>
      </w:tr>
      <w:tr w:rsidR="00B316E5" w:rsidRPr="007A168E" w14:paraId="67832FDF" w14:textId="77777777" w:rsidTr="00E66C86">
        <w:tc>
          <w:tcPr>
            <w:tcW w:w="4228" w:type="dxa"/>
            <w:vAlign w:val="bottom"/>
          </w:tcPr>
          <w:p w14:paraId="3A288DD9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988" w:type="dxa"/>
            <w:shd w:val="clear" w:color="auto" w:fill="auto"/>
          </w:tcPr>
          <w:p w14:paraId="40D69DF7" w14:textId="30F86AA3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0BA5DBC" w14:textId="77777777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68AAE2FD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ED3011D" w14:textId="1B0D81BB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4,299</w:t>
            </w:r>
          </w:p>
        </w:tc>
        <w:tc>
          <w:tcPr>
            <w:tcW w:w="236" w:type="dxa"/>
          </w:tcPr>
          <w:p w14:paraId="7FDEA360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B2EA52B" w14:textId="6769F953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</w:tr>
      <w:tr w:rsidR="00B316E5" w:rsidRPr="007A168E" w14:paraId="5B055AD4" w14:textId="77777777" w:rsidTr="00E66C86">
        <w:tc>
          <w:tcPr>
            <w:tcW w:w="4228" w:type="dxa"/>
          </w:tcPr>
          <w:p w14:paraId="2ED06244" w14:textId="77777777" w:rsidR="00B316E5" w:rsidRPr="007A168E" w:rsidRDefault="00B316E5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88" w:type="dxa"/>
            <w:shd w:val="clear" w:color="auto" w:fill="auto"/>
          </w:tcPr>
          <w:p w14:paraId="0B56A5E5" w14:textId="451FB80C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26F7D8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FFECF0A" w14:textId="77777777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1D59ADF8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473B5F9" w14:textId="7882D3D5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618D1BF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336061" w14:textId="6D1EE6F7" w:rsidR="00B316E5" w:rsidRPr="007A168E" w:rsidRDefault="00B316E5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0839D1" w:rsidRPr="007A168E" w14:paraId="41B5A875" w14:textId="77777777" w:rsidTr="00E66C86">
        <w:tc>
          <w:tcPr>
            <w:tcW w:w="4228" w:type="dxa"/>
          </w:tcPr>
          <w:p w14:paraId="777A5EF0" w14:textId="77777777" w:rsidR="000839D1" w:rsidRPr="007A168E" w:rsidRDefault="000839D1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8" w:type="dxa"/>
          </w:tcPr>
          <w:p w14:paraId="2C991AEB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4D8DBE" w14:textId="77777777" w:rsidR="000839D1" w:rsidRPr="007A168E" w:rsidRDefault="000839D1" w:rsidP="00E66C86">
            <w:pPr>
              <w:tabs>
                <w:tab w:val="decimal" w:pos="558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D436BA5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E856692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CA969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BBE7BB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4FAC" w:rsidRPr="007A168E" w14:paraId="1A1472A8" w14:textId="77777777" w:rsidTr="00E66C86">
        <w:tc>
          <w:tcPr>
            <w:tcW w:w="4228" w:type="dxa"/>
          </w:tcPr>
          <w:p w14:paraId="339CEC00" w14:textId="23FA9BA2" w:rsidR="007B4FAC" w:rsidRPr="00853DF2" w:rsidRDefault="00853DF2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บางกอกสหประกันชีวิต จำกัด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26168428" w14:textId="2512B301" w:rsidR="007B4FAC" w:rsidRPr="00853DF2" w:rsidRDefault="00853DF2" w:rsidP="00853DF2">
            <w:pPr>
              <w:tabs>
                <w:tab w:val="decimal" w:pos="793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48D8C94C" w14:textId="77777777" w:rsidR="007B4FAC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FAF4F7C" w14:textId="009E2606" w:rsidR="007B4FAC" w:rsidRPr="007A168E" w:rsidRDefault="00853DF2" w:rsidP="00853DF2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38930F2" w14:textId="77777777" w:rsidR="007B4FAC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1279925" w14:textId="5969E2A3" w:rsidR="007B4FAC" w:rsidRDefault="00853DF2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72AE320" w14:textId="77777777" w:rsidR="007B4FAC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5835CA" w14:textId="12E8F705" w:rsidR="007B4FAC" w:rsidRDefault="00853DF2" w:rsidP="00ED1A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43C7D611" w14:textId="77777777" w:rsidTr="00E66C86">
        <w:tc>
          <w:tcPr>
            <w:tcW w:w="4228" w:type="dxa"/>
          </w:tcPr>
          <w:p w14:paraId="4B14F44E" w14:textId="77777777" w:rsidR="000839D1" w:rsidRPr="007A168E" w:rsidRDefault="000839D1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988" w:type="dxa"/>
            <w:shd w:val="clear" w:color="auto" w:fill="auto"/>
          </w:tcPr>
          <w:p w14:paraId="7DED37C3" w14:textId="61DBEED4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10813578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ECF95C" w14:textId="559D780D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41" w:type="dxa"/>
          </w:tcPr>
          <w:p w14:paraId="6927242C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DA39F74" w14:textId="44CFC728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2928D519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83DD27" w14:textId="46CCA6F2" w:rsidR="000839D1" w:rsidRPr="007A168E" w:rsidRDefault="005F1397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0839D1" w:rsidRPr="007A168E" w14:paraId="721A4E46" w14:textId="77777777" w:rsidTr="00E66C86">
        <w:tc>
          <w:tcPr>
            <w:tcW w:w="4228" w:type="dxa"/>
          </w:tcPr>
          <w:p w14:paraId="646C2D27" w14:textId="77777777" w:rsidR="000839D1" w:rsidRPr="007A168E" w:rsidRDefault="000839D1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250D2F59" w14:textId="0BAD8B2B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17486B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A41F4FC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F601F4B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D5F7A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164C65A" w14:textId="77777777" w:rsidR="000839D1" w:rsidRPr="007A168E" w:rsidRDefault="000839D1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9D1" w:rsidRPr="007A168E" w14:paraId="07FB9967" w14:textId="77777777" w:rsidTr="00E66C86">
        <w:trPr>
          <w:trHeight w:val="353"/>
        </w:trPr>
        <w:tc>
          <w:tcPr>
            <w:tcW w:w="4228" w:type="dxa"/>
          </w:tcPr>
          <w:p w14:paraId="7639BCA0" w14:textId="77777777" w:rsidR="000839D1" w:rsidRPr="007A168E" w:rsidRDefault="000839D1" w:rsidP="00E66C86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2006473B" w14:textId="63F53C4B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2BE754B6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A99F62" w14:textId="230305A0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1" w:type="dxa"/>
          </w:tcPr>
          <w:p w14:paraId="5A546790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315EDE7" w14:textId="72181069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B54BB05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976B48" w14:textId="77783796" w:rsidR="000839D1" w:rsidRPr="007A168E" w:rsidRDefault="000839D1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839D1" w:rsidRPr="007A168E" w14:paraId="235B50EF" w14:textId="77777777" w:rsidTr="00E66C86">
        <w:tc>
          <w:tcPr>
            <w:tcW w:w="4228" w:type="dxa"/>
          </w:tcPr>
          <w:p w14:paraId="5A38BBCA" w14:textId="77777777" w:rsidR="000839D1" w:rsidRPr="007A168E" w:rsidRDefault="000839D1" w:rsidP="00E66C86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988" w:type="dxa"/>
            <w:shd w:val="clear" w:color="auto" w:fill="auto"/>
          </w:tcPr>
          <w:p w14:paraId="4D891723" w14:textId="0C86C100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36" w:type="dxa"/>
          </w:tcPr>
          <w:p w14:paraId="1F4982FE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33059D" w14:textId="5FFA8029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41" w:type="dxa"/>
          </w:tcPr>
          <w:p w14:paraId="5A6B52D7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255F724" w14:textId="203A85E8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6F715A5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60E32" w14:textId="50E604C5" w:rsidR="000839D1" w:rsidRPr="007A168E" w:rsidRDefault="000839D1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839D1" w:rsidRPr="007A168E" w14:paraId="3F0F48C7" w14:textId="77777777" w:rsidTr="00E66C86">
        <w:tc>
          <w:tcPr>
            <w:tcW w:w="4228" w:type="dxa"/>
          </w:tcPr>
          <w:p w14:paraId="013CA038" w14:textId="77777777" w:rsidR="000839D1" w:rsidRPr="007A168E" w:rsidRDefault="000839D1" w:rsidP="00E66C86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988" w:type="dxa"/>
            <w:shd w:val="clear" w:color="auto" w:fill="auto"/>
          </w:tcPr>
          <w:p w14:paraId="0DDB2B16" w14:textId="28A6DCB1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C109AF3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41524D9" w14:textId="141648BE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14:paraId="0A335C62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6BD8A1" w14:textId="002FCF34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7628374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59A4AD" w14:textId="145637E6" w:rsidR="000839D1" w:rsidRPr="007A168E" w:rsidRDefault="000839D1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316E5" w:rsidRPr="007A168E" w14:paraId="35D236FE" w14:textId="77777777" w:rsidTr="00E66C86">
        <w:tc>
          <w:tcPr>
            <w:tcW w:w="4228" w:type="dxa"/>
          </w:tcPr>
          <w:p w14:paraId="4867E285" w14:textId="77777777" w:rsidR="00B316E5" w:rsidRPr="007A168E" w:rsidRDefault="00B316E5" w:rsidP="00E66C86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88" w:type="dxa"/>
            <w:shd w:val="clear" w:color="auto" w:fill="auto"/>
          </w:tcPr>
          <w:p w14:paraId="5469D531" w14:textId="1A73AF09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36" w:type="dxa"/>
          </w:tcPr>
          <w:p w14:paraId="7B24A093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311732" w14:textId="050D1225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41" w:type="dxa"/>
          </w:tcPr>
          <w:p w14:paraId="4153B34E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3127E85" w14:textId="452CC107" w:rsidR="00B316E5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C7D39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3ACC36F" w14:textId="21E4BDD5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6E5" w:rsidRPr="007A168E" w14:paraId="2815D113" w14:textId="77777777" w:rsidTr="00E66C86">
        <w:tc>
          <w:tcPr>
            <w:tcW w:w="4228" w:type="dxa"/>
          </w:tcPr>
          <w:p w14:paraId="515F6C8D" w14:textId="37EFB203" w:rsidR="00B316E5" w:rsidRPr="007A168E" w:rsidRDefault="00B316E5" w:rsidP="00E66C86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เลี่ยวไพรัตนวิสาหกิจ จำกัด</w:t>
            </w:r>
          </w:p>
        </w:tc>
        <w:tc>
          <w:tcPr>
            <w:tcW w:w="988" w:type="dxa"/>
            <w:shd w:val="clear" w:color="auto" w:fill="auto"/>
          </w:tcPr>
          <w:p w14:paraId="54D43B55" w14:textId="46ED27B3" w:rsidR="00B316E5" w:rsidRPr="000839D1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6CF50B1C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B82C35" w14:textId="42AC29E8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784AA9F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7926689" w14:textId="02281488" w:rsidR="00B316E5" w:rsidRPr="007A168E" w:rsidRDefault="007B4FAC" w:rsidP="007B4FAC">
            <w:pPr>
              <w:spacing w:line="360" w:lineRule="exact"/>
              <w:ind w:left="-115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36746844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D0D205" w14:textId="73365DCD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6E5" w:rsidRPr="007A168E" w14:paraId="1282D770" w14:textId="77777777" w:rsidTr="00E66C86">
        <w:tc>
          <w:tcPr>
            <w:tcW w:w="4228" w:type="dxa"/>
          </w:tcPr>
          <w:p w14:paraId="4338D8F8" w14:textId="77777777" w:rsidR="00B316E5" w:rsidRPr="007A168E" w:rsidRDefault="00B316E5" w:rsidP="00E66C86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6E86FA4" w14:textId="3BF007E1" w:rsidR="00B316E5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4E0FE6B4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312789B" w14:textId="2F360C34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1" w:type="dxa"/>
            <w:shd w:val="clear" w:color="auto" w:fill="auto"/>
          </w:tcPr>
          <w:p w14:paraId="06A9BDC2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38E18116" w14:textId="6908B729" w:rsidR="00B316E5" w:rsidRPr="007A168E" w:rsidRDefault="007B4FAC" w:rsidP="007B4FAC">
            <w:pPr>
              <w:tabs>
                <w:tab w:val="decimal" w:pos="-111"/>
              </w:tabs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21F904" w14:textId="77777777" w:rsidR="00B316E5" w:rsidRPr="007A168E" w:rsidRDefault="00B316E5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85AE7FE" w14:textId="1AE3F81E" w:rsidR="00B316E5" w:rsidRPr="007A168E" w:rsidRDefault="00B316E5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31265E93" w14:textId="77777777" w:rsidTr="00E66C86">
        <w:tc>
          <w:tcPr>
            <w:tcW w:w="4228" w:type="dxa"/>
          </w:tcPr>
          <w:p w14:paraId="408FA733" w14:textId="77777777" w:rsidR="000839D1" w:rsidRPr="007A168E" w:rsidRDefault="000839D1" w:rsidP="00E66C86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620E1C41" w14:textId="551446E1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187D0AD1" w14:textId="6BB0F59B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41" w:type="dxa"/>
            <w:shd w:val="clear" w:color="auto" w:fill="auto"/>
          </w:tcPr>
          <w:p w14:paraId="1014A6F5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355ACDF" w14:textId="5D84D778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710,003</w:t>
            </w:r>
          </w:p>
        </w:tc>
        <w:tc>
          <w:tcPr>
            <w:tcW w:w="236" w:type="dxa"/>
          </w:tcPr>
          <w:p w14:paraId="08D58C68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3781766" w14:textId="746B4D8C" w:rsidR="000839D1" w:rsidRPr="007A168E" w:rsidRDefault="000839D1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0839D1" w:rsidRPr="007A168E" w14:paraId="53FDBE24" w14:textId="77777777" w:rsidTr="00E66C86">
        <w:tc>
          <w:tcPr>
            <w:tcW w:w="4228" w:type="dxa"/>
            <w:vAlign w:val="bottom"/>
          </w:tcPr>
          <w:p w14:paraId="280701EC" w14:textId="77777777" w:rsidR="000839D1" w:rsidRPr="007A168E" w:rsidRDefault="000839D1" w:rsidP="00E66C86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FE19061" w14:textId="05F000B5" w:rsidR="000839D1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E8916B" w14:textId="5532A849" w:rsidR="000839D1" w:rsidRPr="007A168E" w:rsidRDefault="000839D1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21F6F32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F982EB" w14:textId="6357C07F" w:rsidR="000839D1" w:rsidRPr="007A168E" w:rsidRDefault="007B4FAC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03C3A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CB34228" w14:textId="1462FFE8" w:rsidR="000839D1" w:rsidRPr="007A168E" w:rsidRDefault="000839D1" w:rsidP="00E66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0C79CCB5" w14:textId="77777777" w:rsidTr="00E66C86">
        <w:trPr>
          <w:trHeight w:val="67"/>
        </w:trPr>
        <w:tc>
          <w:tcPr>
            <w:tcW w:w="4228" w:type="dxa"/>
            <w:vAlign w:val="bottom"/>
          </w:tcPr>
          <w:p w14:paraId="48743B1A" w14:textId="77777777" w:rsidR="000839D1" w:rsidRPr="007A168E" w:rsidRDefault="000839D1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6375DD12" w:rsidR="000839D1" w:rsidRPr="007A168E" w:rsidRDefault="00915D99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1E2F9D98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41" w:type="dxa"/>
            <w:shd w:val="clear" w:color="auto" w:fill="auto"/>
          </w:tcPr>
          <w:p w14:paraId="458CEA37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28F8994C" w:rsidR="000839D1" w:rsidRPr="007A168E" w:rsidRDefault="007B4FAC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710,003</w:t>
            </w:r>
          </w:p>
        </w:tc>
        <w:tc>
          <w:tcPr>
            <w:tcW w:w="236" w:type="dxa"/>
          </w:tcPr>
          <w:p w14:paraId="4DA55EF6" w14:textId="77777777" w:rsidR="000839D1" w:rsidRPr="007A168E" w:rsidRDefault="000839D1" w:rsidP="00E66C86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F76FD00" w:rsidR="000839D1" w:rsidRPr="007A168E" w:rsidRDefault="000839D1" w:rsidP="00E66C86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</w:tbl>
    <w:p w14:paraId="65406DE0" w14:textId="77777777" w:rsidR="00ED1AC1" w:rsidRDefault="00ED1AC1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41"/>
        <w:gridCol w:w="839"/>
        <w:gridCol w:w="270"/>
        <w:gridCol w:w="900"/>
      </w:tblGrid>
      <w:tr w:rsidR="00A861B5" w:rsidRPr="007A168E" w14:paraId="6523B578" w14:textId="77777777" w:rsidTr="000B13C3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77777777" w:rsidR="00A861B5" w:rsidRPr="007A168E" w:rsidRDefault="00A861B5" w:rsidP="000B13C3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0144D0A0" w14:textId="77777777" w:rsidR="00A861B5" w:rsidRPr="007A168E" w:rsidRDefault="00A861B5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480439A1" w14:textId="77777777" w:rsidR="00A861B5" w:rsidRPr="007A168E" w:rsidRDefault="00A861B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491A" w:rsidRPr="007A168E" w14:paraId="15C4C452" w14:textId="77777777" w:rsidTr="002D100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7F491A" w:rsidRPr="007A168E" w:rsidRDefault="007F491A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03E7F93" w14:textId="1E11547C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199C4224" w14:textId="19E2DF42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A2298F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2AF0CD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64B69F" w14:textId="77777777" w:rsidR="007F491A" w:rsidRPr="007A168E" w:rsidRDefault="007F491A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6FBEDCE8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62A79B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F491A" w:rsidRPr="007A168E" w14:paraId="074C10BD" w14:textId="77777777" w:rsidTr="002D100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7F491A" w:rsidRPr="007A168E" w:rsidRDefault="007F491A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0CA6A8A" w14:textId="2F9BA205" w:rsidR="007F491A" w:rsidRPr="007F491A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00" w:type="dxa"/>
            <w:tcBorders>
              <w:top w:val="nil"/>
            </w:tcBorders>
          </w:tcPr>
          <w:p w14:paraId="303E4556" w14:textId="37F63C56" w:rsidR="007F491A" w:rsidRPr="007F491A" w:rsidRDefault="0011315F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F6B32E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AE5D9D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4A3138" w14:textId="77777777" w:rsidR="007F491A" w:rsidRPr="007A168E" w:rsidRDefault="007F491A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3F4EFB60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2DC0D9" w14:textId="43B140F5" w:rsidR="007F491A" w:rsidRPr="007A168E" w:rsidRDefault="0011315F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F491A" w:rsidRPr="007A168E" w14:paraId="5B148891" w14:textId="77777777" w:rsidTr="002D100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7F491A" w:rsidRPr="007A168E" w:rsidRDefault="007F491A" w:rsidP="007F491A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D6620ED" w14:textId="6249261B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</w:tcBorders>
          </w:tcPr>
          <w:p w14:paraId="64F1EF3E" w14:textId="7AB5029A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74127D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762A50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4221E5" w14:textId="77777777" w:rsidR="007F491A" w:rsidRPr="007A168E" w:rsidRDefault="007F491A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91B1813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16C871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861B5" w:rsidRPr="007A168E" w14:paraId="527A0D71" w14:textId="77777777" w:rsidTr="000B13C3">
        <w:trPr>
          <w:trHeight w:val="240"/>
          <w:tblHeader/>
        </w:trPr>
        <w:tc>
          <w:tcPr>
            <w:tcW w:w="3150" w:type="dxa"/>
          </w:tcPr>
          <w:p w14:paraId="3DC803A2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3D403957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63E49020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861B5" w:rsidRPr="007A168E" w14:paraId="6315CBED" w14:textId="77777777" w:rsidTr="000B13C3">
        <w:trPr>
          <w:trHeight w:val="240"/>
          <w:tblHeader/>
        </w:trPr>
        <w:tc>
          <w:tcPr>
            <w:tcW w:w="3150" w:type="dxa"/>
          </w:tcPr>
          <w:p w14:paraId="2F627E85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800" w:type="dxa"/>
            <w:gridSpan w:val="2"/>
          </w:tcPr>
          <w:p w14:paraId="709C7F51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3ECD3FCF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A861B5" w:rsidRPr="007A168E" w14:paraId="5C18EAAD" w14:textId="77777777" w:rsidTr="002D1003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05EFE24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EC9308F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58CB91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4802F9C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4AF5814" w14:textId="77777777" w:rsidR="00A861B5" w:rsidRPr="007A168E" w:rsidRDefault="00A861B5" w:rsidP="000B13C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</w:tcBorders>
          </w:tcPr>
          <w:p w14:paraId="55D2BA07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A2943C0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659F8" w:rsidRPr="007A168E" w14:paraId="0A2F6390" w14:textId="77777777" w:rsidTr="002D1003">
        <w:tc>
          <w:tcPr>
            <w:tcW w:w="3150" w:type="dxa"/>
          </w:tcPr>
          <w:p w14:paraId="42EFC517" w14:textId="5FF39BA9" w:rsidR="00E659F8" w:rsidRPr="007A168E" w:rsidRDefault="00E659F8" w:rsidP="00E659F8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0BB1C2C9" w14:textId="05F4E020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</w:tcPr>
          <w:p w14:paraId="695F344F" w14:textId="55F99CF9" w:rsidR="00E659F8" w:rsidRPr="0077426D" w:rsidRDefault="00853DF2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669D4F" w14:textId="6CCCB709" w:rsidR="00E659F8" w:rsidRPr="007A168E" w:rsidRDefault="00E659F8" w:rsidP="00E659F8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12D746E" w14:textId="7F81D988" w:rsidR="00E659F8" w:rsidRPr="007A168E" w:rsidRDefault="00853DF2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</w:tcPr>
          <w:p w14:paraId="4B9F475A" w14:textId="0D571F68" w:rsidR="00E659F8" w:rsidRPr="00575005" w:rsidRDefault="00853DF2" w:rsidP="0077426D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(251,096)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33833749" w:rsidR="00E659F8" w:rsidRPr="007A168E" w:rsidRDefault="00853DF2" w:rsidP="00E659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659F8" w:rsidRPr="007A168E" w14:paraId="41BA191A" w14:textId="77777777" w:rsidTr="002D1003">
        <w:tc>
          <w:tcPr>
            <w:tcW w:w="3150" w:type="dxa"/>
          </w:tcPr>
          <w:p w14:paraId="41BF332B" w14:textId="77777777" w:rsidR="00E659F8" w:rsidRPr="007A168E" w:rsidRDefault="00E659F8" w:rsidP="00E659F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08C0F24D" w14:textId="1E46D4D7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</w:tcPr>
          <w:p w14:paraId="23CC41BF" w14:textId="0D88C7D5" w:rsidR="00E659F8" w:rsidRPr="007A168E" w:rsidRDefault="00853DF2" w:rsidP="00853DF2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E030A16" w14:textId="230A6AB2" w:rsidR="00E659F8" w:rsidRPr="007A168E" w:rsidRDefault="00E659F8" w:rsidP="00E659F8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1E7EF94F" w:rsidR="00E659F8" w:rsidRPr="007A168E" w:rsidRDefault="00853DF2" w:rsidP="0077426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270E5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230B7608" w:rsidR="00E659F8" w:rsidRPr="00575005" w:rsidRDefault="00853DF2" w:rsidP="00E64C3C">
            <w:pPr>
              <w:tabs>
                <w:tab w:val="decimal" w:pos="624"/>
              </w:tabs>
              <w:spacing w:line="240" w:lineRule="atLeast"/>
              <w:ind w:left="-11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(93,993)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5430B94D" w:rsidR="00E659F8" w:rsidRPr="007A168E" w:rsidRDefault="00853DF2" w:rsidP="00853DF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</w:t>
            </w:r>
            <w:r w:rsidR="003F36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</w:tr>
      <w:tr w:rsidR="00E659F8" w:rsidRPr="007A168E" w14:paraId="0C32449E" w14:textId="77777777" w:rsidTr="002D1003">
        <w:tc>
          <w:tcPr>
            <w:tcW w:w="3150" w:type="dxa"/>
          </w:tcPr>
          <w:p w14:paraId="1B61D244" w14:textId="2B0EFB37" w:rsidR="00E659F8" w:rsidRPr="007A168E" w:rsidRDefault="00E659F8" w:rsidP="00E659F8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57504879" w14:textId="1E5FEBD6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</w:tcPr>
          <w:p w14:paraId="3D67F425" w14:textId="48CDE951" w:rsidR="00E659F8" w:rsidRPr="007A168E" w:rsidRDefault="00853DF2" w:rsidP="00E659F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80DF38D" w14:textId="0D3C4EED" w:rsidR="00E659F8" w:rsidRPr="007A168E" w:rsidRDefault="00E659F8" w:rsidP="00E659F8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454656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80A1D" w14:textId="7B383484" w:rsidR="00E659F8" w:rsidRPr="007A168E" w:rsidRDefault="00853DF2" w:rsidP="0077426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F98CF34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1E179" w14:textId="4886BD02" w:rsidR="00E659F8" w:rsidRPr="00575005" w:rsidRDefault="00853DF2" w:rsidP="00E64C3C">
            <w:pPr>
              <w:tabs>
                <w:tab w:val="decimal" w:pos="627"/>
              </w:tabs>
              <w:spacing w:line="240" w:lineRule="atLeast"/>
              <w:ind w:left="-11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(19,790)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3A1CB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2C37B" w14:textId="6DDFEFD3" w:rsidR="00E659F8" w:rsidRPr="007A168E" w:rsidRDefault="00853DF2" w:rsidP="003F3675">
            <w:pPr>
              <w:tabs>
                <w:tab w:val="decimal" w:pos="700"/>
              </w:tabs>
              <w:spacing w:line="240" w:lineRule="atLeast"/>
              <w:ind w:left="-115" w:right="-1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3F36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853DF2" w:rsidRPr="007A168E" w14:paraId="09157B70" w14:textId="77777777" w:rsidTr="002D1003">
        <w:tc>
          <w:tcPr>
            <w:tcW w:w="3150" w:type="dxa"/>
          </w:tcPr>
          <w:p w14:paraId="4A858ACE" w14:textId="061A372F" w:rsidR="00853DF2" w:rsidRPr="006C794F" w:rsidRDefault="00853DF2" w:rsidP="00E659F8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002AE193" w14:textId="3D85A7A0" w:rsidR="00853DF2" w:rsidRPr="00853DF2" w:rsidRDefault="00853DF2" w:rsidP="00853DF2">
            <w:pPr>
              <w:tabs>
                <w:tab w:val="left" w:pos="60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081C64A0" w14:textId="63D26144" w:rsidR="00853DF2" w:rsidRDefault="00853DF2" w:rsidP="00853DF2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4D05A6" w14:textId="4B7C6D81" w:rsidR="00853DF2" w:rsidRDefault="00853DF2" w:rsidP="00E659F8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DE8A02" w14:textId="77777777" w:rsidR="00853DF2" w:rsidRPr="007A168E" w:rsidRDefault="00853DF2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1620A" w14:textId="4B67D554" w:rsidR="00853DF2" w:rsidRPr="007A168E" w:rsidRDefault="00853DF2" w:rsidP="00E659F8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22,000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7FB0861" w14:textId="77777777" w:rsidR="00853DF2" w:rsidRPr="007A168E" w:rsidRDefault="00853DF2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D368C" w14:textId="696FD77A" w:rsidR="00853DF2" w:rsidRPr="00575005" w:rsidRDefault="00853DF2" w:rsidP="00E64C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A2735F" w14:textId="77777777" w:rsidR="00853DF2" w:rsidRPr="007A168E" w:rsidRDefault="00853DF2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0ED88" w14:textId="788A53EB" w:rsidR="00853DF2" w:rsidRPr="007A168E" w:rsidRDefault="00853DF2" w:rsidP="00853DF2">
            <w:pPr>
              <w:spacing w:line="240" w:lineRule="atLeast"/>
              <w:ind w:left="-115" w:right="-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22,000</w:t>
            </w:r>
          </w:p>
        </w:tc>
      </w:tr>
      <w:tr w:rsidR="00E659F8" w:rsidRPr="007A168E" w14:paraId="7EE18D39" w14:textId="77777777" w:rsidTr="002D1003">
        <w:tc>
          <w:tcPr>
            <w:tcW w:w="3150" w:type="dxa"/>
          </w:tcPr>
          <w:p w14:paraId="5200C873" w14:textId="01506C8B" w:rsidR="00E659F8" w:rsidRPr="007A168E" w:rsidRDefault="006C794F" w:rsidP="00E659F8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94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900" w:type="dxa"/>
          </w:tcPr>
          <w:p w14:paraId="0DC14DB8" w14:textId="7291F472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</w:rPr>
              <w:t>MLR - 1.5</w:t>
            </w:r>
          </w:p>
        </w:tc>
        <w:tc>
          <w:tcPr>
            <w:tcW w:w="900" w:type="dxa"/>
          </w:tcPr>
          <w:p w14:paraId="1E1E3DEA" w14:textId="526D18FC" w:rsidR="00E659F8" w:rsidRPr="0077426D" w:rsidRDefault="00853DF2" w:rsidP="00853DF2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39EC4A" w14:textId="5DAC9B22" w:rsidR="00E659F8" w:rsidRPr="007A168E" w:rsidRDefault="00E659F8" w:rsidP="00E659F8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A98CB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6948" w14:textId="0924D794" w:rsidR="00E659F8" w:rsidRPr="007A168E" w:rsidRDefault="00853DF2" w:rsidP="00E659F8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31,000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CB7B836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2CD48" w14:textId="2F5609C8" w:rsidR="00E659F8" w:rsidRPr="00575005" w:rsidRDefault="003F3675" w:rsidP="00E64C3C">
            <w:pPr>
              <w:tabs>
                <w:tab w:val="decimal" w:pos="627"/>
              </w:tabs>
              <w:spacing w:line="240" w:lineRule="atLeast"/>
              <w:ind w:left="-11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853DF2"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16,000</w:t>
            </w: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29F895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23328" w14:textId="60A976A6" w:rsidR="00E659F8" w:rsidRPr="007A168E" w:rsidRDefault="00853DF2" w:rsidP="00853DF2">
            <w:pPr>
              <w:spacing w:line="240" w:lineRule="atLeast"/>
              <w:ind w:left="-115" w:right="-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15,000</w:t>
            </w:r>
          </w:p>
        </w:tc>
      </w:tr>
      <w:tr w:rsidR="00126201" w:rsidRPr="007A168E" w14:paraId="755E0877" w14:textId="77777777" w:rsidTr="002D1003">
        <w:tc>
          <w:tcPr>
            <w:tcW w:w="3150" w:type="dxa"/>
          </w:tcPr>
          <w:p w14:paraId="2DF3C21D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A967E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31C564F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27FC54" w14:textId="0EAC2D0D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364,879</w:t>
            </w:r>
          </w:p>
        </w:tc>
        <w:tc>
          <w:tcPr>
            <w:tcW w:w="270" w:type="dxa"/>
          </w:tcPr>
          <w:p w14:paraId="6607DE02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2ECB848D" w:rsidR="00126201" w:rsidRPr="007A168E" w:rsidRDefault="00270E58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105,883</w:t>
            </w:r>
          </w:p>
        </w:tc>
        <w:tc>
          <w:tcPr>
            <w:tcW w:w="241" w:type="dxa"/>
            <w:shd w:val="clear" w:color="auto" w:fill="auto"/>
          </w:tcPr>
          <w:p w14:paraId="70E8599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7E279D3A" w:rsidR="00126201" w:rsidRPr="00575005" w:rsidRDefault="0037156A" w:rsidP="00E64C3C">
            <w:pPr>
              <w:tabs>
                <w:tab w:val="decimal" w:pos="627"/>
              </w:tabs>
              <w:spacing w:line="240" w:lineRule="atLeast"/>
              <w:ind w:left="-11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(380,879</w:t>
            </w:r>
            <w:r w:rsidR="00C27DD2"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6BC28B98" w:rsidR="00126201" w:rsidRPr="007A168E" w:rsidRDefault="0037156A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89,883</w:t>
            </w:r>
          </w:p>
        </w:tc>
      </w:tr>
      <w:tr w:rsidR="00126201" w:rsidRPr="007A168E" w14:paraId="25704DDA" w14:textId="77777777" w:rsidTr="002D1003">
        <w:trPr>
          <w:trHeight w:val="80"/>
        </w:trPr>
        <w:tc>
          <w:tcPr>
            <w:tcW w:w="3150" w:type="dxa"/>
          </w:tcPr>
          <w:p w14:paraId="3377B43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2498CE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F5B7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551DD4" w14:textId="16A0966F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1,390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160958F7" w:rsidR="00126201" w:rsidRPr="007A168E" w:rsidRDefault="00270E58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3,251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821652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3A76BB89" w:rsidR="00126201" w:rsidRPr="00575005" w:rsidRDefault="003F3675" w:rsidP="00E64C3C">
            <w:pPr>
              <w:tabs>
                <w:tab w:val="decimal" w:pos="624"/>
              </w:tabs>
              <w:spacing w:line="240" w:lineRule="atLeast"/>
              <w:ind w:left="-115" w:right="-1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7156A"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4,349</w:t>
            </w:r>
            <w:r w:rsidRPr="0057500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6D7B922E" w:rsidR="00126201" w:rsidRPr="007A168E" w:rsidRDefault="0037156A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</w:t>
            </w:r>
          </w:p>
        </w:tc>
      </w:tr>
      <w:tr w:rsidR="00126201" w:rsidRPr="007A168E" w14:paraId="5418A19C" w14:textId="77777777" w:rsidTr="002D1003">
        <w:tc>
          <w:tcPr>
            <w:tcW w:w="3150" w:type="dxa"/>
          </w:tcPr>
          <w:p w14:paraId="60675C2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847AB65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087305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571E34" w14:textId="11E644E9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366,269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6639DDDD" w:rsidR="00126201" w:rsidRPr="0077426D" w:rsidRDefault="00270E58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109,134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5BD10C04" w:rsidR="00126201" w:rsidRPr="007A168E" w:rsidRDefault="0037156A" w:rsidP="0077426D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(385,228)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4019380A" w:rsidR="00126201" w:rsidRPr="007A168E" w:rsidRDefault="0037156A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90,175</w:t>
            </w:r>
          </w:p>
        </w:tc>
      </w:tr>
      <w:tr w:rsidR="00126201" w:rsidRPr="007A168E" w14:paraId="177563D8" w14:textId="77777777" w:rsidTr="002D1003"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126201" w:rsidRPr="007A168E" w:rsidRDefault="00126201" w:rsidP="00126201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FCECD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17944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2891BD92" w:rsidR="00126201" w:rsidRPr="007A168E" w:rsidRDefault="00126201" w:rsidP="00797359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7DC6E3AB" w:rsidR="00126201" w:rsidRPr="007A168E" w:rsidRDefault="0037156A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26DDB11A" w14:textId="77777777" w:rsidTr="002D1003">
        <w:tc>
          <w:tcPr>
            <w:tcW w:w="3150" w:type="dxa"/>
            <w:tcBorders>
              <w:bottom w:val="nil"/>
            </w:tcBorders>
          </w:tcPr>
          <w:p w14:paraId="0D84153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1F2F6861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8C412F2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2DC4176A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366,269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126201" w:rsidRPr="007A168E" w:rsidRDefault="00126201" w:rsidP="00126201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126201" w:rsidRPr="007A168E" w:rsidRDefault="00126201" w:rsidP="0012620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45F1EF31" w:rsidR="00126201" w:rsidRPr="007A168E" w:rsidRDefault="0037156A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90,175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575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091575" w:rsidRPr="00254424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192AC974" w:rsidR="00091575" w:rsidRPr="0035030C" w:rsidRDefault="0011315F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BD6CCE6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2FC9158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40549839" w:rsidR="00091575" w:rsidRPr="0035030C" w:rsidRDefault="0011315F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34377EB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214277C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91575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091575" w:rsidRPr="00254424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04300AC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21625C1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61556231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6190BC0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441EF360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21DBE9B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23A4EDBC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91575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08FA4AC9" w14:textId="77777777" w:rsidTr="00AF56B5">
        <w:tc>
          <w:tcPr>
            <w:tcW w:w="4050" w:type="dxa"/>
          </w:tcPr>
          <w:p w14:paraId="3B13E81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66534D59" w14:textId="77777777" w:rsidTr="00AF56B5">
        <w:tc>
          <w:tcPr>
            <w:tcW w:w="4050" w:type="dxa"/>
          </w:tcPr>
          <w:p w14:paraId="0513C67B" w14:textId="77777777" w:rsidR="00091575" w:rsidRPr="0035030C" w:rsidRDefault="00091575" w:rsidP="0009157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091575" w:rsidRPr="0035030C" w:rsidRDefault="00091575" w:rsidP="0009157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A05" w:rsidRPr="0035030C" w14:paraId="0DBFA3C6" w14:textId="77777777" w:rsidTr="00AF56B5">
        <w:tc>
          <w:tcPr>
            <w:tcW w:w="4050" w:type="dxa"/>
          </w:tcPr>
          <w:p w14:paraId="28AF5525" w14:textId="77777777" w:rsidR="00EA2A05" w:rsidRPr="0035030C" w:rsidRDefault="00EA2A05" w:rsidP="00EA2A0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66157147" w:rsidR="00EA2A05" w:rsidRPr="00254424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E50CAF" w14:textId="508E3D86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1,431</w:t>
            </w:r>
          </w:p>
        </w:tc>
        <w:tc>
          <w:tcPr>
            <w:tcW w:w="270" w:type="dxa"/>
          </w:tcPr>
          <w:p w14:paraId="37248BBD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06588F07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EA2A05" w:rsidRPr="0035030C" w14:paraId="37E9BD99" w14:textId="77777777" w:rsidTr="00AF56B5">
        <w:tc>
          <w:tcPr>
            <w:tcW w:w="4050" w:type="dxa"/>
            <w:vAlign w:val="bottom"/>
          </w:tcPr>
          <w:p w14:paraId="0BFAA552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5FA78CBA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B95AA" w14:textId="0314D1C0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483,060</w:t>
            </w:r>
          </w:p>
        </w:tc>
        <w:tc>
          <w:tcPr>
            <w:tcW w:w="270" w:type="dxa"/>
          </w:tcPr>
          <w:p w14:paraId="22A99724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0A341B23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197,435</w:t>
            </w:r>
          </w:p>
        </w:tc>
      </w:tr>
      <w:tr w:rsidR="00EA2A05" w:rsidRPr="0035030C" w14:paraId="41B727BA" w14:textId="77777777" w:rsidTr="00AF56B5">
        <w:tc>
          <w:tcPr>
            <w:tcW w:w="4050" w:type="dxa"/>
            <w:vAlign w:val="bottom"/>
          </w:tcPr>
          <w:p w14:paraId="1D1B7811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39CEB6E7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90173" w14:textId="0075D99B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32,481</w:t>
            </w:r>
          </w:p>
        </w:tc>
        <w:tc>
          <w:tcPr>
            <w:tcW w:w="270" w:type="dxa"/>
          </w:tcPr>
          <w:p w14:paraId="5139528C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3815C0BA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13,473</w:t>
            </w:r>
          </w:p>
        </w:tc>
      </w:tr>
      <w:tr w:rsidR="00EA2A05" w:rsidRPr="0035030C" w14:paraId="63F2709D" w14:textId="77777777" w:rsidTr="00AF56B5">
        <w:tc>
          <w:tcPr>
            <w:tcW w:w="4050" w:type="dxa"/>
            <w:vAlign w:val="bottom"/>
          </w:tcPr>
          <w:p w14:paraId="2A7BD1E7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4A4B9502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BCC41" w14:textId="2F6640BD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6,578</w:t>
            </w:r>
          </w:p>
        </w:tc>
        <w:tc>
          <w:tcPr>
            <w:tcW w:w="270" w:type="dxa"/>
          </w:tcPr>
          <w:p w14:paraId="17A7A080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5B03B065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72,062</w:t>
            </w:r>
          </w:p>
        </w:tc>
      </w:tr>
      <w:tr w:rsidR="00EA2A05" w:rsidRPr="0035030C" w14:paraId="198181DA" w14:textId="77777777" w:rsidTr="00AF56B5">
        <w:tc>
          <w:tcPr>
            <w:tcW w:w="4050" w:type="dxa"/>
            <w:vAlign w:val="bottom"/>
          </w:tcPr>
          <w:p w14:paraId="66D71990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50A04671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16587" w14:textId="53A48779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49,841</w:t>
            </w:r>
          </w:p>
        </w:tc>
        <w:tc>
          <w:tcPr>
            <w:tcW w:w="270" w:type="dxa"/>
          </w:tcPr>
          <w:p w14:paraId="7E50C009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1C12BD5D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110,757</w:t>
            </w:r>
          </w:p>
        </w:tc>
      </w:tr>
      <w:tr w:rsidR="00EA2A05" w:rsidRPr="0035030C" w14:paraId="000485DA" w14:textId="77777777" w:rsidTr="00AF56B5">
        <w:tc>
          <w:tcPr>
            <w:tcW w:w="4050" w:type="dxa"/>
            <w:vAlign w:val="bottom"/>
          </w:tcPr>
          <w:p w14:paraId="185F3947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2FBB394A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78263D" w14:textId="1346F903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1,226</w:t>
            </w:r>
          </w:p>
        </w:tc>
        <w:tc>
          <w:tcPr>
            <w:tcW w:w="270" w:type="dxa"/>
          </w:tcPr>
          <w:p w14:paraId="1B5F974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4CC50609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EA2A05" w:rsidRPr="0035030C" w14:paraId="7C668C91" w14:textId="77777777" w:rsidTr="00AF56B5">
        <w:tc>
          <w:tcPr>
            <w:tcW w:w="4050" w:type="dxa"/>
            <w:vAlign w:val="bottom"/>
          </w:tcPr>
          <w:p w14:paraId="488FA8DA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4A4D96ED" w14:textId="3C91965D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3E0BC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14F95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86E550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181444" w14:textId="73252E5B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</w:tcPr>
          <w:p w14:paraId="5ECE4540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38C35" w14:textId="413E9D18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A2A05" w:rsidRPr="0035030C" w14:paraId="70C8ED58" w14:textId="77777777" w:rsidTr="00AF56B5">
        <w:tc>
          <w:tcPr>
            <w:tcW w:w="4050" w:type="dxa"/>
          </w:tcPr>
          <w:p w14:paraId="052B832D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38423664" w:rsidR="00EA2A05" w:rsidRPr="0035030C" w:rsidRDefault="003F367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FF6B2" w14:textId="37E4D2A0" w:rsidR="00EA2A0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5AD7E30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775F1706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415AD9" w:rsidRPr="0035030C" w14:paraId="393BC4D6" w14:textId="77777777" w:rsidTr="009F0E35">
        <w:tc>
          <w:tcPr>
            <w:tcW w:w="4050" w:type="dxa"/>
          </w:tcPr>
          <w:p w14:paraId="67463610" w14:textId="77777777" w:rsidR="00415AD9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0B94EFA3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8C0A99B" w14:textId="77777777" w:rsidR="00415AD9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BBA024D" w14:textId="62376763" w:rsidR="003F3675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703899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78F6FA" w14:textId="77777777" w:rsidR="0037156A" w:rsidRDefault="0037156A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9AF00C" w14:textId="6D8C0A6D" w:rsidR="00415AD9" w:rsidRPr="00EA2A05" w:rsidRDefault="0037156A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F7D2D3" w14:textId="77777777" w:rsidR="00415AD9" w:rsidRPr="00EA2A05" w:rsidRDefault="00415AD9" w:rsidP="00415AD9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5FDA05" w14:textId="15C50037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15AD9" w:rsidRPr="0035030C" w14:paraId="2FBCF8D6" w14:textId="77777777" w:rsidTr="00AF56B5">
        <w:tc>
          <w:tcPr>
            <w:tcW w:w="4050" w:type="dxa"/>
          </w:tcPr>
          <w:p w14:paraId="375AF690" w14:textId="77777777" w:rsidR="00415AD9" w:rsidRPr="0035030C" w:rsidRDefault="00415AD9" w:rsidP="00415AD9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02863721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072F3" w14:textId="2BA7A692" w:rsidR="00415AD9" w:rsidRPr="0035030C" w:rsidRDefault="0037156A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26B8E7" w14:textId="77777777" w:rsidR="00415AD9" w:rsidRPr="0035030C" w:rsidRDefault="00415AD9" w:rsidP="00415AD9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50F3008C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15AD9" w:rsidRPr="0035030C" w14:paraId="64F34268" w14:textId="77777777" w:rsidTr="00AF56B5">
        <w:tc>
          <w:tcPr>
            <w:tcW w:w="4050" w:type="dxa"/>
          </w:tcPr>
          <w:p w14:paraId="7FA2EF1F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28BC801C" w14:textId="71FDB19F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90E07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6CA8B1" w14:textId="2A285638" w:rsidR="00415AD9" w:rsidRPr="00EA2A05" w:rsidRDefault="0037156A" w:rsidP="00415AD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20,259</w:t>
            </w:r>
          </w:p>
        </w:tc>
        <w:tc>
          <w:tcPr>
            <w:tcW w:w="270" w:type="dxa"/>
          </w:tcPr>
          <w:p w14:paraId="73905F25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9F0E46" w14:textId="71728BAC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28,093</w:t>
            </w:r>
          </w:p>
        </w:tc>
      </w:tr>
      <w:tr w:rsidR="00415AD9" w:rsidRPr="0035030C" w14:paraId="6C0E67D6" w14:textId="77777777" w:rsidTr="00AF56B5">
        <w:tc>
          <w:tcPr>
            <w:tcW w:w="4050" w:type="dxa"/>
          </w:tcPr>
          <w:p w14:paraId="63478BB6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AC7AF97" w14:textId="2C94094A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60FF6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C6BCA" w14:textId="57994A95" w:rsidR="00415AD9" w:rsidRPr="00EA2A05" w:rsidRDefault="0037156A" w:rsidP="00415AD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13,124</w:t>
            </w:r>
          </w:p>
        </w:tc>
        <w:tc>
          <w:tcPr>
            <w:tcW w:w="270" w:type="dxa"/>
          </w:tcPr>
          <w:p w14:paraId="391FCECB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4D143F" w14:textId="0F130696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415AD9" w:rsidRPr="0035030C" w14:paraId="6C93460A" w14:textId="77777777" w:rsidTr="00AF56B5">
        <w:tc>
          <w:tcPr>
            <w:tcW w:w="4050" w:type="dxa"/>
          </w:tcPr>
          <w:p w14:paraId="7FB26A5C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AA741BB" w14:textId="46353546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919BF0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853E0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6A4CB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CF994" w14:textId="6A895D61" w:rsidR="00415AD9" w:rsidRPr="0035030C" w:rsidRDefault="0037156A" w:rsidP="00415AD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56,255</w:t>
            </w:r>
          </w:p>
        </w:tc>
        <w:tc>
          <w:tcPr>
            <w:tcW w:w="270" w:type="dxa"/>
          </w:tcPr>
          <w:p w14:paraId="6FFF8A17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6180B4" w14:textId="0BA323A8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1,876</w:t>
            </w:r>
          </w:p>
        </w:tc>
      </w:tr>
      <w:tr w:rsidR="00415AD9" w:rsidRPr="0035030C" w14:paraId="41CF68B9" w14:textId="77777777" w:rsidTr="009F0E35">
        <w:tc>
          <w:tcPr>
            <w:tcW w:w="4050" w:type="dxa"/>
          </w:tcPr>
          <w:p w14:paraId="3B293CFE" w14:textId="1A3D2009" w:rsidR="00415AD9" w:rsidRPr="0035030C" w:rsidRDefault="00415AD9" w:rsidP="00415AD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</w:t>
            </w:r>
            <w:r w:rsidR="000933A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</w:tcPr>
          <w:p w14:paraId="38159CCA" w14:textId="26E0EF00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FF239A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74CA7" w14:textId="32D04674" w:rsidR="00415AD9" w:rsidRPr="00EA2A05" w:rsidRDefault="0037156A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4BAD0" w14:textId="22F39974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5AD9" w:rsidRPr="0035030C" w14:paraId="288AE6C4" w14:textId="77777777" w:rsidTr="00AF56B5">
        <w:tc>
          <w:tcPr>
            <w:tcW w:w="4050" w:type="dxa"/>
          </w:tcPr>
          <w:p w14:paraId="4CF14CA9" w14:textId="77777777" w:rsidR="00415AD9" w:rsidRPr="0035030C" w:rsidRDefault="00415AD9" w:rsidP="00415AD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6016D153" w14:textId="1E3DA486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694680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2852C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7BDFAC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09888" w14:textId="7B2B9F69" w:rsidR="00415AD9" w:rsidRPr="00EA2A05" w:rsidRDefault="0037156A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288B73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7A7FEF" w14:textId="61676785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15AD9" w:rsidRPr="0035030C" w14:paraId="407043F2" w14:textId="77777777" w:rsidTr="00AF56B5">
        <w:tc>
          <w:tcPr>
            <w:tcW w:w="4050" w:type="dxa"/>
          </w:tcPr>
          <w:p w14:paraId="73C3B91A" w14:textId="77777777" w:rsidR="00415AD9" w:rsidRPr="008C6EFE" w:rsidRDefault="00415AD9" w:rsidP="00415AD9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36A11AB9" w14:textId="3DDD7422" w:rsidR="00415AD9" w:rsidRPr="0035030C" w:rsidRDefault="003F3675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77777777" w:rsidR="00415AD9" w:rsidRPr="0035030C" w:rsidRDefault="00415AD9" w:rsidP="00415AD9">
            <w:pPr>
              <w:tabs>
                <w:tab w:val="left" w:pos="530"/>
              </w:tabs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4B197" w14:textId="538F8617" w:rsidR="00415AD9" w:rsidRPr="00EA2A05" w:rsidRDefault="0037156A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7EFA4AC9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91575" w:rsidRPr="0035030C" w14:paraId="710A4912" w14:textId="77777777" w:rsidTr="00AF56B5">
        <w:tc>
          <w:tcPr>
            <w:tcW w:w="4050" w:type="dxa"/>
          </w:tcPr>
          <w:p w14:paraId="146BCFBF" w14:textId="77777777" w:rsidR="00091575" w:rsidRPr="0035030C" w:rsidRDefault="00091575" w:rsidP="00091575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70D826B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C5106E8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76179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73D027" w14:textId="77777777" w:rsidR="00091575" w:rsidRPr="0035030C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528E7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77777777" w:rsidR="00091575" w:rsidRPr="0035030C" w:rsidRDefault="00091575" w:rsidP="00091575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534623CB" w14:textId="77777777" w:rsidTr="00AF56B5">
        <w:tc>
          <w:tcPr>
            <w:tcW w:w="4050" w:type="dxa"/>
            <w:vAlign w:val="bottom"/>
          </w:tcPr>
          <w:p w14:paraId="32A221B7" w14:textId="77777777" w:rsidR="00091575" w:rsidRPr="0035030C" w:rsidRDefault="00091575" w:rsidP="00091575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3CCC9359" w:rsidR="00091575" w:rsidRPr="0035030C" w:rsidRDefault="0037156A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2,603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392E0271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5,317</w:t>
            </w:r>
          </w:p>
        </w:tc>
        <w:tc>
          <w:tcPr>
            <w:tcW w:w="270" w:type="dxa"/>
          </w:tcPr>
          <w:p w14:paraId="48863C8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00211873" w:rsidR="0009157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70" w:type="dxa"/>
          </w:tcPr>
          <w:p w14:paraId="3AAE8B95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0FA28EE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4,581</w:t>
            </w:r>
          </w:p>
        </w:tc>
      </w:tr>
      <w:tr w:rsidR="00091575" w:rsidRPr="0035030C" w14:paraId="6F14768E" w14:textId="77777777" w:rsidTr="00AF56B5">
        <w:tc>
          <w:tcPr>
            <w:tcW w:w="4050" w:type="dxa"/>
            <w:vAlign w:val="bottom"/>
          </w:tcPr>
          <w:p w14:paraId="44D7FBC3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6606D770" w:rsidR="00091575" w:rsidRPr="0035030C" w:rsidRDefault="0037156A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384AB908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209E2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5480B8AD" w:rsidR="00091575" w:rsidRPr="00EA2A05" w:rsidRDefault="0037156A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5F4B31F1" w:rsidR="00091575" w:rsidRPr="00091575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1575" w:rsidRPr="0035030C" w14:paraId="7FAF09EA" w14:textId="77777777" w:rsidTr="00AF56B5">
        <w:tc>
          <w:tcPr>
            <w:tcW w:w="4050" w:type="dxa"/>
            <w:vAlign w:val="bottom"/>
          </w:tcPr>
          <w:p w14:paraId="7F150AF6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091575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091575" w:rsidRPr="0035030C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091575" w:rsidRPr="00EA2A05" w:rsidRDefault="0009157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6A48114F" w14:textId="77777777" w:rsidTr="00AF56B5">
        <w:tc>
          <w:tcPr>
            <w:tcW w:w="4050" w:type="dxa"/>
            <w:vAlign w:val="bottom"/>
          </w:tcPr>
          <w:p w14:paraId="791C58D4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2F83D68E" w:rsidR="00091575" w:rsidRDefault="0037156A" w:rsidP="00371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676643EA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35C2E6F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491AB" w14:textId="15F543A1" w:rsidR="00091575" w:rsidRPr="00EA2A05" w:rsidRDefault="0037156A" w:rsidP="00A50EB3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F4F61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9D667A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E64C4" w:rsidRPr="0035030C" w14:paraId="39814506" w14:textId="77777777" w:rsidTr="00AF56B5">
        <w:tc>
          <w:tcPr>
            <w:tcW w:w="4050" w:type="dxa"/>
            <w:vAlign w:val="bottom"/>
          </w:tcPr>
          <w:p w14:paraId="7179F493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A89B58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5C6731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FB61D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A6548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7C4076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1EFBE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7360B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4C4" w:rsidRPr="0035030C" w14:paraId="20007AC0" w14:textId="77777777" w:rsidTr="00AF56B5">
        <w:tc>
          <w:tcPr>
            <w:tcW w:w="4050" w:type="dxa"/>
            <w:vAlign w:val="bottom"/>
          </w:tcPr>
          <w:p w14:paraId="3409B871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F5907A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B498D3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79DE8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51C384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C690EB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26BD9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053EE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4C4" w:rsidRPr="0035030C" w14:paraId="7C73D12F" w14:textId="77777777" w:rsidTr="00AF56B5">
        <w:tc>
          <w:tcPr>
            <w:tcW w:w="4050" w:type="dxa"/>
            <w:vAlign w:val="bottom"/>
          </w:tcPr>
          <w:p w14:paraId="578E9821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6F1404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5F91C2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6AB5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59A8A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B6727A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2A410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CC950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F92" w:rsidRPr="0035030C" w14:paraId="734C23A7" w14:textId="77777777" w:rsidTr="00AF56B5">
        <w:tc>
          <w:tcPr>
            <w:tcW w:w="4050" w:type="dxa"/>
          </w:tcPr>
          <w:p w14:paraId="6A69F285" w14:textId="20DEAC7F" w:rsidR="00782F92" w:rsidRPr="00782F92" w:rsidRDefault="00782F92" w:rsidP="00782F9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7D89BEBD" w14:textId="77777777" w:rsidR="00782F92" w:rsidRPr="0035030C" w:rsidRDefault="00782F92" w:rsidP="00782F9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67647A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67410" w14:textId="77777777" w:rsidR="00782F92" w:rsidRPr="0035030C" w:rsidRDefault="00782F92" w:rsidP="00782F92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1F5830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870320" w14:textId="77777777" w:rsidR="00782F92" w:rsidRPr="0035030C" w:rsidRDefault="00782F92" w:rsidP="00782F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FCCB8" w14:textId="77777777" w:rsidR="00782F92" w:rsidRPr="0035030C" w:rsidRDefault="00782F92" w:rsidP="00782F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ADB6D8" w14:textId="77777777" w:rsidR="00782F92" w:rsidRPr="0035030C" w:rsidRDefault="00782F92" w:rsidP="00782F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2F92" w:rsidRPr="0035030C" w14:paraId="39A7EFBB" w14:textId="77777777" w:rsidTr="00AF56B5">
        <w:tc>
          <w:tcPr>
            <w:tcW w:w="4050" w:type="dxa"/>
          </w:tcPr>
          <w:p w14:paraId="4BCC4F88" w14:textId="79C158C1" w:rsidR="00782F92" w:rsidRPr="00782F92" w:rsidRDefault="00782F92" w:rsidP="00782F92">
            <w:pPr>
              <w:spacing w:line="240" w:lineRule="auto"/>
              <w:ind w:left="250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813F1FD" w14:textId="77777777" w:rsidR="00782F92" w:rsidRPr="0035030C" w:rsidRDefault="00782F92" w:rsidP="00782F9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377218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0CDDF" w14:textId="77777777" w:rsidR="00782F92" w:rsidRPr="0035030C" w:rsidRDefault="00782F92" w:rsidP="00782F92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86C4F8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3F3995" w14:textId="77777777" w:rsidR="00782F92" w:rsidRPr="0035030C" w:rsidRDefault="00782F92" w:rsidP="00782F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DAA7" w14:textId="77777777" w:rsidR="00782F92" w:rsidRPr="0035030C" w:rsidRDefault="00782F92" w:rsidP="00782F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210420" w14:textId="77777777" w:rsidR="00782F92" w:rsidRPr="0035030C" w:rsidRDefault="00782F92" w:rsidP="00782F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3A89993B" w14:textId="77777777" w:rsidTr="00AF56B5">
        <w:tc>
          <w:tcPr>
            <w:tcW w:w="4050" w:type="dxa"/>
          </w:tcPr>
          <w:p w14:paraId="69CCEA33" w14:textId="77777777" w:rsidR="00091575" w:rsidRPr="0035030C" w:rsidRDefault="00091575" w:rsidP="0009157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091575" w:rsidRPr="0035030C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091575" w:rsidRPr="0035030C" w:rsidRDefault="00091575" w:rsidP="00091575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449B" w14:textId="77777777" w:rsidR="00091575" w:rsidRPr="0035030C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8AF1F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77777777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725C89E5" w14:textId="77777777" w:rsidTr="00AF56B5">
        <w:tc>
          <w:tcPr>
            <w:tcW w:w="4050" w:type="dxa"/>
            <w:vAlign w:val="bottom"/>
          </w:tcPr>
          <w:p w14:paraId="4BC8309E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4538A96E" w:rsidR="00091575" w:rsidRPr="0035030C" w:rsidRDefault="0037156A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172,777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44E4CA10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123,875</w:t>
            </w:r>
          </w:p>
        </w:tc>
        <w:tc>
          <w:tcPr>
            <w:tcW w:w="270" w:type="dxa"/>
          </w:tcPr>
          <w:p w14:paraId="1348B636" w14:textId="77777777" w:rsidR="00091575" w:rsidRPr="00091575" w:rsidRDefault="00091575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82EF4F" w14:textId="5C685071" w:rsidR="00091575" w:rsidRPr="00AB2BB8" w:rsidRDefault="0037156A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68,175</w:t>
            </w:r>
          </w:p>
        </w:tc>
        <w:tc>
          <w:tcPr>
            <w:tcW w:w="270" w:type="dxa"/>
          </w:tcPr>
          <w:p w14:paraId="2523A4A9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35F7D01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37,933</w:t>
            </w:r>
          </w:p>
        </w:tc>
      </w:tr>
      <w:tr w:rsidR="00AB2BB8" w:rsidRPr="0035030C" w14:paraId="26C7B460" w14:textId="77777777" w:rsidTr="00AF56B5">
        <w:tc>
          <w:tcPr>
            <w:tcW w:w="4050" w:type="dxa"/>
            <w:vAlign w:val="bottom"/>
          </w:tcPr>
          <w:p w14:paraId="632316EB" w14:textId="77777777" w:rsidR="00AB2BB8" w:rsidRPr="0035030C" w:rsidRDefault="00AB2BB8" w:rsidP="00AB2B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299EB3F4" w:rsidR="00AB2BB8" w:rsidRPr="0035030C" w:rsidRDefault="0037156A" w:rsidP="00AB2BB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AB2BB8" w:rsidRPr="0035030C" w:rsidRDefault="00AB2BB8" w:rsidP="00AB2B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6AA5EBA3" w:rsidR="00AB2BB8" w:rsidRPr="0035030C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</w:tcPr>
          <w:p w14:paraId="5A1ABE24" w14:textId="77777777" w:rsidR="00AB2BB8" w:rsidRPr="00091575" w:rsidRDefault="00AB2BB8" w:rsidP="00AB2BB8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FD5F97" w14:textId="27F5019D" w:rsidR="00AB2BB8" w:rsidRPr="00AB2BB8" w:rsidRDefault="0037156A" w:rsidP="0037156A">
            <w:pPr>
              <w:spacing w:line="240" w:lineRule="atLeast"/>
              <w:ind w:left="-115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9490F00" w14:textId="77777777" w:rsidR="00AB2BB8" w:rsidRPr="0035030C" w:rsidRDefault="00AB2BB8" w:rsidP="00AB2BB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70A61463" w:rsidR="00AB2BB8" w:rsidRPr="0035030C" w:rsidRDefault="00AB2BB8" w:rsidP="00AB2BB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B2BB8" w:rsidRPr="0035030C" w14:paraId="3304C450" w14:textId="77777777" w:rsidTr="00AF56B5">
        <w:tc>
          <w:tcPr>
            <w:tcW w:w="4050" w:type="dxa"/>
            <w:vAlign w:val="bottom"/>
          </w:tcPr>
          <w:p w14:paraId="565F9EEA" w14:textId="77777777" w:rsidR="00AB2BB8" w:rsidRPr="0035030C" w:rsidRDefault="00AB2BB8" w:rsidP="00AB2BB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6725842C" w:rsidR="00AB2BB8" w:rsidRPr="0035030C" w:rsidRDefault="0037156A" w:rsidP="0037156A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AB2BB8" w:rsidRPr="0035030C" w:rsidRDefault="00AB2BB8" w:rsidP="00AB2B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15435B13" w:rsidR="00AB2BB8" w:rsidRPr="0035030C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AB2BB8" w:rsidRPr="00091575" w:rsidRDefault="00AB2BB8" w:rsidP="00AB2BB8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B5DCBD" w14:textId="5DAECCD2" w:rsidR="00AB2BB8" w:rsidRPr="00AB2BB8" w:rsidRDefault="0037156A" w:rsidP="0037156A">
            <w:pPr>
              <w:spacing w:line="240" w:lineRule="atLeast"/>
              <w:ind w:left="-115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16E24649" w14:textId="77777777" w:rsidR="00AB2BB8" w:rsidRPr="0035030C" w:rsidRDefault="00AB2BB8" w:rsidP="00AB2BB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0C8EA9E1" w:rsidR="00AB2BB8" w:rsidRPr="0035030C" w:rsidRDefault="00AB2BB8" w:rsidP="00AB2BB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B2BB8" w:rsidRPr="0035030C" w14:paraId="23B361FE" w14:textId="77777777" w:rsidTr="00AF56B5">
        <w:tc>
          <w:tcPr>
            <w:tcW w:w="4050" w:type="dxa"/>
            <w:vAlign w:val="bottom"/>
          </w:tcPr>
          <w:p w14:paraId="7FE4B84A" w14:textId="27241226" w:rsidR="00AB2BB8" w:rsidRPr="0035030C" w:rsidRDefault="00AB2BB8" w:rsidP="0009157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1169EEA6" w:rsidR="00AB2BB8" w:rsidRPr="00AB2BB8" w:rsidRDefault="0037156A" w:rsidP="00AB2BB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AB2BB8" w:rsidRPr="0035030C" w:rsidRDefault="00AB2BB8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17F4ECDD" w:rsidR="00AB2BB8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F1D6C7" w14:textId="77777777" w:rsidR="00AB2BB8" w:rsidRPr="00091575" w:rsidRDefault="00AB2BB8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C9996A" w14:textId="15F48668" w:rsidR="00AB2BB8" w:rsidRPr="00AB2BB8" w:rsidRDefault="0037156A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80F3A92" w14:textId="77777777" w:rsidR="00AB2BB8" w:rsidRPr="0035030C" w:rsidRDefault="00AB2BB8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348782C7" w:rsidR="00AB2BB8" w:rsidRPr="00AB2BB8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91575" w:rsidRPr="0035030C" w14:paraId="3E935935" w14:textId="77777777" w:rsidTr="00AF56B5">
        <w:tc>
          <w:tcPr>
            <w:tcW w:w="4050" w:type="dxa"/>
            <w:vAlign w:val="bottom"/>
          </w:tcPr>
          <w:p w14:paraId="73CA1EC2" w14:textId="77777777" w:rsidR="00091575" w:rsidRPr="0035030C" w:rsidRDefault="00091575" w:rsidP="0009157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35A831B4" w:rsidR="00091575" w:rsidRPr="00DE40EB" w:rsidRDefault="0037156A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175,939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422895DB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435F35E1" w:rsidR="00091575" w:rsidRPr="00AB2BB8" w:rsidRDefault="0037156A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735,312</w:t>
            </w:r>
          </w:p>
        </w:tc>
        <w:tc>
          <w:tcPr>
            <w:tcW w:w="270" w:type="dxa"/>
          </w:tcPr>
          <w:p w14:paraId="6EA1D71C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005B1950" w:rsidR="00091575" w:rsidRPr="0035030C" w:rsidRDefault="00091575" w:rsidP="0009157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468,108</w:t>
            </w:r>
          </w:p>
        </w:tc>
      </w:tr>
      <w:tr w:rsidR="00091575" w:rsidRPr="0035030C" w14:paraId="5A48CE9D" w14:textId="77777777" w:rsidTr="00AF56B5">
        <w:tc>
          <w:tcPr>
            <w:tcW w:w="4050" w:type="dxa"/>
            <w:vAlign w:val="bottom"/>
          </w:tcPr>
          <w:p w14:paraId="35D21CB9" w14:textId="77777777" w:rsidR="00091575" w:rsidRPr="0035030C" w:rsidRDefault="00091575" w:rsidP="00091575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1087A614" w:rsidR="00091575" w:rsidRPr="0035030C" w:rsidRDefault="0037156A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559FAEF7" w:rsidR="00091575" w:rsidRPr="00550F3D" w:rsidRDefault="00091575" w:rsidP="004E11D3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F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091575" w:rsidRPr="00550F3D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3EFAFF05" w:rsidR="00091575" w:rsidRPr="00550F3D" w:rsidRDefault="0037156A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091575" w:rsidRPr="00550F3D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4BD94074" w:rsidR="00091575" w:rsidRPr="00550F3D" w:rsidRDefault="00091575" w:rsidP="00202B7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2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91575" w:rsidRPr="0035030C" w14:paraId="4E413212" w14:textId="77777777" w:rsidTr="00AF56B5">
        <w:tc>
          <w:tcPr>
            <w:tcW w:w="4050" w:type="dxa"/>
            <w:vAlign w:val="bottom"/>
          </w:tcPr>
          <w:p w14:paraId="362B4F01" w14:textId="77777777" w:rsidR="00091575" w:rsidRPr="0035030C" w:rsidRDefault="00091575" w:rsidP="00091575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29CCB177" w:rsidR="00091575" w:rsidRPr="008C6EFE" w:rsidRDefault="0037156A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175,939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5602B5C2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0BA5A5F7" w:rsidR="00091575" w:rsidRPr="00306B3A" w:rsidRDefault="0037156A" w:rsidP="00306B3A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735,312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25D6E5EF" w:rsidR="00091575" w:rsidRPr="00DE40EB" w:rsidRDefault="00091575" w:rsidP="0009157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468,108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AF2736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575" w:rsidRPr="0035030C" w14:paraId="6980BBDC" w14:textId="77777777" w:rsidTr="0061755C">
        <w:tc>
          <w:tcPr>
            <w:tcW w:w="4050" w:type="dxa"/>
          </w:tcPr>
          <w:p w14:paraId="314A2F20" w14:textId="625643FB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7D6B1824" w:rsidR="00091575" w:rsidRPr="0035030C" w:rsidRDefault="0011315F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8" w:type="dxa"/>
          </w:tcPr>
          <w:p w14:paraId="1802FE63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66D823B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642654" w14:textId="1BA69AF2" w:rsidR="00091575" w:rsidRPr="0035030C" w:rsidRDefault="0011315F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31F2ACD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12401C2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91575" w:rsidRPr="0035030C" w14:paraId="1E1F0D9A" w14:textId="77777777" w:rsidTr="0061755C">
        <w:tc>
          <w:tcPr>
            <w:tcW w:w="4050" w:type="dxa"/>
          </w:tcPr>
          <w:p w14:paraId="4F9A8227" w14:textId="77777777" w:rsidR="00091575" w:rsidRPr="00AF2736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0D646B1D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8" w:type="dxa"/>
          </w:tcPr>
          <w:p w14:paraId="48B02D56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606DDFEB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CD2EBF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B42C7D" w14:textId="723436E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51BA0B0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582B116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91575" w:rsidRPr="0035030C" w14:paraId="4FAB4CAB" w14:textId="77777777" w:rsidTr="00AF56B5">
        <w:tc>
          <w:tcPr>
            <w:tcW w:w="4050" w:type="dxa"/>
          </w:tcPr>
          <w:p w14:paraId="0AB3C676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4D3A7A7F" w14:textId="77777777" w:rsidTr="00AF56B5">
        <w:tc>
          <w:tcPr>
            <w:tcW w:w="4050" w:type="dxa"/>
          </w:tcPr>
          <w:p w14:paraId="79A926D1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1BD166D8" w14:textId="77777777" w:rsidTr="0061755C">
        <w:tc>
          <w:tcPr>
            <w:tcW w:w="4050" w:type="dxa"/>
          </w:tcPr>
          <w:p w14:paraId="577A36E6" w14:textId="77777777" w:rsidR="00091575" w:rsidRPr="0035030C" w:rsidRDefault="00091575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091575" w:rsidRPr="0035030C" w:rsidRDefault="00091575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29DCCC" w14:textId="77777777" w:rsidR="00091575" w:rsidRPr="0035030C" w:rsidRDefault="00091575" w:rsidP="00AF56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091575" w:rsidRPr="0035030C" w:rsidRDefault="00091575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091575" w:rsidRPr="0035030C" w:rsidRDefault="00091575" w:rsidP="00AF56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69FBC691" w:rsidR="00091575" w:rsidRPr="0035030C" w:rsidRDefault="0037156A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88" w:type="dxa"/>
          </w:tcPr>
          <w:p w14:paraId="7BA1B80E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77777777" w:rsidR="00091575" w:rsidRPr="0035030C" w:rsidRDefault="00091575" w:rsidP="00B867E1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6DC4E27D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10910C2E" w:rsidR="00091575" w:rsidRPr="0035030C" w:rsidRDefault="0037156A" w:rsidP="00AF56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77777777" w:rsidR="00091575" w:rsidRPr="0035030C" w:rsidRDefault="00091575" w:rsidP="001E514B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272" w:rsidRPr="0035030C" w14:paraId="0CDBDBC0" w14:textId="77777777" w:rsidTr="00AF56B5">
        <w:tc>
          <w:tcPr>
            <w:tcW w:w="4050" w:type="dxa"/>
          </w:tcPr>
          <w:p w14:paraId="3AF0CD23" w14:textId="1A68596A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5E1E7B55" w:rsidR="00C80272" w:rsidRPr="0035030C" w:rsidRDefault="0011315F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="00C80272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80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194E76D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F259" w14:textId="236F29A9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924318C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6D5B3FA8" w:rsidR="00C80272" w:rsidRPr="0035030C" w:rsidRDefault="0011315F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="00C80272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80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324A34F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6BB23F78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F0470" w:rsidRPr="0035030C" w14:paraId="3B14A706" w14:textId="77777777" w:rsidTr="00AF56B5">
        <w:tc>
          <w:tcPr>
            <w:tcW w:w="4050" w:type="dxa"/>
          </w:tcPr>
          <w:p w14:paraId="698A0A8C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470" w:rsidRPr="0035030C" w14:paraId="05FE44CE" w14:textId="77777777" w:rsidTr="00AF56B5">
        <w:tc>
          <w:tcPr>
            <w:tcW w:w="4050" w:type="dxa"/>
          </w:tcPr>
          <w:p w14:paraId="22586B05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1A34B4A3" w14:textId="77777777" w:rsidTr="00AF56B5">
        <w:tc>
          <w:tcPr>
            <w:tcW w:w="4050" w:type="dxa"/>
          </w:tcPr>
          <w:p w14:paraId="06A23AB4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640F59B7" w14:textId="77777777" w:rsidTr="00AF56B5">
        <w:tc>
          <w:tcPr>
            <w:tcW w:w="4050" w:type="dxa"/>
          </w:tcPr>
          <w:p w14:paraId="73028BBB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0F0470" w:rsidRPr="0035030C" w:rsidRDefault="000F0470" w:rsidP="00AF56B5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0F0470" w:rsidRPr="0035030C" w:rsidRDefault="000F0470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564" w:rsidRPr="0035030C" w14:paraId="00E33524" w14:textId="77777777" w:rsidTr="00AF56B5">
        <w:tc>
          <w:tcPr>
            <w:tcW w:w="4050" w:type="dxa"/>
            <w:vAlign w:val="bottom"/>
          </w:tcPr>
          <w:p w14:paraId="3BF1B8EB" w14:textId="77777777" w:rsidR="00C31564" w:rsidRPr="0035030C" w:rsidRDefault="00C31564" w:rsidP="00C3156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5286D514" w:rsidR="00C31564" w:rsidRPr="0035030C" w:rsidRDefault="00A50EB3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77777777" w:rsidR="00C31564" w:rsidRPr="0035030C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31EC4903" w:rsidR="00C31564" w:rsidRPr="0035030C" w:rsidRDefault="0037156A" w:rsidP="00C3156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C31564" w:rsidRPr="0035030C" w:rsidRDefault="00C31564" w:rsidP="00C3156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C06CEE8" w:rsidR="00C31564" w:rsidRPr="0035030C" w:rsidRDefault="00C31564" w:rsidP="00C31564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</w:tr>
      <w:tr w:rsidR="00C31564" w:rsidRPr="0035030C" w14:paraId="45B4D518" w14:textId="77777777" w:rsidTr="00547D12">
        <w:tc>
          <w:tcPr>
            <w:tcW w:w="4050" w:type="dxa"/>
            <w:vAlign w:val="bottom"/>
          </w:tcPr>
          <w:p w14:paraId="277A5BA7" w14:textId="77777777" w:rsidR="00C31564" w:rsidRPr="0035030C" w:rsidRDefault="00C31564" w:rsidP="00C31564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90CD57" w14:textId="77777777" w:rsidR="00C31564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1AEAA4" w14:textId="7C223F12" w:rsidR="00A50EB3" w:rsidRPr="0035030C" w:rsidRDefault="00A50EB3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77777777" w:rsidR="00C31564" w:rsidRPr="0035030C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03A6F65F" w:rsidR="00C31564" w:rsidRPr="0035030C" w:rsidRDefault="0037156A" w:rsidP="00C3156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(732)</w:t>
            </w:r>
          </w:p>
        </w:tc>
        <w:tc>
          <w:tcPr>
            <w:tcW w:w="270" w:type="dxa"/>
          </w:tcPr>
          <w:p w14:paraId="56E219A2" w14:textId="77777777" w:rsidR="00C31564" w:rsidRPr="0035030C" w:rsidRDefault="00C31564" w:rsidP="00C3156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C4CF561" w:rsidR="00C31564" w:rsidRPr="0035030C" w:rsidRDefault="00C31564" w:rsidP="00C315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(909)</w:t>
            </w:r>
          </w:p>
        </w:tc>
      </w:tr>
      <w:tr w:rsidR="00C31564" w:rsidRPr="0035030C" w14:paraId="5BFAC19E" w14:textId="77777777" w:rsidTr="00AF56B5">
        <w:tc>
          <w:tcPr>
            <w:tcW w:w="4050" w:type="dxa"/>
            <w:vAlign w:val="bottom"/>
          </w:tcPr>
          <w:p w14:paraId="455FCA91" w14:textId="77777777" w:rsidR="00C31564" w:rsidRPr="0035030C" w:rsidRDefault="00C31564" w:rsidP="00C3156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0E8B33F0" w:rsidR="00C31564" w:rsidRPr="00C31564" w:rsidRDefault="00A50EB3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77777777" w:rsidR="00C31564" w:rsidRPr="001C5659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78D934B7" w:rsidR="00C31564" w:rsidRPr="0035030C" w:rsidRDefault="0037156A" w:rsidP="00C3156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421,252</w:t>
            </w:r>
          </w:p>
        </w:tc>
        <w:tc>
          <w:tcPr>
            <w:tcW w:w="270" w:type="dxa"/>
          </w:tcPr>
          <w:p w14:paraId="79A3CEAC" w14:textId="77777777" w:rsidR="00C31564" w:rsidRPr="0035030C" w:rsidRDefault="00C31564" w:rsidP="00C3156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55DA6947" w:rsidR="00C31564" w:rsidRPr="0035030C" w:rsidRDefault="00C31564" w:rsidP="00C315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421,075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3132434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984B3F" w:rsidRPr="007A168E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984B3F" w:rsidRPr="007A168E">
        <w:rPr>
          <w:rFonts w:asciiTheme="majorBidi" w:hAnsiTheme="majorBidi" w:cstheme="majorBidi"/>
          <w:spacing w:val="2"/>
          <w:lang w:val="en-US"/>
        </w:rPr>
        <w:t>47</w:t>
      </w:r>
      <w:r w:rsidR="00984B3F" w:rsidRPr="007A168E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 w:rsidRPr="007A168E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984B3F" w:rsidRPr="007A168E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984B3F" w:rsidRPr="007A168E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984B3F" w:rsidRPr="007A168E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งบแสดงฐานะการเงิน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09B1B2E2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984B3F" w:rsidRPr="007A168E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984B3F" w:rsidRPr="007A168E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 w:rsidRPr="007A168E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5CD54A9C" w:rsidR="005C345C" w:rsidRPr="007A168E" w:rsidRDefault="00D273AE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B173E9" w:rsidRPr="0074097D">
        <w:t xml:space="preserve"> </w:t>
      </w:r>
      <w:r w:rsidR="0057505D" w:rsidRPr="007A168E">
        <w:rPr>
          <w:rFonts w:asciiTheme="majorBidi" w:hAnsiTheme="majorBidi" w:cstheme="majorBidi"/>
          <w:spacing w:val="6"/>
          <w:lang w:val="en-US"/>
        </w:rPr>
        <w:t>256</w:t>
      </w:r>
      <w:r w:rsidR="00D3243E" w:rsidRPr="007A168E">
        <w:rPr>
          <w:rFonts w:asciiTheme="majorBidi" w:hAnsiTheme="majorBidi" w:cstheme="majorBidi"/>
          <w:spacing w:val="6"/>
          <w:lang w:val="en-US"/>
        </w:rPr>
        <w:t>6</w:t>
      </w:r>
      <w:r w:rsidR="009E462A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  <w:t xml:space="preserve">422 </w:t>
      </w:r>
      <w:r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7265EE" w:rsidRPr="007A168E">
        <w:rPr>
          <w:rFonts w:asciiTheme="majorBidi" w:hAnsiTheme="majorBidi" w:cstheme="majorBidi"/>
          <w:lang w:val="en-US"/>
        </w:rPr>
        <w:t>35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160F81">
        <w:rPr>
          <w:rFonts w:asciiTheme="majorBidi" w:hAnsiTheme="majorBidi" w:cstheme="majorBidi"/>
          <w:lang w:val="en-US"/>
        </w:rPr>
        <w:t xml:space="preserve">134 </w:t>
      </w:r>
      <w:r w:rsidRPr="007A168E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8440A9" w:rsidRPr="007A168E">
        <w:rPr>
          <w:rFonts w:asciiTheme="majorBidi" w:hAnsiTheme="majorBidi" w:cstheme="majorBidi"/>
          <w:i/>
          <w:iCs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7FE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6BC49F51" w:rsidR="007D07FE" w:rsidRPr="007A168E" w:rsidRDefault="0011315F" w:rsidP="007D07FE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CA70633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49E452D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131D6431" w:rsidR="007D07FE" w:rsidRPr="007A168E" w:rsidRDefault="0011315F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D036821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6EED18AF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07FE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565B6A0E" w:rsidR="007D07FE" w:rsidRPr="007A168E" w:rsidRDefault="007D07FE" w:rsidP="007D07FE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C6A2DD6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0AB1C155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DA75A86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5836E28D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6AFEF90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693BA5BB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7D07FE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07FE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07FE" w:rsidRPr="007A168E" w14:paraId="12930650" w14:textId="77777777" w:rsidTr="000B13C3">
        <w:tc>
          <w:tcPr>
            <w:tcW w:w="4050" w:type="dxa"/>
          </w:tcPr>
          <w:p w14:paraId="60A4FD00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7D07FE" w:rsidRPr="007A168E" w:rsidRDefault="007D07FE" w:rsidP="007D07F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7D07FE" w:rsidRPr="007A168E" w:rsidRDefault="007D07FE" w:rsidP="007D07F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59" w:rsidRPr="007A168E" w14:paraId="4F008509" w14:textId="77777777" w:rsidTr="000B13C3">
        <w:tc>
          <w:tcPr>
            <w:tcW w:w="4050" w:type="dxa"/>
            <w:vAlign w:val="bottom"/>
          </w:tcPr>
          <w:p w14:paraId="1DFA11C4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48DA85C8" w:rsidR="001C5659" w:rsidRPr="007A168E" w:rsidRDefault="00A50EB3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77777777" w:rsidR="001C5659" w:rsidRPr="007A168E" w:rsidRDefault="001C5659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35B37B6B" w:rsidR="001C5659" w:rsidRPr="007A168E" w:rsidRDefault="0037156A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55,197</w:t>
            </w:r>
          </w:p>
        </w:tc>
        <w:tc>
          <w:tcPr>
            <w:tcW w:w="236" w:type="dxa"/>
          </w:tcPr>
          <w:p w14:paraId="349A47D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47653AFB" w:rsidR="001C5659" w:rsidRPr="007A168E" w:rsidRDefault="008A30D0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36,343</w:t>
            </w:r>
          </w:p>
        </w:tc>
      </w:tr>
      <w:tr w:rsidR="001C5659" w:rsidRPr="007A168E" w14:paraId="75BB4272" w14:textId="77777777" w:rsidTr="000B13C3">
        <w:tc>
          <w:tcPr>
            <w:tcW w:w="4050" w:type="dxa"/>
            <w:vAlign w:val="bottom"/>
          </w:tcPr>
          <w:p w14:paraId="61FC9AF6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024B2765" w:rsidR="001C5659" w:rsidRPr="007A168E" w:rsidRDefault="00A50EB3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77777777" w:rsidR="001C5659" w:rsidRPr="007A168E" w:rsidRDefault="001C5659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48053CFA" w:rsidR="001C5659" w:rsidRPr="007A168E" w:rsidRDefault="0037156A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11,111</w:t>
            </w:r>
          </w:p>
        </w:tc>
        <w:tc>
          <w:tcPr>
            <w:tcW w:w="236" w:type="dxa"/>
          </w:tcPr>
          <w:p w14:paraId="7F179E1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2BCDA06D" w:rsidR="001C5659" w:rsidRPr="007A168E" w:rsidRDefault="008A30D0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20,069</w:t>
            </w:r>
          </w:p>
        </w:tc>
      </w:tr>
      <w:tr w:rsidR="001C5659" w:rsidRPr="007A168E" w14:paraId="71625387" w14:textId="77777777" w:rsidTr="000B13C3">
        <w:tc>
          <w:tcPr>
            <w:tcW w:w="4050" w:type="dxa"/>
            <w:vAlign w:val="bottom"/>
          </w:tcPr>
          <w:p w14:paraId="3DFB0CA5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18330A16" w:rsidR="001C5659" w:rsidRPr="007A168E" w:rsidRDefault="00A50EB3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77777777" w:rsidR="001C5659" w:rsidRPr="007A168E" w:rsidRDefault="001C5659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0C0111B9" w:rsidR="001C5659" w:rsidRPr="007A168E" w:rsidRDefault="0037156A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A4B16D5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DB7DB3B" w14:textId="0A9041CE" w:rsidR="001C5659" w:rsidRPr="007A168E" w:rsidRDefault="008A30D0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59" w:rsidRPr="007A168E" w14:paraId="4A47BFD9" w14:textId="77777777" w:rsidTr="000B13C3">
        <w:tc>
          <w:tcPr>
            <w:tcW w:w="4050" w:type="dxa"/>
          </w:tcPr>
          <w:p w14:paraId="642B4DDD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7916B0E7" w:rsidR="001C5659" w:rsidRPr="007A168E" w:rsidRDefault="00A50EB3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7777777" w:rsidR="001C5659" w:rsidRPr="007A168E" w:rsidRDefault="001C5659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64FB711F" w:rsidR="001C5659" w:rsidRPr="007A168E" w:rsidRDefault="0037156A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7,790</w:t>
            </w:r>
          </w:p>
        </w:tc>
        <w:tc>
          <w:tcPr>
            <w:tcW w:w="236" w:type="dxa"/>
          </w:tcPr>
          <w:p w14:paraId="7B9089B2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FF6161" w14:textId="0B255198" w:rsidR="001C5659" w:rsidRPr="007A168E" w:rsidRDefault="008A30D0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8,694</w:t>
            </w:r>
          </w:p>
        </w:tc>
      </w:tr>
      <w:tr w:rsidR="001C5659" w:rsidRPr="007A168E" w14:paraId="4390F29D" w14:textId="77777777" w:rsidTr="000B13C3">
        <w:tc>
          <w:tcPr>
            <w:tcW w:w="4050" w:type="dxa"/>
          </w:tcPr>
          <w:p w14:paraId="3D97BA2E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768D86A0" w:rsidR="001C5659" w:rsidRPr="007A168E" w:rsidRDefault="00A50EB3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77777777" w:rsidR="001C5659" w:rsidRPr="007A168E" w:rsidRDefault="001C5659" w:rsidP="00A50E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4F5BB441" w:rsidR="001C5659" w:rsidRPr="007A168E" w:rsidRDefault="0037156A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5,263</w:t>
            </w:r>
          </w:p>
        </w:tc>
        <w:tc>
          <w:tcPr>
            <w:tcW w:w="236" w:type="dxa"/>
          </w:tcPr>
          <w:p w14:paraId="2F95C892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03C4788" w14:textId="6951A2C6" w:rsidR="001C5659" w:rsidRPr="007A168E" w:rsidRDefault="008A30D0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18,051</w:t>
            </w:r>
          </w:p>
        </w:tc>
      </w:tr>
      <w:tr w:rsidR="0037156A" w:rsidRPr="007A168E" w14:paraId="1EC406B6" w14:textId="77777777" w:rsidTr="000B13C3">
        <w:tc>
          <w:tcPr>
            <w:tcW w:w="4050" w:type="dxa"/>
          </w:tcPr>
          <w:p w14:paraId="32D10381" w14:textId="3F7DC516" w:rsidR="0037156A" w:rsidRPr="00FE7186" w:rsidRDefault="0037156A" w:rsidP="007D07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FE7186"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ทีพีไอ ไบโอ ฟาร์มมาซูติคอลล์ จำกัด</w:t>
            </w:r>
          </w:p>
        </w:tc>
        <w:tc>
          <w:tcPr>
            <w:tcW w:w="1080" w:type="dxa"/>
            <w:shd w:val="clear" w:color="auto" w:fill="auto"/>
          </w:tcPr>
          <w:p w14:paraId="17803F56" w14:textId="56FEBDF3" w:rsidR="0037156A" w:rsidRPr="007A168E" w:rsidRDefault="00FE7186" w:rsidP="00FE71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0A870E" w14:textId="77777777" w:rsidR="0037156A" w:rsidRPr="007A168E" w:rsidRDefault="0037156A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EC027E" w14:textId="05C9EEC5" w:rsidR="0037156A" w:rsidRPr="007A168E" w:rsidRDefault="00FE7186" w:rsidP="00FE71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896E1" w14:textId="77777777" w:rsidR="0037156A" w:rsidRPr="007A168E" w:rsidRDefault="0037156A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31204A" w14:textId="6EDDF905" w:rsidR="0037156A" w:rsidRPr="007A168E" w:rsidRDefault="00FE7186" w:rsidP="00FE718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14:paraId="5CB07599" w14:textId="77777777" w:rsidR="0037156A" w:rsidRPr="007A168E" w:rsidRDefault="0037156A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9C49B1" w14:textId="54A731A5" w:rsidR="0037156A" w:rsidRPr="007A168E" w:rsidRDefault="00FE7186" w:rsidP="00FE7186">
            <w:pPr>
              <w:spacing w:line="240" w:lineRule="atLeast"/>
              <w:ind w:left="-115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07FE" w:rsidRPr="007A168E" w14:paraId="20720AB2" w14:textId="77777777" w:rsidTr="000B13C3">
        <w:tc>
          <w:tcPr>
            <w:tcW w:w="4050" w:type="dxa"/>
          </w:tcPr>
          <w:p w14:paraId="2AB85272" w14:textId="77777777" w:rsidR="007D07FE" w:rsidRPr="007A168E" w:rsidRDefault="007D07FE" w:rsidP="007D07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7D07FE" w:rsidRPr="007A168E" w:rsidRDefault="007D07FE" w:rsidP="007D07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7D07FE" w:rsidRPr="007A168E" w:rsidRDefault="007D07FE" w:rsidP="007D07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7D07FE" w:rsidRPr="007A168E" w:rsidRDefault="007D07FE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9A59C1" w14:textId="77777777" w:rsidR="007D07FE" w:rsidRPr="007A168E" w:rsidRDefault="007D07FE" w:rsidP="007631F0">
            <w:pPr>
              <w:tabs>
                <w:tab w:val="left" w:pos="729"/>
              </w:tabs>
              <w:spacing w:line="240" w:lineRule="atLeast"/>
              <w:ind w:left="-115" w:right="-4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07FE" w:rsidRPr="007A168E" w14:paraId="630924ED" w14:textId="77777777" w:rsidTr="000B13C3">
        <w:tc>
          <w:tcPr>
            <w:tcW w:w="4050" w:type="dxa"/>
          </w:tcPr>
          <w:p w14:paraId="52111060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062E2BD4" w:rsidR="007D07FE" w:rsidRPr="007A168E" w:rsidRDefault="0037156A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2,640</w:t>
            </w:r>
          </w:p>
        </w:tc>
        <w:tc>
          <w:tcPr>
            <w:tcW w:w="236" w:type="dxa"/>
          </w:tcPr>
          <w:p w14:paraId="78E2665D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4B9E9601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36" w:type="dxa"/>
          </w:tcPr>
          <w:p w14:paraId="19F64225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0C1F1275" w:rsidR="007D07FE" w:rsidRPr="007A168E" w:rsidRDefault="0037156A" w:rsidP="001C565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8DF551" w14:textId="7BDE7E43" w:rsidR="007D07FE" w:rsidRPr="007A168E" w:rsidRDefault="008A30D0" w:rsidP="00974387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07FE" w:rsidRPr="007A168E" w14:paraId="6683C158" w14:textId="77777777" w:rsidTr="000B13C3">
        <w:tc>
          <w:tcPr>
            <w:tcW w:w="4050" w:type="dxa"/>
          </w:tcPr>
          <w:p w14:paraId="70DA85A4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40748F19" w:rsidR="007D07FE" w:rsidRPr="007A168E" w:rsidRDefault="0037156A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131,454</w:t>
            </w:r>
          </w:p>
        </w:tc>
        <w:tc>
          <w:tcPr>
            <w:tcW w:w="236" w:type="dxa"/>
          </w:tcPr>
          <w:p w14:paraId="33DCFBA2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3CFDCC52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137,187</w:t>
            </w:r>
          </w:p>
        </w:tc>
        <w:tc>
          <w:tcPr>
            <w:tcW w:w="236" w:type="dxa"/>
          </w:tcPr>
          <w:p w14:paraId="1A068F93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5EDFF572" w:rsidR="007D07FE" w:rsidRPr="007A168E" w:rsidRDefault="0037156A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131,227</w:t>
            </w:r>
          </w:p>
        </w:tc>
        <w:tc>
          <w:tcPr>
            <w:tcW w:w="236" w:type="dxa"/>
          </w:tcPr>
          <w:p w14:paraId="185D68AD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857FC6" w14:textId="308E022D" w:rsidR="007D07FE" w:rsidRPr="007A168E" w:rsidRDefault="008A30D0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136,967</w:t>
            </w:r>
          </w:p>
        </w:tc>
      </w:tr>
      <w:tr w:rsidR="007D07FE" w:rsidRPr="007A168E" w14:paraId="79B81AB0" w14:textId="77777777" w:rsidTr="000B13C3">
        <w:tc>
          <w:tcPr>
            <w:tcW w:w="4050" w:type="dxa"/>
          </w:tcPr>
          <w:p w14:paraId="679D34D1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478840BB" w:rsidR="007D07FE" w:rsidRPr="007A168E" w:rsidRDefault="0037156A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221,763</w:t>
            </w:r>
          </w:p>
        </w:tc>
        <w:tc>
          <w:tcPr>
            <w:tcW w:w="236" w:type="dxa"/>
          </w:tcPr>
          <w:p w14:paraId="42BF31F5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228B357E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226,358</w:t>
            </w:r>
          </w:p>
        </w:tc>
        <w:tc>
          <w:tcPr>
            <w:tcW w:w="236" w:type="dxa"/>
          </w:tcPr>
          <w:p w14:paraId="731B98B1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4D798BD2" w:rsidR="007D07FE" w:rsidRPr="007A168E" w:rsidRDefault="0037156A" w:rsidP="007D07F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216,147</w:t>
            </w:r>
          </w:p>
        </w:tc>
        <w:tc>
          <w:tcPr>
            <w:tcW w:w="236" w:type="dxa"/>
          </w:tcPr>
          <w:p w14:paraId="7F675F6A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BC46DE1" w14:textId="205A08C2" w:rsidR="007D07FE" w:rsidRPr="007A168E" w:rsidRDefault="008A30D0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221,512</w:t>
            </w:r>
          </w:p>
        </w:tc>
      </w:tr>
      <w:tr w:rsidR="007D07FE" w:rsidRPr="007A168E" w14:paraId="11C90401" w14:textId="77777777" w:rsidTr="000B13C3">
        <w:tc>
          <w:tcPr>
            <w:tcW w:w="4050" w:type="dxa"/>
            <w:vAlign w:val="bottom"/>
          </w:tcPr>
          <w:p w14:paraId="26E4DCDB" w14:textId="77777777" w:rsidR="007D07FE" w:rsidRPr="007A168E" w:rsidRDefault="007D07FE" w:rsidP="007D07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78425ED8" w:rsidR="007D07FE" w:rsidRPr="007A168E" w:rsidRDefault="0037156A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355,857</w:t>
            </w:r>
          </w:p>
        </w:tc>
        <w:tc>
          <w:tcPr>
            <w:tcW w:w="236" w:type="dxa"/>
          </w:tcPr>
          <w:p w14:paraId="64D9053E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1AF4EF0E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365,969</w:t>
            </w:r>
          </w:p>
        </w:tc>
        <w:tc>
          <w:tcPr>
            <w:tcW w:w="236" w:type="dxa"/>
          </w:tcPr>
          <w:p w14:paraId="62A14842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0D05DD7E" w:rsidR="007D07FE" w:rsidRPr="007A168E" w:rsidRDefault="0037156A" w:rsidP="007D07F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426,773</w:t>
            </w:r>
          </w:p>
        </w:tc>
        <w:tc>
          <w:tcPr>
            <w:tcW w:w="236" w:type="dxa"/>
          </w:tcPr>
          <w:p w14:paraId="1100A9AA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4F851687" w:rsidR="007D07FE" w:rsidRPr="007A168E" w:rsidRDefault="008A30D0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441,636</w:t>
            </w:r>
          </w:p>
        </w:tc>
      </w:tr>
    </w:tbl>
    <w:p w14:paraId="4C633205" w14:textId="77777777" w:rsidR="00A00350" w:rsidRDefault="00A00350">
      <w:pPr>
        <w:spacing w:line="240" w:lineRule="auto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2B672B" w:rsidRPr="007A168E" w14:paraId="3B89B76E" w14:textId="77777777" w:rsidTr="00785EA4">
        <w:trPr>
          <w:tblHeader/>
        </w:trPr>
        <w:tc>
          <w:tcPr>
            <w:tcW w:w="3150" w:type="dxa"/>
            <w:vAlign w:val="bottom"/>
          </w:tcPr>
          <w:p w14:paraId="4460A4D6" w14:textId="0082E133" w:rsidR="002B672B" w:rsidRPr="007A168E" w:rsidRDefault="000221B7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br w:type="page"/>
            </w:r>
            <w:r w:rsidR="002B672B" w:rsidRPr="007A16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530" w:type="dxa"/>
          </w:tcPr>
          <w:p w14:paraId="4AA08D98" w14:textId="77777777" w:rsidR="002B672B" w:rsidRPr="007A168E" w:rsidRDefault="002B672B" w:rsidP="000B13C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C64D09F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2A4136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72B" w:rsidRPr="007A168E" w14:paraId="13DF085F" w14:textId="77777777" w:rsidTr="00785EA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D4EBC5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30" w:type="dxa"/>
            <w:vAlign w:val="bottom"/>
          </w:tcPr>
          <w:p w14:paraId="409C5D73" w14:textId="3C1CB623" w:rsidR="002B672B" w:rsidRPr="007A168E" w:rsidRDefault="00785EA4" w:rsidP="000B13C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1131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131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131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7D07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9B9EAA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6CF03F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A499552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2757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791D1E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EDCF0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0DEE8B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925BF9" w14:textId="4F7E33A3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131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1131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B672B" w:rsidRPr="007A168E" w14:paraId="41E7269C" w14:textId="77777777" w:rsidTr="00785EA4">
        <w:trPr>
          <w:tblHeader/>
        </w:trPr>
        <w:tc>
          <w:tcPr>
            <w:tcW w:w="3150" w:type="dxa"/>
          </w:tcPr>
          <w:p w14:paraId="6E50DEB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D8AF2" w14:textId="77777777" w:rsidR="002B672B" w:rsidRPr="007A168E" w:rsidRDefault="002B672B" w:rsidP="000B13C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E4825AD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30DA4DC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672B" w:rsidRPr="007A168E" w14:paraId="52876BCF" w14:textId="77777777" w:rsidTr="00785EA4">
        <w:trPr>
          <w:tblHeader/>
        </w:trPr>
        <w:tc>
          <w:tcPr>
            <w:tcW w:w="3150" w:type="dxa"/>
            <w:vAlign w:val="bottom"/>
          </w:tcPr>
          <w:p w14:paraId="5BC0FB8C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530" w:type="dxa"/>
          </w:tcPr>
          <w:p w14:paraId="157F11A3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463A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5CFF8B14" w14:textId="77777777" w:rsidR="002B672B" w:rsidRPr="007A168E" w:rsidRDefault="002B672B" w:rsidP="000B13C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B672B" w:rsidRPr="007A168E" w14:paraId="68EEFB34" w14:textId="77777777" w:rsidTr="00DC3AC7">
        <w:trPr>
          <w:trHeight w:val="68"/>
        </w:trPr>
        <w:tc>
          <w:tcPr>
            <w:tcW w:w="3150" w:type="dxa"/>
            <w:vAlign w:val="bottom"/>
          </w:tcPr>
          <w:p w14:paraId="303FD378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1BA07252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E7174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635BC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5168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EBB3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2372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BAAB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10181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36F3C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672B" w:rsidRPr="007A168E" w14:paraId="7251E447" w14:textId="77777777" w:rsidTr="00785EA4">
        <w:tc>
          <w:tcPr>
            <w:tcW w:w="3150" w:type="dxa"/>
            <w:vAlign w:val="bottom"/>
          </w:tcPr>
          <w:p w14:paraId="3327F2C0" w14:textId="77777777" w:rsidR="002B672B" w:rsidRPr="007A168E" w:rsidRDefault="002B672B" w:rsidP="000B13C3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E988911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F186E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E92A33" w14:textId="77777777" w:rsidR="002B672B" w:rsidRPr="007A168E" w:rsidRDefault="002B672B" w:rsidP="000B13C3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04B220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328064" w14:textId="77777777" w:rsidR="002B672B" w:rsidRPr="007A168E" w:rsidRDefault="002B672B" w:rsidP="000B13C3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74657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4E6FD" w14:textId="77777777" w:rsidR="002B672B" w:rsidRPr="007A168E" w:rsidRDefault="002B672B" w:rsidP="000B13C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E3533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4BD5B2" w14:textId="77777777" w:rsidR="002B672B" w:rsidRPr="007A168E" w:rsidRDefault="002B672B" w:rsidP="000B13C3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350" w:rsidRPr="007A168E" w14:paraId="5643560E" w14:textId="77777777" w:rsidTr="000E342C">
        <w:tc>
          <w:tcPr>
            <w:tcW w:w="3150" w:type="dxa"/>
          </w:tcPr>
          <w:p w14:paraId="4AAF7719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878C4EF" w14:textId="615BD984" w:rsidR="00A00350" w:rsidRPr="007556F7" w:rsidRDefault="00FE7186" w:rsidP="00A0035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1.60 </w:t>
            </w:r>
            <w:r w:rsidR="00A50E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2.45</w:t>
            </w:r>
          </w:p>
        </w:tc>
        <w:tc>
          <w:tcPr>
            <w:tcW w:w="270" w:type="dxa"/>
          </w:tcPr>
          <w:p w14:paraId="5C27F045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39730B" w14:textId="2DDA2DCA" w:rsidR="00A00350" w:rsidRPr="007A168E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2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FF16A8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150493" w14:textId="2193B2B6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FE71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270" w:type="dxa"/>
            <w:vAlign w:val="bottom"/>
          </w:tcPr>
          <w:p w14:paraId="175D4835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A7D3B2" w14:textId="1CF1708A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="00FE71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00,000)</w:t>
            </w:r>
          </w:p>
        </w:tc>
        <w:tc>
          <w:tcPr>
            <w:tcW w:w="270" w:type="dxa"/>
          </w:tcPr>
          <w:p w14:paraId="71714793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099A22" w14:textId="77777777" w:rsidR="00A00350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2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D3D29B" w14:textId="756B0B13" w:rsidR="00FE7186" w:rsidRPr="00A00350" w:rsidRDefault="00FE7186" w:rsidP="00227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1A644512" w14:textId="77777777" w:rsidTr="000E342C">
        <w:tc>
          <w:tcPr>
            <w:tcW w:w="3150" w:type="dxa"/>
          </w:tcPr>
          <w:p w14:paraId="49FE4E5B" w14:textId="29E785CF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0272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30" w:type="dxa"/>
            <w:vAlign w:val="bottom"/>
          </w:tcPr>
          <w:p w14:paraId="3C10D00D" w14:textId="07FF7D70" w:rsidR="00A00350" w:rsidRPr="007A168E" w:rsidRDefault="00FE7186" w:rsidP="00A0035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6C0A5823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E4399D" w14:textId="261B680A" w:rsidR="00A00350" w:rsidRPr="007A168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832276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CDEE52" w14:textId="229F36C2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70" w:type="dxa"/>
            <w:vAlign w:val="bottom"/>
          </w:tcPr>
          <w:p w14:paraId="413C9761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884B0A" w14:textId="7FF1B86B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(200,000)</w:t>
            </w:r>
          </w:p>
        </w:tc>
        <w:tc>
          <w:tcPr>
            <w:tcW w:w="270" w:type="dxa"/>
          </w:tcPr>
          <w:p w14:paraId="23B3A091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239DAA" w14:textId="2694DA81" w:rsidR="00A00350" w:rsidRPr="00A00350" w:rsidRDefault="00FE7186" w:rsidP="00227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46A17860" w14:textId="77777777" w:rsidTr="000E342C">
        <w:tc>
          <w:tcPr>
            <w:tcW w:w="3150" w:type="dxa"/>
          </w:tcPr>
          <w:p w14:paraId="70493771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3E0DA85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BEC85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1D79BE" w14:textId="6F7BDD38" w:rsidR="00A00350" w:rsidRPr="007A168E" w:rsidRDefault="00FE7186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D4362E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2F597B" w14:textId="349F0E60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FE71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270" w:type="dxa"/>
            <w:vAlign w:val="bottom"/>
          </w:tcPr>
          <w:p w14:paraId="3C888433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445B10" w14:textId="30637A30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="00FE71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00,000)</w:t>
            </w:r>
          </w:p>
        </w:tc>
        <w:tc>
          <w:tcPr>
            <w:tcW w:w="270" w:type="dxa"/>
          </w:tcPr>
          <w:p w14:paraId="45665A0A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991AB0" w14:textId="378F516B" w:rsidR="00A00350" w:rsidRPr="002273D1" w:rsidRDefault="00FE7186" w:rsidP="00227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3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7B14CA6A" w14:textId="77777777" w:rsidTr="000E342C">
        <w:tc>
          <w:tcPr>
            <w:tcW w:w="3150" w:type="dxa"/>
          </w:tcPr>
          <w:p w14:paraId="3B93DBAF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30" w:type="dxa"/>
          </w:tcPr>
          <w:p w14:paraId="325FAD21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19BB0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E7A77" w14:textId="44ED360D" w:rsidR="00A00350" w:rsidRPr="007A168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ED04AB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D8DB00" w14:textId="45697103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FE71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270" w:type="dxa"/>
            <w:vAlign w:val="bottom"/>
          </w:tcPr>
          <w:p w14:paraId="7A5688C1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95AAF" w14:textId="79DD631C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</w:t>
            </w:r>
            <w:r w:rsidR="00FE71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BA8CE1C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F7B62E" w14:textId="10334573" w:rsidR="00A00350" w:rsidRPr="00A00350" w:rsidRDefault="00FE7186" w:rsidP="00227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5CCA55CC" w14:textId="77777777" w:rsidTr="000E342C">
        <w:tc>
          <w:tcPr>
            <w:tcW w:w="3150" w:type="dxa"/>
          </w:tcPr>
          <w:p w14:paraId="67A63E30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6FACB70A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6E149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81AA" w14:textId="5B3F5881" w:rsidR="00A00350" w:rsidRPr="00075BF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5B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42FEC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F506C" w14:textId="4A0931A5" w:rsidR="00A00350" w:rsidRPr="007A168E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A50E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803,645</w:t>
            </w:r>
          </w:p>
        </w:tc>
        <w:tc>
          <w:tcPr>
            <w:tcW w:w="270" w:type="dxa"/>
          </w:tcPr>
          <w:p w14:paraId="4FFCF0FC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5E4C4" w14:textId="53F7ACCA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A50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803,645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15F84A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2F47E" w14:textId="19FBFC82" w:rsidR="00A00350" w:rsidRPr="002273D1" w:rsidRDefault="00FE7186" w:rsidP="00227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3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7DE52D0" w14:textId="59F629BB" w:rsidR="002B672B" w:rsidRDefault="002B672B">
      <w:pPr>
        <w:rPr>
          <w:rFonts w:asciiTheme="majorBidi" w:hAnsiTheme="majorBidi" w:cstheme="majorBidi"/>
        </w:rPr>
      </w:pPr>
    </w:p>
    <w:p w14:paraId="2CF5FD48" w14:textId="77777777" w:rsidR="00610A19" w:rsidRPr="007A168E" w:rsidRDefault="00610A19">
      <w:pPr>
        <w:rPr>
          <w:rFonts w:asciiTheme="majorBidi" w:hAnsiTheme="majorBidi" w:cstheme="majorBidi"/>
        </w:rPr>
      </w:pPr>
      <w:bookmarkStart w:id="0" w:name="_GoBack"/>
      <w:bookmarkEnd w:id="0"/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72B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22C4020E" w:rsidR="002B672B" w:rsidRPr="007A168E" w:rsidRDefault="0011315F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75B09B8D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21860FD9" w:rsidR="002B672B" w:rsidRPr="007A168E" w:rsidRDefault="0011315F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04858A7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B672B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4EBF0BB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B5B64C2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53E4F27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B672B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72B" w:rsidRPr="007A168E" w14:paraId="7BA9A49B" w14:textId="77777777" w:rsidTr="000B13C3">
        <w:tc>
          <w:tcPr>
            <w:tcW w:w="4050" w:type="dxa"/>
          </w:tcPr>
          <w:p w14:paraId="12230D95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00B19E05" w14:textId="77777777" w:rsidTr="000B13C3">
        <w:tc>
          <w:tcPr>
            <w:tcW w:w="4050" w:type="dxa"/>
          </w:tcPr>
          <w:p w14:paraId="361CC957" w14:textId="77777777" w:rsidR="002B672B" w:rsidRPr="007A168E" w:rsidRDefault="002B672B" w:rsidP="000B13C3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4DD43471" w14:textId="77777777" w:rsidTr="000B13C3">
        <w:tc>
          <w:tcPr>
            <w:tcW w:w="4050" w:type="dxa"/>
          </w:tcPr>
          <w:p w14:paraId="3907D1F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350" w:rsidRPr="007A168E" w14:paraId="0AB3E23F" w14:textId="77777777" w:rsidTr="000B13C3">
        <w:tc>
          <w:tcPr>
            <w:tcW w:w="4050" w:type="dxa"/>
          </w:tcPr>
          <w:p w14:paraId="60ECB7AE" w14:textId="77777777" w:rsidR="00A00350" w:rsidRPr="007A168E" w:rsidRDefault="00A00350" w:rsidP="00A0035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7DE29BA2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51C571E3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CF5D0A" w14:textId="1E62D6F1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36" w:type="dxa"/>
          </w:tcPr>
          <w:p w14:paraId="00313CC7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65F79965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</w:tr>
      <w:tr w:rsidR="00A00350" w:rsidRPr="007A168E" w14:paraId="2FFE6344" w14:textId="77777777" w:rsidTr="000B13C3">
        <w:tc>
          <w:tcPr>
            <w:tcW w:w="4050" w:type="dxa"/>
            <w:vAlign w:val="bottom"/>
          </w:tcPr>
          <w:p w14:paraId="31FB494E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7979A470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3B6E3401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492571" w14:textId="18386567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351,895</w:t>
            </w:r>
          </w:p>
        </w:tc>
        <w:tc>
          <w:tcPr>
            <w:tcW w:w="236" w:type="dxa"/>
          </w:tcPr>
          <w:p w14:paraId="642E45E0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204EC63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244,179</w:t>
            </w:r>
          </w:p>
        </w:tc>
      </w:tr>
      <w:tr w:rsidR="00A00350" w:rsidRPr="007A168E" w14:paraId="52595946" w14:textId="77777777" w:rsidTr="000B13C3">
        <w:tc>
          <w:tcPr>
            <w:tcW w:w="4050" w:type="dxa"/>
            <w:vAlign w:val="bottom"/>
          </w:tcPr>
          <w:p w14:paraId="4D330763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4AA65000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2C73CAB0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8D977" w14:textId="1123279C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14:paraId="389B8ABD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506CFBCF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A00350" w:rsidRPr="007A168E" w14:paraId="0CAA3DDD" w14:textId="77777777" w:rsidTr="000B13C3">
        <w:tc>
          <w:tcPr>
            <w:tcW w:w="4050" w:type="dxa"/>
            <w:vAlign w:val="bottom"/>
          </w:tcPr>
          <w:p w14:paraId="2C3DAFB4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6957FED1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073B5DCA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107BB" w14:textId="4BB69C22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8,639</w:t>
            </w:r>
          </w:p>
        </w:tc>
        <w:tc>
          <w:tcPr>
            <w:tcW w:w="236" w:type="dxa"/>
          </w:tcPr>
          <w:p w14:paraId="30B23F3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21383C0C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6,170</w:t>
            </w:r>
          </w:p>
        </w:tc>
      </w:tr>
      <w:tr w:rsidR="00A00350" w:rsidRPr="007A168E" w14:paraId="39F3F12C" w14:textId="77777777" w:rsidTr="000B13C3">
        <w:tc>
          <w:tcPr>
            <w:tcW w:w="4050" w:type="dxa"/>
            <w:vAlign w:val="bottom"/>
          </w:tcPr>
          <w:p w14:paraId="7A13FBA8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6FD78A90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3F7A369B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6882B" w14:textId="6FD2DDEF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4,478</w:t>
            </w:r>
          </w:p>
        </w:tc>
        <w:tc>
          <w:tcPr>
            <w:tcW w:w="236" w:type="dxa"/>
          </w:tcPr>
          <w:p w14:paraId="5612C24C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75F468EF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4,099</w:t>
            </w:r>
          </w:p>
        </w:tc>
      </w:tr>
      <w:tr w:rsidR="00A00350" w:rsidRPr="007A168E" w14:paraId="4A47471C" w14:textId="77777777" w:rsidTr="000B13C3">
        <w:tc>
          <w:tcPr>
            <w:tcW w:w="4050" w:type="dxa"/>
            <w:vAlign w:val="bottom"/>
          </w:tcPr>
          <w:p w14:paraId="5E77F17C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3AEBB312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2A66FF0E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E54CFF" w14:textId="0308C2D3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1,087</w:t>
            </w:r>
          </w:p>
        </w:tc>
        <w:tc>
          <w:tcPr>
            <w:tcW w:w="236" w:type="dxa"/>
          </w:tcPr>
          <w:p w14:paraId="57C7BF5B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5F7D9EE0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1,187</w:t>
            </w:r>
          </w:p>
        </w:tc>
      </w:tr>
      <w:tr w:rsidR="00A00350" w:rsidRPr="007A168E" w14:paraId="794B3AEF" w14:textId="77777777" w:rsidTr="000B13C3">
        <w:tc>
          <w:tcPr>
            <w:tcW w:w="4050" w:type="dxa"/>
            <w:vAlign w:val="bottom"/>
          </w:tcPr>
          <w:p w14:paraId="2B7FDD15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7F417DA5" w:rsidR="00A00350" w:rsidRPr="007A168E" w:rsidRDefault="00FE7186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3B331339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016234" w14:textId="05F34CB8" w:rsidR="00A00350" w:rsidRPr="007A168E" w:rsidRDefault="00FE7186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2,507</w:t>
            </w:r>
          </w:p>
        </w:tc>
        <w:tc>
          <w:tcPr>
            <w:tcW w:w="236" w:type="dxa"/>
          </w:tcPr>
          <w:p w14:paraId="5421440C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7799A278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1,987</w:t>
            </w:r>
          </w:p>
        </w:tc>
      </w:tr>
      <w:tr w:rsidR="002B672B" w:rsidRPr="007A168E" w14:paraId="388E0FD4" w14:textId="77777777" w:rsidTr="000B13C3">
        <w:tc>
          <w:tcPr>
            <w:tcW w:w="4050" w:type="dxa"/>
          </w:tcPr>
          <w:p w14:paraId="5620CBA6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48930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672B" w:rsidRPr="007A168E" w14:paraId="788C7839" w14:textId="77777777" w:rsidTr="000B13C3">
        <w:tc>
          <w:tcPr>
            <w:tcW w:w="4050" w:type="dxa"/>
            <w:vAlign w:val="bottom"/>
          </w:tcPr>
          <w:p w14:paraId="3D020890" w14:textId="77777777" w:rsidR="002B672B" w:rsidRPr="007A168E" w:rsidRDefault="002B672B" w:rsidP="002B672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6F7EDDD0" w:rsidR="002B672B" w:rsidRPr="007A168E" w:rsidRDefault="00FE7186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79B2649E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61D2E0D2" w:rsidR="002B672B" w:rsidRPr="007A168E" w:rsidRDefault="00FE7186" w:rsidP="00FE71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3FE6107F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2B672B" w:rsidRPr="007A168E" w14:paraId="15782904" w14:textId="77777777" w:rsidTr="000B13C3">
        <w:tc>
          <w:tcPr>
            <w:tcW w:w="4050" w:type="dxa"/>
          </w:tcPr>
          <w:p w14:paraId="3FED09A9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4DE64C65" w:rsidR="002B672B" w:rsidRPr="007A168E" w:rsidRDefault="00FE7186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450C4E13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63950F71" w:rsidR="002B672B" w:rsidRPr="007A168E" w:rsidRDefault="00FE7186" w:rsidP="00A50EB3">
            <w:pPr>
              <w:spacing w:line="240" w:lineRule="atLeast"/>
              <w:ind w:left="254" w:right="-115" w:hanging="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25B1003A" w:rsidR="002B672B" w:rsidRPr="007A168E" w:rsidRDefault="002B672B" w:rsidP="00202B75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672B" w:rsidRPr="007A168E" w14:paraId="544A836D" w14:textId="77777777" w:rsidTr="000B13C3">
        <w:tc>
          <w:tcPr>
            <w:tcW w:w="4050" w:type="dxa"/>
          </w:tcPr>
          <w:p w14:paraId="3DCA37B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1DE5D0AA" w:rsidR="002B672B" w:rsidRPr="007A168E" w:rsidRDefault="00FE7186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2,027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405D6BA8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2BD1623" w14:textId="475CDC9A" w:rsidR="002B672B" w:rsidRPr="007A168E" w:rsidRDefault="00FE7186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2,027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68EDE486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</w:t>
            </w:r>
          </w:p>
        </w:tc>
      </w:tr>
      <w:tr w:rsidR="007A168E" w:rsidRPr="007A168E" w14:paraId="2496ECB8" w14:textId="77777777" w:rsidTr="000B13C3">
        <w:tc>
          <w:tcPr>
            <w:tcW w:w="4050" w:type="dxa"/>
          </w:tcPr>
          <w:p w14:paraId="3A3205B8" w14:textId="3F3C0FED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168E" w:rsidRPr="007A168E" w14:paraId="3108986F" w14:textId="77777777" w:rsidTr="000B13C3">
        <w:tc>
          <w:tcPr>
            <w:tcW w:w="4050" w:type="dxa"/>
          </w:tcPr>
          <w:p w14:paraId="65E76D73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0D1415B8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719F602D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9,757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4C8F2E6A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7A5BF06A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8,245</w:t>
            </w:r>
          </w:p>
        </w:tc>
      </w:tr>
      <w:tr w:rsidR="007A168E" w:rsidRPr="007A168E" w14:paraId="18CAE989" w14:textId="77777777" w:rsidTr="000B13C3">
        <w:tc>
          <w:tcPr>
            <w:tcW w:w="4050" w:type="dxa"/>
          </w:tcPr>
          <w:p w14:paraId="31CCB0F1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50B7F637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47,657</w:t>
            </w:r>
          </w:p>
        </w:tc>
        <w:tc>
          <w:tcPr>
            <w:tcW w:w="236" w:type="dxa"/>
          </w:tcPr>
          <w:p w14:paraId="48133A8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5BC7241C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</w:tcPr>
          <w:p w14:paraId="122C1E20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8C5AE9" w14:textId="5FFF7963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36" w:type="dxa"/>
          </w:tcPr>
          <w:p w14:paraId="408879B5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40CB1F4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7A168E" w:rsidRPr="007A168E" w14:paraId="5E9B9240" w14:textId="77777777" w:rsidTr="000B13C3">
        <w:tc>
          <w:tcPr>
            <w:tcW w:w="4050" w:type="dxa"/>
          </w:tcPr>
          <w:p w14:paraId="3B6DE4BE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50C1F95D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</w:tcPr>
          <w:p w14:paraId="0029F2C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69AAFC9D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77544C4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1A5E89B5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</w:tcPr>
          <w:p w14:paraId="039AA26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65B97719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7A168E" w:rsidRPr="007A168E" w14:paraId="4CA14716" w14:textId="77777777" w:rsidTr="000B13C3">
        <w:tc>
          <w:tcPr>
            <w:tcW w:w="4050" w:type="dxa"/>
          </w:tcPr>
          <w:p w14:paraId="11468223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5BA0EB9F" w:rsidR="007A168E" w:rsidRPr="007A168E" w:rsidRDefault="00FE7186" w:rsidP="00FE71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0F0EA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16360770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BD4222A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37D5B0A8" w:rsidR="007A168E" w:rsidRPr="007A168E" w:rsidRDefault="00FE7186" w:rsidP="00FE71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4C2BE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7FE400FE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A168E" w:rsidRPr="007A168E" w14:paraId="06E70D55" w14:textId="77777777" w:rsidTr="000B13C3">
        <w:tc>
          <w:tcPr>
            <w:tcW w:w="4050" w:type="dxa"/>
            <w:vAlign w:val="bottom"/>
          </w:tcPr>
          <w:p w14:paraId="623102F6" w14:textId="77777777" w:rsidR="007A168E" w:rsidRPr="007A168E" w:rsidRDefault="007A168E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03A6587C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51,134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654E3F52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12,549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7EE6142D" w:rsidR="007A168E" w:rsidRPr="007A168E" w:rsidRDefault="00FE7186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375,319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4CE5231A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272,268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481636" w:rsidRPr="007A168E" w14:paraId="46508376" w14:textId="77777777" w:rsidTr="000B13C3">
        <w:trPr>
          <w:tblHeader/>
        </w:trPr>
        <w:tc>
          <w:tcPr>
            <w:tcW w:w="4050" w:type="dxa"/>
          </w:tcPr>
          <w:p w14:paraId="1D48072A" w14:textId="4D6160F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6F47A9F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B4FCB5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2F395A7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36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305562E7" w:rsidR="00481636" w:rsidRPr="007A168E" w:rsidRDefault="0011315F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53EFE0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1FB5A553" w:rsidR="00481636" w:rsidRPr="007A168E" w:rsidRDefault="0011315F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6C97BD9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1636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A59B3EF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29D8AD20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70272337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1636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481636" w:rsidRPr="007A168E" w:rsidRDefault="00481636" w:rsidP="007A168E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481636" w:rsidRPr="007A168E" w:rsidRDefault="00481636" w:rsidP="007A168E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30E8AFBA" w14:textId="77777777" w:rsidTr="000B13C3">
        <w:tc>
          <w:tcPr>
            <w:tcW w:w="4050" w:type="dxa"/>
          </w:tcPr>
          <w:p w14:paraId="030CF2EC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481636" w:rsidRPr="007A168E" w:rsidRDefault="00481636" w:rsidP="007A168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77C1" w:rsidRPr="007A168E" w14:paraId="0A59F0BB" w14:textId="77777777" w:rsidTr="000B13C3">
        <w:tc>
          <w:tcPr>
            <w:tcW w:w="4050" w:type="dxa"/>
          </w:tcPr>
          <w:p w14:paraId="69AA3554" w14:textId="77777777" w:rsidR="00CA77C1" w:rsidRPr="007A168E" w:rsidRDefault="00CA77C1" w:rsidP="00CA77C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54224963" w:rsidR="00CA77C1" w:rsidRPr="007A168E" w:rsidRDefault="00FE7186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CA77C1" w:rsidRPr="007A168E" w:rsidRDefault="00CA77C1" w:rsidP="00CA77C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3C752AE0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30562018" w:rsidR="00CA77C1" w:rsidRPr="007A168E" w:rsidRDefault="00FE7186" w:rsidP="00CA77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5,237</w:t>
            </w:r>
          </w:p>
        </w:tc>
        <w:tc>
          <w:tcPr>
            <w:tcW w:w="245" w:type="dxa"/>
          </w:tcPr>
          <w:p w14:paraId="251F9EEE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76580073" w:rsidR="00CA77C1" w:rsidRPr="007A168E" w:rsidRDefault="00CA77C1" w:rsidP="00CA77C1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5,086</w:t>
            </w:r>
          </w:p>
        </w:tc>
      </w:tr>
      <w:tr w:rsidR="00CA77C1" w:rsidRPr="007A168E" w14:paraId="3EA41504" w14:textId="77777777" w:rsidTr="000B13C3">
        <w:tc>
          <w:tcPr>
            <w:tcW w:w="4050" w:type="dxa"/>
          </w:tcPr>
          <w:p w14:paraId="3774F985" w14:textId="77777777" w:rsidR="00CA77C1" w:rsidRPr="007A168E" w:rsidRDefault="00CA77C1" w:rsidP="00CA77C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1D953704" w14:textId="42663913" w:rsidR="00CA77C1" w:rsidRPr="007A168E" w:rsidRDefault="00FE7186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C43D0" w14:textId="77777777" w:rsidR="00CA77C1" w:rsidRPr="007A168E" w:rsidRDefault="00CA77C1" w:rsidP="00CA77C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722E3F" w14:textId="2C77ECCB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64FCC2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416390" w14:textId="5FFB5719" w:rsidR="00CA77C1" w:rsidRPr="007A168E" w:rsidRDefault="00FE7186" w:rsidP="00CA77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3,258</w:t>
            </w:r>
          </w:p>
        </w:tc>
        <w:tc>
          <w:tcPr>
            <w:tcW w:w="245" w:type="dxa"/>
          </w:tcPr>
          <w:p w14:paraId="639550EB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4E3DC1" w14:textId="50E04DC8" w:rsidR="00CA77C1" w:rsidRPr="007A168E" w:rsidRDefault="00CA77C1" w:rsidP="00CA77C1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3,165</w:t>
            </w:r>
          </w:p>
        </w:tc>
      </w:tr>
      <w:tr w:rsidR="00CA77C1" w:rsidRPr="007A168E" w14:paraId="7914A366" w14:textId="77777777" w:rsidTr="000B13C3">
        <w:tc>
          <w:tcPr>
            <w:tcW w:w="4050" w:type="dxa"/>
          </w:tcPr>
          <w:p w14:paraId="37C716B1" w14:textId="77777777" w:rsidR="00CA77C1" w:rsidRPr="007A168E" w:rsidRDefault="00CA77C1" w:rsidP="00CA77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66A86D22" w:rsidR="00CA77C1" w:rsidRPr="007A168E" w:rsidRDefault="00FE7186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CA77C1" w:rsidRPr="007A168E" w:rsidRDefault="00CA77C1" w:rsidP="00CA77C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6A364EED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094603D6" w:rsidR="00CA77C1" w:rsidRPr="007A168E" w:rsidRDefault="00FE7186" w:rsidP="00CA77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45" w:type="dxa"/>
          </w:tcPr>
          <w:p w14:paraId="01E2B29C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6053FE5E" w:rsidR="00CA77C1" w:rsidRPr="007A168E" w:rsidRDefault="00CA77C1" w:rsidP="00CA77C1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E826B3" w:rsidRPr="007A168E" w14:paraId="44DDF291" w14:textId="77777777" w:rsidTr="000B13C3">
        <w:tc>
          <w:tcPr>
            <w:tcW w:w="4050" w:type="dxa"/>
          </w:tcPr>
          <w:p w14:paraId="27CD6E93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0F17D43F" w14:textId="666FAC62" w:rsidR="00E826B3" w:rsidRPr="007A168E" w:rsidRDefault="00FE7186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363C5F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BB6C6ED" w14:textId="59D4F852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DFA57B4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803538E" w14:textId="5E0DD7F2" w:rsidR="00E826B3" w:rsidRPr="007A168E" w:rsidRDefault="00FE7186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2A94D2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4016720" w14:textId="1D6BF45D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</w:tr>
      <w:tr w:rsidR="00E826B3" w:rsidRPr="007A168E" w14:paraId="521C5517" w14:textId="77777777" w:rsidTr="000B13C3">
        <w:tc>
          <w:tcPr>
            <w:tcW w:w="4050" w:type="dxa"/>
          </w:tcPr>
          <w:p w14:paraId="11AF8A82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26B3" w:rsidRPr="007A168E" w14:paraId="162FDCB8" w14:textId="77777777" w:rsidTr="000B13C3">
        <w:tc>
          <w:tcPr>
            <w:tcW w:w="4050" w:type="dxa"/>
          </w:tcPr>
          <w:p w14:paraId="23F94732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272CF475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12,908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7C4B4430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11,903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D434D4" w14:textId="4547B79E" w:rsidR="00E826B3" w:rsidRPr="007A168E" w:rsidRDefault="00FE7186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3,423</w:t>
            </w:r>
          </w:p>
        </w:tc>
        <w:tc>
          <w:tcPr>
            <w:tcW w:w="245" w:type="dxa"/>
          </w:tcPr>
          <w:p w14:paraId="4BFB87B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4432609A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3,741</w:t>
            </w:r>
          </w:p>
        </w:tc>
      </w:tr>
      <w:tr w:rsidR="00E826B3" w:rsidRPr="007A168E" w14:paraId="3FE533A0" w14:textId="77777777" w:rsidTr="000B13C3">
        <w:tc>
          <w:tcPr>
            <w:tcW w:w="4050" w:type="dxa"/>
          </w:tcPr>
          <w:p w14:paraId="45333F0F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E826B3" w:rsidRPr="007A168E" w:rsidRDefault="00E826B3" w:rsidP="00E826B3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26B3" w:rsidRPr="007A168E" w14:paraId="3F2FC353" w14:textId="77777777" w:rsidTr="000B13C3">
        <w:tc>
          <w:tcPr>
            <w:tcW w:w="4050" w:type="dxa"/>
          </w:tcPr>
          <w:p w14:paraId="56FA5F9C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74BBB75C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33,021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54A05B3D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36,591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3F2" w14:textId="3C4D0C71" w:rsidR="00E826B3" w:rsidRPr="007A168E" w:rsidRDefault="00FE7186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27,166</w:t>
            </w:r>
          </w:p>
        </w:tc>
        <w:tc>
          <w:tcPr>
            <w:tcW w:w="245" w:type="dxa"/>
          </w:tcPr>
          <w:p w14:paraId="798B03E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294F0422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30,747</w:t>
            </w:r>
          </w:p>
        </w:tc>
      </w:tr>
      <w:tr w:rsidR="00E826B3" w:rsidRPr="007A168E" w14:paraId="1315F7B5" w14:textId="77777777" w:rsidTr="000B13C3">
        <w:tc>
          <w:tcPr>
            <w:tcW w:w="4050" w:type="dxa"/>
          </w:tcPr>
          <w:p w14:paraId="26651455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3BB75AD9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2,075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714A39DB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737FB9FA" w:rsidR="00E826B3" w:rsidRPr="007A168E" w:rsidRDefault="00FE7186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1,068</w:t>
            </w:r>
          </w:p>
        </w:tc>
        <w:tc>
          <w:tcPr>
            <w:tcW w:w="245" w:type="dxa"/>
          </w:tcPr>
          <w:p w14:paraId="500B30D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57E2C13E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2,095</w:t>
            </w:r>
          </w:p>
        </w:tc>
      </w:tr>
      <w:tr w:rsidR="00E826B3" w:rsidRPr="007A168E" w14:paraId="170E24BD" w14:textId="77777777" w:rsidTr="000B13C3">
        <w:tc>
          <w:tcPr>
            <w:tcW w:w="4050" w:type="dxa"/>
          </w:tcPr>
          <w:p w14:paraId="4CCC8743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1EF75166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0E53370A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722151B5" w:rsidR="00E826B3" w:rsidRPr="007A168E" w:rsidRDefault="00FE7186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45" w:type="dxa"/>
          </w:tcPr>
          <w:p w14:paraId="117FCD6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27F55111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E826B3" w:rsidRPr="007A168E" w14:paraId="61DBEC22" w14:textId="77777777" w:rsidTr="00C4228C">
        <w:tc>
          <w:tcPr>
            <w:tcW w:w="4050" w:type="dxa"/>
          </w:tcPr>
          <w:p w14:paraId="14A43603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08A0641A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420D61BC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7E7E" w14:textId="6135B290" w:rsidR="00E826B3" w:rsidRPr="007A168E" w:rsidRDefault="00FE7186" w:rsidP="00FE7186">
            <w:pPr>
              <w:pStyle w:val="Bo-Blankline"/>
              <w:spacing w:line="380" w:lineRule="exact"/>
              <w:ind w:left="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245" w:type="dxa"/>
          </w:tcPr>
          <w:p w14:paraId="5AB88F5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20142197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E826B3" w:rsidRPr="007A168E" w14:paraId="5537471A" w14:textId="77777777" w:rsidTr="00C4228C">
        <w:tc>
          <w:tcPr>
            <w:tcW w:w="4050" w:type="dxa"/>
          </w:tcPr>
          <w:p w14:paraId="4CFEC0C6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7B08E833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4,426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2957E5C8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052B" w14:textId="1E701B89" w:rsidR="00E826B3" w:rsidRPr="007A168E" w:rsidRDefault="00FE7186" w:rsidP="00E826B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62F08043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26B3" w:rsidRPr="007A168E" w14:paraId="25FABB5B" w14:textId="77777777" w:rsidTr="00C4228C">
        <w:tc>
          <w:tcPr>
            <w:tcW w:w="4050" w:type="dxa"/>
          </w:tcPr>
          <w:p w14:paraId="44AF9094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A5955" w14:textId="41D8F541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CD9480F" w14:textId="058443A3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8ABB" w14:textId="7C172194" w:rsidR="00E826B3" w:rsidRPr="007A168E" w:rsidRDefault="00FE7186" w:rsidP="00E826B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A7C9F0" w14:textId="176B550C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26B3" w:rsidRPr="007A168E" w14:paraId="1191A4DA" w14:textId="77777777" w:rsidTr="000B13C3">
        <w:tc>
          <w:tcPr>
            <w:tcW w:w="4050" w:type="dxa"/>
            <w:vAlign w:val="bottom"/>
          </w:tcPr>
          <w:p w14:paraId="1EF24A42" w14:textId="77777777" w:rsidR="00E826B3" w:rsidRPr="007A168E" w:rsidRDefault="00E826B3" w:rsidP="00E826B3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150777ED" w:rsidR="00E826B3" w:rsidRPr="007A168E" w:rsidRDefault="00FE7186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55,924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72E16564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58,664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13DF644A" w:rsidR="00E826B3" w:rsidRPr="007A168E" w:rsidRDefault="00FE7186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41,372</w:t>
            </w:r>
          </w:p>
        </w:tc>
        <w:tc>
          <w:tcPr>
            <w:tcW w:w="245" w:type="dxa"/>
          </w:tcPr>
          <w:p w14:paraId="20436C5C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3D5D1F5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46,318</w:t>
            </w:r>
          </w:p>
        </w:tc>
      </w:tr>
    </w:tbl>
    <w:p w14:paraId="3E66E35C" w14:textId="2EA909B4" w:rsidR="00DD7548" w:rsidRDefault="00DD7548">
      <w:pPr>
        <w:rPr>
          <w:rFonts w:asciiTheme="majorBidi" w:hAnsiTheme="majorBidi" w:cstheme="majorBidi"/>
          <w:sz w:val="2"/>
          <w:szCs w:val="2"/>
        </w:rPr>
      </w:pPr>
    </w:p>
    <w:p w14:paraId="0D3E6B5A" w14:textId="0484C068" w:rsidR="00160F81" w:rsidRPr="00160F81" w:rsidRDefault="00DD7548" w:rsidP="00DD754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0B13C3">
        <w:trPr>
          <w:tblHeader/>
        </w:trPr>
        <w:tc>
          <w:tcPr>
            <w:tcW w:w="3870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36" w:rsidRPr="007A168E" w14:paraId="7AB38785" w14:textId="77777777" w:rsidTr="000B13C3">
        <w:trPr>
          <w:tblHeader/>
        </w:trPr>
        <w:tc>
          <w:tcPr>
            <w:tcW w:w="3870" w:type="dxa"/>
          </w:tcPr>
          <w:p w14:paraId="3B4BDF0F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4E3244C2" w:rsidR="00481636" w:rsidRPr="007A168E" w:rsidRDefault="0011315F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1F7F4011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6FC21833" w:rsidR="00481636" w:rsidRPr="007A168E" w:rsidRDefault="0011315F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1A431AB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1636" w:rsidRPr="007A168E" w14:paraId="1614EF37" w14:textId="77777777" w:rsidTr="000B13C3">
        <w:trPr>
          <w:tblHeader/>
        </w:trPr>
        <w:tc>
          <w:tcPr>
            <w:tcW w:w="3870" w:type="dxa"/>
          </w:tcPr>
          <w:p w14:paraId="5462F253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297D1AB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49A7D3CD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19894AB8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1636" w:rsidRPr="007A168E" w14:paraId="5C0618B7" w14:textId="77777777" w:rsidTr="000B13C3">
        <w:trPr>
          <w:tblHeader/>
        </w:trPr>
        <w:tc>
          <w:tcPr>
            <w:tcW w:w="3870" w:type="dxa"/>
          </w:tcPr>
          <w:p w14:paraId="3C29DB1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6175AF24" w14:textId="77777777" w:rsidTr="000B13C3">
        <w:trPr>
          <w:tblHeader/>
        </w:trPr>
        <w:tc>
          <w:tcPr>
            <w:tcW w:w="3870" w:type="dxa"/>
          </w:tcPr>
          <w:p w14:paraId="70EF171E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172DBB8" w14:textId="77777777" w:rsidTr="000B13C3">
        <w:tc>
          <w:tcPr>
            <w:tcW w:w="3870" w:type="dxa"/>
          </w:tcPr>
          <w:p w14:paraId="7ACCD62F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481636" w:rsidRPr="007A168E" w:rsidRDefault="00481636" w:rsidP="007A168E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7548" w:rsidRPr="007A168E" w14:paraId="01996CFF" w14:textId="77777777" w:rsidTr="000B13C3">
        <w:tc>
          <w:tcPr>
            <w:tcW w:w="3870" w:type="dxa"/>
          </w:tcPr>
          <w:p w14:paraId="3E63FA56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1C877C94" w14:textId="67694F76" w:rsidR="00DD7548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2EA3F" w14:textId="77777777" w:rsidR="00DD7548" w:rsidRPr="007A168E" w:rsidRDefault="00DD7548" w:rsidP="00DD7548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4A13A5F" w14:textId="65684E44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8490CEE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581C5B3" w14:textId="3B9C8154" w:rsidR="00DD7548" w:rsidRPr="007A168E" w:rsidRDefault="00FE7186" w:rsidP="0002480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1,341</w:t>
            </w:r>
          </w:p>
        </w:tc>
        <w:tc>
          <w:tcPr>
            <w:tcW w:w="245" w:type="dxa"/>
          </w:tcPr>
          <w:p w14:paraId="0E8A498F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A34AB38" w14:textId="24CA32CA" w:rsidR="00DD7548" w:rsidRPr="007A168E" w:rsidRDefault="00DD7548" w:rsidP="00DD754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5,288</w:t>
            </w:r>
          </w:p>
        </w:tc>
      </w:tr>
      <w:tr w:rsidR="00DD7548" w:rsidRPr="007A168E" w14:paraId="793EDCB8" w14:textId="77777777" w:rsidTr="000B13C3">
        <w:tc>
          <w:tcPr>
            <w:tcW w:w="3870" w:type="dxa"/>
          </w:tcPr>
          <w:p w14:paraId="75F72A75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624B0B6" w14:textId="4E1A59D4" w:rsidR="00DD7548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9BEBD7" w14:textId="77777777" w:rsidR="00DD7548" w:rsidRPr="007A168E" w:rsidRDefault="00DD7548" w:rsidP="00DD7548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B37A03" w14:textId="3306E8AF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05C95F0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AF0F1A7" w14:textId="74B62DC1" w:rsidR="00A50EB3" w:rsidRPr="007A168E" w:rsidRDefault="00FE7186" w:rsidP="0002480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50E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45" w:type="dxa"/>
          </w:tcPr>
          <w:p w14:paraId="487368DC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8AADEC" w14:textId="553C0173" w:rsidR="00DD7548" w:rsidRPr="007A168E" w:rsidRDefault="00DD7548" w:rsidP="00DD754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</w:tr>
      <w:tr w:rsidR="00DD7548" w:rsidRPr="007A168E" w14:paraId="56611578" w14:textId="77777777" w:rsidTr="000B13C3">
        <w:tc>
          <w:tcPr>
            <w:tcW w:w="3870" w:type="dxa"/>
          </w:tcPr>
          <w:p w14:paraId="7BA68290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63F4EC6F" w:rsidR="00DD7548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03F4E44B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1FB4787A" w:rsidR="00DD7548" w:rsidRPr="007A168E" w:rsidRDefault="00FE7186" w:rsidP="0002480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14,270</w:t>
            </w:r>
          </w:p>
        </w:tc>
        <w:tc>
          <w:tcPr>
            <w:tcW w:w="245" w:type="dxa"/>
          </w:tcPr>
          <w:p w14:paraId="47C7D4DC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67AD3F2B" w:rsidR="00DD7548" w:rsidRPr="007A168E" w:rsidRDefault="00DD7548" w:rsidP="00DD754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14,648</w:t>
            </w:r>
          </w:p>
        </w:tc>
      </w:tr>
      <w:tr w:rsidR="00481636" w:rsidRPr="007A168E" w14:paraId="3E71DCCF" w14:textId="77777777" w:rsidTr="000B13C3">
        <w:tc>
          <w:tcPr>
            <w:tcW w:w="3870" w:type="dxa"/>
          </w:tcPr>
          <w:p w14:paraId="65818065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5A73D6E8" w14:textId="77777777" w:rsidTr="000B13C3">
        <w:tc>
          <w:tcPr>
            <w:tcW w:w="3870" w:type="dxa"/>
          </w:tcPr>
          <w:p w14:paraId="3130B69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10A17958" w:rsidR="00481636" w:rsidRPr="007A168E" w:rsidRDefault="00FE7186" w:rsidP="005F139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81,733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0124A0C4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107,147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697EB224" w:rsidR="00481636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1A0120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1EE02A20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3,052</w:t>
            </w:r>
          </w:p>
        </w:tc>
      </w:tr>
      <w:tr w:rsidR="00481636" w:rsidRPr="007A168E" w14:paraId="5CFD7FC5" w14:textId="77777777" w:rsidTr="000B13C3">
        <w:tc>
          <w:tcPr>
            <w:tcW w:w="3870" w:type="dxa"/>
          </w:tcPr>
          <w:p w14:paraId="29085AC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174C552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6CB4B2C2" w14:textId="77777777" w:rsidTr="000B13C3">
        <w:tc>
          <w:tcPr>
            <w:tcW w:w="3870" w:type="dxa"/>
          </w:tcPr>
          <w:p w14:paraId="041BA088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3D704E23" w:rsidR="00481636" w:rsidRPr="007A168E" w:rsidRDefault="00FE718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20,984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08C08618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36,262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FC1" w14:textId="621535B9" w:rsidR="00481636" w:rsidRPr="007A168E" w:rsidRDefault="00FE718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16,487</w:t>
            </w:r>
          </w:p>
        </w:tc>
        <w:tc>
          <w:tcPr>
            <w:tcW w:w="245" w:type="dxa"/>
          </w:tcPr>
          <w:p w14:paraId="5317E25D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2031271D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28,522</w:t>
            </w:r>
          </w:p>
        </w:tc>
      </w:tr>
      <w:tr w:rsidR="00481636" w:rsidRPr="007A168E" w14:paraId="3020114D" w14:textId="77777777" w:rsidTr="000B13C3">
        <w:tc>
          <w:tcPr>
            <w:tcW w:w="3870" w:type="dxa"/>
          </w:tcPr>
          <w:p w14:paraId="6B3AAFF0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86F1" w14:textId="197EB26A" w:rsidR="00481636" w:rsidRPr="007A168E" w:rsidRDefault="00FE718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1,054</w:t>
            </w:r>
          </w:p>
        </w:tc>
        <w:tc>
          <w:tcPr>
            <w:tcW w:w="236" w:type="dxa"/>
            <w:shd w:val="clear" w:color="auto" w:fill="auto"/>
          </w:tcPr>
          <w:p w14:paraId="5551B606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C0E24A" w14:textId="574822DF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2,351</w:t>
            </w:r>
          </w:p>
        </w:tc>
        <w:tc>
          <w:tcPr>
            <w:tcW w:w="260" w:type="dxa"/>
            <w:shd w:val="clear" w:color="auto" w:fill="auto"/>
          </w:tcPr>
          <w:p w14:paraId="14B6101F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2392" w14:textId="62BAD2FF" w:rsidR="00481636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F825542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60D87D0" w14:textId="24E457AC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481636" w:rsidRPr="007A168E" w14:paraId="567E14AC" w14:textId="77777777" w:rsidTr="000B13C3">
        <w:tc>
          <w:tcPr>
            <w:tcW w:w="3870" w:type="dxa"/>
          </w:tcPr>
          <w:p w14:paraId="59448F89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25C33C1D" w:rsidR="00481636" w:rsidRPr="007A168E" w:rsidRDefault="00FE718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7EF0ACF3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5428" w14:textId="61345CFE" w:rsidR="00481636" w:rsidRPr="007A168E" w:rsidRDefault="00FE718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45" w:type="dxa"/>
          </w:tcPr>
          <w:p w14:paraId="68DD69E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2698C585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DD7548" w:rsidRPr="007A168E" w14:paraId="7F9058B5" w14:textId="77777777" w:rsidTr="000B13C3">
        <w:tc>
          <w:tcPr>
            <w:tcW w:w="3870" w:type="dxa"/>
          </w:tcPr>
          <w:p w14:paraId="3DEBF628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5DD2A24F" w:rsidR="00DD7548" w:rsidRPr="007A168E" w:rsidRDefault="00FE7186" w:rsidP="00DD754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2,702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01DE361F" w:rsidR="00DD7548" w:rsidRPr="007A168E" w:rsidRDefault="00DD7548" w:rsidP="00DD754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7DA6" w14:textId="08DFA99F" w:rsidR="00DD7548" w:rsidRPr="007A168E" w:rsidRDefault="00FE7186" w:rsidP="00FE7186">
            <w:pPr>
              <w:tabs>
                <w:tab w:val="left" w:pos="582"/>
              </w:tabs>
              <w:spacing w:line="380" w:lineRule="exact"/>
              <w:ind w:left="-70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1,728</w:t>
            </w:r>
          </w:p>
        </w:tc>
        <w:tc>
          <w:tcPr>
            <w:tcW w:w="245" w:type="dxa"/>
          </w:tcPr>
          <w:p w14:paraId="11CC48FC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61521BC7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7548" w:rsidRPr="007A168E" w14:paraId="2042ACD8" w14:textId="77777777" w:rsidTr="006B35C5">
        <w:tc>
          <w:tcPr>
            <w:tcW w:w="3870" w:type="dxa"/>
          </w:tcPr>
          <w:p w14:paraId="5FA809B8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55F0C7F2" w:rsidR="00DD7548" w:rsidRPr="007A168E" w:rsidRDefault="00FE7186" w:rsidP="00DD754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4,165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52BA03E3" w:rsidR="00DD7548" w:rsidRPr="007A168E" w:rsidRDefault="00DD7548" w:rsidP="00DD754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3DF8" w14:textId="30E07954" w:rsidR="00DD7548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7D5803CF" w:rsidR="00DD7548" w:rsidRPr="007A168E" w:rsidRDefault="00DD7548" w:rsidP="00DD7548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7548" w:rsidRPr="007A168E" w14:paraId="4A8515B1" w14:textId="77777777" w:rsidTr="006B35C5">
        <w:tc>
          <w:tcPr>
            <w:tcW w:w="3870" w:type="dxa"/>
          </w:tcPr>
          <w:p w14:paraId="38EDA2C6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A6AA3" w14:textId="0D517A28" w:rsidR="00DD7548" w:rsidRPr="007A168E" w:rsidRDefault="00FE7186" w:rsidP="00DD754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36" w:type="dxa"/>
            <w:shd w:val="clear" w:color="auto" w:fill="auto"/>
          </w:tcPr>
          <w:p w14:paraId="4C29A77C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50B29B1" w14:textId="74A16B27" w:rsidR="00DD7548" w:rsidRPr="007A168E" w:rsidRDefault="00DD7548" w:rsidP="00DD754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60" w:type="dxa"/>
            <w:shd w:val="clear" w:color="auto" w:fill="auto"/>
          </w:tcPr>
          <w:p w14:paraId="484B6FD9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BE1D" w14:textId="2E9B6B6D" w:rsidR="00DD7548" w:rsidRPr="007A168E" w:rsidRDefault="00FE7186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A00FAF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86B2C6" w14:textId="264B9498" w:rsidR="00DD7548" w:rsidRPr="007A168E" w:rsidRDefault="00DD7548" w:rsidP="00DD7548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04BA32B6" w14:textId="77777777" w:rsidTr="000B13C3">
        <w:tc>
          <w:tcPr>
            <w:tcW w:w="3870" w:type="dxa"/>
            <w:vAlign w:val="bottom"/>
          </w:tcPr>
          <w:p w14:paraId="6E9E173E" w14:textId="77777777" w:rsidR="00481636" w:rsidRPr="007A168E" w:rsidRDefault="00481636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20AE1154" w:rsidR="00481636" w:rsidRPr="007A168E" w:rsidRDefault="00FE718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112,539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4F583980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156,574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20F69A88" w:rsidR="00481636" w:rsidRPr="007A168E" w:rsidRDefault="00FE7186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35,588</w:t>
            </w:r>
          </w:p>
        </w:tc>
        <w:tc>
          <w:tcPr>
            <w:tcW w:w="245" w:type="dxa"/>
          </w:tcPr>
          <w:p w14:paraId="25B8518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09203208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56,298</w:t>
            </w:r>
          </w:p>
        </w:tc>
      </w:tr>
    </w:tbl>
    <w:p w14:paraId="612EF239" w14:textId="77777777" w:rsidR="00481636" w:rsidRPr="007A168E" w:rsidRDefault="00481636">
      <w:pPr>
        <w:rPr>
          <w:rFonts w:asciiTheme="majorBidi" w:hAnsiTheme="majorBidi" w:cstheme="majorBidi"/>
        </w:rPr>
      </w:pPr>
    </w:p>
    <w:p w14:paraId="11BE6D7B" w14:textId="77777777" w:rsidR="007B4E91" w:rsidRDefault="007B4E9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1" w:name="_Hlk77412452"/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197C435" w14:textId="56CD0179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0AE098A9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984B3F" w:rsidRPr="007A168E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984B3F" w:rsidRPr="007A168E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984B3F" w:rsidRPr="007A168E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984B3F" w:rsidRPr="007A168E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984B3F" w:rsidRPr="007A168E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3E4BB0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3E4BB0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984B3F" w:rsidRPr="007A168E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654D50DA" w14:textId="77777777" w:rsidR="00B173E9" w:rsidRDefault="00B173E9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36E4B2BB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984B3F" w:rsidRPr="007A168E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984B3F" w:rsidRPr="007A168E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72A4E021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AB2CA6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57505D" w:rsidRPr="007A168E">
        <w:rPr>
          <w:rFonts w:asciiTheme="majorBidi" w:hAnsiTheme="majorBidi" w:cstheme="majorBidi"/>
          <w:lang w:val="en-US"/>
        </w:rPr>
        <w:t>256</w:t>
      </w:r>
      <w:r w:rsidR="00AB2CA6" w:rsidRPr="007A168E">
        <w:rPr>
          <w:rFonts w:asciiTheme="majorBidi" w:hAnsiTheme="majorBidi" w:cstheme="majorBidi"/>
          <w:lang w:val="en-US"/>
        </w:rPr>
        <w:t>6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568ACD" w14:textId="76B9F7F9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576AFC86" w14:textId="42EEA776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lastRenderedPageBreak/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54AE3D57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บริษัทและบริษัทย่อยทำสัญญา</w:t>
      </w:r>
      <w:r w:rsidR="006409D6" w:rsidRPr="007A168E">
        <w:rPr>
          <w:rFonts w:asciiTheme="majorBidi" w:hAnsiTheme="majorBidi" w:cstheme="majorBidi"/>
          <w:cs/>
        </w:rPr>
        <w:t>บริการที่เกี่ยวข้องกับการใช้พื้นที่อาคารสำนักงานกับกิจการ</w:t>
      </w:r>
      <w:r w:rsidRPr="007A168E">
        <w:rPr>
          <w:rFonts w:asciiTheme="majorBidi" w:hAnsiTheme="majorBidi" w:cstheme="majorBidi"/>
          <w:cs/>
        </w:rPr>
        <w:t xml:space="preserve">ที่เกี่ยวข้องกัน กำหนดระยะเวลา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  <w:cs/>
        </w:rPr>
        <w:t xml:space="preserve"> ปี </w:t>
      </w:r>
      <w:r w:rsidR="006409D6" w:rsidRPr="007A168E">
        <w:rPr>
          <w:rFonts w:asciiTheme="majorBidi" w:hAnsiTheme="majorBidi" w:cstheme="majorBidi"/>
          <w:cs/>
        </w:rPr>
        <w:t>มี</w:t>
      </w:r>
      <w:r w:rsidRPr="007A168E">
        <w:rPr>
          <w:rFonts w:asciiTheme="majorBidi" w:hAnsiTheme="majorBidi" w:cstheme="majorBidi"/>
          <w:cs/>
        </w:rPr>
        <w:t>รายละเอียดดังนี้</w:t>
      </w:r>
    </w:p>
    <w:p w14:paraId="3B740F24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496"/>
      </w:tblGrid>
      <w:tr w:rsidR="00696747" w:rsidRPr="007A168E" w14:paraId="2FDF9B42" w14:textId="77777777" w:rsidTr="00696747">
        <w:tc>
          <w:tcPr>
            <w:tcW w:w="5940" w:type="dxa"/>
            <w:vAlign w:val="bottom"/>
          </w:tcPr>
          <w:p w14:paraId="7EA482CD" w14:textId="7636A0AE" w:rsidR="00696747" w:rsidRPr="007A168E" w:rsidRDefault="00696747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696747">
        <w:tc>
          <w:tcPr>
            <w:tcW w:w="594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696747">
        <w:tc>
          <w:tcPr>
            <w:tcW w:w="5940" w:type="dxa"/>
          </w:tcPr>
          <w:p w14:paraId="69E6BB6D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53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696747">
        <w:tc>
          <w:tcPr>
            <w:tcW w:w="5940" w:type="dxa"/>
          </w:tcPr>
          <w:p w14:paraId="2A502B19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05EF99C" w14:textId="26783237" w:rsidR="00696747" w:rsidRPr="007A168E" w:rsidRDefault="00915D99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41,838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0C064A57" w:rsidR="00696747" w:rsidRPr="007A168E" w:rsidRDefault="00915D99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34,361</w:t>
            </w:r>
          </w:p>
        </w:tc>
      </w:tr>
      <w:tr w:rsidR="00696747" w:rsidRPr="007A168E" w14:paraId="4E3C2EC3" w14:textId="77777777" w:rsidTr="00696747">
        <w:tc>
          <w:tcPr>
            <w:tcW w:w="5940" w:type="dxa"/>
          </w:tcPr>
          <w:p w14:paraId="5A65A5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530" w:type="dxa"/>
            <w:shd w:val="clear" w:color="auto" w:fill="auto"/>
          </w:tcPr>
          <w:p w14:paraId="21D9EAB5" w14:textId="5202BC52" w:rsidR="00696747" w:rsidRPr="007A168E" w:rsidRDefault="00915D99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19,218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488A88F5" w:rsidR="00696747" w:rsidRPr="007A168E" w:rsidRDefault="00915D99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17,335</w:t>
            </w:r>
          </w:p>
        </w:tc>
      </w:tr>
      <w:tr w:rsidR="00696747" w:rsidRPr="007A168E" w14:paraId="530480A0" w14:textId="77777777" w:rsidTr="00696747">
        <w:tc>
          <w:tcPr>
            <w:tcW w:w="5940" w:type="dxa"/>
          </w:tcPr>
          <w:p w14:paraId="75DABE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6AE2AC3D" w:rsidR="00696747" w:rsidRPr="007A168E" w:rsidRDefault="00915D99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61,056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FFB8EF0" w:rsidR="00696747" w:rsidRPr="007A168E" w:rsidRDefault="00915D99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51,696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3EBDBACB" w:rsidR="009A7D0C" w:rsidRDefault="00F91B1B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บริษัทย่อยแห่ง</w:t>
      </w:r>
      <w:r w:rsidR="009A7D0C"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หนึ่ง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</w:t>
      </w:r>
      <w:bookmarkStart w:id="2" w:name="_Hlk118991006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ผู้เช่า</w:t>
      </w:r>
      <w:bookmarkEnd w:id="2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 w:rsidRPr="007A168E">
        <w:rPr>
          <w:rFonts w:asciiTheme="majorBidi" w:hAnsiTheme="majorBidi" w:cstheme="majorBidi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9A7D0C" w:rsidRPr="007A16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315F">
        <w:rPr>
          <w:sz w:val="30"/>
          <w:szCs w:val="30"/>
          <w:lang w:val="en-US"/>
        </w:rPr>
        <w:t xml:space="preserve">30 </w:t>
      </w:r>
      <w:r w:rsidR="0011315F">
        <w:rPr>
          <w:sz w:val="30"/>
          <w:szCs w:val="30"/>
          <w:cs/>
          <w:lang w:val="en-US"/>
        </w:rPr>
        <w:t>กันยายน</w:t>
      </w:r>
      <w:r w:rsidR="002712A7" w:rsidRPr="0074097D">
        <w:rPr>
          <w:rFonts w:hint="cs"/>
          <w:sz w:val="30"/>
          <w:szCs w:val="30"/>
          <w:cs/>
        </w:rPr>
        <w:t xml:space="preserve"> </w:t>
      </w:r>
      <w:r w:rsidR="009A7D0C" w:rsidRPr="007A168E">
        <w:rPr>
          <w:rFonts w:asciiTheme="majorBidi" w:hAnsiTheme="majorBidi" w:cstheme="majorBidi"/>
          <w:sz w:val="30"/>
          <w:szCs w:val="30"/>
        </w:rPr>
        <w:t>256</w:t>
      </w:r>
      <w:r w:rsidR="00AB2CA6" w:rsidRPr="007A168E">
        <w:rPr>
          <w:rFonts w:asciiTheme="majorBidi" w:hAnsiTheme="majorBidi" w:cstheme="majorBidi"/>
          <w:sz w:val="30"/>
          <w:szCs w:val="30"/>
        </w:rPr>
        <w:t>6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685327"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FE7186">
        <w:rPr>
          <w:rFonts w:asciiTheme="majorBidi" w:hAnsiTheme="majorBidi" w:cstheme="majorBidi"/>
          <w:sz w:val="30"/>
          <w:szCs w:val="30"/>
          <w:lang w:val="en-US"/>
        </w:rPr>
        <w:t>1.8</w:t>
      </w:r>
      <w:r w:rsidR="002712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84B3F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47DB8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B2CA6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C0A5B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E7186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12620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.7 </w:t>
      </w:r>
      <w:r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9348BD"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7EAA9651" w14:textId="77777777" w:rsidR="001B6B9D" w:rsidRPr="007A168E" w:rsidRDefault="001B6B9D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39BD1FB" w14:textId="3992494D" w:rsidR="00F91B1B" w:rsidRPr="007A168E" w:rsidRDefault="009A7D0C" w:rsidP="007A168E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บริษัทย่อยแห่งหนึ่งทำสัญญาเช่าที่ดินหลายฉบับ</w:t>
      </w:r>
      <w:r w:rsidR="004B5907" w:rsidRPr="007A168E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กับบริษัทที่เกี่ยวข้องกันโดย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>ระบุว่า</w:t>
      </w:r>
      <w:r w:rsidR="00F9304F" w:rsidRPr="007A168E">
        <w:rPr>
          <w:rFonts w:asciiTheme="majorBidi" w:hAnsiTheme="majorBidi" w:cstheme="majorBidi"/>
          <w:sz w:val="30"/>
          <w:szCs w:val="30"/>
          <w:cs/>
          <w:lang w:val="en-US"/>
        </w:rPr>
        <w:t>ผู้เช่า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โดยมียอดประมาณการหนี้สินสำหรับต้นทุนในการรื้อถอน ณ วันที่ </w:t>
      </w:r>
      <w:r w:rsidR="008261FC" w:rsidRPr="007A168E">
        <w:rPr>
          <w:rFonts w:asciiTheme="majorBidi" w:hAnsiTheme="majorBidi" w:cstheme="majorBidi"/>
          <w:sz w:val="30"/>
          <w:szCs w:val="30"/>
          <w:lang w:val="en-US"/>
        </w:rPr>
        <w:br/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จํานวน 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269.6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ต่อมาเมื่อวันที่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AB2CA6" w:rsidRPr="007A168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154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AB2CA6"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ทั้งสองฝ่ายตกลงยกเลิกเงื่อนไขในส่วนของการส่งมอบทรัพย์สินที่เช่าและการรื้อถอนของสัญญาเช่าที่ดินเหล่านี้</w:t>
      </w:r>
    </w:p>
    <w:p w14:paraId="7A6C3268" w14:textId="1F33C973" w:rsidR="00AC559A" w:rsidRDefault="00AC559A">
      <w:pPr>
        <w:spacing w:line="240" w:lineRule="auto"/>
        <w:rPr>
          <w:rFonts w:asciiTheme="majorBidi" w:hAnsiTheme="majorBidi" w:cstheme="majorBidi"/>
          <w:sz w:val="16"/>
          <w:szCs w:val="16"/>
          <w:lang w:val="en-US"/>
        </w:rPr>
      </w:pPr>
      <w:r>
        <w:rPr>
          <w:rFonts w:asciiTheme="majorBidi" w:hAnsiTheme="majorBidi" w:cstheme="majorBidi"/>
          <w:sz w:val="16"/>
          <w:szCs w:val="16"/>
          <w:lang w:val="en-US"/>
        </w:rPr>
        <w:br w:type="page"/>
      </w:r>
    </w:p>
    <w:p w14:paraId="3C0C59C0" w14:textId="52C0CD76" w:rsidR="00204756" w:rsidRPr="007A168E" w:rsidRDefault="002A3A8C" w:rsidP="007A168E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77DF6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C77DF6" w:rsidRPr="007A168E" w:rsidRDefault="00C77DF6" w:rsidP="007A168E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0AB32557" w:rsidR="00C77DF6" w:rsidRPr="007A168E" w:rsidRDefault="0011315F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18F1863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0A93003E" w:rsidR="00C77DF6" w:rsidRPr="007A168E" w:rsidRDefault="0011315F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65316FC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77DF6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C77DF6" w:rsidRPr="007A168E" w:rsidRDefault="00C77DF6" w:rsidP="007A168E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D8B20EF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0EE8AC6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1F23701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77DF6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29BB" w:rsidRPr="007A168E" w14:paraId="238BA8D2" w14:textId="77777777" w:rsidTr="009E29BB">
        <w:trPr>
          <w:cantSplit/>
        </w:trPr>
        <w:tc>
          <w:tcPr>
            <w:tcW w:w="2700" w:type="dxa"/>
          </w:tcPr>
          <w:p w14:paraId="64CB9201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087FAA2C" w:rsidR="009E29BB" w:rsidRPr="007A168E" w:rsidRDefault="009E29BB" w:rsidP="009E29BB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791B1880" w:rsidR="009E29BB" w:rsidRPr="007A168E" w:rsidRDefault="00915D99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180" w:type="dxa"/>
          </w:tcPr>
          <w:p w14:paraId="47BF88A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44B607AE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77CB1B9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046E14AA" w:rsidR="009E29BB" w:rsidRPr="007A168E" w:rsidRDefault="00915D99" w:rsidP="009B54D2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710,003</w:t>
            </w:r>
          </w:p>
        </w:tc>
        <w:tc>
          <w:tcPr>
            <w:tcW w:w="270" w:type="dxa"/>
          </w:tcPr>
          <w:p w14:paraId="11383E5A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1FAB4A2B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1,096,573</w:t>
            </w:r>
          </w:p>
        </w:tc>
      </w:tr>
      <w:tr w:rsidR="009E29BB" w:rsidRPr="007A168E" w14:paraId="453E63C9" w14:textId="77777777" w:rsidTr="009E29BB">
        <w:trPr>
          <w:cantSplit/>
        </w:trPr>
        <w:tc>
          <w:tcPr>
            <w:tcW w:w="2700" w:type="dxa"/>
          </w:tcPr>
          <w:p w14:paraId="3FD85868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68D49B6D" w:rsidR="009E29BB" w:rsidRPr="007A168E" w:rsidRDefault="00915D99" w:rsidP="00CE799C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6,137,087</w:t>
            </w:r>
          </w:p>
        </w:tc>
        <w:tc>
          <w:tcPr>
            <w:tcW w:w="180" w:type="dxa"/>
          </w:tcPr>
          <w:p w14:paraId="25289195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4D6648AE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70" w:type="dxa"/>
          </w:tcPr>
          <w:p w14:paraId="7D159EB4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451427F3" w:rsidR="009E29BB" w:rsidRPr="007A168E" w:rsidRDefault="00915D99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3,341,466</w:t>
            </w:r>
          </w:p>
        </w:tc>
        <w:tc>
          <w:tcPr>
            <w:tcW w:w="270" w:type="dxa"/>
          </w:tcPr>
          <w:p w14:paraId="75973807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516B7E36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2,836,977</w:t>
            </w:r>
          </w:p>
        </w:tc>
      </w:tr>
      <w:tr w:rsidR="009E29BB" w:rsidRPr="007A168E" w14:paraId="6BD43F32" w14:textId="77777777" w:rsidTr="009E29BB">
        <w:trPr>
          <w:cantSplit/>
        </w:trPr>
        <w:tc>
          <w:tcPr>
            <w:tcW w:w="2700" w:type="dxa"/>
          </w:tcPr>
          <w:p w14:paraId="0586F662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1B4C3D29" w:rsidR="009E29BB" w:rsidRPr="00212D82" w:rsidRDefault="00915D99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6,137</w:t>
            </w:r>
            <w:r w:rsidR="00B245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,763</w:t>
            </w:r>
          </w:p>
        </w:tc>
        <w:tc>
          <w:tcPr>
            <w:tcW w:w="180" w:type="dxa"/>
          </w:tcPr>
          <w:p w14:paraId="7E770C8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40F3F897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5,593,462</w:t>
            </w:r>
          </w:p>
        </w:tc>
        <w:tc>
          <w:tcPr>
            <w:tcW w:w="270" w:type="dxa"/>
          </w:tcPr>
          <w:p w14:paraId="11B650B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5CB5E173" w:rsidR="009E29BB" w:rsidRPr="007A168E" w:rsidRDefault="00915D99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4,051,469</w:t>
            </w:r>
          </w:p>
        </w:tc>
        <w:tc>
          <w:tcPr>
            <w:tcW w:w="270" w:type="dxa"/>
          </w:tcPr>
          <w:p w14:paraId="7AE7568A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5916F33C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3,933,550</w:t>
            </w:r>
          </w:p>
        </w:tc>
      </w:tr>
      <w:tr w:rsidR="009E29BB" w:rsidRPr="007A168E" w14:paraId="40058DD8" w14:textId="77777777" w:rsidTr="009E29BB">
        <w:trPr>
          <w:cantSplit/>
        </w:trPr>
        <w:tc>
          <w:tcPr>
            <w:tcW w:w="2700" w:type="dxa"/>
          </w:tcPr>
          <w:p w14:paraId="4889456B" w14:textId="77777777" w:rsidR="009E29BB" w:rsidRPr="007A168E" w:rsidRDefault="009E29BB" w:rsidP="009E29BB">
            <w:pPr>
              <w:tabs>
                <w:tab w:val="left" w:pos="450"/>
              </w:tabs>
              <w:spacing w:line="360" w:lineRule="exac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7B387BE0" w:rsidR="009E29BB" w:rsidRPr="007A168E" w:rsidRDefault="00B245C5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180" w:type="dxa"/>
          </w:tcPr>
          <w:p w14:paraId="4BC38A9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62D4D0ED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70" w:type="dxa"/>
          </w:tcPr>
          <w:p w14:paraId="043253AB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46CC02AE" w:rsidR="009E29BB" w:rsidRPr="007A168E" w:rsidRDefault="00915D99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70" w:type="dxa"/>
          </w:tcPr>
          <w:p w14:paraId="0793B81D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6394EBED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</w:tr>
      <w:tr w:rsidR="009E29BB" w:rsidRPr="007A168E" w14:paraId="49BC4A38" w14:textId="77777777" w:rsidTr="009E29BB">
        <w:trPr>
          <w:cantSplit/>
        </w:trPr>
        <w:tc>
          <w:tcPr>
            <w:tcW w:w="2700" w:type="dxa"/>
          </w:tcPr>
          <w:p w14:paraId="301F5E0D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7201E657" w:rsidR="009E29BB" w:rsidRPr="007A168E" w:rsidRDefault="00B245C5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6,103,814</w:t>
            </w:r>
          </w:p>
        </w:tc>
        <w:tc>
          <w:tcPr>
            <w:tcW w:w="180" w:type="dxa"/>
          </w:tcPr>
          <w:p w14:paraId="1FD0A60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1359DDC8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70" w:type="dxa"/>
          </w:tcPr>
          <w:p w14:paraId="65B6B42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4E830276" w:rsidR="009E29BB" w:rsidRPr="007A168E" w:rsidRDefault="00915D99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4,018,094</w:t>
            </w:r>
          </w:p>
        </w:tc>
        <w:tc>
          <w:tcPr>
            <w:tcW w:w="270" w:type="dxa"/>
          </w:tcPr>
          <w:p w14:paraId="743F40A5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2174A3EB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</w:tr>
    </w:tbl>
    <w:p w14:paraId="3C44E90E" w14:textId="235EA20C" w:rsidR="00D6376B" w:rsidRPr="007A168E" w:rsidRDefault="00D6376B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0072E6" w:rsidRPr="007A168E" w14:paraId="4101A859" w14:textId="77777777" w:rsidTr="007A168E">
        <w:trPr>
          <w:tblHeader/>
        </w:trPr>
        <w:tc>
          <w:tcPr>
            <w:tcW w:w="351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2E6" w:rsidRPr="007A168E" w14:paraId="0E9434F8" w14:textId="77777777" w:rsidTr="007A168E">
        <w:trPr>
          <w:tblHeader/>
        </w:trPr>
        <w:tc>
          <w:tcPr>
            <w:tcW w:w="3510" w:type="dxa"/>
          </w:tcPr>
          <w:p w14:paraId="77A427D5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91DD9" w14:textId="0AF52E7E" w:rsidR="000072E6" w:rsidRPr="007A168E" w:rsidRDefault="0011315F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14:paraId="601AF741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58C6856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768B580C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17387000" w:rsidR="000072E6" w:rsidRPr="007A168E" w:rsidRDefault="0011315F" w:rsidP="007A168E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</w:tcPr>
          <w:p w14:paraId="3AFCF326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8D305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2E6" w:rsidRPr="007A168E" w14:paraId="262D0C8C" w14:textId="77777777" w:rsidTr="007A168E">
        <w:trPr>
          <w:tblHeader/>
        </w:trPr>
        <w:tc>
          <w:tcPr>
            <w:tcW w:w="3510" w:type="dxa"/>
          </w:tcPr>
          <w:p w14:paraId="66C0D2E0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6D1D7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198CDF41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C5D724A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  <w:gridSpan w:val="2"/>
          </w:tcPr>
          <w:p w14:paraId="37F66B22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77777777" w:rsidR="000072E6" w:rsidRPr="007A168E" w:rsidRDefault="000072E6" w:rsidP="007A168E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</w:tcPr>
          <w:p w14:paraId="4A7FF32F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9A1259F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072E6" w:rsidRPr="007A168E" w14:paraId="2B0DA3BE" w14:textId="77777777" w:rsidTr="007A168E">
        <w:trPr>
          <w:tblHeader/>
        </w:trPr>
        <w:tc>
          <w:tcPr>
            <w:tcW w:w="3510" w:type="dxa"/>
          </w:tcPr>
          <w:p w14:paraId="29470AC9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5759624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2E6" w:rsidRPr="007A168E" w14:paraId="6CDBBBAE" w14:textId="77777777" w:rsidTr="000072E6">
        <w:tc>
          <w:tcPr>
            <w:tcW w:w="3510" w:type="dxa"/>
          </w:tcPr>
          <w:p w14:paraId="454F807F" w14:textId="77777777" w:rsidR="000072E6" w:rsidRPr="007A168E" w:rsidRDefault="000072E6" w:rsidP="007A168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016520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5536B92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5C529DFF" w14:textId="77777777" w:rsidR="000072E6" w:rsidRPr="007A168E" w:rsidRDefault="000072E6" w:rsidP="007A168E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4A3B86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DA4026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BB" w:rsidRPr="007A168E" w14:paraId="046047E8" w14:textId="77777777" w:rsidTr="000072E6">
        <w:tc>
          <w:tcPr>
            <w:tcW w:w="3510" w:type="dxa"/>
          </w:tcPr>
          <w:p w14:paraId="44BC0629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7C4527C9" w14:textId="283FC37A" w:rsidR="009E29BB" w:rsidRPr="007A168E" w:rsidRDefault="00B245C5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38" w:type="dxa"/>
          </w:tcPr>
          <w:p w14:paraId="0414428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8482BB4" w14:textId="6F8C2622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69" w:type="dxa"/>
            <w:gridSpan w:val="2"/>
          </w:tcPr>
          <w:p w14:paraId="23C14DE4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5F1D4" w14:textId="79B2EF30" w:rsidR="009E29BB" w:rsidRPr="007A168E" w:rsidRDefault="00B245C5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489,658</w:t>
            </w:r>
          </w:p>
        </w:tc>
        <w:tc>
          <w:tcPr>
            <w:tcW w:w="242" w:type="dxa"/>
          </w:tcPr>
          <w:p w14:paraId="2FAB2F3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3F9C69" w14:textId="6FD47B35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766,006</w:t>
            </w:r>
          </w:p>
        </w:tc>
      </w:tr>
      <w:tr w:rsidR="009E29BB" w:rsidRPr="007A168E" w14:paraId="77F4466D" w14:textId="77777777" w:rsidTr="000072E6">
        <w:tc>
          <w:tcPr>
            <w:tcW w:w="3510" w:type="dxa"/>
          </w:tcPr>
          <w:p w14:paraId="7CB34800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4DE1519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6990795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7C4C0E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9860E" w14:textId="77777777" w:rsidR="009E29BB" w:rsidRPr="007A168E" w:rsidRDefault="009E29BB" w:rsidP="009E29BB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08B80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87CDE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29BB" w:rsidRPr="007A168E" w14:paraId="66E56546" w14:textId="77777777" w:rsidTr="000072E6">
        <w:tc>
          <w:tcPr>
            <w:tcW w:w="3510" w:type="dxa"/>
          </w:tcPr>
          <w:p w14:paraId="713EC66B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04EFCC5" w14:textId="313ADCD6" w:rsidR="009E29BB" w:rsidRPr="007A168E" w:rsidRDefault="00B245C5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4143DBD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354E15A" w14:textId="055A1E69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69" w:type="dxa"/>
            <w:gridSpan w:val="2"/>
          </w:tcPr>
          <w:p w14:paraId="4A56204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0EA74" w14:textId="55160E50" w:rsidR="009E29BB" w:rsidRPr="007A168E" w:rsidRDefault="00B245C5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20,667</w:t>
            </w:r>
          </w:p>
        </w:tc>
        <w:tc>
          <w:tcPr>
            <w:tcW w:w="242" w:type="dxa"/>
          </w:tcPr>
          <w:p w14:paraId="3ACF59D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B6E7BF" w14:textId="7E9C6040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45,648</w:t>
            </w:r>
          </w:p>
        </w:tc>
      </w:tr>
      <w:tr w:rsidR="009E29BB" w:rsidRPr="007A168E" w14:paraId="0A726978" w14:textId="77777777" w:rsidTr="000072E6">
        <w:tc>
          <w:tcPr>
            <w:tcW w:w="3510" w:type="dxa"/>
          </w:tcPr>
          <w:p w14:paraId="096B14EF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C0EDAE1" w14:textId="65B41865" w:rsidR="009E29BB" w:rsidRPr="007A168E" w:rsidRDefault="00B245C5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8" w:type="dxa"/>
          </w:tcPr>
          <w:p w14:paraId="10EFE393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DFA3F5D" w14:textId="4C1C77F3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</w:tcPr>
          <w:p w14:paraId="645DBF2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7A47DA" w14:textId="29C3A24B" w:rsidR="009E29BB" w:rsidRPr="007A168E" w:rsidRDefault="00B245C5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28,336</w:t>
            </w:r>
          </w:p>
        </w:tc>
        <w:tc>
          <w:tcPr>
            <w:tcW w:w="242" w:type="dxa"/>
          </w:tcPr>
          <w:p w14:paraId="1D23617F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5FFCCE" w14:textId="489B0C81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64,260</w:t>
            </w:r>
          </w:p>
        </w:tc>
      </w:tr>
      <w:tr w:rsidR="009E29BB" w:rsidRPr="007A168E" w14:paraId="3EE1F47F" w14:textId="77777777" w:rsidTr="000072E6">
        <w:tc>
          <w:tcPr>
            <w:tcW w:w="3510" w:type="dxa"/>
            <w:vAlign w:val="center"/>
          </w:tcPr>
          <w:p w14:paraId="6244D32B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56609C4" w14:textId="53DB36B0" w:rsidR="009E29BB" w:rsidRPr="007A168E" w:rsidRDefault="00B245C5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8" w:type="dxa"/>
          </w:tcPr>
          <w:p w14:paraId="3691625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275AD86" w14:textId="5B09F628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9" w:type="dxa"/>
            <w:gridSpan w:val="2"/>
          </w:tcPr>
          <w:p w14:paraId="778E96F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425ECB" w14:textId="648AFF61" w:rsidR="009E29BB" w:rsidRPr="007A168E" w:rsidRDefault="00B245C5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37,019</w:t>
            </w:r>
          </w:p>
        </w:tc>
        <w:tc>
          <w:tcPr>
            <w:tcW w:w="242" w:type="dxa"/>
          </w:tcPr>
          <w:p w14:paraId="713B733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C05DFA" w14:textId="2C0DF880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60,961</w:t>
            </w:r>
          </w:p>
        </w:tc>
      </w:tr>
      <w:tr w:rsidR="009E29BB" w:rsidRPr="007A168E" w14:paraId="6568CB31" w14:textId="77777777" w:rsidTr="000072E6">
        <w:tc>
          <w:tcPr>
            <w:tcW w:w="3510" w:type="dxa"/>
            <w:vAlign w:val="center"/>
          </w:tcPr>
          <w:p w14:paraId="7D6D7A35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1BCDF154" w:rsidR="009E29BB" w:rsidRPr="007A168E" w:rsidRDefault="00B245C5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135F67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793FD997" w14:textId="1D42A2E0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9" w:type="dxa"/>
            <w:gridSpan w:val="2"/>
          </w:tcPr>
          <w:p w14:paraId="218B7AA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39BB2EBB" w:rsidR="009E29BB" w:rsidRPr="007A168E" w:rsidRDefault="00B245C5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134,323</w:t>
            </w:r>
          </w:p>
        </w:tc>
        <w:tc>
          <w:tcPr>
            <w:tcW w:w="242" w:type="dxa"/>
          </w:tcPr>
          <w:p w14:paraId="49758CF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DAE5E6A" w14:textId="2578413A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159,698</w:t>
            </w:r>
          </w:p>
        </w:tc>
      </w:tr>
      <w:tr w:rsidR="006C225D" w:rsidRPr="007A168E" w14:paraId="3A284950" w14:textId="77777777" w:rsidTr="000072E6">
        <w:tc>
          <w:tcPr>
            <w:tcW w:w="3510" w:type="dxa"/>
            <w:vAlign w:val="center"/>
          </w:tcPr>
          <w:p w14:paraId="77E2DC9A" w14:textId="77777777" w:rsidR="006C225D" w:rsidRPr="007A168E" w:rsidRDefault="006C225D" w:rsidP="006C225D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35EFD0" w14:textId="329DFA56" w:rsidR="006C225D" w:rsidRDefault="006C225D" w:rsidP="006C22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3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8" w:type="dxa"/>
          </w:tcPr>
          <w:p w14:paraId="113DDFBF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0DBD6C6B" w14:textId="719984F7" w:rsidR="006C225D" w:rsidRPr="007A168E" w:rsidRDefault="006C225D" w:rsidP="006C225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4355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69" w:type="dxa"/>
            <w:gridSpan w:val="2"/>
          </w:tcPr>
          <w:p w14:paraId="36F50A08" w14:textId="77777777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8EA17B" w14:textId="298EE743" w:rsidR="006C225D" w:rsidRDefault="006C225D" w:rsidP="006C225D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4355">
              <w:rPr>
                <w:rFonts w:asciiTheme="majorBidi" w:hAnsiTheme="majorBidi" w:cstheme="majorBidi"/>
                <w:sz w:val="30"/>
                <w:szCs w:val="30"/>
              </w:rPr>
              <w:t>220,345</w:t>
            </w:r>
          </w:p>
        </w:tc>
        <w:tc>
          <w:tcPr>
            <w:tcW w:w="242" w:type="dxa"/>
          </w:tcPr>
          <w:p w14:paraId="07D5DDF4" w14:textId="6A4ACA62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2B08D44" w14:textId="5242F1A9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4355">
              <w:rPr>
                <w:rFonts w:asciiTheme="majorBidi" w:hAnsiTheme="majorBidi" w:cstheme="majorBidi"/>
                <w:sz w:val="30"/>
                <w:szCs w:val="30"/>
              </w:rPr>
              <w:t>330,567</w:t>
            </w:r>
          </w:p>
        </w:tc>
      </w:tr>
      <w:tr w:rsidR="006C225D" w:rsidRPr="007A168E" w14:paraId="3F3AFF42" w14:textId="77777777" w:rsidTr="000072E6">
        <w:tc>
          <w:tcPr>
            <w:tcW w:w="3510" w:type="dxa"/>
          </w:tcPr>
          <w:p w14:paraId="004809F8" w14:textId="77777777" w:rsidR="006C225D" w:rsidRPr="007A168E" w:rsidRDefault="006C225D" w:rsidP="006C225D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B32989" w14:textId="4371BFA1" w:rsidR="006C225D" w:rsidRPr="007A168E" w:rsidRDefault="006C225D" w:rsidP="006C22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38" w:type="dxa"/>
          </w:tcPr>
          <w:p w14:paraId="024D60B0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6D8301B9" w14:textId="6375120E" w:rsidR="006C225D" w:rsidRPr="007A168E" w:rsidRDefault="006C225D" w:rsidP="006C225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9" w:type="dxa"/>
            <w:gridSpan w:val="2"/>
          </w:tcPr>
          <w:p w14:paraId="55E6027B" w14:textId="77777777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FA0538" w14:textId="451116EC" w:rsidR="006C225D" w:rsidRPr="007A168E" w:rsidRDefault="006C225D" w:rsidP="006C225D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710,003</w:t>
            </w:r>
          </w:p>
        </w:tc>
        <w:tc>
          <w:tcPr>
            <w:tcW w:w="242" w:type="dxa"/>
          </w:tcPr>
          <w:p w14:paraId="59A71BB2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ADE5A4C" w14:textId="567F6BF9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6C225D" w:rsidRPr="007A168E" w14:paraId="4625DBBC" w14:textId="77777777" w:rsidTr="006C225D">
        <w:tc>
          <w:tcPr>
            <w:tcW w:w="3510" w:type="dxa"/>
            <w:vAlign w:val="center"/>
          </w:tcPr>
          <w:p w14:paraId="555F654F" w14:textId="77777777" w:rsidR="006C225D" w:rsidRPr="007A168E" w:rsidRDefault="006C225D" w:rsidP="006C225D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608F0F34" w:rsidR="006C225D" w:rsidRPr="007A168E" w:rsidRDefault="006C225D" w:rsidP="006C225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62D333D9" w14:textId="1AE1E038" w:rsidR="006C225D" w:rsidRPr="007A168E" w:rsidRDefault="006C225D" w:rsidP="006C225D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2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14:paraId="5B78EA77" w14:textId="77777777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6B472703" w:rsidR="006C225D" w:rsidRPr="007A168E" w:rsidRDefault="006C225D" w:rsidP="006C225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23F55ED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2D024F0" w14:textId="3EC2C3DA" w:rsidR="006C225D" w:rsidRPr="007A168E" w:rsidRDefault="006C225D" w:rsidP="006C225D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C225D" w:rsidRPr="007A168E" w14:paraId="3F23BE71" w14:textId="77777777" w:rsidTr="006C225D">
        <w:tc>
          <w:tcPr>
            <w:tcW w:w="3510" w:type="dxa"/>
          </w:tcPr>
          <w:p w14:paraId="356B9F41" w14:textId="77777777" w:rsidR="006C225D" w:rsidRPr="007A168E" w:rsidRDefault="006C225D" w:rsidP="006C225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93FED" w14:textId="6D11735B" w:rsidR="006C225D" w:rsidRPr="007A168E" w:rsidRDefault="006C225D" w:rsidP="006C22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38" w:type="dxa"/>
          </w:tcPr>
          <w:p w14:paraId="4FA65398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1C8A8" w14:textId="14FD96AA" w:rsidR="006C225D" w:rsidRPr="007A168E" w:rsidRDefault="006C225D" w:rsidP="006C225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9" w:type="dxa"/>
            <w:gridSpan w:val="2"/>
          </w:tcPr>
          <w:p w14:paraId="02DBB817" w14:textId="77777777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202C7" w14:textId="5265834A" w:rsidR="006C225D" w:rsidRPr="00160F81" w:rsidRDefault="006C225D" w:rsidP="006C225D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710,003</w:t>
            </w:r>
          </w:p>
        </w:tc>
        <w:tc>
          <w:tcPr>
            <w:tcW w:w="242" w:type="dxa"/>
          </w:tcPr>
          <w:p w14:paraId="13A15D85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08D7DE6" w14:textId="49DB9B14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6C225D" w:rsidRPr="007A168E" w14:paraId="2FA0436D" w14:textId="77777777" w:rsidTr="006C225D">
        <w:tc>
          <w:tcPr>
            <w:tcW w:w="3510" w:type="dxa"/>
          </w:tcPr>
          <w:p w14:paraId="7994A58B" w14:textId="77777777" w:rsidR="006C225D" w:rsidRPr="007A168E" w:rsidRDefault="006C225D" w:rsidP="006C225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9FCE3D" w14:textId="77777777" w:rsidR="006C225D" w:rsidRDefault="006C225D" w:rsidP="006C22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B7E708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6926F4D2" w14:textId="77777777" w:rsidR="006C225D" w:rsidRPr="007A168E" w:rsidRDefault="006C225D" w:rsidP="006C225D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68B111B" w14:textId="77777777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01BF31A" w14:textId="77777777" w:rsidR="006C225D" w:rsidRDefault="006C225D" w:rsidP="006C225D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B4A126B" w14:textId="77777777" w:rsidR="006C225D" w:rsidRPr="007A168E" w:rsidRDefault="006C225D" w:rsidP="006C225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3B19B50" w14:textId="77777777" w:rsidR="006C225D" w:rsidRPr="007A168E" w:rsidRDefault="006C225D" w:rsidP="006C225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6873CE5" w14:textId="444DB6FD" w:rsidR="000C10B9" w:rsidRPr="00920253" w:rsidRDefault="003F4355" w:rsidP="000C10B9">
      <w:pPr>
        <w:pStyle w:val="Bo-C1Conten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lang w:val="en-US"/>
        </w:rPr>
        <w:t xml:space="preserve">* </w:t>
      </w:r>
      <w:r w:rsidR="000C10B9">
        <w:rPr>
          <w:rFonts w:asciiTheme="majorBidi" w:hAnsiTheme="majorBidi" w:cstheme="majorBidi" w:hint="cs"/>
          <w:cs/>
        </w:rPr>
        <w:t xml:space="preserve">เมื่อวันที่ </w:t>
      </w:r>
      <w:r w:rsidR="000C10B9">
        <w:rPr>
          <w:rFonts w:asciiTheme="majorBidi" w:hAnsiTheme="majorBidi" w:cstheme="majorBidi"/>
          <w:lang w:val="en-US"/>
        </w:rPr>
        <w:t xml:space="preserve">10 </w:t>
      </w:r>
      <w:r w:rsidR="000C10B9">
        <w:rPr>
          <w:rFonts w:asciiTheme="majorBidi" w:hAnsiTheme="majorBidi" w:cstheme="majorBidi" w:hint="cs"/>
          <w:cs/>
          <w:lang w:val="en-US"/>
        </w:rPr>
        <w:t xml:space="preserve">ตุลาคม </w:t>
      </w:r>
      <w:r w:rsidR="000C10B9">
        <w:rPr>
          <w:rFonts w:asciiTheme="majorBidi" w:hAnsiTheme="majorBidi" w:cstheme="majorBidi"/>
          <w:lang w:val="en-US"/>
        </w:rPr>
        <w:t xml:space="preserve">2566 </w:t>
      </w:r>
      <w:r w:rsidR="000C10B9">
        <w:rPr>
          <w:rFonts w:asciiTheme="majorBidi" w:hAnsiTheme="majorBidi" w:cstheme="majorBidi" w:hint="cs"/>
          <w:cs/>
          <w:lang w:val="en-US"/>
        </w:rPr>
        <w:t>ลูกหนี้การค้ากิจการที่เกี่ยวข้องกันได้ชำระเงิน</w:t>
      </w:r>
      <w:r w:rsidR="006C225D">
        <w:rPr>
          <w:rFonts w:asciiTheme="majorBidi" w:hAnsiTheme="majorBidi" w:cstheme="majorBidi" w:hint="cs"/>
          <w:cs/>
          <w:lang w:val="en-US"/>
        </w:rPr>
        <w:t>ให้บริษัทเป็น</w:t>
      </w:r>
      <w:r w:rsidR="000C10B9"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0C10B9">
        <w:rPr>
          <w:rFonts w:asciiTheme="majorBidi" w:hAnsiTheme="majorBidi" w:cstheme="majorBidi"/>
          <w:lang w:val="en-US"/>
        </w:rPr>
        <w:t xml:space="preserve">202 </w:t>
      </w:r>
      <w:r w:rsidR="000C10B9">
        <w:rPr>
          <w:rFonts w:asciiTheme="majorBidi" w:hAnsiTheme="majorBidi" w:cstheme="majorBidi" w:hint="cs"/>
          <w:cs/>
          <w:lang w:val="en-US"/>
        </w:rPr>
        <w:t>ล้านบาท</w:t>
      </w:r>
    </w:p>
    <w:p w14:paraId="3B35051C" w14:textId="1D1A98AE" w:rsidR="00AC559A" w:rsidRDefault="00AC559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527CA1" w:rsidRPr="007A168E" w14:paraId="5D7D502D" w14:textId="77777777" w:rsidTr="002A589F">
        <w:tc>
          <w:tcPr>
            <w:tcW w:w="3510" w:type="dxa"/>
            <w:vAlign w:val="center"/>
          </w:tcPr>
          <w:p w14:paraId="20CAF1CC" w14:textId="77777777" w:rsidR="00527CA1" w:rsidRPr="007A168E" w:rsidRDefault="00527CA1" w:rsidP="00CE79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</w:tcPr>
          <w:p w14:paraId="3333B2E0" w14:textId="5AE5F2A9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7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7A168E" w:rsidRDefault="00527CA1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202021" w14:textId="3B627149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7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CA1" w:rsidRPr="007A168E" w14:paraId="1A1262AD" w14:textId="77777777" w:rsidTr="000072E6">
        <w:tc>
          <w:tcPr>
            <w:tcW w:w="3510" w:type="dxa"/>
            <w:vAlign w:val="center"/>
          </w:tcPr>
          <w:p w14:paraId="2B79C569" w14:textId="77777777" w:rsidR="00527CA1" w:rsidRPr="007A168E" w:rsidRDefault="00527CA1" w:rsidP="00527CA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9718AB" w14:textId="47FA893C" w:rsidR="00527CA1" w:rsidRPr="00527CA1" w:rsidRDefault="0011315F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14:paraId="349A5BEC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C533B2" w14:textId="4EBCEA5A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27C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9" w:type="dxa"/>
          </w:tcPr>
          <w:p w14:paraId="485CE7AA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3040D9" w14:textId="5F3E08E4" w:rsidR="00527CA1" w:rsidRPr="00527CA1" w:rsidRDefault="0011315F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</w:tcPr>
          <w:p w14:paraId="6934815F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E5410BA" w14:textId="3BB51FD1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27C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27CA1" w:rsidRPr="007A168E" w14:paraId="5BBCB2CE" w14:textId="77777777" w:rsidTr="000072E6">
        <w:tc>
          <w:tcPr>
            <w:tcW w:w="3510" w:type="dxa"/>
            <w:vAlign w:val="center"/>
          </w:tcPr>
          <w:p w14:paraId="45D6A17D" w14:textId="77777777" w:rsidR="00527CA1" w:rsidRPr="007A168E" w:rsidRDefault="00527CA1" w:rsidP="00527CA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E0669" w14:textId="407761E7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0D48C75C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14C666" w14:textId="3EF3A147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</w:tcPr>
          <w:p w14:paraId="040C16D1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D408A5" w14:textId="2E925BCF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</w:tcPr>
          <w:p w14:paraId="075C8F0A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4E83818" w14:textId="3FD8E798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27CA1" w:rsidRPr="007A168E" w14:paraId="2A0BAB95" w14:textId="77777777" w:rsidTr="00BA77E5">
        <w:tc>
          <w:tcPr>
            <w:tcW w:w="3510" w:type="dxa"/>
            <w:vAlign w:val="center"/>
          </w:tcPr>
          <w:p w14:paraId="303086DF" w14:textId="77777777" w:rsidR="00527CA1" w:rsidRPr="007A168E" w:rsidRDefault="00527CA1" w:rsidP="00CE79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44EB1E7" w14:textId="58F5BB54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799C" w:rsidRPr="007A168E" w14:paraId="04A99ED7" w14:textId="77777777" w:rsidTr="000072E6">
        <w:tc>
          <w:tcPr>
            <w:tcW w:w="3510" w:type="dxa"/>
            <w:vAlign w:val="center"/>
          </w:tcPr>
          <w:p w14:paraId="50056398" w14:textId="77777777" w:rsidR="00CE799C" w:rsidRPr="007A168E" w:rsidRDefault="00CE799C" w:rsidP="00CE79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9CA9A14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C72EC6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887CAC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3238776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107D74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799C" w:rsidRPr="007A168E" w14:paraId="639F2C67" w14:textId="77777777" w:rsidTr="000072E6">
        <w:tc>
          <w:tcPr>
            <w:tcW w:w="3510" w:type="dxa"/>
            <w:vAlign w:val="center"/>
          </w:tcPr>
          <w:p w14:paraId="7A3F4D75" w14:textId="77777777" w:rsidR="00CE799C" w:rsidRPr="007A168E" w:rsidRDefault="00CE799C" w:rsidP="00CE79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698B79E9" w14:textId="1806C33E" w:rsidR="00CE799C" w:rsidRPr="007A168E" w:rsidRDefault="00B245C5" w:rsidP="008F70F5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5,442,173</w:t>
            </w:r>
          </w:p>
        </w:tc>
        <w:tc>
          <w:tcPr>
            <w:tcW w:w="238" w:type="dxa"/>
          </w:tcPr>
          <w:p w14:paraId="26D0DBF4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592E03B" w14:textId="4288CB4B" w:rsidR="00CE799C" w:rsidRPr="007A168E" w:rsidRDefault="00CE799C" w:rsidP="00446C4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4,927,888</w:t>
            </w:r>
          </w:p>
        </w:tc>
        <w:tc>
          <w:tcPr>
            <w:tcW w:w="269" w:type="dxa"/>
          </w:tcPr>
          <w:p w14:paraId="5EB100F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DD84B" w14:textId="43B03C25" w:rsidR="00CE799C" w:rsidRPr="007A168E" w:rsidRDefault="00B245C5" w:rsidP="00446C4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3,069,928</w:t>
            </w:r>
          </w:p>
        </w:tc>
        <w:tc>
          <w:tcPr>
            <w:tcW w:w="242" w:type="dxa"/>
          </w:tcPr>
          <w:p w14:paraId="41DF9EAC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D6F5C4" w14:textId="1057094A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2,587,836</w:t>
            </w:r>
          </w:p>
        </w:tc>
      </w:tr>
      <w:tr w:rsidR="00CE799C" w:rsidRPr="007A168E" w14:paraId="53DE95AD" w14:textId="77777777" w:rsidTr="000072E6">
        <w:tc>
          <w:tcPr>
            <w:tcW w:w="3510" w:type="dxa"/>
            <w:vAlign w:val="center"/>
          </w:tcPr>
          <w:p w14:paraId="6C776134" w14:textId="77777777" w:rsidR="00CE799C" w:rsidRPr="007A168E" w:rsidRDefault="00CE799C" w:rsidP="00CE79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AD8F669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E36E165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B576A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E53CA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5710B" w14:textId="77777777" w:rsidR="00CE799C" w:rsidRPr="007A168E" w:rsidRDefault="00CE799C" w:rsidP="00CE799C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799C" w:rsidRPr="007A168E" w14:paraId="270B40A3" w14:textId="77777777" w:rsidTr="000072E6">
        <w:tc>
          <w:tcPr>
            <w:tcW w:w="3510" w:type="dxa"/>
          </w:tcPr>
          <w:p w14:paraId="1D20F028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3A9EE00" w14:textId="02E356CB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339,593</w:t>
            </w:r>
          </w:p>
        </w:tc>
        <w:tc>
          <w:tcPr>
            <w:tcW w:w="238" w:type="dxa"/>
            <w:vAlign w:val="center"/>
          </w:tcPr>
          <w:p w14:paraId="791C23B4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792A8F3" w14:textId="352DAAED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290,725</w:t>
            </w:r>
          </w:p>
        </w:tc>
        <w:tc>
          <w:tcPr>
            <w:tcW w:w="269" w:type="dxa"/>
            <w:vAlign w:val="center"/>
          </w:tcPr>
          <w:p w14:paraId="60685628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1B3E" w14:textId="685E9D95" w:rsidR="00CE799C" w:rsidRPr="007A168E" w:rsidRDefault="00B245C5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164,653</w:t>
            </w:r>
          </w:p>
        </w:tc>
        <w:tc>
          <w:tcPr>
            <w:tcW w:w="242" w:type="dxa"/>
          </w:tcPr>
          <w:p w14:paraId="2127E3C8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5A235C" w14:textId="4AFD6855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137,986</w:t>
            </w:r>
          </w:p>
        </w:tc>
      </w:tr>
      <w:tr w:rsidR="00CE799C" w:rsidRPr="007A168E" w14:paraId="0DD3C4F5" w14:textId="77777777" w:rsidTr="000072E6">
        <w:tc>
          <w:tcPr>
            <w:tcW w:w="3510" w:type="dxa"/>
          </w:tcPr>
          <w:p w14:paraId="75BB7A3D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4D6BE0" w14:textId="2C5B0E91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104,984</w:t>
            </w:r>
          </w:p>
        </w:tc>
        <w:tc>
          <w:tcPr>
            <w:tcW w:w="238" w:type="dxa"/>
            <w:vAlign w:val="center"/>
          </w:tcPr>
          <w:p w14:paraId="193031A4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8ED1C12" w14:textId="74FEA21A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110,362</w:t>
            </w:r>
          </w:p>
        </w:tc>
        <w:tc>
          <w:tcPr>
            <w:tcW w:w="269" w:type="dxa"/>
            <w:vAlign w:val="center"/>
          </w:tcPr>
          <w:p w14:paraId="6B5AC0EB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7E42C" w14:textId="5B19F8BF" w:rsidR="00CE799C" w:rsidRPr="007A168E" w:rsidRDefault="00B245C5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30,600</w:t>
            </w:r>
          </w:p>
        </w:tc>
        <w:tc>
          <w:tcPr>
            <w:tcW w:w="242" w:type="dxa"/>
          </w:tcPr>
          <w:p w14:paraId="2AE91592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549C" w14:textId="4C4EA359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26,428</w:t>
            </w:r>
          </w:p>
        </w:tc>
      </w:tr>
      <w:tr w:rsidR="00CE799C" w:rsidRPr="007A168E" w14:paraId="7057D386" w14:textId="77777777" w:rsidTr="000072E6">
        <w:tc>
          <w:tcPr>
            <w:tcW w:w="3510" w:type="dxa"/>
            <w:vAlign w:val="center"/>
          </w:tcPr>
          <w:p w14:paraId="1037AE25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206B54" w14:textId="3BA7ADF9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77,820</w:t>
            </w:r>
          </w:p>
        </w:tc>
        <w:tc>
          <w:tcPr>
            <w:tcW w:w="238" w:type="dxa"/>
          </w:tcPr>
          <w:p w14:paraId="4DC23D99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FC1E662" w14:textId="26BA787D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70,214</w:t>
            </w:r>
          </w:p>
        </w:tc>
        <w:tc>
          <w:tcPr>
            <w:tcW w:w="269" w:type="dxa"/>
          </w:tcPr>
          <w:p w14:paraId="3CB0023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2A052" w14:textId="4FE32E75" w:rsidR="00CE799C" w:rsidRPr="007A168E" w:rsidRDefault="00B245C5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13,916</w:t>
            </w:r>
          </w:p>
        </w:tc>
        <w:tc>
          <w:tcPr>
            <w:tcW w:w="242" w:type="dxa"/>
          </w:tcPr>
          <w:p w14:paraId="47DD528A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44F6D" w14:textId="69986E00" w:rsidR="00CE799C" w:rsidRPr="007A168E" w:rsidRDefault="00CE799C" w:rsidP="00446C4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12,866</w:t>
            </w:r>
          </w:p>
        </w:tc>
      </w:tr>
      <w:tr w:rsidR="00CE799C" w:rsidRPr="007A168E" w14:paraId="2C1FCBF2" w14:textId="77777777" w:rsidTr="000072E6">
        <w:tc>
          <w:tcPr>
            <w:tcW w:w="3510" w:type="dxa"/>
            <w:vAlign w:val="center"/>
          </w:tcPr>
          <w:p w14:paraId="745AAE18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5A20ADCB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172,517</w:t>
            </w:r>
          </w:p>
        </w:tc>
        <w:tc>
          <w:tcPr>
            <w:tcW w:w="238" w:type="dxa"/>
          </w:tcPr>
          <w:p w14:paraId="02CCAF63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3E663C2D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193,360</w:t>
            </w:r>
          </w:p>
        </w:tc>
        <w:tc>
          <w:tcPr>
            <w:tcW w:w="269" w:type="dxa"/>
          </w:tcPr>
          <w:p w14:paraId="6B378E67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1848B881" w:rsidR="00CE799C" w:rsidRPr="007A168E" w:rsidRDefault="00B245C5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62,369</w:t>
            </w:r>
          </w:p>
        </w:tc>
        <w:tc>
          <w:tcPr>
            <w:tcW w:w="242" w:type="dxa"/>
          </w:tcPr>
          <w:p w14:paraId="51503DFF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674DC9" w14:textId="60F6F775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71,861</w:t>
            </w:r>
          </w:p>
        </w:tc>
      </w:tr>
      <w:tr w:rsidR="00CE799C" w:rsidRPr="007A168E" w14:paraId="1653E48B" w14:textId="77777777" w:rsidTr="000072E6">
        <w:tc>
          <w:tcPr>
            <w:tcW w:w="3510" w:type="dxa"/>
            <w:vAlign w:val="center"/>
          </w:tcPr>
          <w:p w14:paraId="5ADFD808" w14:textId="77777777" w:rsidR="00CE799C" w:rsidRPr="007A168E" w:rsidRDefault="00CE799C" w:rsidP="00CE799C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F91EE" w14:textId="193E5C4B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6,137,087</w:t>
            </w:r>
          </w:p>
        </w:tc>
        <w:tc>
          <w:tcPr>
            <w:tcW w:w="238" w:type="dxa"/>
          </w:tcPr>
          <w:p w14:paraId="4B3E4E4C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04E9699" w14:textId="152584B1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69" w:type="dxa"/>
          </w:tcPr>
          <w:p w14:paraId="51F42F04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C9894" w14:textId="06409DDC" w:rsidR="00CE799C" w:rsidRPr="005F1397" w:rsidRDefault="00B245C5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3,341,466</w:t>
            </w:r>
          </w:p>
        </w:tc>
        <w:tc>
          <w:tcPr>
            <w:tcW w:w="242" w:type="dxa"/>
          </w:tcPr>
          <w:p w14:paraId="21361D5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114A15" w14:textId="394E2F7C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2,836,977</w:t>
            </w:r>
          </w:p>
        </w:tc>
      </w:tr>
      <w:tr w:rsidR="00CE799C" w:rsidRPr="007A168E" w14:paraId="7FDE1F69" w14:textId="77777777" w:rsidTr="000072E6">
        <w:tc>
          <w:tcPr>
            <w:tcW w:w="3510" w:type="dxa"/>
            <w:vAlign w:val="center"/>
          </w:tcPr>
          <w:p w14:paraId="2B7364F7" w14:textId="77777777" w:rsidR="00CE799C" w:rsidRPr="007A168E" w:rsidRDefault="00CE799C" w:rsidP="00CE799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219D" w14:textId="4FC133EC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38" w:type="dxa"/>
          </w:tcPr>
          <w:p w14:paraId="4B173B42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54927CB" w14:textId="1555AB1F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69" w:type="dxa"/>
          </w:tcPr>
          <w:p w14:paraId="72888842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534B" w14:textId="349AA8E8" w:rsidR="00CE799C" w:rsidRPr="007A168E" w:rsidRDefault="00B245C5" w:rsidP="00CE79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0AE8664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A75E6C" w14:textId="64BC58E6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</w:tr>
      <w:tr w:rsidR="00CE799C" w:rsidRPr="007A168E" w14:paraId="1D3D5698" w14:textId="77777777" w:rsidTr="000072E6">
        <w:tc>
          <w:tcPr>
            <w:tcW w:w="3510" w:type="dxa"/>
            <w:vAlign w:val="center"/>
          </w:tcPr>
          <w:p w14:paraId="0767F89B" w14:textId="77777777" w:rsidR="00CE799C" w:rsidRPr="007A168E" w:rsidRDefault="00CE799C" w:rsidP="00CE799C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3CA61C5D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6,103,138</w:t>
            </w:r>
          </w:p>
        </w:tc>
        <w:tc>
          <w:tcPr>
            <w:tcW w:w="238" w:type="dxa"/>
          </w:tcPr>
          <w:p w14:paraId="69A96476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18F9D479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5,558,600</w:t>
            </w:r>
          </w:p>
        </w:tc>
        <w:tc>
          <w:tcPr>
            <w:tcW w:w="269" w:type="dxa"/>
          </w:tcPr>
          <w:p w14:paraId="22592E5A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626BF7D1" w:rsidR="00CE799C" w:rsidRPr="007A168E" w:rsidRDefault="00B245C5" w:rsidP="00CE79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3,308,091</w:t>
            </w:r>
          </w:p>
        </w:tc>
        <w:tc>
          <w:tcPr>
            <w:tcW w:w="242" w:type="dxa"/>
          </w:tcPr>
          <w:p w14:paraId="7CCAFCF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5036A1D3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2,803,602</w:t>
            </w:r>
          </w:p>
        </w:tc>
      </w:tr>
      <w:tr w:rsidR="00CE799C" w:rsidRPr="007A168E" w14:paraId="4A89D804" w14:textId="77777777" w:rsidTr="000072E6">
        <w:tc>
          <w:tcPr>
            <w:tcW w:w="3510" w:type="dxa"/>
            <w:vAlign w:val="center"/>
          </w:tcPr>
          <w:p w14:paraId="552FBE03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96D28" w14:textId="77777777" w:rsidR="00CE799C" w:rsidRPr="007A168E" w:rsidRDefault="00CE799C" w:rsidP="00CE799C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5472579" w14:textId="77777777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53827" w14:textId="77777777" w:rsidR="00CE799C" w:rsidRPr="007A168E" w:rsidRDefault="00CE799C" w:rsidP="00CE799C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2C7FC99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32378C" w14:textId="77777777" w:rsidR="00CE799C" w:rsidRPr="007A168E" w:rsidRDefault="00CE799C" w:rsidP="00CE799C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799C" w:rsidRPr="007A168E" w14:paraId="0E3B5E97" w14:textId="77777777" w:rsidTr="000072E6">
        <w:tc>
          <w:tcPr>
            <w:tcW w:w="3510" w:type="dxa"/>
            <w:vAlign w:val="center"/>
          </w:tcPr>
          <w:p w14:paraId="2530E959" w14:textId="77777777" w:rsidR="00CE799C" w:rsidRPr="007A168E" w:rsidRDefault="00CE799C" w:rsidP="00CE799C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16758ED6" w:rsidR="00CE799C" w:rsidRPr="007A168E" w:rsidRDefault="00B245C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6,103,814</w:t>
            </w:r>
          </w:p>
        </w:tc>
        <w:tc>
          <w:tcPr>
            <w:tcW w:w="238" w:type="dxa"/>
          </w:tcPr>
          <w:p w14:paraId="77C1E89A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42668B53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69" w:type="dxa"/>
          </w:tcPr>
          <w:p w14:paraId="1679B47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472BE33A" w:rsidR="00CE799C" w:rsidRPr="007A168E" w:rsidRDefault="00B245C5" w:rsidP="00CE79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4,018,094</w:t>
            </w:r>
          </w:p>
        </w:tc>
        <w:tc>
          <w:tcPr>
            <w:tcW w:w="242" w:type="dxa"/>
          </w:tcPr>
          <w:p w14:paraId="6B2F4255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F10AFF7" w14:textId="055C977B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2A3A8C" w:rsidRPr="007A168E" w14:paraId="47E1A14F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019AEF2" w14:textId="3E66CC53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9E29BB">
        <w:trPr>
          <w:cantSplit/>
          <w:tblHeader/>
        </w:trPr>
        <w:tc>
          <w:tcPr>
            <w:tcW w:w="3510" w:type="dxa"/>
            <w:vAlign w:val="bottom"/>
          </w:tcPr>
          <w:p w14:paraId="35F61D81" w14:textId="00F0B37D" w:rsidR="002A3A8C" w:rsidRPr="007A168E" w:rsidRDefault="00A017B8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1131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131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DD6B47B" w14:textId="7ABCBE1C" w:rsidR="002A3A8C" w:rsidRPr="007A168E" w:rsidRDefault="0057505D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750CDA54" w:rsidR="002A3A8C" w:rsidRPr="007A168E" w:rsidRDefault="00F47DB8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473489DF" w:rsidR="002A3A8C" w:rsidRPr="007A168E" w:rsidRDefault="0057505D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3FC7A" w14:textId="439DC92B" w:rsidR="002A3A8C" w:rsidRPr="007A168E" w:rsidRDefault="00F47DB8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2A3A8C" w:rsidRPr="007A168E" w14:paraId="4488A667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7A168E" w14:paraId="39C7E557" w14:textId="77777777" w:rsidTr="00990833">
        <w:trPr>
          <w:cantSplit/>
        </w:trPr>
        <w:tc>
          <w:tcPr>
            <w:tcW w:w="3510" w:type="dxa"/>
          </w:tcPr>
          <w:p w14:paraId="7FDFCFB8" w14:textId="0350D242" w:rsidR="002176D4" w:rsidRPr="007A168E" w:rsidRDefault="002176D4" w:rsidP="002176D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830CCF0" w14:textId="36F56123" w:rsidR="002176D4" w:rsidRPr="007A168E" w:rsidRDefault="00B245C5" w:rsidP="00EB758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26C2B115" w:rsidR="002176D4" w:rsidRPr="007A168E" w:rsidRDefault="00A017B8" w:rsidP="00A017B8">
            <w:pPr>
              <w:tabs>
                <w:tab w:val="decimal" w:pos="80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41E86">
              <w:rPr>
                <w:rFonts w:ascii="Angsana New" w:hAnsi="Angsana New"/>
                <w:sz w:val="30"/>
                <w:szCs w:val="30"/>
                <w:lang w:val="en-US"/>
              </w:rPr>
              <w:t>7,188)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7E9C5ACC" w:rsidR="002176D4" w:rsidRPr="00990833" w:rsidRDefault="00B245C5" w:rsidP="00EB758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2176D4" w:rsidRPr="007A168E" w:rsidRDefault="002176D4" w:rsidP="00217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97709C" w14:textId="376A602A" w:rsidR="002176D4" w:rsidRPr="007A168E" w:rsidRDefault="00931F53" w:rsidP="00A017B8">
            <w:pPr>
              <w:tabs>
                <w:tab w:val="decimal" w:pos="9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4A58D417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7505D" w:rsidRPr="00383B29">
        <w:rPr>
          <w:rFonts w:asciiTheme="majorBidi" w:hAnsiTheme="majorBidi" w:cstheme="majorBidi"/>
          <w:lang w:val="en-US"/>
        </w:rPr>
        <w:t>3</w:t>
      </w:r>
      <w:r w:rsidR="00B12912" w:rsidRPr="00383B29">
        <w:rPr>
          <w:rFonts w:asciiTheme="majorBidi" w:hAnsiTheme="majorBidi" w:cstheme="majorBidi"/>
          <w:lang w:val="en-US"/>
        </w:rPr>
        <w:t>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9A5330" w:rsidRPr="00383B29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AC559A" w:rsidRDefault="00745748" w:rsidP="00F46215">
      <w:pPr>
        <w:pStyle w:val="Bo-Blankline"/>
        <w:rPr>
          <w:rFonts w:asciiTheme="majorBidi" w:hAnsiTheme="majorBidi" w:cstheme="majorBidi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6283CC3B" w:rsidR="00916005" w:rsidRDefault="00916005" w:rsidP="00F46215">
      <w:pPr>
        <w:pStyle w:val="Bo-Blankline"/>
        <w:rPr>
          <w:rFonts w:asciiTheme="majorBidi" w:hAnsiTheme="majorBidi" w:cstheme="majorBidi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696747" w:rsidRPr="00437086" w14:paraId="7EBCE72F" w14:textId="77777777" w:rsidTr="00CA52AE">
        <w:tc>
          <w:tcPr>
            <w:tcW w:w="5337" w:type="dxa"/>
            <w:shd w:val="clear" w:color="auto" w:fill="auto"/>
          </w:tcPr>
          <w:p w14:paraId="123948AF" w14:textId="77777777" w:rsidR="00696747" w:rsidRPr="00437086" w:rsidRDefault="00696747" w:rsidP="00CA52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62C47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13FD7D4E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747" w:rsidRPr="00437086" w14:paraId="6485EDAA" w14:textId="77777777" w:rsidTr="00CA52AE">
        <w:tc>
          <w:tcPr>
            <w:tcW w:w="5337" w:type="dxa"/>
            <w:shd w:val="clear" w:color="auto" w:fill="auto"/>
          </w:tcPr>
          <w:p w14:paraId="2FFDEBB7" w14:textId="77777777" w:rsidR="00696747" w:rsidRPr="00437086" w:rsidRDefault="00696747" w:rsidP="00CA52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14:paraId="3B4885DA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6843C2C7" w14:textId="240EBEB4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A942A2F" w14:textId="77777777" w:rsidR="00696747" w:rsidRPr="00437086" w:rsidRDefault="00696747" w:rsidP="00CA52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122F10A" w14:textId="2F7E568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6747" w:rsidRPr="00437086" w14:paraId="749D4592" w14:textId="77777777" w:rsidTr="00CA52AE">
        <w:tc>
          <w:tcPr>
            <w:tcW w:w="5337" w:type="dxa"/>
            <w:shd w:val="clear" w:color="auto" w:fill="auto"/>
          </w:tcPr>
          <w:p w14:paraId="00FB754B" w14:textId="77777777" w:rsidR="00696747" w:rsidRPr="00437086" w:rsidRDefault="00696747" w:rsidP="00CA52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F6C40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3578C152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437086" w14:paraId="4BCE5F7E" w14:textId="77777777" w:rsidTr="00CA52AE">
        <w:tc>
          <w:tcPr>
            <w:tcW w:w="5337" w:type="dxa"/>
            <w:shd w:val="clear" w:color="auto" w:fill="auto"/>
          </w:tcPr>
          <w:p w14:paraId="5082E9A0" w14:textId="77777777" w:rsidR="00696747" w:rsidRPr="00437086" w:rsidRDefault="00696747" w:rsidP="00CA52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497511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21CF421" w14:textId="77777777" w:rsidR="00696747" w:rsidRPr="00437086" w:rsidRDefault="00696747" w:rsidP="00CA52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6747" w:rsidRPr="00437086" w14:paraId="63DD660E" w14:textId="77777777" w:rsidTr="00CA52AE">
        <w:tc>
          <w:tcPr>
            <w:tcW w:w="5337" w:type="dxa"/>
            <w:shd w:val="clear" w:color="auto" w:fill="auto"/>
          </w:tcPr>
          <w:p w14:paraId="473245E1" w14:textId="77777777" w:rsidR="00696747" w:rsidRPr="00437086" w:rsidRDefault="00696747" w:rsidP="0069674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6EAFB229" w14:textId="77777777" w:rsidR="00696747" w:rsidRPr="00437086" w:rsidRDefault="00696747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552BE89" w14:textId="42CDAFD7" w:rsidR="00696747" w:rsidRPr="00437086" w:rsidRDefault="00AA0E3D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28,736,575</w:t>
            </w:r>
          </w:p>
        </w:tc>
        <w:tc>
          <w:tcPr>
            <w:tcW w:w="236" w:type="dxa"/>
            <w:shd w:val="clear" w:color="auto" w:fill="auto"/>
          </w:tcPr>
          <w:p w14:paraId="3264807C" w14:textId="77777777" w:rsidR="00696747" w:rsidRPr="00437086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4A1F268" w14:textId="71F349F9" w:rsidR="00696747" w:rsidRPr="00437086" w:rsidRDefault="00696747" w:rsidP="0069674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</w:tr>
      <w:tr w:rsidR="00696747" w:rsidRPr="00437086" w14:paraId="58519269" w14:textId="77777777" w:rsidTr="00EB0371">
        <w:tc>
          <w:tcPr>
            <w:tcW w:w="5337" w:type="dxa"/>
            <w:shd w:val="clear" w:color="auto" w:fill="auto"/>
          </w:tcPr>
          <w:p w14:paraId="3FA124F7" w14:textId="77777777" w:rsidR="00696747" w:rsidRPr="00684C4D" w:rsidRDefault="00696747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C4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ทีพีไอ คอนกรีต จำกัด</w:t>
            </w:r>
          </w:p>
        </w:tc>
        <w:tc>
          <w:tcPr>
            <w:tcW w:w="1080" w:type="dxa"/>
          </w:tcPr>
          <w:p w14:paraId="2413F791" w14:textId="77777777" w:rsidR="00696747" w:rsidRPr="00437086" w:rsidRDefault="00696747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D0D355E" w14:textId="67DFAE3C" w:rsidR="00696747" w:rsidRPr="00684C4D" w:rsidRDefault="00AA0E3D" w:rsidP="00AA0E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C519C2" w14:textId="77777777" w:rsidR="00696747" w:rsidRPr="00684C4D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A7A13AD" w14:textId="7BB2FA21" w:rsidR="00696747" w:rsidRPr="00684C4D" w:rsidRDefault="00696747" w:rsidP="00696747">
            <w:pPr>
              <w:tabs>
                <w:tab w:val="decimal" w:pos="1010"/>
              </w:tabs>
              <w:spacing w:line="32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C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1,700,00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FE7186" w:rsidRPr="00437086" w14:paraId="5E6107CE" w14:textId="77777777" w:rsidTr="00EB0371">
        <w:tc>
          <w:tcPr>
            <w:tcW w:w="5337" w:type="dxa"/>
            <w:shd w:val="clear" w:color="auto" w:fill="auto"/>
          </w:tcPr>
          <w:p w14:paraId="6C913967" w14:textId="163BA211" w:rsidR="00FE7186" w:rsidRPr="00684C4D" w:rsidRDefault="00AA0E3D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1080" w:type="dxa"/>
          </w:tcPr>
          <w:p w14:paraId="1A54236D" w14:textId="77777777" w:rsidR="00FE7186" w:rsidRPr="00437086" w:rsidRDefault="00FE7186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8DFBB94" w14:textId="25756522" w:rsidR="00FE7186" w:rsidRPr="00684C4D" w:rsidRDefault="00AA0E3D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59,900</w:t>
            </w:r>
          </w:p>
        </w:tc>
        <w:tc>
          <w:tcPr>
            <w:tcW w:w="236" w:type="dxa"/>
            <w:shd w:val="clear" w:color="auto" w:fill="auto"/>
          </w:tcPr>
          <w:p w14:paraId="2A2BF256" w14:textId="77777777" w:rsidR="00FE7186" w:rsidRPr="00684C4D" w:rsidRDefault="00FE7186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2FC9159" w14:textId="0215ED9E" w:rsidR="00FE7186" w:rsidRPr="00684C4D" w:rsidRDefault="00AA0E3D" w:rsidP="00AA0E3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E7186" w:rsidRPr="00437086" w14:paraId="71C1F569" w14:textId="77777777" w:rsidTr="00EB0371">
        <w:tc>
          <w:tcPr>
            <w:tcW w:w="5337" w:type="dxa"/>
            <w:shd w:val="clear" w:color="auto" w:fill="auto"/>
          </w:tcPr>
          <w:p w14:paraId="74E91BF1" w14:textId="573F1D96" w:rsidR="00FE7186" w:rsidRPr="00684C4D" w:rsidRDefault="00AA0E3D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2DE1F3A6" w14:textId="77777777" w:rsidR="00FE7186" w:rsidRPr="00437086" w:rsidRDefault="00FE7186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04CEDF6" w14:textId="77F160A4" w:rsidR="00FE7186" w:rsidRPr="00684C4D" w:rsidRDefault="00AA0E3D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36" w:type="dxa"/>
            <w:shd w:val="clear" w:color="auto" w:fill="auto"/>
          </w:tcPr>
          <w:p w14:paraId="3251DB39" w14:textId="77777777" w:rsidR="00FE7186" w:rsidRPr="00684C4D" w:rsidRDefault="00FE7186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953DFEB" w14:textId="1E498112" w:rsidR="00FE7186" w:rsidRPr="00684C4D" w:rsidRDefault="00AA0E3D" w:rsidP="00AA0E3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E7186" w:rsidRPr="00437086" w14:paraId="397600D4" w14:textId="77777777" w:rsidTr="00EB0371">
        <w:tc>
          <w:tcPr>
            <w:tcW w:w="5337" w:type="dxa"/>
            <w:shd w:val="clear" w:color="auto" w:fill="auto"/>
          </w:tcPr>
          <w:p w14:paraId="427B4C43" w14:textId="28C0B27A" w:rsidR="00FE7186" w:rsidRPr="00684C4D" w:rsidRDefault="00AA0E3D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ไบโอ ฟาร์มาซูติคอล</w:t>
            </w:r>
            <w:r w:rsidR="00A50EB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F296B77" w14:textId="77777777" w:rsidR="00FE7186" w:rsidRPr="00437086" w:rsidRDefault="00FE7186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0C6A2E" w14:textId="197F565B" w:rsidR="00FE7186" w:rsidRPr="00684C4D" w:rsidRDefault="00AA0E3D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E523828" w14:textId="77777777" w:rsidR="00FE7186" w:rsidRPr="00684C4D" w:rsidRDefault="00FE7186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414161" w14:textId="04E94BA3" w:rsidR="00FE7186" w:rsidRPr="00684C4D" w:rsidRDefault="00AA0E3D" w:rsidP="00AA0E3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96747" w:rsidRPr="00437086" w14:paraId="23DAC636" w14:textId="77777777" w:rsidTr="00CA52AE">
        <w:tc>
          <w:tcPr>
            <w:tcW w:w="5337" w:type="dxa"/>
            <w:shd w:val="clear" w:color="auto" w:fill="auto"/>
          </w:tcPr>
          <w:p w14:paraId="4C6AB9AF" w14:textId="77777777" w:rsidR="00696747" w:rsidRPr="00437086" w:rsidRDefault="00696747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35624BDC" w14:textId="77777777" w:rsidR="00696747" w:rsidRPr="00437086" w:rsidRDefault="00696747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705163C" w14:textId="6F1EDC3B" w:rsidR="00696747" w:rsidRPr="00437086" w:rsidRDefault="00AA0E3D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2,555,252</w:t>
            </w:r>
          </w:p>
        </w:tc>
        <w:tc>
          <w:tcPr>
            <w:tcW w:w="236" w:type="dxa"/>
            <w:shd w:val="clear" w:color="auto" w:fill="auto"/>
          </w:tcPr>
          <w:p w14:paraId="3932B112" w14:textId="77777777" w:rsidR="00696747" w:rsidRPr="00437086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8BFDEFF" w14:textId="5EE5E847" w:rsidR="00696747" w:rsidRPr="00437086" w:rsidRDefault="00696747" w:rsidP="0069674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2,008,342</w:t>
            </w:r>
          </w:p>
        </w:tc>
      </w:tr>
      <w:tr w:rsidR="00696747" w:rsidRPr="00437086" w14:paraId="39666E61" w14:textId="77777777" w:rsidTr="00CA52AE">
        <w:tc>
          <w:tcPr>
            <w:tcW w:w="5337" w:type="dxa"/>
            <w:shd w:val="clear" w:color="auto" w:fill="auto"/>
          </w:tcPr>
          <w:p w14:paraId="1AF2DCD6" w14:textId="77777777" w:rsidR="00696747" w:rsidRPr="00437086" w:rsidRDefault="00696747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20EC1B3" w14:textId="77777777" w:rsidR="00696747" w:rsidRPr="0063790B" w:rsidRDefault="00696747" w:rsidP="0069674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3790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B29E691" w14:textId="24A77AF5" w:rsidR="00696747" w:rsidRPr="00437086" w:rsidRDefault="00AA0E3D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(1,715,</w:t>
            </w:r>
            <w:r w:rsidR="00A50E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7F09F0" w14:textId="77777777" w:rsidR="00696747" w:rsidRPr="00437086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1AD1E0C" w14:textId="4928A571" w:rsidR="00696747" w:rsidRPr="00437086" w:rsidRDefault="00696747" w:rsidP="0069674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(1,526,562)</w:t>
            </w:r>
          </w:p>
        </w:tc>
      </w:tr>
      <w:tr w:rsidR="00696747" w:rsidRPr="00437086" w14:paraId="38FC6BC1" w14:textId="77777777" w:rsidTr="00CA52AE">
        <w:tc>
          <w:tcPr>
            <w:tcW w:w="5337" w:type="dxa"/>
            <w:shd w:val="clear" w:color="auto" w:fill="auto"/>
          </w:tcPr>
          <w:p w14:paraId="29A545AC" w14:textId="77777777" w:rsidR="00696747" w:rsidRPr="00437086" w:rsidRDefault="00696747" w:rsidP="00696747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446EA76F" w14:textId="77777777" w:rsidR="00696747" w:rsidRPr="00437086" w:rsidRDefault="00696747" w:rsidP="0069674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641A1FE5" w14:textId="18EAFB7D" w:rsidR="00696747" w:rsidRPr="00437086" w:rsidRDefault="007200CE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(177)</w:t>
            </w:r>
          </w:p>
        </w:tc>
        <w:tc>
          <w:tcPr>
            <w:tcW w:w="236" w:type="dxa"/>
            <w:shd w:val="clear" w:color="auto" w:fill="auto"/>
          </w:tcPr>
          <w:p w14:paraId="59467479" w14:textId="77777777" w:rsidR="00696747" w:rsidRPr="00437086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EF2F74" w14:textId="6E851055" w:rsidR="00696747" w:rsidRPr="00437086" w:rsidRDefault="00696747" w:rsidP="0069674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</w:tr>
      <w:tr w:rsidR="00696747" w:rsidRPr="00437086" w14:paraId="72909AD1" w14:textId="77777777" w:rsidTr="00CA52AE">
        <w:tc>
          <w:tcPr>
            <w:tcW w:w="6417" w:type="dxa"/>
            <w:gridSpan w:val="2"/>
            <w:shd w:val="clear" w:color="auto" w:fill="auto"/>
          </w:tcPr>
          <w:p w14:paraId="46BE9345" w14:textId="77777777" w:rsidR="00696747" w:rsidRPr="00437086" w:rsidRDefault="00696747" w:rsidP="0069674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43708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3708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370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182494D6" w14:textId="7090C113" w:rsidR="00696747" w:rsidRPr="00437086" w:rsidRDefault="007200CE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E6E9641" w14:textId="77777777" w:rsidR="00696747" w:rsidRPr="00437086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3872484" w14:textId="4E1A6BA2" w:rsidR="00696747" w:rsidRPr="00437086" w:rsidRDefault="00696747" w:rsidP="0069674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(176)</w:t>
            </w:r>
          </w:p>
        </w:tc>
      </w:tr>
      <w:tr w:rsidR="00696747" w:rsidRPr="00437086" w14:paraId="1E343035" w14:textId="77777777" w:rsidTr="00CA52AE">
        <w:tc>
          <w:tcPr>
            <w:tcW w:w="5337" w:type="dxa"/>
            <w:shd w:val="clear" w:color="auto" w:fill="auto"/>
          </w:tcPr>
          <w:p w14:paraId="30902CFA" w14:textId="77777777" w:rsidR="00696747" w:rsidRPr="00437086" w:rsidRDefault="00696747" w:rsidP="0069674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14:paraId="261A3FC6" w14:textId="77777777" w:rsidR="00696747" w:rsidRPr="00437086" w:rsidRDefault="00696747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D574F" w14:textId="6F28FA3B" w:rsidR="00696747" w:rsidRPr="00437086" w:rsidRDefault="007200CE" w:rsidP="0069674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29,925,561</w:t>
            </w:r>
          </w:p>
        </w:tc>
        <w:tc>
          <w:tcPr>
            <w:tcW w:w="236" w:type="dxa"/>
            <w:shd w:val="clear" w:color="auto" w:fill="auto"/>
          </w:tcPr>
          <w:p w14:paraId="12DB5D60" w14:textId="77777777" w:rsidR="00696747" w:rsidRPr="00437086" w:rsidRDefault="00696747" w:rsidP="0069674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9E007" w14:textId="39853DE3" w:rsidR="00696747" w:rsidRPr="00437086" w:rsidRDefault="00696747" w:rsidP="00696747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28,269,764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106A9F16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11315F">
        <w:rPr>
          <w:rFonts w:asciiTheme="majorBidi" w:hAnsiTheme="majorBidi" w:cstheme="majorBidi"/>
          <w:b w:val="0"/>
          <w:bCs w:val="0"/>
        </w:rPr>
        <w:t xml:space="preserve">30 </w:t>
      </w:r>
      <w:r w:rsidR="0011315F">
        <w:rPr>
          <w:rFonts w:asciiTheme="majorBidi" w:hAnsiTheme="majorBidi" w:cstheme="majorBidi"/>
          <w:b w:val="0"/>
          <w:bCs w:val="0"/>
          <w:cs/>
        </w:rPr>
        <w:t>กันยายน</w:t>
      </w:r>
      <w:r w:rsidR="00366B95" w:rsidRPr="007A168E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57505D" w:rsidRPr="007A168E">
        <w:rPr>
          <w:rFonts w:asciiTheme="majorBidi" w:hAnsiTheme="majorBidi" w:cstheme="majorBidi"/>
          <w:b w:val="0"/>
          <w:bCs w:val="0"/>
        </w:rPr>
        <w:t>256</w:t>
      </w:r>
      <w:r w:rsidR="00366B95" w:rsidRPr="007A168E">
        <w:rPr>
          <w:rFonts w:asciiTheme="majorBidi" w:hAnsiTheme="majorBidi" w:cstheme="majorBidi"/>
          <w:b w:val="0"/>
          <w:bCs w:val="0"/>
        </w:rPr>
        <w:t>6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7200CE">
        <w:rPr>
          <w:rFonts w:asciiTheme="majorBidi" w:hAnsiTheme="majorBidi" w:cstheme="majorBidi"/>
          <w:b w:val="0"/>
          <w:bCs w:val="0"/>
        </w:rPr>
        <w:t>3.32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984B3F" w:rsidRPr="00544603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544603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366B95" w:rsidRPr="00544603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3.40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7200CE">
        <w:rPr>
          <w:rFonts w:asciiTheme="majorBidi" w:hAnsiTheme="majorBidi" w:cstheme="majorBidi"/>
          <w:b w:val="0"/>
          <w:bCs w:val="0"/>
        </w:rPr>
        <w:t>19,588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984B3F" w:rsidRPr="00544603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544603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366B95" w:rsidRPr="00544603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20,060</w:t>
      </w:r>
      <w:r w:rsidR="00BC2C75"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ล้านบาท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6EDF3F53" w14:textId="186BC5C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กุมภาพันธ์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พาณิชย์ จำกัดซึ่งเป็นบริษัทย่อย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5.99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59.90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058D4EA3" w14:textId="7777777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90E83E1" w14:textId="5D23A8EB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13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กุมภาพันธ์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โพลีน ชีวะอินทรีย์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2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200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5CE61F36" w14:textId="7777777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589C0001" w14:textId="790A5547" w:rsidR="0024700C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มีนาคม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ไบโอ ฟาร์มาซูติคอลส์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22025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5E4A1D59" w:rsidR="007F11EA" w:rsidRPr="007A168E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2B68C9">
        <w:rPr>
          <w:rFonts w:hint="cs"/>
          <w:cs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  <w:cs/>
        </w:rPr>
        <w:t xml:space="preserve"> ธันวาคม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2B68C9">
        <w:rPr>
          <w:rFonts w:hint="cs"/>
          <w:cs/>
        </w:rPr>
        <w:t>งวด</w:t>
      </w:r>
      <w:r w:rsidR="0011315F">
        <w:rPr>
          <w:rFonts w:hint="cs"/>
          <w:cs/>
        </w:rPr>
        <w:t>เก้าเดือน</w:t>
      </w:r>
      <w:r w:rsidR="002B68C9">
        <w:rPr>
          <w:rFonts w:hint="cs"/>
          <w:cs/>
        </w:rPr>
        <w:t xml:space="preserve">สิ้นสุดวันที่ </w:t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2B68C9">
        <w:rPr>
          <w:rFonts w:hint="cs"/>
          <w:cs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7A168E" w:rsidRDefault="007F11EA" w:rsidP="00BB2EFF">
      <w:pPr>
        <w:pStyle w:val="Bo-Blankline"/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7A168E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7A168E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7A168E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7A168E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7A168E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7A168E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0BABBAF6" w:rsidR="00C2566B" w:rsidRPr="007A168E" w:rsidRDefault="0011315F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เก้าเดือน</w:t>
            </w:r>
            <w:r w:rsidR="00C2566B" w:rsidRPr="007A168E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</w:p>
        </w:tc>
      </w:tr>
      <w:tr w:rsidR="00C2566B" w:rsidRPr="007A168E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3B13EA5A" w:rsidR="00C2566B" w:rsidRPr="007A168E" w:rsidRDefault="0011315F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01351A1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374E6199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0990694C" w:rsidR="00C2566B" w:rsidRPr="007A168E" w:rsidRDefault="0011315F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F014B7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507C67A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7E66BB0C" w:rsidR="00C2566B" w:rsidRPr="007A168E" w:rsidRDefault="0011315F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AAA0D2D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3BE6DF0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3CA4FF18" w:rsidR="00C2566B" w:rsidRPr="007A168E" w:rsidRDefault="0011315F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24D8F07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5B0CBAF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0DAC1996" w:rsidR="00C2566B" w:rsidRPr="007A168E" w:rsidRDefault="0011315F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D9D8174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1FA0E843" w:rsidR="00C2566B" w:rsidRPr="007A168E" w:rsidRDefault="0011315F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</w:tr>
      <w:tr w:rsidR="00C2566B" w:rsidRPr="007A168E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1CD04F5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5EFDC45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03BC70D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6FA42D39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5245F3C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112CBB0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51AAEA63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7AC988E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3ABB27C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FA7B362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0565996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4D112138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0A7AFB6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615ED9C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625902B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249BA7B4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4AA16801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2A59784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5E7D214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2566B" w:rsidRPr="007A168E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2566B" w:rsidRPr="007A168E" w14:paraId="2B1136BA" w14:textId="77777777" w:rsidTr="00C2566B">
        <w:tc>
          <w:tcPr>
            <w:tcW w:w="2699" w:type="dxa"/>
          </w:tcPr>
          <w:p w14:paraId="2B1D69B8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C2566B" w:rsidRPr="007A168E" w:rsidRDefault="00C2566B" w:rsidP="00C2566B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C2566B" w:rsidRPr="007A168E" w:rsidRDefault="00C2566B" w:rsidP="00C2566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C2566B" w:rsidRPr="007A168E" w:rsidRDefault="00C2566B" w:rsidP="00C2566B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00CE" w:rsidRPr="007A168E" w14:paraId="37903760" w14:textId="77777777" w:rsidTr="00A82444">
        <w:tc>
          <w:tcPr>
            <w:tcW w:w="2699" w:type="dxa"/>
          </w:tcPr>
          <w:p w14:paraId="4E6D4ABF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5DCD1D98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21197C9F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1CE2143F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5ABEBD4E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7200CE" w:rsidRPr="007A168E" w:rsidRDefault="007200CE" w:rsidP="007200CE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54AEC04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749A6EDC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2,996,610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7200CE" w:rsidRPr="007A168E" w:rsidRDefault="007200CE" w:rsidP="007200C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427DFFFE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3,029,428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08C894C4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6ABCE5F6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450CCA57" w14:textId="77777777" w:rsidTr="00A82444">
        <w:tc>
          <w:tcPr>
            <w:tcW w:w="2699" w:type="dxa"/>
          </w:tcPr>
          <w:p w14:paraId="32A93E4F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7200CE" w:rsidRPr="007A168E" w:rsidRDefault="007200CE" w:rsidP="007200CE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0488EF96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23724B8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427DB303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62712E9A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0CF9D718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6E28C8A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22,266,447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7200CE" w:rsidRPr="007A168E" w:rsidRDefault="007200CE" w:rsidP="007200C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05D88A95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21,686,754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15A1F8B8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1,416,000</w:t>
            </w:r>
          </w:p>
        </w:tc>
        <w:tc>
          <w:tcPr>
            <w:tcW w:w="90" w:type="dxa"/>
          </w:tcPr>
          <w:p w14:paraId="111BCE7C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335F64B4" w:rsidR="007200CE" w:rsidRPr="007A168E" w:rsidRDefault="001E0D56" w:rsidP="001E0D56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1,475</w:t>
            </w:r>
            <w:r w:rsidR="007200CE">
              <w:rPr>
                <w:rFonts w:asciiTheme="majorBidi" w:hAnsiTheme="majorBidi" w:cstheme="majorBidi"/>
                <w:lang w:val="en-US"/>
              </w:rPr>
              <w:t>,000</w:t>
            </w:r>
          </w:p>
        </w:tc>
      </w:tr>
      <w:tr w:rsidR="007200CE" w:rsidRPr="007A168E" w14:paraId="69987A07" w14:textId="77777777" w:rsidTr="00A82444">
        <w:tc>
          <w:tcPr>
            <w:tcW w:w="2699" w:type="dxa"/>
          </w:tcPr>
          <w:p w14:paraId="16BB3B68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7200CE" w:rsidRPr="007A168E" w:rsidRDefault="007200CE" w:rsidP="007200CE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7A168E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7A168E">
              <w:rPr>
                <w:rFonts w:asciiTheme="majorBidi" w:hAnsiTheme="majorBidi" w:cstheme="majorBidi"/>
              </w:rPr>
              <w:br/>
            </w:r>
            <w:r w:rsidRPr="007A168E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34C76B43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65F0AD48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75C9D2C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2B15BEE9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676383E3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4438959F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418,828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7200CE" w:rsidRPr="007A168E" w:rsidRDefault="007200CE" w:rsidP="007200CE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1574A97C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400,143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01CF5D46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2388C630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4C29DC2A" w14:textId="77777777" w:rsidTr="00A82444">
        <w:tc>
          <w:tcPr>
            <w:tcW w:w="2699" w:type="dxa"/>
          </w:tcPr>
          <w:p w14:paraId="198E3E61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7E89463C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46DA220D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7E48C6A8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14202DB2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2,</w:t>
            </w:r>
            <w:r w:rsidR="00A50EB3">
              <w:rPr>
                <w:rFonts w:asciiTheme="majorBidi" w:hAnsiTheme="majorBidi" w:cstheme="majorBidi"/>
                <w:lang w:val="en-US"/>
              </w:rPr>
              <w:t>8</w:t>
            </w:r>
            <w:r w:rsidRPr="007A168E">
              <w:rPr>
                <w:rFonts w:asciiTheme="majorBidi" w:hAnsiTheme="majorBidi" w:cstheme="majorBidi"/>
                <w:lang w:val="en-US"/>
              </w:rPr>
              <w:t>54,400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54D76162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03D2C29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1,731,386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29274F64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1,555,664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0B3A0346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02097335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6546924C" w14:textId="77777777" w:rsidTr="00A82444">
        <w:tc>
          <w:tcPr>
            <w:tcW w:w="2699" w:type="dxa"/>
          </w:tcPr>
          <w:p w14:paraId="7CF02507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0F0E4BEB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3BA7DB7F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7200CE" w:rsidRPr="007A168E" w:rsidRDefault="007200CE" w:rsidP="007200C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3CE28AC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3346471D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0988AA96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477ED8DE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582A7613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7200CE" w:rsidRPr="007A168E" w:rsidRDefault="007200CE" w:rsidP="007200CE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4B9C5ACA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6152E21E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73D9DF2D" w14:textId="77777777" w:rsidTr="00A82444">
        <w:tc>
          <w:tcPr>
            <w:tcW w:w="2699" w:type="dxa"/>
          </w:tcPr>
          <w:p w14:paraId="5F6762A5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432825B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24AE976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7200CE" w:rsidRPr="007A168E" w:rsidRDefault="007200CE" w:rsidP="007200C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3178E083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2A22E00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6AA16A4B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2A53BE1B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2,202,138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60D499A9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1,903,853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7200CE" w:rsidRPr="007A168E" w:rsidRDefault="007200CE" w:rsidP="007200CE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734A1604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299,999</w:t>
            </w:r>
          </w:p>
        </w:tc>
        <w:tc>
          <w:tcPr>
            <w:tcW w:w="90" w:type="dxa"/>
          </w:tcPr>
          <w:p w14:paraId="7D984C52" w14:textId="77777777" w:rsidR="007200CE" w:rsidRPr="007A168E" w:rsidRDefault="007200CE" w:rsidP="007200CE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3D4E048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51,562</w:t>
            </w:r>
          </w:p>
        </w:tc>
      </w:tr>
      <w:tr w:rsidR="007200CE" w:rsidRPr="007A168E" w14:paraId="218127EA" w14:textId="77777777" w:rsidTr="00A82444">
        <w:tc>
          <w:tcPr>
            <w:tcW w:w="2699" w:type="dxa"/>
          </w:tcPr>
          <w:p w14:paraId="0853A575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7200CE" w:rsidRPr="007A168E" w:rsidRDefault="007200CE" w:rsidP="007200CE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59A0FFD6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4E39BFF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7200CE" w:rsidRPr="007A168E" w:rsidRDefault="007200CE" w:rsidP="007200CE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79BC6770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16F8503F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72854C19" w14:textId="77777777" w:rsidR="007200CE" w:rsidRPr="007A168E" w:rsidRDefault="007200CE" w:rsidP="007200CE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043804A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712135BC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3B9FEB9C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10,251</w:t>
            </w:r>
          </w:p>
        </w:tc>
        <w:tc>
          <w:tcPr>
            <w:tcW w:w="90" w:type="dxa"/>
            <w:shd w:val="clear" w:color="auto" w:fill="auto"/>
          </w:tcPr>
          <w:p w14:paraId="74BCFCA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4646C0AD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8,626</w:t>
            </w:r>
          </w:p>
        </w:tc>
        <w:tc>
          <w:tcPr>
            <w:tcW w:w="90" w:type="dxa"/>
          </w:tcPr>
          <w:p w14:paraId="7546F16E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7C3B9E8C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72DEF0B3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7CD44757" w14:textId="77777777" w:rsidTr="00A82444">
        <w:tc>
          <w:tcPr>
            <w:tcW w:w="2699" w:type="dxa"/>
          </w:tcPr>
          <w:p w14:paraId="72E4FAB8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600741F6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277E59F3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640AC1C8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15DB9C14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145DF138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017E1130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68,429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611C348F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6,000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163E4DE2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381FD6F1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610385A2" w14:textId="77777777" w:rsidTr="00A82444">
        <w:tc>
          <w:tcPr>
            <w:tcW w:w="2699" w:type="dxa"/>
          </w:tcPr>
          <w:p w14:paraId="76C1C24C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0EBD1E75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75C20BA6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52F9339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48145EFE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3AA9E11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422B35AA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14,210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6CF09C30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12,151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6F3E95AA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7CFF89D3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546DF78E" w14:textId="77777777" w:rsidTr="00A82444">
        <w:tc>
          <w:tcPr>
            <w:tcW w:w="2699" w:type="dxa"/>
          </w:tcPr>
          <w:p w14:paraId="5F2A9461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7A168E">
              <w:rPr>
                <w:rFonts w:asciiTheme="majorBidi" w:hAnsiTheme="majorBidi" w:cstheme="majorBidi"/>
              </w:rPr>
              <w:t>(</w:t>
            </w:r>
            <w:r w:rsidRPr="007A168E">
              <w:rPr>
                <w:rFonts w:asciiTheme="majorBidi" w:hAnsiTheme="majorBidi" w:cstheme="majorBidi"/>
                <w:cs/>
              </w:rPr>
              <w:t>ประเทศไทย</w:t>
            </w:r>
            <w:r w:rsidRPr="007A168E">
              <w:rPr>
                <w:rFonts w:asciiTheme="majorBidi" w:hAnsiTheme="majorBidi" w:cstheme="majorBidi"/>
              </w:rPr>
              <w:t xml:space="preserve">) </w:t>
            </w:r>
            <w:r w:rsidRPr="007A168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1E0D98F0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733B3ED9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68B3389E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508D016D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0FCFBE94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487796A2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92,322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7DFD8F2C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95,573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4F008E4C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1BD86EBE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69FE3899" w14:textId="77777777" w:rsidTr="00A82444">
        <w:tc>
          <w:tcPr>
            <w:tcW w:w="2699" w:type="dxa"/>
          </w:tcPr>
          <w:p w14:paraId="19BEE6C5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7200CE" w:rsidRPr="007A168E" w:rsidRDefault="007200CE" w:rsidP="007200CE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7200CE" w:rsidRPr="007A168E" w:rsidRDefault="007200CE" w:rsidP="007200CE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69FA996C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2ED58880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95,500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34A9E856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3185B2C6" w:rsidR="007200CE" w:rsidRPr="007A168E" w:rsidRDefault="00A50EB3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7200CE" w:rsidRPr="007A168E"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331C1E12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7200CE" w:rsidRPr="007A168E" w:rsidRDefault="007200CE" w:rsidP="007200C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4D4C7245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96,669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7200CE" w:rsidRPr="007A168E" w:rsidRDefault="007200CE" w:rsidP="007200CE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2648863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9,198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635FD70B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4E96109A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438F26B2" w14:textId="77777777" w:rsidTr="00C2566B">
        <w:tc>
          <w:tcPr>
            <w:tcW w:w="2699" w:type="dxa"/>
          </w:tcPr>
          <w:p w14:paraId="58CE2D82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7200CE" w:rsidRPr="007A168E" w:rsidRDefault="007200CE" w:rsidP="007200CE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7200CE" w:rsidRPr="007A168E" w:rsidRDefault="007200CE" w:rsidP="007200C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7200CE" w:rsidRPr="007A168E" w:rsidRDefault="007200CE" w:rsidP="007200C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00CE" w:rsidRPr="007A168E" w14:paraId="343AF664" w14:textId="77777777" w:rsidTr="00C2566B">
        <w:tc>
          <w:tcPr>
            <w:tcW w:w="2699" w:type="dxa"/>
          </w:tcPr>
          <w:p w14:paraId="31FD8C85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7200CE" w:rsidRPr="007A168E" w:rsidRDefault="007200CE" w:rsidP="007200CE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7200CE" w:rsidRPr="007A168E" w:rsidRDefault="007200CE" w:rsidP="007200C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7200CE" w:rsidRPr="007A168E" w:rsidRDefault="007200CE" w:rsidP="007200C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00CE" w:rsidRPr="007A168E" w14:paraId="1C55E7DF" w14:textId="77777777" w:rsidTr="00C2566B">
        <w:tc>
          <w:tcPr>
            <w:tcW w:w="2699" w:type="dxa"/>
          </w:tcPr>
          <w:p w14:paraId="03564695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7200CE" w:rsidRPr="007A168E" w:rsidRDefault="007200CE" w:rsidP="007200CE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7200CE" w:rsidRPr="007A168E" w:rsidRDefault="007200CE" w:rsidP="007200C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7200CE" w:rsidRPr="007A168E" w:rsidRDefault="007200CE" w:rsidP="007200CE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00CE" w:rsidRPr="007A168E" w14:paraId="69260205" w14:textId="77777777" w:rsidTr="00A82444">
        <w:tc>
          <w:tcPr>
            <w:tcW w:w="2699" w:type="dxa"/>
          </w:tcPr>
          <w:p w14:paraId="26AD1CF8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7A168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28F81FDF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3BA16662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3367A853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35E17E33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5CC79827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33144D8F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5B9A4B25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9,721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26FAECF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9,623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6E65A23D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371AE5CB" w14:textId="77777777" w:rsidTr="00A82444">
        <w:tc>
          <w:tcPr>
            <w:tcW w:w="2699" w:type="dxa"/>
          </w:tcPr>
          <w:p w14:paraId="72285E5E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29FD556F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</w:t>
            </w:r>
            <w:r w:rsidR="00A50EB3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1EC3787E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2AB14F85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46F67473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7024E881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9064AA4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52E37AB6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18,550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2AC70EF1" w:rsidR="007200CE" w:rsidRPr="007A168E" w:rsidRDefault="007200CE" w:rsidP="007200C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19,562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2AC6EE4E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11050D70" w14:textId="77777777" w:rsidTr="00A82444">
        <w:tc>
          <w:tcPr>
            <w:tcW w:w="2699" w:type="dxa"/>
          </w:tcPr>
          <w:p w14:paraId="018EAE5F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7A168E">
              <w:rPr>
                <w:rFonts w:asciiTheme="majorBidi" w:hAnsiTheme="majorBidi" w:cstheme="majorBidi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6737FFF5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5036AD4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6F447336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4C330D9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52F8A2FC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61015F0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7BE76C42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20A26280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2EE7526C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6ADD9339" w14:textId="77777777" w:rsidTr="00A82444">
        <w:tc>
          <w:tcPr>
            <w:tcW w:w="2699" w:type="dxa"/>
          </w:tcPr>
          <w:p w14:paraId="09E14F18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7A168E">
              <w:rPr>
                <w:rFonts w:asciiTheme="majorBidi" w:hAnsiTheme="majorBidi" w:cstheme="majorBidi"/>
              </w:rPr>
              <w:br/>
            </w:r>
            <w:r w:rsidRPr="007A168E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6A634FDD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5D355BC0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3004CCEA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4F879BF0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27917CC8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1284AC99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78311F80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52CC230F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70E3840D" w:rsidR="007200CE" w:rsidRPr="007A168E" w:rsidRDefault="00BA43F9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34D7589B" w14:textId="77777777" w:rsidTr="00A82444">
        <w:tc>
          <w:tcPr>
            <w:tcW w:w="2699" w:type="dxa"/>
          </w:tcPr>
          <w:p w14:paraId="5165CF84" w14:textId="77777777" w:rsidR="007200CE" w:rsidRPr="007A168E" w:rsidRDefault="007200CE" w:rsidP="007200CE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7EFBC6C5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234256BD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4335EEDF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6D1F5094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136CD954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128094F3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0F9277B3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027F7786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0D69E5CE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286B1A78" w14:textId="77777777" w:rsidTr="00A82444">
        <w:tc>
          <w:tcPr>
            <w:tcW w:w="2699" w:type="dxa"/>
          </w:tcPr>
          <w:p w14:paraId="446EF1A0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1C056C94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66113A9D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0719ADE4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26F1D705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51DA28BB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2A810D01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0106CDCC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2E5E5E6A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32A1CCE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3022AB94" w14:textId="77777777" w:rsidTr="00A82444">
        <w:tc>
          <w:tcPr>
            <w:tcW w:w="2699" w:type="dxa"/>
          </w:tcPr>
          <w:p w14:paraId="2FE33B98" w14:textId="64871161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7A168E">
              <w:rPr>
                <w:rFonts w:asciiTheme="majorBidi" w:hAnsiTheme="majorBidi" w:cstheme="majorBidi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17232ABB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00AA19C8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7F30C53D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7B8C0CA8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39597722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5805426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7D11AE53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69D43156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043E952F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1B1AB52C" w14:textId="77777777" w:rsidTr="00A82444">
        <w:tc>
          <w:tcPr>
            <w:tcW w:w="2699" w:type="dxa"/>
          </w:tcPr>
          <w:p w14:paraId="3D1D1C91" w14:textId="77777777" w:rsidR="007200CE" w:rsidRPr="007A168E" w:rsidRDefault="007200CE" w:rsidP="007200CE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7A168E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24E4B058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10032831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46775531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00</w:t>
            </w:r>
            <w:r w:rsidRPr="007A168E">
              <w:rPr>
                <w:rFonts w:asciiTheme="majorBidi" w:hAnsiTheme="majorBidi" w:cstheme="majorBidi"/>
                <w:lang w:val="en-US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7DF1E344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383C2E1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1E133590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2A598E3B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15FF8521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6FEDE8B0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7777777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5F7CB20C" w14:textId="77777777" w:rsidTr="00A82444">
        <w:tc>
          <w:tcPr>
            <w:tcW w:w="2699" w:type="dxa"/>
          </w:tcPr>
          <w:p w14:paraId="6AA52556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7200CE" w:rsidRPr="007A168E" w:rsidRDefault="007200CE" w:rsidP="007200CE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7200CE" w:rsidRPr="007A168E" w:rsidRDefault="007200CE" w:rsidP="007200CE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7DC1BCDF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2B7AFB97" w:rsidR="007200CE" w:rsidRPr="007A168E" w:rsidRDefault="007200CE" w:rsidP="007200C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12C3FEC8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7200CE" w:rsidRPr="007A168E" w:rsidRDefault="007200CE" w:rsidP="007200CE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368674E4" w:rsidR="007200CE" w:rsidRPr="007A168E" w:rsidRDefault="007200CE" w:rsidP="007200CE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77C100EB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7200CE" w:rsidRPr="007A168E" w:rsidRDefault="007200CE" w:rsidP="007200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66106004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48B237FD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362935A5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7200CE" w:rsidRPr="007A168E" w:rsidRDefault="007200CE" w:rsidP="007200CE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1504A61F" w:rsidR="007200CE" w:rsidRPr="007A168E" w:rsidRDefault="007200CE" w:rsidP="007200CE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7200CE" w:rsidRPr="007A168E" w:rsidRDefault="007200CE" w:rsidP="007200CE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77777777" w:rsidR="007200CE" w:rsidRPr="007A168E" w:rsidRDefault="007200CE" w:rsidP="007200CE">
            <w:pPr>
              <w:tabs>
                <w:tab w:val="left" w:pos="666"/>
              </w:tabs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200CE" w:rsidRPr="007A168E" w14:paraId="2CAD0D12" w14:textId="77777777" w:rsidTr="00A82444">
        <w:tc>
          <w:tcPr>
            <w:tcW w:w="2699" w:type="dxa"/>
          </w:tcPr>
          <w:p w14:paraId="4DC758D1" w14:textId="77777777" w:rsidR="007200CE" w:rsidRPr="007A168E" w:rsidRDefault="007200CE" w:rsidP="007200CE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7200CE" w:rsidRPr="007A168E" w:rsidRDefault="007200CE" w:rsidP="007200C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7200CE" w:rsidRPr="007A168E" w:rsidRDefault="007200CE" w:rsidP="007200CE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7200CE" w:rsidRPr="007A168E" w:rsidRDefault="007200CE" w:rsidP="007200CE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7200CE" w:rsidRPr="007A168E" w:rsidRDefault="007200CE" w:rsidP="007200CE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7200CE" w:rsidRPr="007A168E" w:rsidRDefault="007200CE" w:rsidP="007200CE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7200CE" w:rsidRPr="007A168E" w:rsidRDefault="007200CE" w:rsidP="007200CE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7200CE" w:rsidRPr="007A168E" w:rsidRDefault="007200CE" w:rsidP="007200C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7200CE" w:rsidRPr="007A168E" w:rsidRDefault="007200CE" w:rsidP="007200CE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7200CE" w:rsidRPr="007A168E" w:rsidRDefault="007200CE" w:rsidP="007200C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7200CE" w:rsidRPr="007A168E" w:rsidRDefault="007200CE" w:rsidP="007200CE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7200CE" w:rsidRPr="007A168E" w:rsidRDefault="007200CE" w:rsidP="007200CE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3986A40A" w:rsidR="007200CE" w:rsidRPr="007A168E" w:rsidRDefault="007200CE" w:rsidP="007200C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13,964,292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7200CE" w:rsidRPr="007A168E" w:rsidRDefault="007200CE" w:rsidP="007200CE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48F8E836" w:rsidR="007200CE" w:rsidRPr="007A168E" w:rsidRDefault="007200CE" w:rsidP="007200C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lang w:val="en-US"/>
              </w:rPr>
              <w:t>13,614,392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7200CE" w:rsidRPr="007A168E" w:rsidRDefault="007200CE" w:rsidP="007200CE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511EB838" w:rsidR="007200CE" w:rsidRPr="007A168E" w:rsidRDefault="007200CE" w:rsidP="007200C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29,925,561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7200CE" w:rsidRPr="007A168E" w:rsidRDefault="007200CE" w:rsidP="007200CE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052AFBDB" w:rsidR="007200CE" w:rsidRPr="007A168E" w:rsidRDefault="007200CE" w:rsidP="007200C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lang w:val="en-US"/>
              </w:rPr>
              <w:t>28,736,575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7200CE" w:rsidRPr="007A168E" w:rsidRDefault="007200CE" w:rsidP="007200CE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559830C0" w:rsidR="007200CE" w:rsidRPr="007A168E" w:rsidRDefault="007200CE" w:rsidP="00E644F4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1,715,999</w:t>
            </w:r>
          </w:p>
        </w:tc>
        <w:tc>
          <w:tcPr>
            <w:tcW w:w="90" w:type="dxa"/>
          </w:tcPr>
          <w:p w14:paraId="54CF94B5" w14:textId="77777777" w:rsidR="007200CE" w:rsidRPr="007A168E" w:rsidRDefault="007200CE" w:rsidP="007200CE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41D09273" w:rsidR="007200CE" w:rsidRPr="001454F2" w:rsidRDefault="001E0D56" w:rsidP="007200CE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1,526,562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234E15C5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B47D8C" w14:paraId="0427762E" w14:textId="77777777" w:rsidTr="00B47D8C">
        <w:trPr>
          <w:tblHeader/>
        </w:trPr>
        <w:tc>
          <w:tcPr>
            <w:tcW w:w="2008" w:type="pct"/>
            <w:gridSpan w:val="2"/>
          </w:tcPr>
          <w:p w14:paraId="7E3C9AE0" w14:textId="77777777" w:rsidR="00B47D8C" w:rsidRDefault="00B47D8C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760E799C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45C47CA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033ADC70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D8C" w14:paraId="04D206AF" w14:textId="77777777" w:rsidTr="00B47D8C">
        <w:trPr>
          <w:tblHeader/>
        </w:trPr>
        <w:tc>
          <w:tcPr>
            <w:tcW w:w="2008" w:type="pct"/>
            <w:gridSpan w:val="2"/>
          </w:tcPr>
          <w:p w14:paraId="4771C866" w14:textId="0D1D7D74" w:rsidR="00B47D8C" w:rsidRPr="000D3CE2" w:rsidRDefault="000D3CE2" w:rsidP="00B47D8C">
            <w:pPr>
              <w:pStyle w:val="BodyText"/>
              <w:spacing w:after="0" w:line="240" w:lineRule="auto"/>
              <w:ind w:left="-1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11315F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เก้าเดือน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 w:rsidR="0011315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30 </w:t>
            </w:r>
            <w:r w:rsidR="0011315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38" w:type="pct"/>
            <w:hideMark/>
          </w:tcPr>
          <w:p w14:paraId="7321C6B2" w14:textId="7A8D9228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7" w:type="pct"/>
          </w:tcPr>
          <w:p w14:paraId="71D08C1A" w14:textId="77777777" w:rsidR="00B47D8C" w:rsidRDefault="00B47D8C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689BC1F2" w14:textId="6C61E0BD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</w:tcPr>
          <w:p w14:paraId="3A6C4E89" w14:textId="77777777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680DADA4" w14:textId="12206D74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8" w:type="pct"/>
          </w:tcPr>
          <w:p w14:paraId="6FCB5E8B" w14:textId="77777777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67F6DEE6" w14:textId="6B1BEC33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B47D8C" w14:paraId="69948A6E" w14:textId="77777777" w:rsidTr="00B47D8C">
        <w:trPr>
          <w:tblHeader/>
        </w:trPr>
        <w:tc>
          <w:tcPr>
            <w:tcW w:w="1617" w:type="pct"/>
          </w:tcPr>
          <w:p w14:paraId="085714FC" w14:textId="77777777" w:rsidR="00B47D8C" w:rsidRDefault="00B47D8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0FCCBDE0" w14:textId="77777777" w:rsidR="00B47D8C" w:rsidRDefault="00B47D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3C9CE1F0" w14:textId="77777777" w:rsidR="00B47D8C" w:rsidRDefault="00B47D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7D8C" w14:paraId="42CBEFD5" w14:textId="77777777" w:rsidTr="00B47D8C">
        <w:tc>
          <w:tcPr>
            <w:tcW w:w="1617" w:type="pct"/>
            <w:hideMark/>
          </w:tcPr>
          <w:p w14:paraId="028F7A6D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5558609E" w14:textId="77777777" w:rsidR="00B47D8C" w:rsidRDefault="00B47D8C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3A7F7002" w14:textId="77777777" w:rsidR="00B47D8C" w:rsidRDefault="00B47D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F8C8B4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4388245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6EA8BF3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F07BEEB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7342ED0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7F4BB8D" w14:textId="77777777" w:rsidR="00B47D8C" w:rsidRDefault="00B47D8C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43CA" w14:paraId="007CE0E7" w14:textId="77777777" w:rsidTr="00B47D8C">
        <w:tc>
          <w:tcPr>
            <w:tcW w:w="1617" w:type="pct"/>
            <w:hideMark/>
          </w:tcPr>
          <w:p w14:paraId="24BC8F87" w14:textId="77777777" w:rsidR="004843CA" w:rsidRDefault="004843CA" w:rsidP="004843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0DAFD04" w14:textId="77777777" w:rsidR="004843CA" w:rsidRDefault="004843CA" w:rsidP="004843C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C296D87" w14:textId="06315885" w:rsidR="004843CA" w:rsidRPr="004E75F2" w:rsidRDefault="00AA0E3D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856,337</w:t>
            </w:r>
          </w:p>
        </w:tc>
        <w:tc>
          <w:tcPr>
            <w:tcW w:w="147" w:type="pct"/>
            <w:vAlign w:val="bottom"/>
          </w:tcPr>
          <w:p w14:paraId="7C5B9D3F" w14:textId="77777777" w:rsidR="004843CA" w:rsidRDefault="004843CA" w:rsidP="004843C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1AC657B" w14:textId="5D55F0E0" w:rsidR="004843CA" w:rsidRDefault="008D20F1" w:rsidP="004843C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8" w:type="pct"/>
            <w:vAlign w:val="bottom"/>
          </w:tcPr>
          <w:p w14:paraId="2DBE1998" w14:textId="77777777" w:rsidR="004843CA" w:rsidRDefault="004843CA" w:rsidP="004843C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0E8A3FF" w14:textId="0FC33A97" w:rsidR="004843CA" w:rsidRPr="004E75F2" w:rsidRDefault="00AA0E3D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856,337</w:t>
            </w:r>
          </w:p>
        </w:tc>
        <w:tc>
          <w:tcPr>
            <w:tcW w:w="148" w:type="pct"/>
          </w:tcPr>
          <w:p w14:paraId="27E86E4A" w14:textId="77777777" w:rsidR="004843CA" w:rsidRDefault="004843CA" w:rsidP="004843C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</w:tcPr>
          <w:p w14:paraId="1ADBE214" w14:textId="1D9541D4" w:rsidR="004843CA" w:rsidRDefault="008D20F1" w:rsidP="004843C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  <w:tr w:rsidR="004E75F2" w14:paraId="7492F89C" w14:textId="77777777" w:rsidTr="00EA6F09">
        <w:tc>
          <w:tcPr>
            <w:tcW w:w="2008" w:type="pct"/>
            <w:gridSpan w:val="2"/>
            <w:hideMark/>
          </w:tcPr>
          <w:p w14:paraId="51CCA3E8" w14:textId="519B26C9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32B8D8A5" w14:textId="620FF1B9" w:rsidR="004E75F2" w:rsidRPr="001E0D56" w:rsidRDefault="00AA0E3D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17,032</w:t>
            </w:r>
          </w:p>
        </w:tc>
        <w:tc>
          <w:tcPr>
            <w:tcW w:w="147" w:type="pct"/>
            <w:vAlign w:val="bottom"/>
          </w:tcPr>
          <w:p w14:paraId="785BFD51" w14:textId="77777777" w:rsidR="004E75F2" w:rsidRPr="001E0D56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C120249" w14:textId="423C6A7B" w:rsidR="004E75F2" w:rsidRPr="001E0D56" w:rsidRDefault="008D20F1" w:rsidP="004E75F2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15,495</w:t>
            </w:r>
          </w:p>
        </w:tc>
        <w:tc>
          <w:tcPr>
            <w:tcW w:w="148" w:type="pct"/>
            <w:vAlign w:val="bottom"/>
          </w:tcPr>
          <w:p w14:paraId="59EEA015" w14:textId="77777777" w:rsidR="004E75F2" w:rsidRPr="001E0D56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vAlign w:val="bottom"/>
          </w:tcPr>
          <w:p w14:paraId="32801F52" w14:textId="636FAA99" w:rsidR="00AA0E3D" w:rsidRPr="001E0D56" w:rsidRDefault="00AA0E3D" w:rsidP="00EA6F09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17,032</w:t>
            </w:r>
          </w:p>
        </w:tc>
        <w:tc>
          <w:tcPr>
            <w:tcW w:w="148" w:type="pct"/>
            <w:vAlign w:val="bottom"/>
          </w:tcPr>
          <w:p w14:paraId="783E5085" w14:textId="77777777" w:rsidR="004E75F2" w:rsidRPr="001E0D56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9A40651" w14:textId="521C4CF6" w:rsidR="004E75F2" w:rsidRPr="001E0D56" w:rsidRDefault="008D20F1" w:rsidP="00440BC3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15,495</w:t>
            </w:r>
          </w:p>
        </w:tc>
      </w:tr>
      <w:tr w:rsidR="004E75F2" w:rsidRPr="00812ED4" w14:paraId="651AC329" w14:textId="77777777" w:rsidTr="00EA6F09">
        <w:tc>
          <w:tcPr>
            <w:tcW w:w="2008" w:type="pct"/>
            <w:gridSpan w:val="2"/>
            <w:hideMark/>
          </w:tcPr>
          <w:p w14:paraId="455878CD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F1B53" w14:textId="39AB301B" w:rsidR="004E75F2" w:rsidRPr="001E0D56" w:rsidRDefault="00AA0E3D" w:rsidP="00440BC3">
            <w:pPr>
              <w:pStyle w:val="BodyText"/>
              <w:tabs>
                <w:tab w:val="decimal" w:pos="954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  <w:tc>
          <w:tcPr>
            <w:tcW w:w="147" w:type="pct"/>
            <w:vAlign w:val="bottom"/>
          </w:tcPr>
          <w:p w14:paraId="3A682A9A" w14:textId="77777777" w:rsidR="004E75F2" w:rsidRPr="001E0D56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1BB4" w14:textId="5FA2C788" w:rsidR="004E75F2" w:rsidRPr="001E0D56" w:rsidRDefault="008D20F1" w:rsidP="004E75F2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(7,173)</w:t>
            </w:r>
          </w:p>
        </w:tc>
        <w:tc>
          <w:tcPr>
            <w:tcW w:w="148" w:type="pct"/>
            <w:vAlign w:val="bottom"/>
          </w:tcPr>
          <w:p w14:paraId="622EA659" w14:textId="77777777" w:rsidR="004E75F2" w:rsidRPr="001E0D56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09BFE" w14:textId="108858DE" w:rsidR="00AA0E3D" w:rsidRPr="001E0D56" w:rsidRDefault="00AA0E3D" w:rsidP="00EA6F09">
            <w:pPr>
              <w:pStyle w:val="BodyText"/>
              <w:tabs>
                <w:tab w:val="decimal" w:pos="955"/>
              </w:tabs>
              <w:spacing w:after="0"/>
              <w:ind w:left="-115" w:right="-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E0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1E0D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3C5D3C2F" w14:textId="77777777" w:rsidR="004E75F2" w:rsidRPr="001E0D56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AB9E7" w14:textId="136F9E74" w:rsidR="004E75F2" w:rsidRPr="001E0D56" w:rsidRDefault="008D20F1" w:rsidP="00440BC3">
            <w:pPr>
              <w:pStyle w:val="BodyText"/>
              <w:tabs>
                <w:tab w:val="decimal" w:pos="96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(7,173)</w:t>
            </w:r>
          </w:p>
        </w:tc>
      </w:tr>
      <w:tr w:rsidR="00B47D8C" w14:paraId="4185C70E" w14:textId="77777777" w:rsidTr="00B47D8C">
        <w:trPr>
          <w:trHeight w:val="269"/>
        </w:trPr>
        <w:tc>
          <w:tcPr>
            <w:tcW w:w="1617" w:type="pct"/>
            <w:hideMark/>
          </w:tcPr>
          <w:p w14:paraId="4EBDD97B" w14:textId="3F4194D9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31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1131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92" w:type="pct"/>
          </w:tcPr>
          <w:p w14:paraId="644D1880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1D803" w14:textId="47B7DFCE" w:rsidR="00B47D8C" w:rsidRPr="00812ED4" w:rsidRDefault="00AA0E3D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873,109</w:t>
            </w:r>
          </w:p>
        </w:tc>
        <w:tc>
          <w:tcPr>
            <w:tcW w:w="147" w:type="pct"/>
            <w:vAlign w:val="bottom"/>
          </w:tcPr>
          <w:p w14:paraId="4DB8F269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881C8" w14:textId="009812D9" w:rsidR="00B47D8C" w:rsidRPr="000D3CE2" w:rsidRDefault="008D20F1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850,861</w:t>
            </w:r>
          </w:p>
        </w:tc>
        <w:tc>
          <w:tcPr>
            <w:tcW w:w="148" w:type="pct"/>
            <w:vAlign w:val="bottom"/>
          </w:tcPr>
          <w:p w14:paraId="51D7B51D" w14:textId="77777777" w:rsidR="00B47D8C" w:rsidRPr="000D3CE2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C031C" w14:textId="23BDB889" w:rsidR="00B47D8C" w:rsidRPr="00812ED4" w:rsidRDefault="00AA0E3D" w:rsidP="00EA6F09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873,109</w:t>
            </w:r>
          </w:p>
        </w:tc>
        <w:tc>
          <w:tcPr>
            <w:tcW w:w="148" w:type="pct"/>
            <w:vAlign w:val="bottom"/>
          </w:tcPr>
          <w:p w14:paraId="0E202064" w14:textId="77777777" w:rsidR="00B47D8C" w:rsidRPr="000D3CE2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7604B" w14:textId="2A6B2A9F" w:rsidR="00B47D8C" w:rsidRPr="000D3CE2" w:rsidRDefault="008D20F1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850,861</w:t>
            </w:r>
          </w:p>
        </w:tc>
      </w:tr>
      <w:tr w:rsidR="00B47D8C" w14:paraId="3D25DEDD" w14:textId="77777777" w:rsidTr="00B47D8C">
        <w:trPr>
          <w:trHeight w:val="269"/>
        </w:trPr>
        <w:tc>
          <w:tcPr>
            <w:tcW w:w="1617" w:type="pct"/>
            <w:hideMark/>
          </w:tcPr>
          <w:p w14:paraId="44324B90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5889B2B2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993945" w14:textId="77777777" w:rsidR="00B47D8C" w:rsidRPr="00812ED4" w:rsidRDefault="00B47D8C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5236E767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58445E" w14:textId="77777777" w:rsidR="00B47D8C" w:rsidRDefault="00B47D8C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18439DD9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0B3D2F" w14:textId="77777777" w:rsidR="00B47D8C" w:rsidRPr="00812ED4" w:rsidRDefault="00B47D8C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vAlign w:val="bottom"/>
          </w:tcPr>
          <w:p w14:paraId="4B372C7C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B266FE" w14:textId="77777777" w:rsidR="00B47D8C" w:rsidRDefault="00B47D8C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E75F2" w14:paraId="5BA2B46C" w14:textId="77777777" w:rsidTr="00696747">
        <w:trPr>
          <w:trHeight w:val="269"/>
        </w:trPr>
        <w:tc>
          <w:tcPr>
            <w:tcW w:w="1617" w:type="pct"/>
            <w:hideMark/>
          </w:tcPr>
          <w:p w14:paraId="70E38DCA" w14:textId="77777777" w:rsidR="004E75F2" w:rsidRDefault="004E75F2" w:rsidP="004E75F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64C35F7D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363327D6" w14:textId="29F2B7A1" w:rsidR="004E75F2" w:rsidRPr="00812ED4" w:rsidRDefault="00AA0E3D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249,894</w:t>
            </w:r>
          </w:p>
        </w:tc>
        <w:tc>
          <w:tcPr>
            <w:tcW w:w="147" w:type="pct"/>
            <w:vAlign w:val="bottom"/>
          </w:tcPr>
          <w:p w14:paraId="638C0605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DCFE063" w14:textId="637A1D05" w:rsidR="004E75F2" w:rsidRDefault="008D20F1" w:rsidP="004E75F2">
            <w:pPr>
              <w:tabs>
                <w:tab w:val="left" w:pos="5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7ADFDF06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797BD7B2" w14:textId="5544AD0F" w:rsidR="004E75F2" w:rsidRPr="00812ED4" w:rsidRDefault="00B45AA3" w:rsidP="00B45AA3">
            <w:pPr>
              <w:tabs>
                <w:tab w:val="left" w:pos="5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1F0EC4DF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</w:tcPr>
          <w:p w14:paraId="14A36692" w14:textId="0B948F58" w:rsidR="004E75F2" w:rsidRDefault="008D20F1" w:rsidP="004E75F2">
            <w:pPr>
              <w:tabs>
                <w:tab w:val="left" w:pos="5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E75F2" w14:paraId="1C513CF0" w14:textId="77777777" w:rsidTr="00696747">
        <w:trPr>
          <w:trHeight w:val="269"/>
        </w:trPr>
        <w:tc>
          <w:tcPr>
            <w:tcW w:w="1617" w:type="pct"/>
            <w:hideMark/>
          </w:tcPr>
          <w:p w14:paraId="6368CD9C" w14:textId="0CBA6E28" w:rsidR="004E75F2" w:rsidRDefault="004E75F2" w:rsidP="004E75F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46A4D29B" w14:textId="77777777" w:rsidR="004E75F2" w:rsidRDefault="004E75F2" w:rsidP="004E75F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C306498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278FDE5B" w14:textId="6D2D8115" w:rsidR="004E75F2" w:rsidRPr="001E0D56" w:rsidRDefault="00AA0E3D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D56">
              <w:rPr>
                <w:rFonts w:asciiTheme="majorBidi" w:hAnsiTheme="majorBidi" w:cstheme="majorBidi"/>
                <w:sz w:val="28"/>
                <w:szCs w:val="28"/>
              </w:rPr>
              <w:t>2,557</w:t>
            </w:r>
          </w:p>
        </w:tc>
        <w:tc>
          <w:tcPr>
            <w:tcW w:w="147" w:type="pct"/>
            <w:vAlign w:val="bottom"/>
          </w:tcPr>
          <w:p w14:paraId="5552194E" w14:textId="77777777" w:rsidR="004E75F2" w:rsidRPr="001E0D56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9A1B3C8" w14:textId="5EB83F0D" w:rsidR="004E75F2" w:rsidRPr="00AA0C81" w:rsidRDefault="008D20F1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B7ACF74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C54F4EB" w14:textId="77777777" w:rsidR="004E75F2" w:rsidRPr="00812ED4" w:rsidRDefault="004E75F2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758024" w14:textId="40FA1CA1" w:rsidR="00AA0E3D" w:rsidRPr="00B45AA3" w:rsidRDefault="00B45AA3" w:rsidP="00B45AA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5A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63C1A73D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1739B7EA" w14:textId="5D4BE5BA" w:rsidR="004E75F2" w:rsidRPr="00AA0C81" w:rsidRDefault="008D20F1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E75F2" w14:paraId="0516E37D" w14:textId="77777777" w:rsidTr="00696747">
        <w:trPr>
          <w:trHeight w:val="269"/>
        </w:trPr>
        <w:tc>
          <w:tcPr>
            <w:tcW w:w="1617" w:type="pct"/>
            <w:hideMark/>
          </w:tcPr>
          <w:p w14:paraId="739B8E1D" w14:textId="37E0EBF3" w:rsidR="004E75F2" w:rsidRDefault="004E75F2" w:rsidP="004E75F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31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1131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92" w:type="pct"/>
          </w:tcPr>
          <w:p w14:paraId="31A7E0F4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DB235" w14:textId="4AE94C19" w:rsidR="004E75F2" w:rsidRPr="00812ED4" w:rsidRDefault="00AA0E3D" w:rsidP="00812ED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</w:t>
            </w:r>
            <w:r w:rsidR="00A50EB3"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812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47" w:type="pct"/>
            <w:vAlign w:val="bottom"/>
          </w:tcPr>
          <w:p w14:paraId="5B5A4C41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C51E0" w14:textId="5D57C7B0" w:rsidR="004E75F2" w:rsidRDefault="008D20F1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94DC64E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868F" w14:textId="2C633845" w:rsidR="004E75F2" w:rsidRPr="00812ED4" w:rsidRDefault="00B45AA3" w:rsidP="00B45AA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6CE00F30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38C36" w14:textId="43B90AB4" w:rsidR="004E75F2" w:rsidRDefault="008D20F1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16F3B357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33665B" w:rsidRPr="00916005">
        <w:rPr>
          <w:cs/>
        </w:rPr>
        <w:t xml:space="preserve"> </w:t>
      </w:r>
      <w:r w:rsidRPr="008C752E">
        <w:rPr>
          <w:rFonts w:asciiTheme="majorBidi" w:hAnsiTheme="majorBidi" w:cstheme="majorBidi"/>
          <w:lang w:val="en-US"/>
        </w:rPr>
        <w:t>256</w:t>
      </w:r>
      <w:r w:rsidR="00102580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7200CE" w:rsidRPr="00812ED4">
        <w:rPr>
          <w:rFonts w:asciiTheme="majorBidi" w:hAnsiTheme="majorBidi" w:cstheme="majorBidi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11315F">
        <w:rPr>
          <w:i/>
          <w:iCs/>
          <w:lang w:val="en-US"/>
        </w:rPr>
        <w:t xml:space="preserve">30 </w:t>
      </w:r>
      <w:r w:rsidR="0011315F">
        <w:rPr>
          <w:i/>
          <w:iCs/>
          <w:cs/>
          <w:lang w:val="en-US"/>
        </w:rPr>
        <w:t>กันยายน</w:t>
      </w:r>
      <w:r w:rsidR="0033665B" w:rsidRPr="00916005">
        <w:rPr>
          <w:cs/>
        </w:rPr>
        <w:t xml:space="preserve"> 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102580" w:rsidRPr="008C752E">
        <w:rPr>
          <w:rFonts w:asciiTheme="majorBidi" w:hAnsiTheme="majorBidi" w:cstheme="majorBidi"/>
          <w:i/>
          <w:iCs/>
          <w:spacing w:val="-2"/>
          <w:lang w:val="en-US"/>
        </w:rPr>
        <w:t>5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985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7A168E" w:rsidRDefault="00C344C6">
      <w:pPr>
        <w:spacing w:line="240" w:lineRule="auto"/>
        <w:rPr>
          <w:rFonts w:asciiTheme="majorBidi" w:hAnsiTheme="majorBidi" w:cstheme="majorBidi"/>
        </w:rPr>
        <w:sectPr w:rsidR="00C344C6" w:rsidRPr="007A168E" w:rsidSect="00FD306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1AF44591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ณ </w:t>
      </w:r>
      <w:r w:rsidRPr="007A168E">
        <w:rPr>
          <w:rFonts w:asciiTheme="majorBidi" w:hAnsiTheme="majorBidi" w:cstheme="majorBidi"/>
          <w:cs/>
          <w:lang w:val="en-US"/>
        </w:rPr>
        <w:t xml:space="preserve">วันที่ </w:t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522446" w:rsidRPr="00916005">
        <w:rPr>
          <w:cs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102580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 xml:space="preserve">31 </w:t>
      </w:r>
      <w:r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102580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EE747E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131619A1" w:rsidR="00EE747E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581701F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65483FA8" w:rsidR="00EE747E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F73FA3E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7BBCCF0F" w:rsidR="00EE747E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274B1C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2D58223B" w:rsidR="00EE747E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C2FF4C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E747E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9C40F0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039B21F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3967A55F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CDF686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C66BAE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7B891811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597B0AB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EE747E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EE747E" w:rsidRPr="007A168E" w:rsidRDefault="00EE747E" w:rsidP="00EE747E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747E" w:rsidRPr="007A168E" w14:paraId="1959AC64" w14:textId="77777777" w:rsidTr="000B13C3">
        <w:tc>
          <w:tcPr>
            <w:tcW w:w="2970" w:type="dxa"/>
          </w:tcPr>
          <w:p w14:paraId="5DEBF48B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EE747E" w:rsidRPr="007A168E" w:rsidRDefault="00EE747E" w:rsidP="00EE747E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77959" w:rsidRPr="007A168E" w14:paraId="34CB47D6" w14:textId="77777777" w:rsidTr="000B13C3">
        <w:tc>
          <w:tcPr>
            <w:tcW w:w="2970" w:type="dxa"/>
          </w:tcPr>
          <w:p w14:paraId="20373C4A" w14:textId="77777777" w:rsidR="00A77959" w:rsidRPr="007A168E" w:rsidRDefault="00A77959" w:rsidP="00A7795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A77959" w:rsidRPr="007A168E" w:rsidRDefault="00A77959" w:rsidP="00A7795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6158FA83" w:rsidR="00A77959" w:rsidRPr="007A168E" w:rsidRDefault="007C5EEB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77777777" w:rsidR="00A77959" w:rsidRPr="007A168E" w:rsidRDefault="00A77959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7FB97105" w:rsidR="00A77959" w:rsidRPr="007A168E" w:rsidRDefault="007C5EEB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06C6EC04" w:rsidR="00A77959" w:rsidRPr="007A168E" w:rsidRDefault="00AA0E3D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0AD72009" w:rsidR="00A77959" w:rsidRPr="007A168E" w:rsidRDefault="00AA0E3D" w:rsidP="00A7795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116,206</w:t>
            </w:r>
          </w:p>
        </w:tc>
        <w:tc>
          <w:tcPr>
            <w:tcW w:w="247" w:type="dxa"/>
          </w:tcPr>
          <w:p w14:paraId="49AE7FAF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77777777" w:rsidR="00A77959" w:rsidRPr="007A168E" w:rsidRDefault="00A77959" w:rsidP="00A7795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</w:tr>
      <w:tr w:rsidR="00A77959" w:rsidRPr="007A168E" w14:paraId="393FC78B" w14:textId="77777777" w:rsidTr="000B13C3">
        <w:tc>
          <w:tcPr>
            <w:tcW w:w="2970" w:type="dxa"/>
          </w:tcPr>
          <w:p w14:paraId="758F9F5A" w14:textId="77777777" w:rsidR="00A77959" w:rsidRPr="007A168E" w:rsidRDefault="00A77959" w:rsidP="00A7795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A77959" w:rsidRPr="007A168E" w:rsidRDefault="00A77959" w:rsidP="00A7795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46A2A8E6" w:rsidR="00A77959" w:rsidRPr="007A168E" w:rsidRDefault="007C5EEB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77777777" w:rsidR="00A77959" w:rsidRPr="007A168E" w:rsidRDefault="00A77959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3EB8212C" w:rsidR="00A77959" w:rsidRPr="007A168E" w:rsidRDefault="007C5EEB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10F994F3" w:rsidR="00A77959" w:rsidRPr="007A168E" w:rsidRDefault="00AA0E3D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255CC40C" w:rsidR="00A77959" w:rsidRPr="007A168E" w:rsidRDefault="00AA0E3D" w:rsidP="00A7795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756,903</w:t>
            </w:r>
          </w:p>
        </w:tc>
        <w:tc>
          <w:tcPr>
            <w:tcW w:w="247" w:type="dxa"/>
          </w:tcPr>
          <w:p w14:paraId="302FC088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77777777" w:rsidR="00A77959" w:rsidRPr="007A168E" w:rsidRDefault="00A77959" w:rsidP="00A7795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</w:tr>
      <w:tr w:rsidR="00EE747E" w:rsidRPr="007A168E" w14:paraId="4C437A86" w14:textId="77777777" w:rsidTr="000B13C3">
        <w:tc>
          <w:tcPr>
            <w:tcW w:w="2970" w:type="dxa"/>
          </w:tcPr>
          <w:p w14:paraId="5ED702ED" w14:textId="77777777" w:rsidR="00EE747E" w:rsidRPr="007A168E" w:rsidRDefault="00EE747E" w:rsidP="00EE747E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EE747E" w:rsidRPr="007A168E" w:rsidRDefault="00EE747E" w:rsidP="00EE747E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EE747E" w:rsidRPr="007A168E" w:rsidRDefault="00EE747E" w:rsidP="00EE747E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EE747E" w:rsidRPr="007A168E" w:rsidRDefault="00EE747E" w:rsidP="00EE747E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EE747E" w:rsidRPr="007A168E" w:rsidRDefault="00EE747E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EE747E" w:rsidRPr="007A168E" w:rsidRDefault="00EE747E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614AA43F" w:rsidR="00EE747E" w:rsidRPr="007A168E" w:rsidRDefault="00AA0E3D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77777777" w:rsidR="00EE747E" w:rsidRPr="007A168E" w:rsidRDefault="00EE747E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483A9F7F" w:rsidR="00EE747E" w:rsidRPr="007A168E" w:rsidRDefault="00AA0E3D" w:rsidP="00EE747E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873,109</w:t>
            </w:r>
          </w:p>
        </w:tc>
        <w:tc>
          <w:tcPr>
            <w:tcW w:w="247" w:type="dxa"/>
          </w:tcPr>
          <w:p w14:paraId="5B5E20AB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77777777" w:rsidR="00EE747E" w:rsidRPr="007A168E" w:rsidRDefault="00EE747E" w:rsidP="00EE747E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856,337</w:t>
            </w:r>
          </w:p>
        </w:tc>
      </w:tr>
      <w:tr w:rsidR="00EE747E" w:rsidRPr="007A168E" w14:paraId="6B3EB595" w14:textId="77777777" w:rsidTr="000B13C3">
        <w:tc>
          <w:tcPr>
            <w:tcW w:w="2970" w:type="dxa"/>
          </w:tcPr>
          <w:p w14:paraId="53C053ED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0FF5" w:rsidRPr="007A168E" w14:paraId="4F094426" w14:textId="77777777" w:rsidTr="000B13C3">
        <w:tc>
          <w:tcPr>
            <w:tcW w:w="2970" w:type="dxa"/>
          </w:tcPr>
          <w:p w14:paraId="5FC90C7D" w14:textId="77777777" w:rsidR="00650FF5" w:rsidRPr="007A168E" w:rsidRDefault="00650FF5" w:rsidP="00650FF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650FF5" w:rsidRPr="007A168E" w:rsidRDefault="00650FF5" w:rsidP="00650FF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19A6B850" w:rsidR="00650FF5" w:rsidRPr="007A168E" w:rsidRDefault="007C5EEB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77777777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2B10FC70" w:rsidR="00650FF5" w:rsidRPr="007A168E" w:rsidRDefault="007C5EEB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711388E3" w:rsidR="00650FF5" w:rsidRPr="007A168E" w:rsidRDefault="00AA0E3D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0C0597B8" w:rsidR="00650FF5" w:rsidRPr="007A168E" w:rsidRDefault="00AA0E3D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0FF5" w:rsidRPr="007A168E" w14:paraId="3C5C455C" w14:textId="77777777" w:rsidTr="000B13C3">
        <w:tc>
          <w:tcPr>
            <w:tcW w:w="2970" w:type="dxa"/>
          </w:tcPr>
          <w:p w14:paraId="31885107" w14:textId="77777777" w:rsidR="00650FF5" w:rsidRPr="007A168E" w:rsidRDefault="00650FF5" w:rsidP="00650FF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650FF5" w:rsidRPr="007A168E" w:rsidRDefault="00650FF5" w:rsidP="00650FF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7F87F49D" w:rsidR="00650FF5" w:rsidRPr="007A168E" w:rsidRDefault="007C5EEB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77777777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7EF6008F" w:rsidR="00650FF5" w:rsidRPr="007A168E" w:rsidRDefault="007C5EEB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3A70230E" w:rsidR="00650FF5" w:rsidRPr="007A168E" w:rsidRDefault="007C5EEB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4D9A1362" w:rsidR="00650FF5" w:rsidRPr="007A168E" w:rsidRDefault="00AA0E3D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0FF5" w:rsidRPr="007A168E" w14:paraId="55DDB1FB" w14:textId="77777777" w:rsidTr="000B13C3">
        <w:tc>
          <w:tcPr>
            <w:tcW w:w="2970" w:type="dxa"/>
          </w:tcPr>
          <w:p w14:paraId="3ADDB802" w14:textId="77777777" w:rsidR="00650FF5" w:rsidRPr="007A168E" w:rsidRDefault="00650FF5" w:rsidP="00650FF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650FF5" w:rsidRPr="007A168E" w:rsidRDefault="00650FF5" w:rsidP="00650FF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100246B9" w:rsidR="00650FF5" w:rsidRPr="007A168E" w:rsidRDefault="007C5EEB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77777777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366C4CFB" w:rsidR="00650FF5" w:rsidRPr="007A168E" w:rsidRDefault="007C5EEB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7AFDAE44" w:rsidR="00650FF5" w:rsidRPr="007A168E" w:rsidRDefault="007C5EEB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2AE67084" w:rsidR="00650FF5" w:rsidRPr="007A168E" w:rsidRDefault="00AA0E3D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E747E" w:rsidRPr="007A168E" w14:paraId="2AB2A6D0" w14:textId="77777777" w:rsidTr="000B13C3">
        <w:tc>
          <w:tcPr>
            <w:tcW w:w="2970" w:type="dxa"/>
          </w:tcPr>
          <w:p w14:paraId="3501CFB6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77AF1920" w:rsidR="00EE747E" w:rsidRPr="007A168E" w:rsidRDefault="007C5EEB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1819F29A" w:rsidR="00EE747E" w:rsidRPr="007A168E" w:rsidRDefault="00AA0E3D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873,109</w:t>
            </w:r>
          </w:p>
        </w:tc>
        <w:tc>
          <w:tcPr>
            <w:tcW w:w="247" w:type="dxa"/>
          </w:tcPr>
          <w:p w14:paraId="0FC3528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</w:tr>
      <w:tr w:rsidR="00EE747E" w:rsidRPr="007A168E" w14:paraId="6C1394C3" w14:textId="77777777" w:rsidTr="000B13C3">
        <w:tc>
          <w:tcPr>
            <w:tcW w:w="2970" w:type="dxa"/>
          </w:tcPr>
          <w:p w14:paraId="22B64C83" w14:textId="77777777" w:rsidR="00EE747E" w:rsidRPr="007A168E" w:rsidRDefault="00EE747E" w:rsidP="00EE747E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EE747E" w:rsidRPr="007A168E" w:rsidRDefault="00EE747E" w:rsidP="00EE747E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EE747E" w:rsidRPr="007A168E" w:rsidRDefault="00EE747E" w:rsidP="00EE747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EE747E" w:rsidRPr="007A168E" w:rsidRDefault="00EE747E" w:rsidP="00EE747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EE747E" w:rsidRPr="007A168E" w:rsidRDefault="00EE747E" w:rsidP="00EE747E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EE747E" w:rsidRPr="007A168E" w:rsidRDefault="00EE747E" w:rsidP="00EE747E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EE747E" w:rsidRPr="007A168E" w:rsidRDefault="00EE747E" w:rsidP="00EE747E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EE747E" w:rsidRPr="007A168E" w:rsidRDefault="00EE747E" w:rsidP="00EE747E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EE747E" w:rsidRPr="007A168E" w:rsidRDefault="00EE747E" w:rsidP="00EE747E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EE747E" w:rsidRPr="007A168E" w:rsidRDefault="00EE747E" w:rsidP="00EE747E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E747E" w:rsidRPr="007A168E" w14:paraId="10422A36" w14:textId="77777777" w:rsidTr="000B13C3">
        <w:tc>
          <w:tcPr>
            <w:tcW w:w="2970" w:type="dxa"/>
          </w:tcPr>
          <w:p w14:paraId="463EF94C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E747E" w:rsidRPr="007A168E" w14:paraId="6336AD1B" w14:textId="77777777" w:rsidTr="000B13C3">
        <w:tc>
          <w:tcPr>
            <w:tcW w:w="2970" w:type="dxa"/>
          </w:tcPr>
          <w:p w14:paraId="555A05C0" w14:textId="77777777" w:rsidR="00EE747E" w:rsidRPr="007A168E" w:rsidRDefault="00EE747E" w:rsidP="00EE747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52E7655F" w:rsidR="00EE747E" w:rsidRPr="007A168E" w:rsidRDefault="007C5EEB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38C8814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41BD4BBB" w:rsidR="00EE747E" w:rsidRPr="007A168E" w:rsidRDefault="007C5EEB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425F60F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716EBC91" w:rsidR="00EE747E" w:rsidRPr="007A168E" w:rsidRDefault="007C5EEB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4F917FC4" w:rsidR="00EE747E" w:rsidRPr="007A168E" w:rsidRDefault="007C5EEB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252,451</w:t>
            </w:r>
          </w:p>
        </w:tc>
        <w:tc>
          <w:tcPr>
            <w:tcW w:w="247" w:type="dxa"/>
          </w:tcPr>
          <w:p w14:paraId="445BA23C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249,894</w:t>
            </w:r>
          </w:p>
        </w:tc>
      </w:tr>
      <w:tr w:rsidR="00EE747E" w:rsidRPr="007A168E" w14:paraId="0507B893" w14:textId="77777777" w:rsidTr="000B13C3">
        <w:tc>
          <w:tcPr>
            <w:tcW w:w="2970" w:type="dxa"/>
          </w:tcPr>
          <w:p w14:paraId="439BCED5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11CCAFD4" w:rsidR="00EE747E" w:rsidRPr="007A168E" w:rsidRDefault="007C5EEB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7777777" w:rsidR="00EE747E" w:rsidRPr="007A168E" w:rsidRDefault="00EE747E" w:rsidP="00EE747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7A97C93E" w:rsidR="00EE747E" w:rsidRPr="007A168E" w:rsidRDefault="007C5EEB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252,451</w:t>
            </w:r>
          </w:p>
        </w:tc>
        <w:tc>
          <w:tcPr>
            <w:tcW w:w="247" w:type="dxa"/>
          </w:tcPr>
          <w:p w14:paraId="6EB7711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77777777" w:rsidR="00EE747E" w:rsidRPr="007A168E" w:rsidRDefault="00EE747E" w:rsidP="00EE747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5E7C84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313848E0" w:rsidR="005E7C84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AAC9F9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44B749FF" w:rsidR="005E7C84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FBC676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4ABFB32D" w:rsidR="005E7C84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6ECA1C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1EDCE111" w:rsidR="005E7C84" w:rsidRPr="007A168E" w:rsidRDefault="0011315F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D9A464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E7C84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7496B9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54E8C66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45EACC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7CC0DC5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3B4B4AA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113B325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2986305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5E7C84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5E7C84" w:rsidRPr="007A168E" w:rsidRDefault="005E7C84" w:rsidP="000B13C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7C84" w:rsidRPr="007A168E" w14:paraId="37C21E1E" w14:textId="77777777" w:rsidTr="000B13C3">
        <w:tc>
          <w:tcPr>
            <w:tcW w:w="2970" w:type="dxa"/>
          </w:tcPr>
          <w:p w14:paraId="7D5DF806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5E7C84" w:rsidRPr="007A168E" w:rsidRDefault="005E7C84" w:rsidP="000B13C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5E7C84" w:rsidRPr="007A168E" w:rsidRDefault="005E7C84" w:rsidP="000B13C3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F5E45" w:rsidRPr="007A168E" w14:paraId="1322FC51" w14:textId="77777777" w:rsidTr="000B13C3">
        <w:tc>
          <w:tcPr>
            <w:tcW w:w="2970" w:type="dxa"/>
          </w:tcPr>
          <w:p w14:paraId="2D0A30E1" w14:textId="77777777" w:rsidR="006F5E45" w:rsidRPr="007A168E" w:rsidRDefault="006F5E45" w:rsidP="006F5E4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6F5E45" w:rsidRPr="007A168E" w:rsidRDefault="006F5E45" w:rsidP="006F5E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7ED21CA6" w:rsidR="006F5E45" w:rsidRPr="007A168E" w:rsidRDefault="00A50EB3" w:rsidP="006F5E45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C5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247" w:type="dxa"/>
          </w:tcPr>
          <w:p w14:paraId="680527C7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77777777" w:rsidR="006F5E45" w:rsidRPr="007A168E" w:rsidRDefault="006F5E45" w:rsidP="006F5E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57A7C49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437F31F2" w:rsidR="006F5E45" w:rsidRPr="007A168E" w:rsidRDefault="007C5EEB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A4FAF23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2C676B03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3C3012F1" w:rsidR="006F5E45" w:rsidRPr="007A168E" w:rsidRDefault="007C5EEB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6528E543" w:rsidR="006F5E45" w:rsidRPr="007A168E" w:rsidRDefault="007C5EEB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116,206</w:t>
            </w:r>
          </w:p>
        </w:tc>
        <w:tc>
          <w:tcPr>
            <w:tcW w:w="247" w:type="dxa"/>
          </w:tcPr>
          <w:p w14:paraId="7E90CCFF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77777777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</w:tr>
      <w:tr w:rsidR="006F5E45" w:rsidRPr="007A168E" w14:paraId="78CF78EB" w14:textId="77777777" w:rsidTr="000B13C3">
        <w:tc>
          <w:tcPr>
            <w:tcW w:w="2970" w:type="dxa"/>
          </w:tcPr>
          <w:p w14:paraId="40367AA7" w14:textId="77777777" w:rsidR="006F5E45" w:rsidRPr="007A168E" w:rsidRDefault="006F5E45" w:rsidP="006F5E4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6F5E45" w:rsidRPr="007A168E" w:rsidRDefault="006F5E45" w:rsidP="006F5E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696D4874" w:rsidR="006F5E45" w:rsidRPr="007A168E" w:rsidRDefault="007C5EEB" w:rsidP="006F5E45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77777777" w:rsidR="006F5E45" w:rsidRPr="007A168E" w:rsidRDefault="006F5E45" w:rsidP="006F5E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46FA0234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31F18BBF" w:rsidR="006F5E45" w:rsidRPr="007A168E" w:rsidRDefault="007C5EEB" w:rsidP="00D0002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0B4336D0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6DE93129" w:rsidR="006F5E45" w:rsidRPr="007A168E" w:rsidRDefault="007C5EEB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5B2FC2FF" w:rsidR="006F5E45" w:rsidRPr="007A168E" w:rsidRDefault="007C5EEB" w:rsidP="006F5E4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756,903</w:t>
            </w:r>
          </w:p>
        </w:tc>
        <w:tc>
          <w:tcPr>
            <w:tcW w:w="247" w:type="dxa"/>
          </w:tcPr>
          <w:p w14:paraId="2E254929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77777777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</w:tr>
      <w:tr w:rsidR="006F5E45" w:rsidRPr="007A168E" w14:paraId="50C88DD7" w14:textId="77777777" w:rsidTr="000B13C3">
        <w:tc>
          <w:tcPr>
            <w:tcW w:w="2970" w:type="dxa"/>
          </w:tcPr>
          <w:p w14:paraId="4A5EC9E1" w14:textId="77777777" w:rsidR="006F5E45" w:rsidRPr="007A168E" w:rsidRDefault="006F5E45" w:rsidP="006F5E4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6F5E45" w:rsidRPr="007A168E" w:rsidRDefault="006F5E45" w:rsidP="006F5E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6F5E45" w:rsidRPr="007A168E" w:rsidRDefault="006F5E45" w:rsidP="006F5E45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6F5E45" w:rsidRPr="007A168E" w:rsidRDefault="006F5E45" w:rsidP="006F5E45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25C94AA0" w:rsidR="006F5E45" w:rsidRPr="007A168E" w:rsidRDefault="007C5EEB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1FF0ABC3" w:rsidR="006F5E45" w:rsidRPr="007A168E" w:rsidRDefault="007C5EEB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873,109</w:t>
            </w:r>
          </w:p>
        </w:tc>
        <w:tc>
          <w:tcPr>
            <w:tcW w:w="247" w:type="dxa"/>
          </w:tcPr>
          <w:p w14:paraId="56308242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77777777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642B0F72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บริษัทร่วมของกลุ่มบริษัทและบริษัทไม่มีการจ่ายเงินปันผลในระหว่าง</w:t>
      </w:r>
      <w:r w:rsidR="00AF4899" w:rsidRPr="009A176D">
        <w:rPr>
          <w:cs/>
          <w:lang w:val="en-US"/>
        </w:rPr>
        <w:t>งวด</w:t>
      </w:r>
      <w:r w:rsidR="0011315F">
        <w:rPr>
          <w:rFonts w:hint="cs"/>
          <w:cs/>
          <w:lang w:val="en-US"/>
        </w:rPr>
        <w:t>เก้าเดือน</w:t>
      </w:r>
      <w:r w:rsidR="00AF4899" w:rsidRPr="009A176D">
        <w:rPr>
          <w:cs/>
          <w:lang w:val="en-US"/>
        </w:rPr>
        <w:t xml:space="preserve">สิ้นสุดวันที่ </w:t>
      </w:r>
      <w:r w:rsidR="0011315F">
        <w:rPr>
          <w:lang w:val="en-US"/>
        </w:rPr>
        <w:t xml:space="preserve">30 </w:t>
      </w:r>
      <w:r w:rsidR="0011315F">
        <w:rPr>
          <w:cs/>
          <w:lang w:val="en-US"/>
        </w:rPr>
        <w:t>กันยายน</w:t>
      </w:r>
      <w:r w:rsidR="00AF4899">
        <w:rPr>
          <w:rFonts w:hint="cs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5E7C84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256</w:t>
      </w:r>
      <w:r w:rsidR="005E7C84" w:rsidRPr="007A168E">
        <w:rPr>
          <w:rFonts w:asciiTheme="majorBidi" w:hAnsiTheme="majorBidi" w:cstheme="majorBidi"/>
          <w:lang w:val="en-US"/>
        </w:rPr>
        <w:t>5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7777777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77777777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079FC5CC" w:rsidR="0096592E" w:rsidRPr="00055F15" w:rsidRDefault="00055F15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13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77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8C752E" w:rsidRDefault="0096592E" w:rsidP="0096592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3561BC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51EA8E1A" w:rsidR="0096592E" w:rsidRPr="00110072" w:rsidRDefault="00BA43F9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7,414,787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047C9A2E" w:rsidR="0096592E" w:rsidRPr="008C752E" w:rsidRDefault="007C5EEB" w:rsidP="003561BC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2,797,340</w:t>
            </w:r>
          </w:p>
        </w:tc>
      </w:tr>
      <w:tr w:rsidR="0096592E" w:rsidRPr="008C752E" w14:paraId="42AFF689" w14:textId="77777777" w:rsidTr="003561BC">
        <w:tc>
          <w:tcPr>
            <w:tcW w:w="3383" w:type="pct"/>
          </w:tcPr>
          <w:p w14:paraId="08A87B3E" w14:textId="6049819E" w:rsidR="0096592E" w:rsidRPr="008C752E" w:rsidRDefault="0096592E" w:rsidP="0096592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8CB0AC" w14:textId="760E10FA" w:rsidR="0096592E" w:rsidRPr="00110072" w:rsidRDefault="00BA43F9" w:rsidP="003561BC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(12,940)</w:t>
            </w:r>
          </w:p>
        </w:tc>
        <w:tc>
          <w:tcPr>
            <w:tcW w:w="149" w:type="pct"/>
            <w:shd w:val="clear" w:color="auto" w:fill="auto"/>
          </w:tcPr>
          <w:p w14:paraId="2A628456" w14:textId="77777777" w:rsidR="0096592E" w:rsidRPr="008C752E" w:rsidRDefault="0096592E" w:rsidP="0096592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07BA685" w14:textId="6462E0B8" w:rsidR="0096592E" w:rsidRPr="008C752E" w:rsidRDefault="007C5EEB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</w:t>
            </w:r>
            <w:r w:rsidR="00957A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57D2B66C" w:rsidR="002B5A0A" w:rsidRPr="008C752E" w:rsidRDefault="002B5A0A" w:rsidP="00D714FC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11315F">
        <w:rPr>
          <w:rFonts w:hint="cs"/>
          <w:lang w:val="en-US"/>
        </w:rPr>
        <w:t xml:space="preserve">30 </w:t>
      </w:r>
      <w:r w:rsidR="0011315F">
        <w:rPr>
          <w:rFonts w:hint="cs"/>
          <w:cs/>
          <w:lang w:val="en-US"/>
        </w:rPr>
        <w:t>กันยายน</w:t>
      </w:r>
      <w:r w:rsidR="00055F15" w:rsidRPr="006B10B4">
        <w:rPr>
          <w:rFonts w:hint="cs"/>
          <w:lang w:val="en-US"/>
        </w:rPr>
        <w:t xml:space="preserve"> </w:t>
      </w:r>
      <w:r w:rsidR="0057505D" w:rsidRPr="008C752E">
        <w:rPr>
          <w:rFonts w:asciiTheme="majorBidi" w:hAnsiTheme="majorBidi" w:cstheme="majorBidi"/>
          <w:lang w:val="en-US"/>
        </w:rPr>
        <w:t>256</w:t>
      </w:r>
      <w:r w:rsidR="00D15CAA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7C5EEB">
        <w:rPr>
          <w:rFonts w:asciiTheme="majorBidi" w:hAnsiTheme="majorBidi" w:cstheme="majorBidi"/>
          <w:lang w:val="en-US"/>
        </w:rPr>
        <w:t>5,590</w:t>
      </w:r>
      <w:r w:rsidR="0078002D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ล้านบาท</w:t>
      </w:r>
      <w:r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984B3F" w:rsidRPr="008C752E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F47DB8" w:rsidRPr="008C752E">
        <w:rPr>
          <w:rFonts w:asciiTheme="majorBidi" w:hAnsiTheme="majorBidi" w:cstheme="majorBidi"/>
          <w:i/>
          <w:iCs/>
          <w:lang w:val="en-US"/>
        </w:rPr>
        <w:t>256</w:t>
      </w:r>
      <w:r w:rsidR="00D15CAA" w:rsidRPr="008C752E">
        <w:rPr>
          <w:rFonts w:asciiTheme="majorBidi" w:hAnsiTheme="majorBidi" w:cstheme="majorBidi"/>
          <w:i/>
          <w:iCs/>
          <w:lang w:val="en-US"/>
        </w:rPr>
        <w:t>5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5,740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F8A7E1" w14:textId="77777777" w:rsidR="008A25B5" w:rsidRPr="008C752E" w:rsidRDefault="008A25B5" w:rsidP="008A25B5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การจัดประเภทเป็นสินทรัพย์ไม่หมุนเวียนที่ถือไว้เพื่อขาย</w:t>
      </w:r>
    </w:p>
    <w:p w14:paraId="6A4D6663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F07D449" w14:textId="48E75F8D" w:rsidR="00E87BDB" w:rsidRPr="008C752E" w:rsidRDefault="00E87BDB" w:rsidP="00E87BDB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>บริษัทอยู่ระหว่างการดําเนินการขายเครื่องจักรและอุปกรณ์ในการผลิตบางส่วน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="0078002D" w:rsidRPr="00A50EB3">
        <w:rPr>
          <w:rFonts w:asciiTheme="majorBidi" w:hAnsiTheme="majorBidi" w:cstheme="majorBidi"/>
          <w:lang w:val="en-US"/>
        </w:rPr>
        <w:t>260</w:t>
      </w:r>
      <w:r w:rsidRPr="008C752E">
        <w:rPr>
          <w:rFonts w:asciiTheme="majorBidi" w:hAnsiTheme="majorBidi" w:cstheme="majorBidi"/>
          <w:cs/>
          <w:lang w:val="en-US"/>
        </w:rPr>
        <w:t xml:space="preserve"> ล้านบาท โดยคาดว่าการขายเครื่องจักรและอุปกรณ์ในการผลิตดังกล่าวจะแล้วเสร็จภายในปี </w:t>
      </w:r>
      <w:r w:rsidRPr="008C752E">
        <w:rPr>
          <w:rFonts w:asciiTheme="majorBidi" w:hAnsiTheme="majorBidi" w:cstheme="majorBidi"/>
          <w:lang w:val="en-US"/>
        </w:rPr>
        <w:t>2566</w:t>
      </w:r>
      <w:r w:rsidRPr="008C752E">
        <w:rPr>
          <w:rFonts w:asciiTheme="majorBidi" w:hAnsiTheme="majorBidi" w:cstheme="majorBidi"/>
          <w:cs/>
          <w:lang w:val="en-US"/>
        </w:rPr>
        <w:t xml:space="preserve"> บริษัท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5B2AF3AE" w14:textId="77777777" w:rsidR="00E87BDB" w:rsidRPr="008C752E" w:rsidRDefault="00E87BDB" w:rsidP="00E87BD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A9B9039" w14:textId="79731BDA" w:rsidR="008A25B5" w:rsidRPr="008C752E" w:rsidRDefault="008A25B5" w:rsidP="00E87BDB">
      <w:pPr>
        <w:pStyle w:val="Bo-C1Content"/>
        <w:rPr>
          <w:rFonts w:asciiTheme="majorBidi" w:hAnsiTheme="majorBidi" w:cstheme="majorBidi"/>
          <w:lang w:val="en-US"/>
        </w:rPr>
      </w:pPr>
      <w:r w:rsidRPr="00E00721">
        <w:rPr>
          <w:rFonts w:asciiTheme="majorBidi" w:hAnsiTheme="majorBidi" w:cstheme="majorBidi"/>
          <w:cs/>
          <w:lang w:val="en-US"/>
        </w:rPr>
        <w:t>บริษัทย่อยแห่งหนึ่งอยู่ระหว่างการดําเนินการขายเครื่องจักรและอุปกรณ์ในการผลิตบางส่วน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 w:rsidRPr="00E00721">
        <w:rPr>
          <w:rFonts w:asciiTheme="majorBidi" w:hAnsiTheme="majorBidi" w:cstheme="majorBidi"/>
          <w:lang w:val="en-US"/>
        </w:rPr>
        <w:t xml:space="preserve"> </w:t>
      </w:r>
      <w:r w:rsidR="007C5EEB">
        <w:rPr>
          <w:rFonts w:asciiTheme="majorBidi" w:hAnsiTheme="majorBidi" w:cstheme="majorBidi"/>
          <w:lang w:val="en-US"/>
        </w:rPr>
        <w:t>185</w:t>
      </w:r>
      <w:r w:rsidRPr="00E00721">
        <w:rPr>
          <w:rFonts w:asciiTheme="majorBidi" w:hAnsiTheme="majorBidi" w:cstheme="majorBidi"/>
          <w:lang w:val="en-US"/>
        </w:rPr>
        <w:t xml:space="preserve"> </w:t>
      </w:r>
      <w:r w:rsidRPr="00E00721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 xml:space="preserve">(31 </w:t>
      </w:r>
      <w:r w:rsidR="00E00721" w:rsidRPr="00E00721">
        <w:rPr>
          <w:rFonts w:asciiTheme="majorBidi" w:hAnsiTheme="majorBidi" w:cstheme="majorBidi" w:hint="cs"/>
          <w:i/>
          <w:iCs/>
          <w:cs/>
          <w:lang w:val="en-US"/>
        </w:rPr>
        <w:t xml:space="preserve">ธันวาคม 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 xml:space="preserve">2565: 205 </w:t>
      </w:r>
      <w:r w:rsidR="00E00721" w:rsidRPr="00E00721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>)</w:t>
      </w:r>
      <w:r w:rsidR="00E00721" w:rsidRPr="00E00721">
        <w:rPr>
          <w:rFonts w:asciiTheme="majorBidi" w:hAnsiTheme="majorBidi" w:cstheme="majorBidi"/>
          <w:lang w:val="en-US"/>
        </w:rPr>
        <w:t xml:space="preserve"> </w:t>
      </w:r>
      <w:r w:rsidRPr="00E00721">
        <w:rPr>
          <w:rFonts w:asciiTheme="majorBidi" w:hAnsiTheme="majorBidi" w:cstheme="majorBidi"/>
          <w:cs/>
          <w:lang w:val="en-US"/>
        </w:rPr>
        <w:t>โดยคาดว่าการขายเครื่องจักรและอุปกรณ์ในการผลิตดังกล่าวจะแล้วเสร็จภายในปี</w:t>
      </w:r>
      <w:r w:rsidRPr="00E00721">
        <w:rPr>
          <w:rFonts w:asciiTheme="majorBidi" w:hAnsiTheme="majorBidi" w:cstheme="majorBidi"/>
          <w:lang w:val="en-US"/>
        </w:rPr>
        <w:t xml:space="preserve"> 2566 </w:t>
      </w:r>
      <w:r w:rsidRPr="00E00721">
        <w:rPr>
          <w:rFonts w:asciiTheme="majorBidi" w:hAnsiTheme="majorBidi" w:cstheme="majorBidi"/>
          <w:cs/>
          <w:lang w:val="en-US"/>
        </w:rPr>
        <w:t>บริษัทย่อยดังกล่าว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3F8653C8" w14:textId="3408BC26" w:rsidR="000540C3" w:rsidRPr="008C752E" w:rsidRDefault="000540C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C752E">
        <w:rPr>
          <w:rFonts w:asciiTheme="majorBidi" w:hAnsiTheme="majorBidi" w:cstheme="majorBidi"/>
          <w:sz w:val="30"/>
          <w:szCs w:val="30"/>
        </w:rPr>
        <w:br w:type="page"/>
      </w: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lastRenderedPageBreak/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4521B5A8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EC76AA" w:rsidRPr="006B10B4">
        <w:rPr>
          <w:rFonts w:ascii="Angsana New" w:hAnsi="Angsana New" w:hint="cs"/>
          <w:sz w:val="30"/>
          <w:szCs w:val="30"/>
          <w:cs/>
        </w:rPr>
        <w:t>งวด</w:t>
      </w:r>
      <w:r w:rsidR="0011315F">
        <w:rPr>
          <w:rFonts w:ascii="Angsana New" w:hAnsi="Angsana New" w:hint="cs"/>
          <w:sz w:val="30"/>
          <w:szCs w:val="30"/>
          <w:cs/>
        </w:rPr>
        <w:t>เก้าเดือน</w:t>
      </w:r>
      <w:r w:rsidR="00EC76AA" w:rsidRPr="006B10B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1315F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11315F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EC76AA" w:rsidRPr="006B10B4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6831"/>
        <w:gridCol w:w="2340"/>
      </w:tblGrid>
      <w:tr w:rsidR="00AA6339" w:rsidRPr="006B10B4" w14:paraId="1A21C90C" w14:textId="77777777" w:rsidTr="00BB2EFF">
        <w:tc>
          <w:tcPr>
            <w:tcW w:w="6831" w:type="dxa"/>
          </w:tcPr>
          <w:p w14:paraId="7D64F6B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55A7406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6339" w:rsidRPr="006B10B4" w14:paraId="5BC8CEB3" w14:textId="77777777" w:rsidTr="00BB2EFF">
        <w:tc>
          <w:tcPr>
            <w:tcW w:w="6831" w:type="dxa"/>
          </w:tcPr>
          <w:p w14:paraId="1D2A940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57E5D2A" w14:textId="77777777" w:rsidR="00AA6339" w:rsidRPr="006B10B4" w:rsidRDefault="00AA6339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AA6339" w:rsidRPr="006B10B4" w14:paraId="1FD12522" w14:textId="77777777" w:rsidTr="00BB2EFF">
        <w:tc>
          <w:tcPr>
            <w:tcW w:w="6831" w:type="dxa"/>
          </w:tcPr>
          <w:p w14:paraId="41AE9CF1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2C7A350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6339" w:rsidRPr="006B10B4" w14:paraId="0FED17F9" w14:textId="77777777" w:rsidTr="00BB2EFF">
        <w:tc>
          <w:tcPr>
            <w:tcW w:w="6831" w:type="dxa"/>
          </w:tcPr>
          <w:p w14:paraId="358A4080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</w:tcPr>
          <w:p w14:paraId="13D93C5B" w14:textId="2E597A83" w:rsidR="00AA6339" w:rsidRPr="00356FF2" w:rsidRDefault="00B245C5" w:rsidP="00E47FAB">
            <w:pPr>
              <w:tabs>
                <w:tab w:val="decimal" w:pos="195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4,355,338</w:t>
            </w:r>
          </w:p>
        </w:tc>
      </w:tr>
      <w:tr w:rsidR="00AA6339" w:rsidRPr="006B10B4" w14:paraId="7AACC3AF" w14:textId="77777777" w:rsidTr="00BB2EFF">
        <w:tc>
          <w:tcPr>
            <w:tcW w:w="6831" w:type="dxa"/>
          </w:tcPr>
          <w:p w14:paraId="15BD65AE" w14:textId="7FA0A51F" w:rsidR="00AA6339" w:rsidRPr="001C5557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F27CDC" w14:textId="3D4A2A04" w:rsidR="00AA6339" w:rsidRPr="002F13B9" w:rsidRDefault="00B245C5" w:rsidP="002F13B9">
            <w:pPr>
              <w:tabs>
                <w:tab w:val="decimal" w:pos="195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3,976,667</w:t>
            </w:r>
          </w:p>
        </w:tc>
      </w:tr>
      <w:tr w:rsidR="00AA6339" w:rsidRPr="007E0FE6" w14:paraId="38CFA197" w14:textId="77777777" w:rsidTr="00BB2EFF">
        <w:tc>
          <w:tcPr>
            <w:tcW w:w="6831" w:type="dxa"/>
          </w:tcPr>
          <w:p w14:paraId="50DC0084" w14:textId="4F1D88A9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62BE1"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="00062BE1"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1131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11315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41D89F53" w:rsidR="00AA6339" w:rsidRPr="002F13B9" w:rsidRDefault="00B245C5" w:rsidP="002F13B9">
            <w:pPr>
              <w:tabs>
                <w:tab w:val="decimal" w:pos="195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8,332,005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CAF024" w14:textId="2FB9BC5E" w:rsidR="00C563B2" w:rsidRPr="008C752E" w:rsidRDefault="00C563B2" w:rsidP="00C563B2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0977116F" w:rsidR="00C563B2" w:rsidRDefault="00C563B2" w:rsidP="00C563B2">
      <w:pPr>
        <w:pStyle w:val="Bo-C1Content"/>
        <w:ind w:right="-25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 xml:space="preserve">ณ วันที่ </w:t>
      </w:r>
      <w:r w:rsidR="0011315F">
        <w:t xml:space="preserve">30 </w:t>
      </w:r>
      <w:r w:rsidR="0011315F">
        <w:rPr>
          <w:cs/>
        </w:rPr>
        <w:t>กันยายน</w:t>
      </w:r>
      <w:r w:rsidR="00266759">
        <w:rPr>
          <w:cs/>
        </w:rPr>
        <w:t xml:space="preserve"> </w:t>
      </w:r>
      <w:r w:rsidR="0057505D" w:rsidRPr="008C752E">
        <w:rPr>
          <w:rFonts w:asciiTheme="majorBidi" w:hAnsiTheme="majorBidi" w:cstheme="majorBidi"/>
          <w:lang w:val="en-US"/>
        </w:rPr>
        <w:t>256</w:t>
      </w:r>
      <w:r w:rsidR="00506746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 w:rsidRPr="008C752E">
        <w:rPr>
          <w:rFonts w:asciiTheme="majorBidi" w:hAnsiTheme="majorBidi" w:cstheme="majorBidi"/>
        </w:rPr>
        <w:t>3</w:t>
      </w:r>
      <w:r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B245C5">
        <w:rPr>
          <w:rFonts w:asciiTheme="majorBidi" w:hAnsiTheme="majorBidi" w:cstheme="majorBidi"/>
        </w:rPr>
        <w:t>67,462</w:t>
      </w:r>
      <w:r w:rsidR="00705C89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และ </w:t>
      </w:r>
      <w:r w:rsidR="00B245C5">
        <w:rPr>
          <w:rFonts w:asciiTheme="majorBidi" w:hAnsiTheme="majorBidi" w:cstheme="majorBidi"/>
        </w:rPr>
        <w:t>46,255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Pr="008C752E">
        <w:rPr>
          <w:rFonts w:asciiTheme="majorBidi" w:hAnsiTheme="majorBidi" w:cstheme="majorBidi"/>
          <w:i/>
          <w:iCs/>
          <w:cs/>
        </w:rPr>
        <w:t>(</w:t>
      </w:r>
      <w:r w:rsidR="00FC7A15" w:rsidRPr="008C752E">
        <w:rPr>
          <w:rFonts w:asciiTheme="majorBidi" w:hAnsiTheme="majorBidi" w:cstheme="majorBidi"/>
          <w:i/>
          <w:iCs/>
        </w:rPr>
        <w:t>31</w:t>
      </w:r>
      <w:r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F47DB8" w:rsidRPr="008C752E">
        <w:rPr>
          <w:rFonts w:asciiTheme="majorBidi" w:hAnsiTheme="majorBidi" w:cstheme="majorBidi"/>
          <w:i/>
          <w:iCs/>
        </w:rPr>
        <w:t>256</w:t>
      </w:r>
      <w:r w:rsidR="00506746" w:rsidRPr="008C752E">
        <w:rPr>
          <w:rFonts w:asciiTheme="majorBidi" w:hAnsiTheme="majorBidi" w:cstheme="majorBidi"/>
          <w:i/>
          <w:iCs/>
        </w:rPr>
        <w:t>5</w:t>
      </w:r>
      <w:r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  <w:t xml:space="preserve">66,586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AE68D6">
        <w:rPr>
          <w:rFonts w:asciiTheme="majorBidi" w:hAnsiTheme="majorBidi" w:cstheme="majorBidi"/>
          <w:i/>
          <w:iCs/>
        </w:rPr>
        <w:t>51,278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8C752E">
        <w:rPr>
          <w:rFonts w:asciiTheme="majorBidi" w:hAnsiTheme="majorBidi" w:cstheme="majorBidi"/>
          <w:cs/>
        </w:rPr>
        <w:t xml:space="preserve"> ดังนี้</w:t>
      </w:r>
    </w:p>
    <w:p w14:paraId="1EBE63F4" w14:textId="77777777" w:rsidR="00AA6339" w:rsidRPr="008C752E" w:rsidRDefault="00AA6339" w:rsidP="00C563B2">
      <w:pPr>
        <w:pStyle w:val="Bo-C1Content"/>
        <w:ind w:right="-25"/>
        <w:rPr>
          <w:rFonts w:asciiTheme="majorBidi" w:hAnsiTheme="majorBidi" w:cstheme="majorBidi"/>
        </w:rPr>
      </w:pPr>
    </w:p>
    <w:p w14:paraId="59B6E329" w14:textId="37630D43" w:rsidR="00AA6339" w:rsidRDefault="00AA633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506746" w:rsidRPr="007A168E" w14:paraId="1CBE10B3" w14:textId="77777777" w:rsidTr="000B13C3">
        <w:trPr>
          <w:tblHeader/>
        </w:trPr>
        <w:tc>
          <w:tcPr>
            <w:tcW w:w="2070" w:type="dxa"/>
          </w:tcPr>
          <w:p w14:paraId="189B6FAE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1E1813D8" w14:textId="77777777" w:rsidR="00506746" w:rsidRPr="007A168E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06746" w:rsidRPr="007A168E" w14:paraId="02C17EE3" w14:textId="77777777" w:rsidTr="000B13C3">
        <w:trPr>
          <w:tblHeader/>
        </w:trPr>
        <w:tc>
          <w:tcPr>
            <w:tcW w:w="2070" w:type="dxa"/>
          </w:tcPr>
          <w:p w14:paraId="42936497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B86CC39" w14:textId="45AC1D50" w:rsidR="00506746" w:rsidRPr="007A168E" w:rsidRDefault="0011315F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F27E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506746"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36" w:type="dxa"/>
          </w:tcPr>
          <w:p w14:paraId="6D55789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3009A3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929FE6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6B10E8D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1C1D8091" w14:textId="77777777" w:rsidTr="000B13C3">
        <w:trPr>
          <w:tblHeader/>
        </w:trPr>
        <w:tc>
          <w:tcPr>
            <w:tcW w:w="2070" w:type="dxa"/>
            <w:vAlign w:val="bottom"/>
          </w:tcPr>
          <w:p w14:paraId="542D8AD4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7233C1F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7A168E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9D0547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7FDAB4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79A085A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1E334C3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10025B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6DB38C6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06746" w:rsidRPr="007A168E" w14:paraId="2EB2F533" w14:textId="77777777" w:rsidTr="000B13C3">
        <w:trPr>
          <w:tblHeader/>
        </w:trPr>
        <w:tc>
          <w:tcPr>
            <w:tcW w:w="2070" w:type="dxa"/>
          </w:tcPr>
          <w:p w14:paraId="32DA02FC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70B13BE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5A53521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98172C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61E2D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4ED724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843CA" w:rsidRPr="007A168E" w14:paraId="73EF586C" w14:textId="77777777" w:rsidTr="000B13C3">
        <w:tc>
          <w:tcPr>
            <w:tcW w:w="2070" w:type="dxa"/>
          </w:tcPr>
          <w:p w14:paraId="6168883B" w14:textId="77777777" w:rsidR="004843CA" w:rsidRPr="007A168E" w:rsidRDefault="004843CA" w:rsidP="004843C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23F30CE" w14:textId="37E49742" w:rsidR="004843CA" w:rsidRPr="007A168E" w:rsidRDefault="00B245C5" w:rsidP="004843C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3FFB7E" w14:textId="77777777" w:rsidR="004843CA" w:rsidRPr="007A168E" w:rsidRDefault="004843CA" w:rsidP="004843C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9FF482" w14:textId="259CFBE9" w:rsidR="004843CA" w:rsidRPr="007A168E" w:rsidRDefault="00366BA8" w:rsidP="004843C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5573E0A3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7DBD02" w14:textId="44AC7D43" w:rsidR="004843CA" w:rsidRPr="007A168E" w:rsidRDefault="00366BA8" w:rsidP="004843C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7C8CFDD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DDB3ED4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5F063A48" w14:textId="77777777" w:rsidR="004843CA" w:rsidRPr="007A168E" w:rsidRDefault="004843CA" w:rsidP="004843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0CF6D252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20A23360" w14:textId="77777777" w:rsidTr="000B13C3">
        <w:tc>
          <w:tcPr>
            <w:tcW w:w="2070" w:type="dxa"/>
          </w:tcPr>
          <w:p w14:paraId="0CB1F88C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298CC8E" w14:textId="414FF890" w:rsidR="00897B8B" w:rsidRPr="007A168E" w:rsidRDefault="00B245C5" w:rsidP="00457E68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5AEC382E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341953" w14:textId="73C8413D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C4C1B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0A88A" w14:textId="4E6D302B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340E6C0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525336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794EF7DC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587AA6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897B8B" w:rsidRPr="007A168E" w14:paraId="563A8FCF" w14:textId="77777777" w:rsidTr="000B13C3">
        <w:tc>
          <w:tcPr>
            <w:tcW w:w="2070" w:type="dxa"/>
          </w:tcPr>
          <w:p w14:paraId="0999B58E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8D6CD98" w14:textId="40C7C1B8" w:rsidR="00897B8B" w:rsidRPr="007A168E" w:rsidRDefault="00B245C5" w:rsidP="00A50EB3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139A253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92CFDB" w14:textId="5D270DCB" w:rsidR="00897B8B" w:rsidRPr="00366BA8" w:rsidRDefault="00366BA8" w:rsidP="00366BA8">
            <w:pPr>
              <w:tabs>
                <w:tab w:val="decimal" w:pos="-16"/>
              </w:tabs>
              <w:ind w:right="-90" w:hanging="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CB75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53241B" w14:textId="3169C351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2E9CF7ED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6E009F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BEA9AB9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23E972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897B8B" w:rsidRPr="007A168E" w14:paraId="6F45E07B" w14:textId="77777777" w:rsidTr="000B13C3">
        <w:tc>
          <w:tcPr>
            <w:tcW w:w="2070" w:type="dxa"/>
          </w:tcPr>
          <w:p w14:paraId="1FABD8B6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EA56FCC" w14:textId="3262E1E2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6607D7" w14:textId="0B6A05E1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0602EF" w14:textId="2DFB7AFB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3FAB78F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04C9C6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061830B9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911E9D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897B8B" w:rsidRPr="007A168E" w14:paraId="143A7FED" w14:textId="77777777" w:rsidTr="000B13C3">
        <w:tc>
          <w:tcPr>
            <w:tcW w:w="2070" w:type="dxa"/>
          </w:tcPr>
          <w:p w14:paraId="66C1D208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4A366C8" w14:textId="16805F70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7C3070" w14:textId="731983D4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6BE277" w14:textId="753A0E42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74DBDFB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221A23B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4F5980EF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7B41FF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897B8B" w:rsidRPr="007A168E" w14:paraId="72C63949" w14:textId="77777777" w:rsidTr="000B13C3">
        <w:tc>
          <w:tcPr>
            <w:tcW w:w="2070" w:type="dxa"/>
          </w:tcPr>
          <w:p w14:paraId="234A67FD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88413EC" w14:textId="55DA1857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E8ECC3" w14:textId="25FF5D80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236B4B" w14:textId="5F1D2611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7D7F60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3059BC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39369842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E7BE9D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3B8D019A" w14:textId="77777777" w:rsidTr="000B13C3">
        <w:tc>
          <w:tcPr>
            <w:tcW w:w="2070" w:type="dxa"/>
          </w:tcPr>
          <w:p w14:paraId="3990AC9E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เมษายน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E3AF00D" w14:textId="507C134A" w:rsidR="00897B8B" w:rsidRPr="007A168E" w:rsidRDefault="00B245C5" w:rsidP="00457E68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A73CE8" w14:textId="079C6F97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4F3D1" w14:textId="4C17D59F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12A78D5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6A7067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4F66DDE8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85BF9D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55784691" w14:textId="77777777" w:rsidTr="000B13C3">
        <w:tc>
          <w:tcPr>
            <w:tcW w:w="2070" w:type="dxa"/>
          </w:tcPr>
          <w:p w14:paraId="2B834FE2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79C49E5" w14:textId="7F53D286" w:rsidR="00897B8B" w:rsidRPr="007A168E" w:rsidRDefault="00B245C5" w:rsidP="00897B8B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1B0751" w14:textId="14A48C06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9B92BA" w14:textId="6CA98A82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058B06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7345A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2446F16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66813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3E290A3F" w14:textId="77777777" w:rsidTr="000B13C3">
        <w:tc>
          <w:tcPr>
            <w:tcW w:w="2070" w:type="dxa"/>
          </w:tcPr>
          <w:p w14:paraId="02380105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98BD636" w14:textId="4DC053B8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123B21" w14:textId="3003962A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3AFB83" w14:textId="335DD94E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36" w:type="dxa"/>
          </w:tcPr>
          <w:p w14:paraId="3ACFB24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CF7E20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5CA801C2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458650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1C830A53" w14:textId="77777777" w:rsidTr="000B13C3">
        <w:tc>
          <w:tcPr>
            <w:tcW w:w="2070" w:type="dxa"/>
          </w:tcPr>
          <w:p w14:paraId="477AF604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33CDD34" w14:textId="66588931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CA0461" w14:textId="36BC2FA9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F61D9A" w14:textId="49032503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9DA599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AAC12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39BFFB56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519DEBF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44A6A537" w14:textId="77777777" w:rsidTr="000B13C3">
        <w:tc>
          <w:tcPr>
            <w:tcW w:w="2070" w:type="dxa"/>
          </w:tcPr>
          <w:p w14:paraId="6A2FC9D2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65E7BEB" w14:textId="6D940459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E66B19" w14:textId="53275F58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84C9D1" w14:textId="4EEDBB2C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403F2D9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C5E64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0D212B5C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C8926E9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7B98D864" w14:textId="77777777" w:rsidTr="000B13C3">
        <w:tc>
          <w:tcPr>
            <w:tcW w:w="2070" w:type="dxa"/>
          </w:tcPr>
          <w:p w14:paraId="17BFEB04" w14:textId="5098D216" w:rsidR="00897B8B" w:rsidRPr="007A168E" w:rsidRDefault="0011315F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="00A90630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  <w:r w:rsidR="00897B8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897B8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8A7A8DC" w14:textId="6277CB95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B44B39" w14:textId="2EE09F87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61EFE1" w14:textId="089B38C3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243C312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4376C28" w14:textId="41E8040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4D3D0815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96BE765" w14:textId="4FA62012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97B8B" w:rsidRPr="007A168E" w14:paraId="1EC145BC" w14:textId="77777777" w:rsidTr="000B13C3">
        <w:tc>
          <w:tcPr>
            <w:tcW w:w="2070" w:type="dxa"/>
          </w:tcPr>
          <w:p w14:paraId="31AD8F5B" w14:textId="2734CB25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A616E79" w14:textId="28C9F9B5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25A8A" w14:textId="2DF4B33F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B63776" w14:textId="7E4D384F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36" w:type="dxa"/>
          </w:tcPr>
          <w:p w14:paraId="7C7A7DB5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23592C7" w14:textId="6448F0B2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5C4C7FE2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DD2E5A7" w14:textId="1F7DC589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97B8B" w:rsidRPr="007A168E" w14:paraId="0F1AE456" w14:textId="77777777" w:rsidTr="000B13C3">
        <w:tc>
          <w:tcPr>
            <w:tcW w:w="2070" w:type="dxa"/>
          </w:tcPr>
          <w:p w14:paraId="0B733BC8" w14:textId="20B37C3D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EC91489" w14:textId="677D61C7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EC8E31" w14:textId="03E777C3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641AFC" w14:textId="0FC44FE0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36" w:type="dxa"/>
          </w:tcPr>
          <w:p w14:paraId="7D6C0BB6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0A40FA" w14:textId="37B79919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656B7409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64F6678" w14:textId="3536E9CD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97B8B" w:rsidRPr="007A168E" w14:paraId="6D6DF869" w14:textId="77777777" w:rsidTr="000B13C3">
        <w:tc>
          <w:tcPr>
            <w:tcW w:w="2070" w:type="dxa"/>
          </w:tcPr>
          <w:p w14:paraId="3C8B1A1B" w14:textId="028B4752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F755A6C" w14:textId="501D0501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B33A2A" w14:textId="4BE74267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63C7DF" w14:textId="1BFF5149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36" w:type="dxa"/>
          </w:tcPr>
          <w:p w14:paraId="78F7AD3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0BD3D3F" w14:textId="2054BC5D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236" w:type="dxa"/>
          </w:tcPr>
          <w:p w14:paraId="06E37621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F37741A" w14:textId="6D67F7B1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1A30494B" w14:textId="77777777" w:rsidTr="000B13C3">
        <w:tc>
          <w:tcPr>
            <w:tcW w:w="2070" w:type="dxa"/>
          </w:tcPr>
          <w:p w14:paraId="2E6E1D7A" w14:textId="5EB011FD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16D8E63" w14:textId="0455DEEB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455F0D" w14:textId="10A8EB4D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1A5C59" w14:textId="0BEDE127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36" w:type="dxa"/>
          </w:tcPr>
          <w:p w14:paraId="5D5593C7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7132424" w14:textId="386DCC68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745E53AA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1BC91BF" w14:textId="4BA0B5D1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97B8B" w:rsidRPr="007A168E" w14:paraId="4EB4EFC1" w14:textId="77777777" w:rsidTr="000B13C3">
        <w:tc>
          <w:tcPr>
            <w:tcW w:w="2070" w:type="dxa"/>
          </w:tcPr>
          <w:p w14:paraId="10FC997A" w14:textId="2E049960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598A327" w14:textId="6D5591E5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C3043" w14:textId="4E50B543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92B6A6" w14:textId="51E7CEF3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5675D9F1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236D203" w14:textId="5E26B33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0C23804E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8FDE131" w14:textId="2DB6F4F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2005E61D" w14:textId="77777777" w:rsidTr="000B13C3">
        <w:tc>
          <w:tcPr>
            <w:tcW w:w="2070" w:type="dxa"/>
          </w:tcPr>
          <w:p w14:paraId="5F78E490" w14:textId="62CA5A00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BE5533C" w14:textId="06CAE4B2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7B9790" w14:textId="2CEF99B8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BCD1AC" w14:textId="507D5E27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05C46DC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B45145" w14:textId="271ED5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2F9EA613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455F0DB" w14:textId="4768AF05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97B8B" w:rsidRPr="007A168E" w14:paraId="3B918A72" w14:textId="77777777" w:rsidTr="000B13C3">
        <w:tc>
          <w:tcPr>
            <w:tcW w:w="2070" w:type="dxa"/>
          </w:tcPr>
          <w:p w14:paraId="12643EFA" w14:textId="6D2FCF16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AD0BB77" w14:textId="30B446B9" w:rsidR="00897B8B" w:rsidRPr="007A168E" w:rsidRDefault="00B245C5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F92E8D" w14:textId="1C1395F8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458FA" w14:textId="036F1228" w:rsidR="00897B8B" w:rsidRPr="007A168E" w:rsidRDefault="00366BA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36" w:type="dxa"/>
          </w:tcPr>
          <w:p w14:paraId="781632B4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A412F6" w14:textId="5211EA7F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5F782CAD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056C35D" w14:textId="2158F404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97B8B" w:rsidRPr="007A168E" w14:paraId="587E33F5" w14:textId="77777777" w:rsidTr="000B13C3">
        <w:tc>
          <w:tcPr>
            <w:tcW w:w="2070" w:type="dxa"/>
          </w:tcPr>
          <w:p w14:paraId="481D1063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84E7" w14:textId="16033257" w:rsidR="00897B8B" w:rsidRPr="007A168E" w:rsidRDefault="00B245C5" w:rsidP="00897B8B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14,916,600</w:t>
            </w:r>
          </w:p>
        </w:tc>
        <w:tc>
          <w:tcPr>
            <w:tcW w:w="270" w:type="dxa"/>
            <w:shd w:val="clear" w:color="auto" w:fill="auto"/>
          </w:tcPr>
          <w:p w14:paraId="14994AB7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1C2E" w14:textId="65876CC8" w:rsidR="00897B8B" w:rsidRPr="007A168E" w:rsidRDefault="00B245C5" w:rsidP="00897B8B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52,545,800</w:t>
            </w:r>
          </w:p>
        </w:tc>
        <w:tc>
          <w:tcPr>
            <w:tcW w:w="270" w:type="dxa"/>
            <w:shd w:val="clear" w:color="auto" w:fill="auto"/>
          </w:tcPr>
          <w:p w14:paraId="7F49F86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BCF8" w14:textId="7CCF84A2" w:rsidR="00366BA8" w:rsidRPr="007A168E" w:rsidRDefault="00366BA8" w:rsidP="00366BA8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67,462,400</w:t>
            </w:r>
          </w:p>
        </w:tc>
        <w:tc>
          <w:tcPr>
            <w:tcW w:w="236" w:type="dxa"/>
          </w:tcPr>
          <w:p w14:paraId="4A1D546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623CCDB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1AD93F7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B124F7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506746" w:rsidRPr="007A168E" w14:paraId="22755E5A" w14:textId="77777777" w:rsidTr="000B13C3">
        <w:trPr>
          <w:tblHeader/>
        </w:trPr>
        <w:tc>
          <w:tcPr>
            <w:tcW w:w="2070" w:type="dxa"/>
          </w:tcPr>
          <w:p w14:paraId="33203F52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772A07A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746" w:rsidRPr="007A168E" w14:paraId="771E58FF" w14:textId="77777777" w:rsidTr="000B13C3">
        <w:trPr>
          <w:tblHeader/>
        </w:trPr>
        <w:tc>
          <w:tcPr>
            <w:tcW w:w="2070" w:type="dxa"/>
          </w:tcPr>
          <w:p w14:paraId="0BB168C2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3A9CB747" w:rsidR="00506746" w:rsidRPr="007A168E" w:rsidRDefault="0011315F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E647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BBA464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6427FCB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6D180021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4CC9DC8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1B82C027" w14:textId="77777777" w:rsidTr="000B13C3">
        <w:trPr>
          <w:tblHeader/>
        </w:trPr>
        <w:tc>
          <w:tcPr>
            <w:tcW w:w="2070" w:type="dxa"/>
            <w:vAlign w:val="bottom"/>
          </w:tcPr>
          <w:p w14:paraId="624917AF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91E87E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7A168E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ED822E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307722B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657AE15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3623251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D539BF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0B92D85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06746" w:rsidRPr="007A168E" w14:paraId="57A9E2A8" w14:textId="77777777" w:rsidTr="000B13C3">
        <w:trPr>
          <w:tblHeader/>
        </w:trPr>
        <w:tc>
          <w:tcPr>
            <w:tcW w:w="2070" w:type="dxa"/>
          </w:tcPr>
          <w:p w14:paraId="02124847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3EC5255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C369BB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600101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0B76626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7246C" w:rsidRPr="007A168E" w14:paraId="3489CAAE" w14:textId="77777777" w:rsidTr="000B13C3">
        <w:tc>
          <w:tcPr>
            <w:tcW w:w="2070" w:type="dxa"/>
          </w:tcPr>
          <w:p w14:paraId="342CFF92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D556153" w14:textId="6C5BB4BF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38C77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06681" w14:textId="1531EAF1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3E594253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22D5E" w14:textId="370ED43A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8A32000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0F8A53" w14:textId="7BE4069E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303A6DCA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C92BDD7" w14:textId="00C3DE52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15629D40" w14:textId="77777777" w:rsidTr="000B13C3">
        <w:tc>
          <w:tcPr>
            <w:tcW w:w="2070" w:type="dxa"/>
          </w:tcPr>
          <w:p w14:paraId="1635E427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C7E6B7C" w14:textId="7534A50F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08EE3A2F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3AD126" w14:textId="7FAD3645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7681DD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60B3B5" w14:textId="3307EA2E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72DAF7F9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56807C3" w14:textId="5DF0B91A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12FEAADF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EEDD71F" w14:textId="6EF21C9E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4BD34AC0" w14:textId="77777777" w:rsidTr="000B13C3">
        <w:tc>
          <w:tcPr>
            <w:tcW w:w="2070" w:type="dxa"/>
          </w:tcPr>
          <w:p w14:paraId="033763B1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F81CB1" w14:textId="5940DB19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1B6A1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780081" w14:textId="2822381B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4EB80950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A219A" w14:textId="43CF3E79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7F7B4C4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4DE6FEF" w14:textId="0DF00F03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24790E86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32EF755" w14:textId="3EFCB9C8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7246C" w:rsidRPr="007A168E" w14:paraId="1CD3436C" w14:textId="77777777" w:rsidTr="000B13C3">
        <w:tc>
          <w:tcPr>
            <w:tcW w:w="2070" w:type="dxa"/>
          </w:tcPr>
          <w:p w14:paraId="03E77D8C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2C81682" w14:textId="00700BC5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4CD099" w14:textId="65803D6F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E9B4ED" w14:textId="03C1C65D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57CEB785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06357D6" w14:textId="21B646A1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6E2D8382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31AF91A" w14:textId="3610AB7A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7246C" w:rsidRPr="007A168E" w14:paraId="501EA091" w14:textId="77777777" w:rsidTr="000B13C3">
        <w:tc>
          <w:tcPr>
            <w:tcW w:w="2070" w:type="dxa"/>
          </w:tcPr>
          <w:p w14:paraId="6FCE4C11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8490D1A" w14:textId="388F33E6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582DB4" w14:textId="68C6CA74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8762C8" w14:textId="2D51C46B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AE5483A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910D467" w14:textId="6CEB17DB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5B14CA9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DD6AFAF" w14:textId="03B5D9FD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5536E3FC" w14:textId="77777777" w:rsidTr="000B13C3">
        <w:tc>
          <w:tcPr>
            <w:tcW w:w="2070" w:type="dxa"/>
          </w:tcPr>
          <w:p w14:paraId="4202CC44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เมษายน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06334A2" w14:textId="72787D3F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8D3275" w14:textId="1369DEE3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F1A397" w14:textId="5F986DD3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51DAF00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CF66FE" w14:textId="7FEFECEA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25AF0FDE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8007936" w14:textId="455A31A0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2053C871" w14:textId="77777777" w:rsidTr="00901CF3">
        <w:tc>
          <w:tcPr>
            <w:tcW w:w="2070" w:type="dxa"/>
          </w:tcPr>
          <w:p w14:paraId="35D50C72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94B3958" w14:textId="302E9B0C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3C40A" w14:textId="06FEDF9F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AD4A6" w14:textId="7AD59C71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30CC56A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BFE3691" w14:textId="6FE6A346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12804852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E633E24" w14:textId="2A5E6E01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40F8B83A" w14:textId="77777777" w:rsidTr="00901CF3">
        <w:tc>
          <w:tcPr>
            <w:tcW w:w="2070" w:type="dxa"/>
          </w:tcPr>
          <w:p w14:paraId="493D56F7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13E193F" w14:textId="03AED7C9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5A29E6" w14:textId="6598EF11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E67A75" w14:textId="37185018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AF49912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4A114B7" w14:textId="44A4AB5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42A48DC4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DDF7783" w14:textId="560E949D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3DF7E928" w14:textId="77777777" w:rsidTr="00901CF3">
        <w:tc>
          <w:tcPr>
            <w:tcW w:w="2070" w:type="dxa"/>
          </w:tcPr>
          <w:p w14:paraId="5DDB2538" w14:textId="174BCD02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B2FBF72" w14:textId="08682CF8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35A44" w14:textId="1F91E915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10BB2B" w14:textId="3BA78CF1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02E915AD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2F1320A" w14:textId="3C0B656D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A197936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E4BD359" w14:textId="3115B2CE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7246C" w:rsidRPr="007A168E" w14:paraId="2AC02CE7" w14:textId="77777777" w:rsidTr="00901CF3">
        <w:tc>
          <w:tcPr>
            <w:tcW w:w="2070" w:type="dxa"/>
          </w:tcPr>
          <w:p w14:paraId="790F5AE6" w14:textId="0AB70AB6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D1F257C" w14:textId="2879477A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36BC2B" w14:textId="4FB7E777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9B2075" w14:textId="5D379965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36" w:type="dxa"/>
          </w:tcPr>
          <w:p w14:paraId="0838DEAE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8C37934" w14:textId="003015FF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4E0D7803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5C1E6CD" w14:textId="594EC313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7246C" w:rsidRPr="007A168E" w14:paraId="3C41A6BD" w14:textId="77777777" w:rsidTr="00901CF3">
        <w:tc>
          <w:tcPr>
            <w:tcW w:w="2070" w:type="dxa"/>
          </w:tcPr>
          <w:p w14:paraId="5089C304" w14:textId="2193718C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00B5B3A" w14:textId="3D9E83E6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A9BC0D" w14:textId="0536D9C9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4E4452" w14:textId="244DB595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36" w:type="dxa"/>
          </w:tcPr>
          <w:p w14:paraId="369FE14B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E92DC7A" w14:textId="19EC9609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236" w:type="dxa"/>
          </w:tcPr>
          <w:p w14:paraId="5321132E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6E9A3E7" w14:textId="779C4FC0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7246C" w:rsidRPr="007A168E" w14:paraId="0D147B75" w14:textId="77777777" w:rsidTr="00901CF3">
        <w:tc>
          <w:tcPr>
            <w:tcW w:w="2070" w:type="dxa"/>
          </w:tcPr>
          <w:p w14:paraId="375605DD" w14:textId="5717D559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A2BAED2" w14:textId="42AC6BFD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6E774" w14:textId="6BB7B0D5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C16112" w14:textId="0107D91D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36" w:type="dxa"/>
          </w:tcPr>
          <w:p w14:paraId="20B5A591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39D5DBA" w14:textId="783A0F36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77218F4B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D8331A5" w14:textId="03CD9FD6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7246C" w:rsidRPr="007A168E" w14:paraId="6B236FD5" w14:textId="77777777" w:rsidTr="00901CF3">
        <w:tc>
          <w:tcPr>
            <w:tcW w:w="2070" w:type="dxa"/>
          </w:tcPr>
          <w:p w14:paraId="16F873F4" w14:textId="506A04CA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851EE6" w14:textId="027986CC" w:rsidR="0087246C" w:rsidRPr="007A168E" w:rsidRDefault="0087246C" w:rsidP="0087246C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7EA091" w14:textId="0B35007A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98D9B" w14:textId="0B5FFCED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F22B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36" w:type="dxa"/>
          </w:tcPr>
          <w:p w14:paraId="268A4715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1D5A6F4" w14:textId="73DD2CB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1C72AC92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6530CEA" w14:textId="0F079311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7246C" w:rsidRPr="007A168E" w14:paraId="2ED21ADD" w14:textId="77777777" w:rsidTr="000B13C3">
        <w:tc>
          <w:tcPr>
            <w:tcW w:w="2070" w:type="dxa"/>
          </w:tcPr>
          <w:p w14:paraId="20C06888" w14:textId="77777777" w:rsidR="0087246C" w:rsidRPr="007A168E" w:rsidRDefault="0087246C" w:rsidP="0087246C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78A34DEF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8,127,000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87246C" w:rsidRPr="007A168E" w:rsidRDefault="0087246C" w:rsidP="0087246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7F0B1C64" w:rsidR="0087246C" w:rsidRPr="007A168E" w:rsidRDefault="0087246C" w:rsidP="0087246C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38,128,000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1EF35159" w:rsidR="0087246C" w:rsidRPr="007A168E" w:rsidRDefault="0087246C" w:rsidP="0087246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46,255,000</w:t>
            </w:r>
          </w:p>
        </w:tc>
        <w:tc>
          <w:tcPr>
            <w:tcW w:w="236" w:type="dxa"/>
          </w:tcPr>
          <w:p w14:paraId="4D1B4C95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55DAC1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B5E3CD" w14:textId="77777777" w:rsidR="0087246C" w:rsidRPr="007A168E" w:rsidRDefault="0087246C" w:rsidP="0087246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7F0E01A" w14:textId="77777777" w:rsidR="0087246C" w:rsidRPr="007A168E" w:rsidRDefault="0087246C" w:rsidP="008724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1C9D88D0" w14:textId="453191AA" w:rsidR="00592A3D" w:rsidRPr="00CE693F" w:rsidRDefault="00592A3D" w:rsidP="00592A3D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หุ้นทุนซื้อคืน</w:t>
      </w:r>
    </w:p>
    <w:p w14:paraId="62964D8F" w14:textId="0B1E1AD1" w:rsidR="00592A3D" w:rsidRPr="00CE693F" w:rsidRDefault="00592A3D" w:rsidP="00592A3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9733CD3" w14:textId="59E762C0" w:rsidR="001C5557" w:rsidRPr="00CE693F" w:rsidRDefault="001C5557" w:rsidP="001C5557">
      <w:pPr>
        <w:pStyle w:val="Bo-Blanklin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23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CE693F">
        <w:rPr>
          <w:rFonts w:asciiTheme="majorBidi" w:hAnsiTheme="majorBidi" w:cstheme="majorBidi"/>
          <w:spacing w:val="2"/>
          <w:sz w:val="30"/>
          <w:szCs w:val="30"/>
        </w:rPr>
        <w:t xml:space="preserve">450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E693F">
        <w:rPr>
          <w:rFonts w:asciiTheme="majorBidi" w:hAnsiTheme="majorBidi" w:cstheme="majorBidi"/>
          <w:spacing w:val="2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>ล้านหุ้น มูลค่าที่ตราไว้หุ้นละ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ของหุ้นที่จำหน่ายได้แล้วทั้งหมด โดยมีกำหนดเวลาที่จะซื้อหุ้นคืนตั้งแต่วันที่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10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เมษายน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74F12159" w14:textId="77777777" w:rsidR="001C5557" w:rsidRPr="00CE693F" w:rsidRDefault="001C5557" w:rsidP="001C555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85E6F13" w14:textId="774B9DD7" w:rsidR="001C5557" w:rsidRPr="00CE693F" w:rsidRDefault="001C5557" w:rsidP="001C5557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365.55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D093A44" w14:textId="77777777" w:rsidR="001C5557" w:rsidRPr="00CE693F" w:rsidRDefault="001C5557" w:rsidP="00E87BDB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DEB89" w14:textId="3DA687FD" w:rsidR="001C5557" w:rsidRPr="007A168E" w:rsidRDefault="00E87BDB" w:rsidP="007B4F25">
      <w:pPr>
        <w:pStyle w:val="Bo-Blankline"/>
        <w:jc w:val="thaiDistribute"/>
        <w:rPr>
          <w:rFonts w:asciiTheme="majorBidi" w:hAnsiTheme="majorBidi" w:cstheme="majorBidi"/>
          <w:lang w:val="en-US"/>
        </w:rPr>
      </w:pP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ณ วันที่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กรกฎาคม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2565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บริษัทได้จดทะเบียนลดทุนจำนวน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ล้านหุ้น มูลค่าที่ตราไว้หุ้นละ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บาท เป็นจำนวนเงิน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>ล้านบาท และได้จดทะเบียนต่อกรมพัฒนาธุรกิจการค้า กระทรวงพาณิชย์ พร้อมตัดรายการ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br/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>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39DAFDC8" w14:textId="77777777" w:rsidR="001C5557" w:rsidRPr="007A168E" w:rsidRDefault="001C5557" w:rsidP="0039259E">
      <w:pPr>
        <w:pStyle w:val="Bo-C1Content"/>
        <w:ind w:left="0"/>
        <w:rPr>
          <w:rFonts w:asciiTheme="majorBidi" w:hAnsiTheme="majorBidi" w:cstheme="majorBidi"/>
          <w:cs/>
          <w:lang w:val="en-US"/>
        </w:rPr>
        <w:sectPr w:rsidR="001C5557" w:rsidRPr="007A168E" w:rsidSect="000B7DA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3FD2A347" w14:textId="13CE3229" w:rsidR="00D40B24" w:rsidRPr="0083079F" w:rsidRDefault="00D40B24" w:rsidP="00D40B24">
      <w:pPr>
        <w:pStyle w:val="Ang15"/>
        <w:tabs>
          <w:tab w:val="left" w:pos="540"/>
        </w:tabs>
        <w:spacing w:line="310" w:lineRule="exact"/>
        <w:ind w:left="0"/>
        <w:rPr>
          <w:rFonts w:asciiTheme="majorBidi" w:hAnsiTheme="majorBidi" w:cstheme="majorBidi"/>
          <w:sz w:val="18"/>
          <w:szCs w:val="18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41"/>
        <w:gridCol w:w="1147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40B24" w:rsidRPr="002D2AAA" w14:paraId="279AEE6B" w14:textId="77777777" w:rsidTr="00CA52AE">
        <w:tc>
          <w:tcPr>
            <w:tcW w:w="2790" w:type="dxa"/>
            <w:shd w:val="clear" w:color="auto" w:fill="auto"/>
          </w:tcPr>
          <w:p w14:paraId="0ECEB9E1" w14:textId="77777777" w:rsidR="00D40B24" w:rsidRPr="0020776C" w:rsidRDefault="00D40B24" w:rsidP="00D40B24">
            <w:pPr>
              <w:spacing w:line="31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2BBDB379" w14:textId="77777777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D40B24" w:rsidRPr="002D2AAA" w14:paraId="13C75122" w14:textId="77777777" w:rsidTr="00CA52AE">
        <w:tc>
          <w:tcPr>
            <w:tcW w:w="2790" w:type="dxa"/>
            <w:shd w:val="clear" w:color="auto" w:fill="auto"/>
            <w:vAlign w:val="bottom"/>
          </w:tcPr>
          <w:p w14:paraId="7DB940F4" w14:textId="77777777" w:rsidR="00D40B24" w:rsidRPr="0020776C" w:rsidRDefault="00D40B24" w:rsidP="00D40B24">
            <w:pPr>
              <w:spacing w:line="310" w:lineRule="exact"/>
              <w:rPr>
                <w:rFonts w:ascii="Angsana New" w:hAnsi="Angsana New"/>
                <w:sz w:val="25"/>
                <w:szCs w:val="25"/>
              </w:rPr>
            </w:pPr>
            <w:r w:rsidRPr="0020776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สำหรับงวดเก้าเดือนสิ้นสุด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46FDD8C9" w14:textId="77777777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3727283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35" w:type="dxa"/>
            <w:gridSpan w:val="3"/>
            <w:shd w:val="clear" w:color="auto" w:fill="auto"/>
            <w:vAlign w:val="bottom"/>
          </w:tcPr>
          <w:p w14:paraId="289FB6C0" w14:textId="77777777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2AF35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D78345C" w14:textId="77777777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รวมรายได้ส่วนงาน</w:t>
            </w:r>
            <w:r w:rsidRPr="0020776C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br/>
            </w: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D786D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3381C09F" w14:textId="77777777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กำไร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(ขาดทุน)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ตามส่วนงานก่อนหัก</w:t>
            </w:r>
            <w:r w:rsidRPr="002077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 xml:space="preserve">ต้นทุนทางการเงิน ภาษีเงินได้ </w:t>
            </w:r>
            <w:r w:rsidRPr="0020776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br/>
            </w:r>
            <w:r w:rsidRPr="0020776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D40B24" w:rsidRPr="002D2AAA" w14:paraId="2A1FDEB6" w14:textId="77777777" w:rsidTr="00CA52AE">
        <w:tc>
          <w:tcPr>
            <w:tcW w:w="2790" w:type="dxa"/>
            <w:shd w:val="clear" w:color="auto" w:fill="auto"/>
            <w:vAlign w:val="bottom"/>
          </w:tcPr>
          <w:p w14:paraId="60802FC2" w14:textId="77777777" w:rsidR="00D40B24" w:rsidRPr="0020776C" w:rsidRDefault="00D40B24" w:rsidP="00D40B24">
            <w:pPr>
              <w:tabs>
                <w:tab w:val="left" w:pos="252"/>
              </w:tabs>
              <w:spacing w:line="310" w:lineRule="exact"/>
              <w:ind w:left="252" w:hanging="252"/>
              <w:rPr>
                <w:rFonts w:ascii="Angsana New" w:hAnsi="Angsana New"/>
                <w:sz w:val="25"/>
                <w:szCs w:val="25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ab/>
            </w:r>
            <w:r w:rsidRPr="0020776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Pr="0020776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30</w:t>
            </w:r>
            <w:r w:rsidRPr="0020776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B51E56" w14:textId="62FFEA1C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9A28F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BE0F35" w14:textId="151A3E29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5A3421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98EA198" w14:textId="22F2D6E3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A0243" w14:textId="501990F9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95871A" w14:textId="637E5130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CC437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B04EAB" w14:textId="5D223580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6C40B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BD69B" w14:textId="64EB5300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44AE69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CE3AB2B" w14:textId="1F3DE1F1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A4CDD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2D395A0" w14:textId="6DCE5E32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</w:tr>
      <w:tr w:rsidR="00D40B24" w:rsidRPr="002D2AAA" w14:paraId="4839F034" w14:textId="77777777" w:rsidTr="00CA52AE">
        <w:tc>
          <w:tcPr>
            <w:tcW w:w="2790" w:type="dxa"/>
            <w:shd w:val="clear" w:color="auto" w:fill="auto"/>
          </w:tcPr>
          <w:p w14:paraId="23AFBFD0" w14:textId="77777777" w:rsidR="00D40B24" w:rsidRPr="0020776C" w:rsidRDefault="00D40B24" w:rsidP="00D40B24">
            <w:pPr>
              <w:spacing w:line="31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285E6448" w14:textId="77777777" w:rsidR="00D40B24" w:rsidRPr="0020776C" w:rsidRDefault="00D40B24" w:rsidP="00D40B24">
            <w:pPr>
              <w:spacing w:line="310" w:lineRule="exac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i/>
                <w:iCs/>
                <w:color w:val="000000"/>
                <w:sz w:val="25"/>
                <w:szCs w:val="25"/>
                <w:cs/>
                <w:lang w:val="en-US"/>
              </w:rPr>
              <w:t>(พันบาท</w:t>
            </w:r>
            <w:r w:rsidRPr="0020776C">
              <w:rPr>
                <w:rFonts w:ascii="Angsana New" w:hAnsi="Angsana New"/>
                <w:i/>
                <w:iCs/>
                <w:color w:val="000000"/>
                <w:sz w:val="25"/>
                <w:szCs w:val="25"/>
                <w:lang w:val="en-US"/>
              </w:rPr>
              <w:t>)</w:t>
            </w:r>
          </w:p>
        </w:tc>
      </w:tr>
      <w:tr w:rsidR="00D40B24" w:rsidRPr="002D2AAA" w14:paraId="6A27C227" w14:textId="77777777" w:rsidTr="00CA52AE">
        <w:tc>
          <w:tcPr>
            <w:tcW w:w="2790" w:type="dxa"/>
            <w:shd w:val="clear" w:color="auto" w:fill="auto"/>
            <w:vAlign w:val="center"/>
          </w:tcPr>
          <w:p w14:paraId="71C0D0C1" w14:textId="77777777" w:rsidR="00D40B24" w:rsidRPr="0020776C" w:rsidRDefault="00D40B24" w:rsidP="00D40B24">
            <w:pPr>
              <w:spacing w:line="31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158277" w14:textId="3C6BF66C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18,929,783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3AB69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7AC061" w14:textId="31275772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17,776,651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0330BB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54B049" w14:textId="15115603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4,087,974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FBCDB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0ECBBA" w14:textId="71CF9118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4,605,752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AA82E6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6C93B5" w14:textId="7E104A0C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23,017,757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B8503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DA7A0B" w14:textId="22175899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22,382,403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88A31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4E5211D" w14:textId="3A976894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2,134,790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34301F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E270640" w14:textId="5D700F22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2,524,200</w:t>
            </w:r>
          </w:p>
        </w:tc>
      </w:tr>
      <w:tr w:rsidR="00D40B24" w:rsidRPr="002D2AAA" w14:paraId="6E3C8AFB" w14:textId="77777777" w:rsidTr="00CA52AE">
        <w:tc>
          <w:tcPr>
            <w:tcW w:w="2790" w:type="dxa"/>
            <w:shd w:val="clear" w:color="auto" w:fill="auto"/>
            <w:vAlign w:val="center"/>
          </w:tcPr>
          <w:p w14:paraId="12504A95" w14:textId="77777777" w:rsidR="00D40B24" w:rsidRPr="0020776C" w:rsidRDefault="00D40B24" w:rsidP="00D40B24">
            <w:pPr>
              <w:spacing w:line="31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D49E5A3" w14:textId="29FAD532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8,340,130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FB57D7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657A5D" w14:textId="7066CA1D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13,250,910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71448E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03CCCC3" w14:textId="3DB3D9FB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345,471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88135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A6A16" w14:textId="2EB38D28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4,594,558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A4BDC8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11A229" w14:textId="57760DD6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8,685,601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86C626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6C960A" w14:textId="6A777781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17,845,468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C4EFC0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E2E64CD" w14:textId="20BC0EC4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2,314,496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DDF454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1F2E4B3" w14:textId="6351BD72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5,470,242</w:t>
            </w:r>
          </w:p>
        </w:tc>
      </w:tr>
      <w:tr w:rsidR="00D40B24" w:rsidRPr="002D2AAA" w14:paraId="4FEC22DC" w14:textId="77777777" w:rsidTr="00CA52AE">
        <w:tc>
          <w:tcPr>
            <w:tcW w:w="2790" w:type="dxa"/>
            <w:shd w:val="clear" w:color="auto" w:fill="auto"/>
            <w:vAlign w:val="center"/>
          </w:tcPr>
          <w:p w14:paraId="23ACA4DD" w14:textId="77777777" w:rsidR="00D40B24" w:rsidRPr="0020776C" w:rsidRDefault="00D40B24" w:rsidP="00D40B24">
            <w:pPr>
              <w:spacing w:line="310" w:lineRule="exact"/>
              <w:ind w:left="252" w:hanging="252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3D787F" w14:textId="7BAB0A53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6,169,296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445B2F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6AD2A5" w14:textId="5B239003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6,296,588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01FE31B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2582A25" w14:textId="0EF726A3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2,138,276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55B52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131D4A" w14:textId="2858AF3B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1,368,611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57796C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DA0066" w14:textId="2CEE5D91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8,307,572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4E0C91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4E366" w14:textId="553937AD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7,665,199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D4C04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8E075BA" w14:textId="24E802E5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3,672,893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111A90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934F6C9" w14:textId="3FCA48E5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3,078,560</w:t>
            </w:r>
          </w:p>
        </w:tc>
      </w:tr>
      <w:tr w:rsidR="00D40B24" w:rsidRPr="002D2AAA" w14:paraId="322603D0" w14:textId="77777777" w:rsidTr="00CA52AE">
        <w:tc>
          <w:tcPr>
            <w:tcW w:w="2790" w:type="dxa"/>
            <w:shd w:val="clear" w:color="auto" w:fill="auto"/>
            <w:vAlign w:val="center"/>
          </w:tcPr>
          <w:p w14:paraId="31022159" w14:textId="77777777" w:rsidR="00D40B24" w:rsidRPr="0020776C" w:rsidRDefault="00D40B24" w:rsidP="00D40B24">
            <w:pPr>
              <w:spacing w:line="31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C61B7D" w14:textId="37058BE3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89,012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19612E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B1E239" w14:textId="2B0FEB09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109,580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B408D9D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685662C" w14:textId="2A7F72D5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88,075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AD9149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AB5531" w14:textId="5FFF3B06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105,525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F0111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CB91F7" w14:textId="5F292733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177,087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AB93F0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57248B" w14:textId="6B088485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215,105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21D7D7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66229CB" w14:textId="75A40473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4,256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EA5705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192179" w14:textId="1F149C86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26,599</w:t>
            </w:r>
          </w:p>
        </w:tc>
      </w:tr>
      <w:tr w:rsidR="00D40B24" w:rsidRPr="002D2AAA" w14:paraId="0CD286FB" w14:textId="77777777" w:rsidTr="00CA52AE">
        <w:tc>
          <w:tcPr>
            <w:tcW w:w="2790" w:type="dxa"/>
            <w:shd w:val="clear" w:color="auto" w:fill="auto"/>
            <w:vAlign w:val="center"/>
          </w:tcPr>
          <w:p w14:paraId="776D08EB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C0EB7" w14:textId="5D54D694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33,528,221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CD595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88CA2" w14:textId="6EC199BD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37,433,729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06807A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99118" w14:textId="161180CA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6,659,796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4004E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830AA" w14:textId="51772B53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10,674,446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FBD1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58181" w14:textId="35E6558B" w:rsidR="00D40B24" w:rsidRPr="00FE4630" w:rsidRDefault="00957AD1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40,188,017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86188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753F3" w14:textId="264FF3EE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48,108,175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C5C8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5A8C9" w14:textId="0661EC31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8,126,43</w:t>
            </w:r>
            <w:r w:rsidR="003D46F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6924C0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b/>
                <w:bCs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3ABCC" w14:textId="565F1031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11,099,601</w:t>
            </w:r>
          </w:p>
        </w:tc>
      </w:tr>
      <w:tr w:rsidR="00D40B24" w:rsidRPr="002D2AAA" w14:paraId="6B609252" w14:textId="77777777" w:rsidTr="00CA52AE">
        <w:tc>
          <w:tcPr>
            <w:tcW w:w="2790" w:type="dxa"/>
            <w:shd w:val="clear" w:color="auto" w:fill="auto"/>
            <w:vAlign w:val="center"/>
          </w:tcPr>
          <w:p w14:paraId="039104CF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22076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542F99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2ED9B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15211CE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1ABAE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A4139F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17ECC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BA2F41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8D9A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4C479A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3C61F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B471AB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79A83B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37A3B1" w14:textId="77777777" w:rsidR="00D40B24" w:rsidRPr="0020776C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FA959" w14:textId="77777777" w:rsidR="00D40B24" w:rsidRPr="003174BB" w:rsidRDefault="00D40B24" w:rsidP="00D40B24">
            <w:pPr>
              <w:tabs>
                <w:tab w:val="decimal" w:pos="1100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</w:tr>
      <w:tr w:rsidR="00D40B24" w:rsidRPr="002D2AAA" w14:paraId="551A0D9D" w14:textId="77777777" w:rsidTr="00CA52AE">
        <w:tc>
          <w:tcPr>
            <w:tcW w:w="2790" w:type="dxa"/>
            <w:shd w:val="clear" w:color="auto" w:fill="auto"/>
            <w:vAlign w:val="center"/>
          </w:tcPr>
          <w:p w14:paraId="72DA4F91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776C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2B7093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8A9DD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D5B379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252DA2F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F8923E0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322A4E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8DDBC2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34913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B2FE57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D3F48C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596765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E0519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663F8" w14:textId="317D70CC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560CB2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1B5D8" w14:textId="64005689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2,721</w:t>
            </w:r>
          </w:p>
        </w:tc>
      </w:tr>
      <w:tr w:rsidR="00D40B24" w:rsidRPr="002D2AAA" w14:paraId="13540396" w14:textId="77777777" w:rsidTr="00CA52AE">
        <w:tc>
          <w:tcPr>
            <w:tcW w:w="2790" w:type="dxa"/>
            <w:shd w:val="clear" w:color="auto" w:fill="auto"/>
            <w:vAlign w:val="center"/>
          </w:tcPr>
          <w:p w14:paraId="63891A79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C97704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E78CE0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143E99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6DB24986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BB80A1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42908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AE93FB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6FEC5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CA654D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9D0E8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42CC1A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9CB560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5E6D2A1" w14:textId="48FCB7AD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8,127,121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2B5183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FE3056E" w14:textId="5C544856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11,102,322</w:t>
            </w:r>
          </w:p>
        </w:tc>
      </w:tr>
      <w:tr w:rsidR="00D40B24" w:rsidRPr="002D2AAA" w14:paraId="71A3614E" w14:textId="77777777" w:rsidTr="00CA52AE">
        <w:tc>
          <w:tcPr>
            <w:tcW w:w="2790" w:type="dxa"/>
            <w:shd w:val="clear" w:color="auto" w:fill="auto"/>
            <w:vAlign w:val="center"/>
          </w:tcPr>
          <w:p w14:paraId="191A54EE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38F439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FDE64D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790FA3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0F5996D7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AFC798A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CF8F41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B78EA6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E84E92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E1B0FD3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3B1B38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902010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2AF53B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00EB618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6C9282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33D4C42" w14:textId="77777777" w:rsidR="00D40B24" w:rsidRPr="003174BB" w:rsidRDefault="00D40B24" w:rsidP="00D40B24">
            <w:pPr>
              <w:tabs>
                <w:tab w:val="decimal" w:pos="1100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D40B24" w:rsidRPr="002D2AAA" w14:paraId="77750BBF" w14:textId="77777777" w:rsidTr="00CA52AE">
        <w:tc>
          <w:tcPr>
            <w:tcW w:w="2790" w:type="dxa"/>
            <w:shd w:val="clear" w:color="auto" w:fill="auto"/>
            <w:vAlign w:val="center"/>
          </w:tcPr>
          <w:p w14:paraId="23D8EBAB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20776C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D5BC30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A158B3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D4AE02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3245A8A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4B25BD7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97A1CBF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ADBCD4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31EB00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1164F9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5B759B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BB8A48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B4D73B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0B1BB91" w14:textId="23806C38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(1,487,818)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7567F1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216038" w14:textId="384CFFF4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(1,436,607)</w:t>
            </w:r>
          </w:p>
        </w:tc>
      </w:tr>
      <w:tr w:rsidR="00D40B24" w:rsidRPr="002D2AAA" w14:paraId="43C38388" w14:textId="77777777" w:rsidTr="00CA52AE">
        <w:tc>
          <w:tcPr>
            <w:tcW w:w="2790" w:type="dxa"/>
            <w:shd w:val="clear" w:color="auto" w:fill="auto"/>
            <w:vAlign w:val="center"/>
          </w:tcPr>
          <w:p w14:paraId="6050A28F" w14:textId="77777777" w:rsidR="00D40B24" w:rsidRPr="0020776C" w:rsidRDefault="00D40B24" w:rsidP="00D40B24">
            <w:pPr>
              <w:spacing w:line="310" w:lineRule="exact"/>
              <w:ind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776C">
              <w:rPr>
                <w:rFonts w:ascii="Angsana New" w:hAnsi="Angsana New"/>
                <w:sz w:val="25"/>
                <w:szCs w:val="25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7931AD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7378A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E7E74C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57A11F88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B4384D6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4BFD2D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3C95B8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487CAC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E3C19A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87192C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DD79DD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98D4B3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E24A075" w14:textId="41F2526F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</w:t>
            </w:r>
            <w:r w:rsidR="00BA43F9">
              <w:rPr>
                <w:rFonts w:ascii="Angsana New" w:hAnsi="Angsana New"/>
                <w:sz w:val="25"/>
                <w:szCs w:val="25"/>
                <w:lang w:val="en-US"/>
              </w:rPr>
              <w:t>404,404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2C82A4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C9CBB20" w14:textId="1C7DDC47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(2,474,624)</w:t>
            </w:r>
          </w:p>
        </w:tc>
      </w:tr>
      <w:tr w:rsidR="00D40B24" w:rsidRPr="002D2AAA" w14:paraId="297474AE" w14:textId="77777777" w:rsidTr="00CA52AE">
        <w:tc>
          <w:tcPr>
            <w:tcW w:w="5330" w:type="dxa"/>
            <w:gridSpan w:val="4"/>
            <w:shd w:val="clear" w:color="auto" w:fill="auto"/>
            <w:vAlign w:val="center"/>
          </w:tcPr>
          <w:p w14:paraId="3E99C821" w14:textId="77777777" w:rsidR="00D40B24" w:rsidRPr="00FE4630" w:rsidRDefault="00D40B24" w:rsidP="00D40B24">
            <w:pPr>
              <w:spacing w:line="310" w:lineRule="exact"/>
              <w:ind w:right="-134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FE463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C9F7E0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DB24C19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1E4375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0EBA64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1174D6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8BBD570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7FD29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B7DC57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8CFCA1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FC46C41" w14:textId="5D023640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19,589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79C331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34216E0" w14:textId="2AE1D1EA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15,495</w:t>
            </w:r>
          </w:p>
        </w:tc>
      </w:tr>
      <w:tr w:rsidR="00D40B24" w:rsidRPr="002D2AAA" w14:paraId="6A13C568" w14:textId="77777777" w:rsidTr="00CA52AE">
        <w:trPr>
          <w:trHeight w:val="252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73AD00DD" w14:textId="77777777" w:rsidR="00D40B24" w:rsidRPr="00FE4630" w:rsidRDefault="00D40B24" w:rsidP="00D40B24">
            <w:pPr>
              <w:spacing w:line="310" w:lineRule="exact"/>
              <w:ind w:right="-134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FE4630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F070D5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C9730D9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39CCCD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729163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4076A7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14CFE5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7834E6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921195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B93EAF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68E97" w14:textId="678E4CEA" w:rsidR="00D40B24" w:rsidRPr="00FE4630" w:rsidRDefault="00957AD1" w:rsidP="000F3257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0F3257">
              <w:rPr>
                <w:rFonts w:ascii="Angsana New" w:hAnsi="Angsana New"/>
                <w:sz w:val="25"/>
                <w:szCs w:val="25"/>
                <w:lang w:val="en-US"/>
              </w:rPr>
              <w:t>59,119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B8EBDE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D7DE5" w14:textId="67844D2D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sz w:val="25"/>
                <w:szCs w:val="25"/>
                <w:lang w:val="en-US"/>
              </w:rPr>
              <w:t>(129,713)</w:t>
            </w:r>
          </w:p>
        </w:tc>
      </w:tr>
      <w:tr w:rsidR="00D40B24" w:rsidRPr="002D2AAA" w14:paraId="5805B63D" w14:textId="77777777" w:rsidTr="00CA52AE">
        <w:trPr>
          <w:trHeight w:val="314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13891381" w14:textId="77777777" w:rsidR="00D40B24" w:rsidRPr="00FE4630" w:rsidRDefault="00D40B24" w:rsidP="00D40B24">
            <w:pPr>
              <w:spacing w:line="310" w:lineRule="exact"/>
              <w:ind w:right="-134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cs/>
                <w:lang w:val="en-US"/>
              </w:rPr>
              <w:t>กำไรก่อนภาษีเงินได้สำหรับ</w:t>
            </w:r>
            <w:r w:rsidRPr="00FE4630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0CBE04D9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0CCA928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8269CD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21CA7F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228B4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C04E92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92EDF6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BFD5AD" w14:textId="77777777" w:rsidR="00D40B24" w:rsidRPr="00FE4630" w:rsidRDefault="00D40B24" w:rsidP="00D40B24">
            <w:pPr>
              <w:tabs>
                <w:tab w:val="decimal" w:pos="93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75297C" w14:textId="77777777" w:rsidR="00D40B24" w:rsidRPr="00FE4630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C55981" w14:textId="38F25271" w:rsidR="00D40B24" w:rsidRPr="00FE4630" w:rsidRDefault="00957AD1" w:rsidP="00D40B24">
            <w:pPr>
              <w:tabs>
                <w:tab w:val="decimal" w:pos="1104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4,195,369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079371" w14:textId="77777777" w:rsidR="00D40B24" w:rsidRPr="00F4798A" w:rsidRDefault="00D40B24" w:rsidP="00D40B24">
            <w:pPr>
              <w:tabs>
                <w:tab w:val="left" w:pos="540"/>
              </w:tabs>
              <w:spacing w:line="310" w:lineRule="exact"/>
              <w:ind w:right="206"/>
              <w:rPr>
                <w:rFonts w:ascii="Angsana New" w:hAnsi="Angsana New"/>
                <w:sz w:val="25"/>
                <w:szCs w:val="25"/>
                <w:highlight w:val="yello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B006E8" w14:textId="4618EF72" w:rsidR="00D40B24" w:rsidRPr="003174BB" w:rsidRDefault="00D40B24" w:rsidP="00D40B24">
            <w:pPr>
              <w:tabs>
                <w:tab w:val="decimal" w:pos="1176"/>
              </w:tabs>
              <w:spacing w:line="310" w:lineRule="exact"/>
              <w:ind w:left="-112" w:right="-134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E4630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7,076,873</w:t>
            </w:r>
          </w:p>
        </w:tc>
      </w:tr>
    </w:tbl>
    <w:p w14:paraId="0103883D" w14:textId="61F2EF49" w:rsidR="0083079F" w:rsidRPr="0083079F" w:rsidRDefault="0083079F" w:rsidP="00D40B24">
      <w:pPr>
        <w:pStyle w:val="Ang15"/>
        <w:tabs>
          <w:tab w:val="left" w:pos="540"/>
        </w:tabs>
        <w:spacing w:line="310" w:lineRule="exact"/>
        <w:ind w:left="0"/>
        <w:rPr>
          <w:rFonts w:asciiTheme="majorBidi" w:hAnsiTheme="majorBidi" w:cstheme="majorBidi"/>
          <w:sz w:val="18"/>
          <w:szCs w:val="18"/>
        </w:rPr>
      </w:pPr>
    </w:p>
    <w:p w14:paraId="7DE3DF78" w14:textId="2FDD9419" w:rsidR="002E795F" w:rsidRPr="007A168E" w:rsidRDefault="0083079F" w:rsidP="00D40B24">
      <w:pPr>
        <w:pStyle w:val="Ang15"/>
        <w:tabs>
          <w:tab w:val="left" w:pos="540"/>
        </w:tabs>
        <w:spacing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4026A9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  <w:sectPr w:rsidR="002E795F" w:rsidRPr="007A168E" w:rsidSect="000B7DA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5904"/>
        <w:gridCol w:w="1496"/>
        <w:gridCol w:w="268"/>
        <w:gridCol w:w="1496"/>
        <w:gridCol w:w="6"/>
      </w:tblGrid>
      <w:tr w:rsidR="00D40B24" w:rsidRPr="00501184" w14:paraId="62E8F71C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40B24" w:rsidRPr="00E15351" w14:paraId="7F96A0D4" w14:textId="77777777" w:rsidTr="00D40B24">
        <w:tc>
          <w:tcPr>
            <w:tcW w:w="5904" w:type="dxa"/>
            <w:shd w:val="clear" w:color="auto" w:fill="auto"/>
          </w:tcPr>
          <w:p w14:paraId="5E9DD154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496" w:type="dxa"/>
            <w:shd w:val="clear" w:color="auto" w:fill="auto"/>
          </w:tcPr>
          <w:p w14:paraId="787E6437" w14:textId="731C6A7D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23D790B0" w14:textId="77777777" w:rsidR="00D40B24" w:rsidRPr="00501184" w:rsidRDefault="00D40B24" w:rsidP="00CA52A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FD66969" w14:textId="2A1AA058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0B24" w:rsidRPr="00501184" w14:paraId="10633A29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40B24" w:rsidRPr="00E15351" w14:paraId="34F79F8A" w14:textId="77777777" w:rsidTr="00D40B24">
        <w:tc>
          <w:tcPr>
            <w:tcW w:w="5904" w:type="dxa"/>
            <w:shd w:val="clear" w:color="auto" w:fill="auto"/>
          </w:tcPr>
          <w:p w14:paraId="49BAEC51" w14:textId="77777777" w:rsidR="00D40B24" w:rsidRPr="00501184" w:rsidRDefault="00D40B24" w:rsidP="00D40B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43FB2CBA" w14:textId="1C4EA7EA" w:rsidR="00D40B24" w:rsidRPr="00501184" w:rsidRDefault="00957AD1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76,971</w:t>
            </w:r>
          </w:p>
        </w:tc>
        <w:tc>
          <w:tcPr>
            <w:tcW w:w="268" w:type="dxa"/>
            <w:shd w:val="clear" w:color="auto" w:fill="auto"/>
          </w:tcPr>
          <w:p w14:paraId="15EFBEDA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9797E86" w14:textId="0509C7A8" w:rsidR="00D40B24" w:rsidRPr="00501184" w:rsidRDefault="00D40B24" w:rsidP="00D40B24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(59,845)</w:t>
            </w:r>
          </w:p>
        </w:tc>
      </w:tr>
      <w:tr w:rsidR="00D40B24" w:rsidRPr="00E15351" w14:paraId="1951E4DA" w14:textId="77777777" w:rsidTr="00D40B24">
        <w:tc>
          <w:tcPr>
            <w:tcW w:w="5904" w:type="dxa"/>
            <w:shd w:val="clear" w:color="auto" w:fill="auto"/>
          </w:tcPr>
          <w:p w14:paraId="1AB04834" w14:textId="77777777" w:rsidR="00D40B24" w:rsidRPr="00501184" w:rsidRDefault="00D40B24" w:rsidP="00D40B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496" w:type="dxa"/>
            <w:shd w:val="clear" w:color="auto" w:fill="auto"/>
          </w:tcPr>
          <w:p w14:paraId="1364A2F7" w14:textId="46545BD0" w:rsidR="00D40B24" w:rsidRPr="00501184" w:rsidRDefault="00957AD1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2,164,791</w:t>
            </w:r>
          </w:p>
        </w:tc>
        <w:tc>
          <w:tcPr>
            <w:tcW w:w="268" w:type="dxa"/>
            <w:shd w:val="clear" w:color="auto" w:fill="auto"/>
          </w:tcPr>
          <w:p w14:paraId="16CC9255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1168DFC" w14:textId="3AE660FB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5,298,585</w:t>
            </w:r>
          </w:p>
        </w:tc>
      </w:tr>
      <w:tr w:rsidR="00D40B24" w:rsidRPr="00E15351" w14:paraId="5F653D4B" w14:textId="77777777" w:rsidTr="00D40B24">
        <w:tc>
          <w:tcPr>
            <w:tcW w:w="5904" w:type="dxa"/>
            <w:shd w:val="clear" w:color="auto" w:fill="auto"/>
          </w:tcPr>
          <w:p w14:paraId="75C52CAD" w14:textId="77777777" w:rsidR="00D40B24" w:rsidRPr="00501184" w:rsidRDefault="00D40B24" w:rsidP="00D40B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496" w:type="dxa"/>
            <w:shd w:val="clear" w:color="auto" w:fill="auto"/>
          </w:tcPr>
          <w:p w14:paraId="7E8E487A" w14:textId="1B9766AE" w:rsidR="00D40B24" w:rsidRPr="00501184" w:rsidRDefault="00957AD1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2,841,238</w:t>
            </w:r>
          </w:p>
        </w:tc>
        <w:tc>
          <w:tcPr>
            <w:tcW w:w="268" w:type="dxa"/>
            <w:shd w:val="clear" w:color="auto" w:fill="auto"/>
          </w:tcPr>
          <w:p w14:paraId="337F6762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9ADE634" w14:textId="6AEB9416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2,266,809</w:t>
            </w:r>
          </w:p>
        </w:tc>
      </w:tr>
      <w:tr w:rsidR="00D40B24" w:rsidRPr="00E15351" w14:paraId="100749E8" w14:textId="77777777" w:rsidTr="00D40B24">
        <w:tc>
          <w:tcPr>
            <w:tcW w:w="5904" w:type="dxa"/>
            <w:shd w:val="clear" w:color="auto" w:fill="auto"/>
          </w:tcPr>
          <w:p w14:paraId="49ED4F5F" w14:textId="77777777" w:rsidR="00D40B24" w:rsidRPr="00501184" w:rsidRDefault="00D40B24" w:rsidP="00D40B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496" w:type="dxa"/>
            <w:shd w:val="clear" w:color="auto" w:fill="auto"/>
          </w:tcPr>
          <w:p w14:paraId="1CD29566" w14:textId="75C69403" w:rsidR="00D40B24" w:rsidRPr="00501184" w:rsidRDefault="00957AD1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(22,814)</w:t>
            </w:r>
          </w:p>
        </w:tc>
        <w:tc>
          <w:tcPr>
            <w:tcW w:w="268" w:type="dxa"/>
            <w:shd w:val="clear" w:color="auto" w:fill="auto"/>
          </w:tcPr>
          <w:p w14:paraId="55BA19EF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F81C249" w14:textId="24301A9C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(6,083)</w:t>
            </w:r>
          </w:p>
        </w:tc>
      </w:tr>
      <w:tr w:rsidR="00D40B24" w:rsidRPr="00E15351" w14:paraId="6B40119A" w14:textId="77777777" w:rsidTr="00D40B24">
        <w:tc>
          <w:tcPr>
            <w:tcW w:w="5904" w:type="dxa"/>
            <w:shd w:val="clear" w:color="auto" w:fill="auto"/>
          </w:tcPr>
          <w:p w14:paraId="02AB0587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C27A30" w14:textId="575E3D0F" w:rsidR="00D40B24" w:rsidRPr="00501184" w:rsidRDefault="00957AD1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5,060,186</w:t>
            </w:r>
          </w:p>
        </w:tc>
        <w:tc>
          <w:tcPr>
            <w:tcW w:w="268" w:type="dxa"/>
            <w:shd w:val="clear" w:color="auto" w:fill="auto"/>
          </w:tcPr>
          <w:p w14:paraId="4DD67D7F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946DB" w14:textId="2666C29B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7,499,466</w:t>
            </w:r>
          </w:p>
        </w:tc>
      </w:tr>
      <w:tr w:rsidR="00D40B24" w:rsidRPr="00501184" w14:paraId="47E7FF05" w14:textId="77777777" w:rsidTr="00D40B24">
        <w:tc>
          <w:tcPr>
            <w:tcW w:w="5904" w:type="dxa"/>
            <w:shd w:val="clear" w:color="auto" w:fill="auto"/>
          </w:tcPr>
          <w:p w14:paraId="13F03D2E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D66A62" w14:textId="77777777" w:rsidR="00D40B24" w:rsidRPr="00501184" w:rsidRDefault="00D40B24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0BBE994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3FC7A2E" w14:textId="77777777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40B24" w:rsidRPr="00E15351" w14:paraId="2EF423CD" w14:textId="77777777" w:rsidTr="00D40B24">
        <w:tc>
          <w:tcPr>
            <w:tcW w:w="5904" w:type="dxa"/>
            <w:shd w:val="clear" w:color="auto" w:fill="auto"/>
          </w:tcPr>
          <w:p w14:paraId="2A2F2C9F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6" w:type="dxa"/>
            <w:shd w:val="clear" w:color="auto" w:fill="auto"/>
          </w:tcPr>
          <w:p w14:paraId="2D299F91" w14:textId="21AE3806" w:rsidR="00D40B24" w:rsidRPr="00501184" w:rsidRDefault="00957AD1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(2,839)</w:t>
            </w:r>
          </w:p>
        </w:tc>
        <w:tc>
          <w:tcPr>
            <w:tcW w:w="268" w:type="dxa"/>
            <w:shd w:val="clear" w:color="auto" w:fill="auto"/>
          </w:tcPr>
          <w:p w14:paraId="30DB42C3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69CF872" w14:textId="11F491AA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1,038</w:t>
            </w:r>
          </w:p>
        </w:tc>
      </w:tr>
      <w:tr w:rsidR="00D40B24" w:rsidRPr="00501184" w14:paraId="42063071" w14:textId="77777777" w:rsidTr="00D40B24">
        <w:tc>
          <w:tcPr>
            <w:tcW w:w="5904" w:type="dxa"/>
            <w:shd w:val="clear" w:color="auto" w:fill="auto"/>
          </w:tcPr>
          <w:p w14:paraId="670E4903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279E95B" w14:textId="77777777" w:rsidR="00D40B24" w:rsidRPr="00501184" w:rsidRDefault="00D40B24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9F9FB89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6338871" w14:textId="77777777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40B24" w:rsidRPr="00E15351" w14:paraId="55AEACF8" w14:textId="77777777" w:rsidTr="00D40B24">
        <w:tc>
          <w:tcPr>
            <w:tcW w:w="5904" w:type="dxa"/>
            <w:shd w:val="clear" w:color="auto" w:fill="auto"/>
          </w:tcPr>
          <w:p w14:paraId="027D2D48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496" w:type="dxa"/>
            <w:shd w:val="clear" w:color="auto" w:fill="auto"/>
          </w:tcPr>
          <w:p w14:paraId="4BC8FFA1" w14:textId="30D545FD" w:rsidR="00D40B24" w:rsidRPr="00501184" w:rsidRDefault="00EF4E1A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57A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837,152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9038EF0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88F8A05" w14:textId="7A251C6C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(344,586)</w:t>
            </w:r>
          </w:p>
        </w:tc>
      </w:tr>
      <w:tr w:rsidR="00D40B24" w:rsidRPr="00E15351" w14:paraId="112E0543" w14:textId="77777777" w:rsidTr="00D40B24">
        <w:tc>
          <w:tcPr>
            <w:tcW w:w="5904" w:type="dxa"/>
            <w:shd w:val="clear" w:color="auto" w:fill="auto"/>
            <w:vAlign w:val="center"/>
          </w:tcPr>
          <w:p w14:paraId="292E870D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5011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1496" w:type="dxa"/>
            <w:shd w:val="clear" w:color="auto" w:fill="auto"/>
          </w:tcPr>
          <w:p w14:paraId="57573688" w14:textId="77F5CFFD" w:rsidR="00D40B24" w:rsidRPr="00501184" w:rsidRDefault="00EF4E1A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(24,826)</w:t>
            </w:r>
          </w:p>
        </w:tc>
        <w:tc>
          <w:tcPr>
            <w:tcW w:w="268" w:type="dxa"/>
            <w:shd w:val="clear" w:color="auto" w:fill="auto"/>
          </w:tcPr>
          <w:p w14:paraId="47D3D5E0" w14:textId="77777777" w:rsidR="00D40B24" w:rsidRPr="00501184" w:rsidRDefault="00D40B24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4C0BD61" w14:textId="795B769F" w:rsidR="00D40B24" w:rsidRPr="00501184" w:rsidRDefault="00D40B24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(79,045)</w:t>
            </w:r>
          </w:p>
        </w:tc>
      </w:tr>
      <w:tr w:rsidR="00D40B24" w:rsidRPr="00E15351" w14:paraId="07DEDF0C" w14:textId="77777777" w:rsidTr="00D40B24">
        <w:tc>
          <w:tcPr>
            <w:tcW w:w="5904" w:type="dxa"/>
            <w:shd w:val="clear" w:color="auto" w:fill="auto"/>
          </w:tcPr>
          <w:p w14:paraId="2D8C98B5" w14:textId="77777777" w:rsidR="00D40B24" w:rsidRPr="00501184" w:rsidRDefault="00D40B24" w:rsidP="00D40B2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BA873" w14:textId="4456C784" w:rsidR="00D40B24" w:rsidRPr="00501184" w:rsidRDefault="00EF4E1A" w:rsidP="00D40B2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4,195,369</w:t>
            </w:r>
          </w:p>
        </w:tc>
        <w:tc>
          <w:tcPr>
            <w:tcW w:w="268" w:type="dxa"/>
            <w:shd w:val="clear" w:color="auto" w:fill="auto"/>
          </w:tcPr>
          <w:p w14:paraId="231A0B09" w14:textId="77777777" w:rsidR="00D40B24" w:rsidRPr="00501184" w:rsidRDefault="00D40B24" w:rsidP="00D40B2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2825" w14:textId="488FD9F1" w:rsidR="00D40B24" w:rsidRPr="00501184" w:rsidRDefault="00D40B24" w:rsidP="00D40B2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7,076,873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38A92463" w:rsidR="00CD6FB6" w:rsidRPr="007A168E" w:rsidRDefault="0011315F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F58175B" w14:textId="77777777" w:rsidR="00CD6FB6" w:rsidRPr="007A168E" w:rsidRDefault="00CD6FB6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76182BAD" w:rsidR="00CD6FB6" w:rsidRPr="007A168E" w:rsidRDefault="00984B3F" w:rsidP="00CE693F">
            <w:pPr>
              <w:spacing w:line="380" w:lineRule="exact"/>
              <w:ind w:right="-115" w:hanging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D6FB6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56F278C3" w:rsidR="00CD6FB6" w:rsidRPr="007A168E" w:rsidRDefault="0057505D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A7724D7" w14:textId="77777777" w:rsidR="00CD6FB6" w:rsidRPr="007A168E" w:rsidRDefault="00CD6FB6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063EF075" w:rsidR="00CD6FB6" w:rsidRPr="007A168E" w:rsidRDefault="00F47DB8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7A16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6FB6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7D15" w:rsidRPr="007A168E" w14:paraId="0280FDAA" w14:textId="77777777" w:rsidTr="00FE4630">
        <w:tc>
          <w:tcPr>
            <w:tcW w:w="4860" w:type="dxa"/>
            <w:shd w:val="clear" w:color="auto" w:fill="auto"/>
            <w:vAlign w:val="center"/>
          </w:tcPr>
          <w:p w14:paraId="28CD307F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17991A50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</w:t>
            </w:r>
            <w:r w:rsidR="003D46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837,259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0EE6D7F1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84,542,431</w:t>
            </w:r>
          </w:p>
        </w:tc>
      </w:tr>
      <w:tr w:rsidR="00557D15" w:rsidRPr="007A168E" w14:paraId="1E39E77F" w14:textId="77777777" w:rsidTr="00FE4630">
        <w:tc>
          <w:tcPr>
            <w:tcW w:w="4860" w:type="dxa"/>
            <w:shd w:val="clear" w:color="auto" w:fill="auto"/>
            <w:vAlign w:val="center"/>
          </w:tcPr>
          <w:p w14:paraId="2990084C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77818EC5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10,515,482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41CCD11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10,452,895</w:t>
            </w:r>
          </w:p>
        </w:tc>
      </w:tr>
      <w:tr w:rsidR="00557D15" w:rsidRPr="007A168E" w14:paraId="1AFDBB88" w14:textId="77777777" w:rsidTr="00FE4630">
        <w:tc>
          <w:tcPr>
            <w:tcW w:w="4860" w:type="dxa"/>
            <w:shd w:val="clear" w:color="auto" w:fill="auto"/>
            <w:vAlign w:val="center"/>
          </w:tcPr>
          <w:p w14:paraId="2E72B6E0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1E0486B9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51,295,069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4166DBD9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46,571,295</w:t>
            </w:r>
          </w:p>
        </w:tc>
      </w:tr>
      <w:tr w:rsidR="00557D15" w:rsidRPr="007A168E" w14:paraId="19BCDDDD" w14:textId="77777777" w:rsidTr="00FE4630">
        <w:tc>
          <w:tcPr>
            <w:tcW w:w="4860" w:type="dxa"/>
            <w:shd w:val="clear" w:color="auto" w:fill="auto"/>
            <w:vAlign w:val="center"/>
          </w:tcPr>
          <w:p w14:paraId="13100DDA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2050BC9D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2,086,016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6457590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2,108,930</w:t>
            </w:r>
          </w:p>
        </w:tc>
      </w:tr>
      <w:tr w:rsidR="00557D15" w:rsidRPr="007A168E" w14:paraId="1F1C86C6" w14:textId="77777777" w:rsidTr="00FE4630">
        <w:tc>
          <w:tcPr>
            <w:tcW w:w="4860" w:type="dxa"/>
            <w:shd w:val="clear" w:color="auto" w:fill="auto"/>
            <w:vAlign w:val="center"/>
          </w:tcPr>
          <w:p w14:paraId="7D9813B7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36608684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460,332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5B12397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587,747</w:t>
            </w:r>
          </w:p>
        </w:tc>
      </w:tr>
      <w:tr w:rsidR="00557D15" w:rsidRPr="007A168E" w14:paraId="7886D804" w14:textId="77777777" w:rsidTr="00FE4630">
        <w:tc>
          <w:tcPr>
            <w:tcW w:w="4860" w:type="dxa"/>
            <w:shd w:val="clear" w:color="auto" w:fill="auto"/>
          </w:tcPr>
          <w:p w14:paraId="246B0DB5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1B3DD571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147,</w:t>
            </w:r>
            <w:r w:rsidR="003D4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194,158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58685BF2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144,263,298</w:t>
            </w:r>
          </w:p>
        </w:tc>
      </w:tr>
      <w:tr w:rsidR="00557D15" w:rsidRPr="007A168E" w14:paraId="510D03A9" w14:textId="77777777" w:rsidTr="00FE4630">
        <w:tc>
          <w:tcPr>
            <w:tcW w:w="4860" w:type="dxa"/>
            <w:shd w:val="clear" w:color="auto" w:fill="auto"/>
          </w:tcPr>
          <w:p w14:paraId="681A12A1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3033461A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6,071,939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219B8C35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4,286,799</w:t>
            </w:r>
          </w:p>
        </w:tc>
      </w:tr>
      <w:tr w:rsidR="00557D15" w:rsidRPr="007A168E" w14:paraId="5B17E9C3" w14:textId="77777777" w:rsidTr="00FE4630">
        <w:tc>
          <w:tcPr>
            <w:tcW w:w="4860" w:type="dxa"/>
            <w:shd w:val="clear" w:color="auto" w:fill="auto"/>
          </w:tcPr>
          <w:p w14:paraId="7B52402F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3B2E1B8E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153,</w:t>
            </w:r>
            <w:r w:rsidR="003D4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266,097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3390C8A9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148,550,097</w:t>
            </w:r>
          </w:p>
        </w:tc>
      </w:tr>
      <w:tr w:rsidR="00557D15" w:rsidRPr="007A168E" w14:paraId="5C33CB5D" w14:textId="77777777" w:rsidTr="00FE4630">
        <w:tc>
          <w:tcPr>
            <w:tcW w:w="4860" w:type="dxa"/>
            <w:shd w:val="clear" w:color="auto" w:fill="auto"/>
          </w:tcPr>
          <w:p w14:paraId="3F6FD07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09160BE0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(3,500,562)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3AEE90D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(4,050,669)</w:t>
            </w:r>
          </w:p>
        </w:tc>
      </w:tr>
      <w:tr w:rsidR="00557D15" w:rsidRPr="007A168E" w14:paraId="7EAF5AED" w14:textId="77777777" w:rsidTr="00FE4630">
        <w:tc>
          <w:tcPr>
            <w:tcW w:w="4860" w:type="dxa"/>
            <w:shd w:val="clear" w:color="auto" w:fill="auto"/>
          </w:tcPr>
          <w:p w14:paraId="4A0D863A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32338CC0" w:rsidR="00557D15" w:rsidRPr="007A168E" w:rsidRDefault="00EF4E1A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</w:t>
            </w:r>
            <w:r w:rsidR="003D4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765,535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197D552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144,499,428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C551E8" w:rsidRPr="007470B8" w14:paraId="378FF599" w14:textId="77777777" w:rsidTr="00CA52AE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A52AE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C551E8" w:rsidRPr="007470B8" w14:paraId="68AB561A" w14:textId="77777777" w:rsidTr="00CA52AE">
        <w:tc>
          <w:tcPr>
            <w:tcW w:w="4850" w:type="dxa"/>
          </w:tcPr>
          <w:p w14:paraId="72340A8D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9" w:type="dxa"/>
          </w:tcPr>
          <w:p w14:paraId="5185BD48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509F9022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D22EDFD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01109A2" w14:textId="365B6BCB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51E8" w:rsidRPr="007470B8" w14:paraId="5EEEB954" w14:textId="77777777" w:rsidTr="00CA52AE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E1D8E73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551E8" w:rsidRPr="007470B8" w14:paraId="0FB1802B" w14:textId="77777777" w:rsidTr="00CA52AE">
        <w:tc>
          <w:tcPr>
            <w:tcW w:w="4850" w:type="dxa"/>
            <w:vAlign w:val="center"/>
          </w:tcPr>
          <w:p w14:paraId="0748A668" w14:textId="77777777" w:rsidR="00C551E8" w:rsidRPr="007470B8" w:rsidRDefault="00C551E8" w:rsidP="00C551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C551E8" w:rsidRPr="007470B8" w:rsidRDefault="00C551E8" w:rsidP="00C551E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C551E8" w:rsidRPr="007470B8" w:rsidRDefault="00C551E8" w:rsidP="00C551E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F4F137" w14:textId="4FEB9BF4" w:rsidR="00C551E8" w:rsidRPr="007470B8" w:rsidRDefault="00EF4E1A" w:rsidP="00C551E8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19,065,983</w:t>
            </w:r>
          </w:p>
        </w:tc>
        <w:tc>
          <w:tcPr>
            <w:tcW w:w="236" w:type="dxa"/>
            <w:shd w:val="clear" w:color="auto" w:fill="auto"/>
          </w:tcPr>
          <w:p w14:paraId="0AD6B229" w14:textId="77777777" w:rsidR="00C551E8" w:rsidRPr="007470B8" w:rsidRDefault="00C551E8" w:rsidP="00C551E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7D8703" w14:textId="4AA5B3AB" w:rsidR="00C551E8" w:rsidRPr="00800EAF" w:rsidRDefault="00C551E8" w:rsidP="00C551E8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17,967,757</w:t>
            </w:r>
          </w:p>
        </w:tc>
      </w:tr>
      <w:tr w:rsidR="00C551E8" w:rsidRPr="007470B8" w14:paraId="66837181" w14:textId="77777777" w:rsidTr="00CA52AE">
        <w:tc>
          <w:tcPr>
            <w:tcW w:w="4850" w:type="dxa"/>
            <w:vAlign w:val="center"/>
          </w:tcPr>
          <w:p w14:paraId="278EB1B0" w14:textId="77777777" w:rsidR="00C551E8" w:rsidRPr="007470B8" w:rsidRDefault="00C551E8" w:rsidP="00C551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C551E8" w:rsidRPr="007470B8" w:rsidRDefault="00C551E8" w:rsidP="00C551E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C551E8" w:rsidRPr="007470B8" w:rsidRDefault="00C551E8" w:rsidP="00C551E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9F26" w14:textId="492E3F95" w:rsidR="00C551E8" w:rsidRPr="00800EAF" w:rsidRDefault="00EF4E1A" w:rsidP="00C551E8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6,488,347</w:t>
            </w:r>
          </w:p>
        </w:tc>
        <w:tc>
          <w:tcPr>
            <w:tcW w:w="236" w:type="dxa"/>
            <w:shd w:val="clear" w:color="auto" w:fill="auto"/>
          </w:tcPr>
          <w:p w14:paraId="31637D1A" w14:textId="77777777" w:rsidR="00C551E8" w:rsidRPr="007470B8" w:rsidRDefault="00C551E8" w:rsidP="00C551E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1181" w14:textId="2A348821" w:rsidR="00C551E8" w:rsidRPr="00800EAF" w:rsidRDefault="00C551E8" w:rsidP="00C551E8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11,550,984</w:t>
            </w:r>
          </w:p>
        </w:tc>
      </w:tr>
      <w:tr w:rsidR="00C551E8" w:rsidRPr="007470B8" w14:paraId="4CD4CFCB" w14:textId="77777777" w:rsidTr="00CA52AE">
        <w:tc>
          <w:tcPr>
            <w:tcW w:w="4850" w:type="dxa"/>
          </w:tcPr>
          <w:p w14:paraId="5BA6546D" w14:textId="77777777" w:rsidR="00C551E8" w:rsidRPr="007470B8" w:rsidRDefault="00C551E8" w:rsidP="00C551E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C551E8" w:rsidRPr="007470B8" w:rsidRDefault="00C551E8" w:rsidP="00C551E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C551E8" w:rsidRPr="007470B8" w:rsidRDefault="00C551E8" w:rsidP="00C551E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C6907" w14:textId="0039769C" w:rsidR="00C551E8" w:rsidRPr="00800EAF" w:rsidRDefault="00EF4E1A" w:rsidP="00C551E8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25,554,330</w:t>
            </w:r>
          </w:p>
        </w:tc>
        <w:tc>
          <w:tcPr>
            <w:tcW w:w="236" w:type="dxa"/>
            <w:shd w:val="clear" w:color="auto" w:fill="auto"/>
          </w:tcPr>
          <w:p w14:paraId="10E6186C" w14:textId="77777777" w:rsidR="00C551E8" w:rsidRPr="007470B8" w:rsidRDefault="00C551E8" w:rsidP="00C551E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A9C5" w14:textId="776F2911" w:rsidR="00C551E8" w:rsidRPr="00484152" w:rsidRDefault="00C551E8" w:rsidP="00C551E8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29,518,741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C551E8" w:rsidRPr="00964878" w14:paraId="33E64081" w14:textId="77777777" w:rsidTr="00CA52AE">
        <w:tc>
          <w:tcPr>
            <w:tcW w:w="483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CA52AE">
        <w:tc>
          <w:tcPr>
            <w:tcW w:w="483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C551E8" w:rsidRPr="00964878" w14:paraId="1252420D" w14:textId="77777777" w:rsidTr="00CA52AE">
        <w:tc>
          <w:tcPr>
            <w:tcW w:w="4836" w:type="dxa"/>
          </w:tcPr>
          <w:p w14:paraId="6306FB91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7" w:type="dxa"/>
          </w:tcPr>
          <w:p w14:paraId="1DEDE6E2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4B9AA7D5" w:rsidR="00C551E8" w:rsidRPr="0089415E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17110CE3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4281FA2" w14:textId="44928363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551E8" w:rsidRPr="00964878" w14:paraId="0CCDC2C0" w14:textId="77777777" w:rsidTr="00CA52AE">
        <w:tc>
          <w:tcPr>
            <w:tcW w:w="4836" w:type="dxa"/>
          </w:tcPr>
          <w:p w14:paraId="78BCA90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8ADC6F0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023A2C9A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551E8" w:rsidRPr="00964878" w14:paraId="4BAB981C" w14:textId="77777777" w:rsidTr="00CA52AE">
        <w:tc>
          <w:tcPr>
            <w:tcW w:w="4836" w:type="dxa"/>
            <w:vAlign w:val="center"/>
          </w:tcPr>
          <w:p w14:paraId="4CB4F912" w14:textId="77777777" w:rsidR="00C551E8" w:rsidRPr="00A541C3" w:rsidRDefault="00C551E8" w:rsidP="00C551E8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55C416A6" w14:textId="77777777" w:rsidR="00C551E8" w:rsidRPr="00964878" w:rsidRDefault="00C551E8" w:rsidP="00C551E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C551E8" w:rsidRPr="00964878" w:rsidRDefault="00C551E8" w:rsidP="00C551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670D6CC" w14:textId="2EC5CEF0" w:rsidR="00C551E8" w:rsidRPr="006A5FB2" w:rsidRDefault="001E3B71" w:rsidP="00C551E8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554,240</w:t>
            </w:r>
          </w:p>
        </w:tc>
        <w:tc>
          <w:tcPr>
            <w:tcW w:w="234" w:type="dxa"/>
            <w:shd w:val="clear" w:color="auto" w:fill="auto"/>
          </w:tcPr>
          <w:p w14:paraId="01ED125A" w14:textId="77777777" w:rsidR="00C551E8" w:rsidRPr="00964878" w:rsidRDefault="00C551E8" w:rsidP="00C551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E5A9AF" w14:textId="4686775E" w:rsidR="00C551E8" w:rsidRPr="00020D75" w:rsidRDefault="00C551E8" w:rsidP="00C551E8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987,676</w:t>
            </w:r>
          </w:p>
        </w:tc>
      </w:tr>
      <w:tr w:rsidR="00C551E8" w:rsidRPr="00964878" w14:paraId="4754155A" w14:textId="77777777" w:rsidTr="00CA52AE">
        <w:tc>
          <w:tcPr>
            <w:tcW w:w="4836" w:type="dxa"/>
            <w:vAlign w:val="center"/>
          </w:tcPr>
          <w:p w14:paraId="10F74C8E" w14:textId="77777777" w:rsidR="00C551E8" w:rsidRPr="00964878" w:rsidRDefault="00C551E8" w:rsidP="00C551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7A40AA04" w14:textId="77777777" w:rsidR="00C551E8" w:rsidRPr="00964878" w:rsidRDefault="00C551E8" w:rsidP="00C551E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C551E8" w:rsidRPr="00964878" w:rsidRDefault="00C551E8" w:rsidP="00C551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2989EDA" w14:textId="7F1A2D51" w:rsidR="00C551E8" w:rsidRPr="00484152" w:rsidRDefault="001E3B71" w:rsidP="00C551E8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53,511</w:t>
            </w:r>
          </w:p>
        </w:tc>
        <w:tc>
          <w:tcPr>
            <w:tcW w:w="234" w:type="dxa"/>
            <w:shd w:val="clear" w:color="auto" w:fill="auto"/>
          </w:tcPr>
          <w:p w14:paraId="3412D216" w14:textId="77777777" w:rsidR="00C551E8" w:rsidRPr="00964878" w:rsidRDefault="00C551E8" w:rsidP="00C551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25502" w14:textId="5F79F963" w:rsidR="00C551E8" w:rsidRPr="00020D75" w:rsidRDefault="00C551E8" w:rsidP="00C551E8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73,811</w:t>
            </w:r>
          </w:p>
        </w:tc>
      </w:tr>
      <w:tr w:rsidR="00C551E8" w:rsidRPr="00964878" w14:paraId="1D8FAC86" w14:textId="77777777" w:rsidTr="00CA52AE">
        <w:tc>
          <w:tcPr>
            <w:tcW w:w="4836" w:type="dxa"/>
            <w:vAlign w:val="center"/>
          </w:tcPr>
          <w:p w14:paraId="7FC3FF8C" w14:textId="77777777" w:rsidR="00C551E8" w:rsidRPr="00964878" w:rsidRDefault="00C551E8" w:rsidP="00C551E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D2FA69B" w14:textId="77777777" w:rsidR="00C551E8" w:rsidRPr="00964878" w:rsidRDefault="00C551E8" w:rsidP="00C551E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C551E8" w:rsidRPr="00964878" w:rsidRDefault="00C551E8" w:rsidP="00C551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1377ED8" w14:textId="079A495A" w:rsidR="00C551E8" w:rsidRPr="00484152" w:rsidRDefault="001E3B71" w:rsidP="00C551E8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837,152</w:t>
            </w:r>
          </w:p>
        </w:tc>
        <w:tc>
          <w:tcPr>
            <w:tcW w:w="234" w:type="dxa"/>
            <w:shd w:val="clear" w:color="auto" w:fill="auto"/>
          </w:tcPr>
          <w:p w14:paraId="0909F2EC" w14:textId="77777777" w:rsidR="00C551E8" w:rsidRPr="00964878" w:rsidRDefault="00C551E8" w:rsidP="00C551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B90207" w14:textId="5B495EF2" w:rsidR="00C551E8" w:rsidRDefault="00C551E8" w:rsidP="00C551E8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344,586</w:t>
            </w:r>
          </w:p>
        </w:tc>
      </w:tr>
      <w:tr w:rsidR="00C551E8" w:rsidRPr="00964878" w14:paraId="71010B48" w14:textId="77777777" w:rsidTr="00CA52AE">
        <w:tc>
          <w:tcPr>
            <w:tcW w:w="4836" w:type="dxa"/>
          </w:tcPr>
          <w:p w14:paraId="2BDA4C53" w14:textId="77777777" w:rsidR="00C551E8" w:rsidRPr="00A541C3" w:rsidRDefault="00C551E8" w:rsidP="00C551E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0AED61B" w14:textId="77777777" w:rsidR="00C551E8" w:rsidRPr="00964878" w:rsidRDefault="00C551E8" w:rsidP="00C551E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C551E8" w:rsidRPr="00964878" w:rsidRDefault="00C551E8" w:rsidP="00C551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5F6A2" w14:textId="46D43CB7" w:rsidR="00C551E8" w:rsidRPr="00484152" w:rsidRDefault="001E3B71" w:rsidP="00C551E8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1,444,903</w:t>
            </w:r>
          </w:p>
        </w:tc>
        <w:tc>
          <w:tcPr>
            <w:tcW w:w="234" w:type="dxa"/>
            <w:shd w:val="clear" w:color="auto" w:fill="auto"/>
          </w:tcPr>
          <w:p w14:paraId="6A737E63" w14:textId="77777777" w:rsidR="00C551E8" w:rsidRPr="00964878" w:rsidRDefault="00C551E8" w:rsidP="00C551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49E7D" w14:textId="416F5C58" w:rsidR="00C551E8" w:rsidRPr="001E40D2" w:rsidRDefault="00C551E8" w:rsidP="00C551E8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1,406,073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28E47DD3" w:rsidR="00D0262D" w:rsidRPr="00B34328" w:rsidRDefault="00501184" w:rsidP="00E17048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11315F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11315F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11315F">
        <w:rPr>
          <w:rFonts w:ascii="Angsana New" w:hAnsi="Angsana New"/>
          <w:spacing w:val="-2"/>
          <w:sz w:val="30"/>
          <w:szCs w:val="30"/>
          <w:cs/>
          <w:lang w:val="en-US"/>
        </w:rPr>
        <w:t>กันยายน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6246A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816501" w:rsidRPr="00B6246A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D3106">
        <w:rPr>
          <w:rFonts w:asciiTheme="majorBidi" w:hAnsiTheme="majorBidi" w:cstheme="majorBidi"/>
          <w:spacing w:val="-2"/>
          <w:sz w:val="30"/>
          <w:szCs w:val="30"/>
        </w:rPr>
        <w:t>7.20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D3106">
        <w:rPr>
          <w:rFonts w:asciiTheme="majorBidi" w:hAnsiTheme="majorBidi" w:cstheme="majorBidi"/>
          <w:spacing w:val="-2"/>
          <w:sz w:val="30"/>
          <w:szCs w:val="30"/>
        </w:rPr>
        <w:t>3.34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1315F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30 </w:t>
      </w:r>
      <w:r w:rsidR="0011315F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กันยายน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2565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คือร้อยละ</w:t>
      </w:r>
      <w:r w:rsidR="00C551E8">
        <w:rPr>
          <w:rFonts w:ascii="Angsana New" w:hAnsi="Angsana New"/>
          <w:i/>
          <w:iCs/>
          <w:spacing w:val="-2"/>
          <w:sz w:val="30"/>
          <w:szCs w:val="30"/>
        </w:rPr>
        <w:t xml:space="preserve"> 2.16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ร้อยละ 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</w:rPr>
        <w:t>0.2</w:t>
      </w:r>
      <w:r w:rsidR="00C551E8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B34328" w:rsidRPr="00B34328">
        <w:rPr>
          <w:rStyle w:val="ui-provider"/>
          <w:rFonts w:asciiTheme="majorBidi" w:hAnsiTheme="majorBidi" w:cstheme="majorBidi"/>
          <w:sz w:val="30"/>
          <w:szCs w:val="30"/>
          <w:cs/>
        </w:rPr>
        <w:t>การลดลงอย่างเป็นสาระสำคัญของกำไรจากธุรกรรมที่ได้รับการส่งเสริมการลงทุนที่ไม่ต้องนำมาเสียภาษีเงินได้ของบริษัท</w:t>
      </w:r>
    </w:p>
    <w:p w14:paraId="22BB3DD7" w14:textId="77777777" w:rsidR="00D0262D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1CC79ECA" w14:textId="77777777" w:rsidR="00894932" w:rsidRDefault="00894932" w:rsidP="00894932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211F357B" w14:textId="4EB35283" w:rsidR="00663441" w:rsidRDefault="00663441" w:rsidP="00EB22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C144F9" w14:paraId="074FF558" w14:textId="77777777" w:rsidTr="00FC0CBD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72996E0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318DD91B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9CEB076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9545590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3636615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144F9" w14:paraId="3CD4273B" w14:textId="77777777" w:rsidTr="00FC0CBD">
        <w:trPr>
          <w:tblHeader/>
        </w:trPr>
        <w:tc>
          <w:tcPr>
            <w:tcW w:w="2970" w:type="dxa"/>
            <w:shd w:val="clear" w:color="auto" w:fill="auto"/>
          </w:tcPr>
          <w:p w14:paraId="2183EFE9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D97874C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92E5DA8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22CBB0DA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7B4C6539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144F9" w14:paraId="6F4E6147" w14:textId="77777777" w:rsidTr="00FC0CBD">
        <w:tc>
          <w:tcPr>
            <w:tcW w:w="2970" w:type="dxa"/>
            <w:shd w:val="clear" w:color="auto" w:fill="auto"/>
            <w:hideMark/>
          </w:tcPr>
          <w:p w14:paraId="31F1CF16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BD18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4A251DD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22B6115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55381548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953CE7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44F9" w14:paraId="6011E97C" w14:textId="77777777" w:rsidTr="00FC0CBD">
        <w:tc>
          <w:tcPr>
            <w:tcW w:w="2970" w:type="dxa"/>
            <w:shd w:val="clear" w:color="auto" w:fill="auto"/>
          </w:tcPr>
          <w:p w14:paraId="1B64BE06" w14:textId="57DAF679" w:rsidR="00C144F9" w:rsidRPr="00BD1815" w:rsidRDefault="008D3A35" w:rsidP="006D4C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C0CBD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>ประจำ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02DABDC8" w14:textId="34221359" w:rsidR="00C144F9" w:rsidRPr="00BD1815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3A35"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1CAF4DB7" w14:textId="4CF6526D" w:rsidR="00C144F9" w:rsidRPr="00BD1815" w:rsidRDefault="00CC4970" w:rsidP="006D4C3B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144F9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144F9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144F9"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C4537D5" w14:textId="29BBA1F5" w:rsidR="00C144F9" w:rsidRPr="00BD1815" w:rsidRDefault="00FB7FCB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  <w:tc>
          <w:tcPr>
            <w:tcW w:w="990" w:type="dxa"/>
            <w:shd w:val="clear" w:color="auto" w:fill="auto"/>
          </w:tcPr>
          <w:p w14:paraId="567BA265" w14:textId="7E237B52" w:rsidR="00C144F9" w:rsidRPr="00BD1815" w:rsidRDefault="00FB7FCB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BD1815" w14:paraId="149CAA88" w14:textId="77777777" w:rsidTr="00FC0CBD">
        <w:tc>
          <w:tcPr>
            <w:tcW w:w="2970" w:type="dxa"/>
            <w:shd w:val="clear" w:color="auto" w:fill="auto"/>
          </w:tcPr>
          <w:p w14:paraId="001F2E83" w14:textId="51496AE3" w:rsidR="00BD1815" w:rsidRPr="00BD1815" w:rsidRDefault="00BD1815" w:rsidP="006D4C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47481841" w14:textId="6E6A1E75" w:rsidR="00BD1815" w:rsidRPr="00B45AA3" w:rsidRDefault="00B45AA3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45A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สิงหาคม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3D74617" w14:textId="18AF1C0C" w:rsidR="00BD1815" w:rsidRPr="00BD1815" w:rsidRDefault="00BD1815" w:rsidP="00B45AA3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4A8A55D" w14:textId="0FAD91A6" w:rsidR="00BD1815" w:rsidRPr="00BD1815" w:rsidRDefault="00BD1815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</w:t>
            </w:r>
            <w:r w:rsidRPr="00B45AA3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990" w:type="dxa"/>
            <w:shd w:val="clear" w:color="auto" w:fill="auto"/>
          </w:tcPr>
          <w:p w14:paraId="34DCC5CA" w14:textId="4856C420" w:rsidR="00BD1815" w:rsidRPr="00BD1815" w:rsidRDefault="00BD1815" w:rsidP="00BD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C144F9" w14:paraId="0409629C" w14:textId="77777777" w:rsidTr="00FC0CBD">
        <w:tc>
          <w:tcPr>
            <w:tcW w:w="2970" w:type="dxa"/>
            <w:shd w:val="clear" w:color="auto" w:fill="auto"/>
          </w:tcPr>
          <w:p w14:paraId="2A37305C" w14:textId="77777777" w:rsidR="00C144F9" w:rsidRPr="00BD1815" w:rsidRDefault="00C144F9" w:rsidP="006D4C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470BFF" w14:textId="77777777" w:rsidR="00C144F9" w:rsidRPr="00BD1815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AA3EF8F" w14:textId="77777777" w:rsidR="00C144F9" w:rsidRPr="00BD1815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2A0416" w14:textId="77777777" w:rsidR="00C144F9" w:rsidRPr="00BD1815" w:rsidRDefault="00C144F9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EB903D" w14:textId="77777777" w:rsidR="00C144F9" w:rsidRPr="00BD1815" w:rsidRDefault="00C144F9" w:rsidP="006D4C3B">
            <w:pPr>
              <w:tabs>
                <w:tab w:val="clear" w:pos="680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44F9" w14:paraId="5D6610B8" w14:textId="77777777" w:rsidTr="00FC0CBD">
        <w:tc>
          <w:tcPr>
            <w:tcW w:w="2970" w:type="dxa"/>
            <w:shd w:val="clear" w:color="auto" w:fill="auto"/>
            <w:hideMark/>
          </w:tcPr>
          <w:p w14:paraId="7718A41B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D18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BD18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75C8ACF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45E95D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0916572D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B0A47" w14:textId="77777777" w:rsidR="00C144F9" w:rsidRPr="00BD1815" w:rsidRDefault="00C144F9" w:rsidP="006D4C3B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221E" w:rsidRPr="00AB302E" w14:paraId="7CDFE125" w14:textId="77777777" w:rsidTr="00CB659D">
        <w:tc>
          <w:tcPr>
            <w:tcW w:w="2970" w:type="dxa"/>
            <w:shd w:val="clear" w:color="auto" w:fill="auto"/>
          </w:tcPr>
          <w:p w14:paraId="792C64E6" w14:textId="302F3FCE" w:rsidR="00EB221E" w:rsidRPr="00BD1815" w:rsidRDefault="00CC43BD" w:rsidP="006D4C3B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C0CBD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>ประจำ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4970" w:rsidRPr="00BD18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727C0F8" w14:textId="07F46BC6" w:rsidR="00EB221E" w:rsidRPr="00BD1815" w:rsidRDefault="00CC4970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0B22B5DA" w14:textId="5A064A78" w:rsidR="00EB221E" w:rsidRPr="00BD1815" w:rsidRDefault="00CC4970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8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D18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4CF6" w:rsidRPr="00BD1815">
              <w:rPr>
                <w:rFonts w:asciiTheme="majorBidi" w:hAnsiTheme="majorBidi" w:cstheme="majorBidi"/>
                <w:sz w:val="30"/>
                <w:szCs w:val="38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DA711CF" w14:textId="653D22A1" w:rsidR="00EB221E" w:rsidRPr="00BD1815" w:rsidRDefault="00CC43BD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CC4970" w:rsidRPr="00BD1815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1D631315" w14:textId="2D1F331B" w:rsidR="00EB221E" w:rsidRPr="00BD1815" w:rsidRDefault="00CC43BD" w:rsidP="00C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C4970" w:rsidRPr="00BD1815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</w:tbl>
    <w:p w14:paraId="4A0AF264" w14:textId="77777777" w:rsidR="00894932" w:rsidRDefault="00894932" w:rsidP="008D3A35">
      <w:pPr>
        <w:pStyle w:val="Caption"/>
        <w:numPr>
          <w:ilvl w:val="0"/>
          <w:numId w:val="0"/>
        </w:numPr>
        <w:rPr>
          <w:rFonts w:asciiTheme="majorBidi" w:hAnsiTheme="majorBidi" w:cstheme="majorBidi"/>
        </w:rPr>
      </w:pPr>
    </w:p>
    <w:p w14:paraId="24A6E440" w14:textId="4AC6DCA1" w:rsidR="00F90B1F" w:rsidRPr="00CE693F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กำไรต่อหุ้น</w:t>
      </w:r>
      <w:r w:rsidR="00C9729C" w:rsidRPr="00CE693F">
        <w:rPr>
          <w:rFonts w:asciiTheme="majorBidi" w:hAnsiTheme="majorBidi" w:cstheme="majorBidi"/>
          <w:cs/>
        </w:rPr>
        <w:t>ขั้นพื้นฐาน</w:t>
      </w:r>
    </w:p>
    <w:p w14:paraId="318F416B" w14:textId="77777777" w:rsidR="00F90B1F" w:rsidRPr="00CE693F" w:rsidRDefault="00F90B1F" w:rsidP="008903C9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8D5E1C4" w14:textId="3AA02ED2" w:rsidR="00E77061" w:rsidRPr="00CE693F" w:rsidRDefault="00E77061" w:rsidP="00E77061">
      <w:pPr>
        <w:pStyle w:val="Bo-C1Content"/>
        <w:rPr>
          <w:rFonts w:asciiTheme="majorBidi" w:hAnsiTheme="majorBidi" w:cstheme="majorBidi"/>
          <w:spacing w:val="4"/>
        </w:rPr>
      </w:pPr>
      <w:r w:rsidRPr="00CE693F">
        <w:rPr>
          <w:rFonts w:asciiTheme="majorBidi" w:hAnsiTheme="majorBidi" w:cstheme="majorBidi"/>
          <w:spacing w:val="4"/>
          <w:cs/>
        </w:rPr>
        <w:t>กำไรต่อหุ้นขั้นพื้นฐานสำหรับงวด</w:t>
      </w:r>
      <w:r w:rsidR="0011315F">
        <w:rPr>
          <w:rFonts w:hint="cs"/>
          <w:spacing w:val="4"/>
          <w:cs/>
        </w:rPr>
        <w:t>เก้าเดือน</w:t>
      </w:r>
      <w:r w:rsidR="00894932" w:rsidRPr="00964878">
        <w:rPr>
          <w:spacing w:val="4"/>
          <w:cs/>
        </w:rPr>
        <w:t xml:space="preserve">สิ้นสุดวันที่ </w:t>
      </w:r>
      <w:r w:rsidR="0011315F">
        <w:rPr>
          <w:spacing w:val="4"/>
        </w:rPr>
        <w:t xml:space="preserve">30 </w:t>
      </w:r>
      <w:r w:rsidR="0011315F">
        <w:rPr>
          <w:spacing w:val="4"/>
          <w:cs/>
        </w:rPr>
        <w:t>กันยายน</w:t>
      </w:r>
      <w:r w:rsidR="00894932" w:rsidRPr="00964878">
        <w:rPr>
          <w:rFonts w:hint="cs"/>
          <w:spacing w:val="4"/>
          <w:cs/>
        </w:rPr>
        <w:t xml:space="preserve"> </w:t>
      </w:r>
      <w:r w:rsidR="0057505D" w:rsidRPr="00CE693F">
        <w:rPr>
          <w:rFonts w:asciiTheme="majorBidi" w:hAnsiTheme="majorBidi" w:cstheme="majorBidi"/>
          <w:spacing w:val="4"/>
          <w:lang w:val="en-US"/>
        </w:rPr>
        <w:t>256</w:t>
      </w:r>
      <w:r w:rsidR="00854618" w:rsidRPr="00CE693F">
        <w:rPr>
          <w:rFonts w:asciiTheme="majorBidi" w:hAnsiTheme="majorBidi" w:cstheme="majorBidi"/>
          <w:spacing w:val="4"/>
          <w:lang w:val="en-US"/>
        </w:rPr>
        <w:t>6</w:t>
      </w:r>
      <w:r w:rsidRPr="00CE693F">
        <w:rPr>
          <w:rFonts w:asciiTheme="majorBidi" w:hAnsiTheme="majorBidi" w:cstheme="majorBidi"/>
          <w:spacing w:val="4"/>
          <w:lang w:val="en-US"/>
        </w:rPr>
        <w:t xml:space="preserve"> </w:t>
      </w:r>
      <w:r w:rsidRPr="00CE693F">
        <w:rPr>
          <w:rFonts w:asciiTheme="majorBidi" w:hAnsiTheme="majorBidi" w:cstheme="majorBidi"/>
          <w:spacing w:val="4"/>
          <w:cs/>
          <w:lang w:val="en-US"/>
        </w:rPr>
        <w:t xml:space="preserve">และ </w:t>
      </w:r>
      <w:r w:rsidR="00F47DB8" w:rsidRPr="00CE693F">
        <w:rPr>
          <w:rFonts w:asciiTheme="majorBidi" w:hAnsiTheme="majorBidi" w:cstheme="majorBidi"/>
          <w:spacing w:val="4"/>
        </w:rPr>
        <w:t>256</w:t>
      </w:r>
      <w:r w:rsidR="00854618" w:rsidRPr="00CE693F">
        <w:rPr>
          <w:rFonts w:asciiTheme="majorBidi" w:hAnsiTheme="majorBidi" w:cstheme="majorBidi"/>
          <w:spacing w:val="4"/>
        </w:rPr>
        <w:t>5</w:t>
      </w:r>
      <w:r w:rsidRPr="00CE693F">
        <w:rPr>
          <w:rFonts w:asciiTheme="majorBidi" w:hAnsiTheme="majorBidi" w:cstheme="majorBidi"/>
          <w:spacing w:val="4"/>
          <w:lang w:val="en-US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คำนวณจากกำไรสำหรับงวดที่เป็นส่วนของผู้ถือหุ้นสามัญของบริษัทใหญ่และจำนวนหุ้นสามัญที่ออกจำหน่ายแล้วระหว่างงวด</w:t>
      </w:r>
      <w:r w:rsidRPr="00CE693F">
        <w:rPr>
          <w:rFonts w:asciiTheme="majorBidi" w:hAnsiTheme="majorBidi" w:cstheme="majorBidi"/>
          <w:spacing w:val="4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โดยได้ปรับกระทบจำนวนหุ้นทุนซื้อคืน</w:t>
      </w:r>
      <w:r w:rsidRPr="00CE693F">
        <w:rPr>
          <w:rFonts w:asciiTheme="majorBidi" w:hAnsiTheme="majorBidi" w:cstheme="majorBidi"/>
          <w:spacing w:val="4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0D26AB67" w14:textId="77777777" w:rsidR="00C551E8" w:rsidRDefault="00C551E8" w:rsidP="00C551E8">
      <w:pPr>
        <w:pStyle w:val="Bo-Blankline"/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800"/>
        <w:gridCol w:w="270"/>
        <w:gridCol w:w="1710"/>
      </w:tblGrid>
      <w:tr w:rsidR="00C551E8" w:rsidRPr="00607335" w14:paraId="0DCACE41" w14:textId="77777777" w:rsidTr="00C551E8">
        <w:tc>
          <w:tcPr>
            <w:tcW w:w="5454" w:type="dxa"/>
            <w:shd w:val="clear" w:color="auto" w:fill="auto"/>
          </w:tcPr>
          <w:p w14:paraId="1F8A3682" w14:textId="77777777" w:rsidR="00C551E8" w:rsidRPr="00607335" w:rsidRDefault="00C551E8" w:rsidP="00CA52A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55147B4B" w14:textId="77777777" w:rsidR="00C551E8" w:rsidRPr="00607335" w:rsidRDefault="00C551E8" w:rsidP="00CA52AE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551E8" w:rsidRPr="00607335" w14:paraId="28CE93E2" w14:textId="77777777" w:rsidTr="00C551E8">
        <w:tc>
          <w:tcPr>
            <w:tcW w:w="5454" w:type="dxa"/>
            <w:shd w:val="clear" w:color="auto" w:fill="auto"/>
          </w:tcPr>
          <w:p w14:paraId="38575D91" w14:textId="77777777" w:rsidR="00C551E8" w:rsidRPr="00607335" w:rsidRDefault="00C551E8" w:rsidP="00CA52A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39847022" w14:textId="77777777" w:rsidR="00C551E8" w:rsidRDefault="00C551E8" w:rsidP="00CA52AE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51E8" w:rsidRPr="00607335" w14:paraId="06C25189" w14:textId="77777777" w:rsidTr="00C551E8">
        <w:tc>
          <w:tcPr>
            <w:tcW w:w="5454" w:type="dxa"/>
            <w:shd w:val="clear" w:color="auto" w:fill="auto"/>
          </w:tcPr>
          <w:p w14:paraId="180BFC2D" w14:textId="77777777" w:rsidR="00C551E8" w:rsidRPr="00607335" w:rsidRDefault="00C551E8" w:rsidP="00CA52AE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800" w:type="dxa"/>
            <w:shd w:val="clear" w:color="auto" w:fill="auto"/>
          </w:tcPr>
          <w:p w14:paraId="155FD7D5" w14:textId="31B55981" w:rsidR="00C551E8" w:rsidRPr="00607335" w:rsidRDefault="00C551E8" w:rsidP="00CA52A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8E7C03A" w14:textId="77777777" w:rsidR="00C551E8" w:rsidRPr="00607335" w:rsidRDefault="00C551E8" w:rsidP="00CA52AE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DC62D3E" w14:textId="5DD97A43" w:rsidR="00C551E8" w:rsidRPr="00607335" w:rsidRDefault="00C551E8" w:rsidP="00CA52A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551E8" w:rsidRPr="00607335" w14:paraId="5220EBC3" w14:textId="77777777" w:rsidTr="00C551E8">
        <w:tc>
          <w:tcPr>
            <w:tcW w:w="5454" w:type="dxa"/>
            <w:shd w:val="clear" w:color="auto" w:fill="auto"/>
          </w:tcPr>
          <w:p w14:paraId="67BE961C" w14:textId="77777777" w:rsidR="00C551E8" w:rsidRPr="00607335" w:rsidRDefault="00C551E8" w:rsidP="00CA52AE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102E0FCD" w14:textId="77777777" w:rsidR="00C551E8" w:rsidRDefault="00C551E8" w:rsidP="00CA52AE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พันหุ้น</w:t>
            </w: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551E8" w:rsidRPr="00607335" w14:paraId="154F5835" w14:textId="77777777" w:rsidTr="00C551E8">
        <w:tc>
          <w:tcPr>
            <w:tcW w:w="5454" w:type="dxa"/>
            <w:shd w:val="clear" w:color="auto" w:fill="auto"/>
          </w:tcPr>
          <w:p w14:paraId="54016BD5" w14:textId="77777777" w:rsidR="00C551E8" w:rsidRPr="00607335" w:rsidRDefault="00C551E8" w:rsidP="00C551E8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20104" w14:textId="723D1EF9" w:rsidR="00C551E8" w:rsidRPr="004B3D3A" w:rsidRDefault="00383B29" w:rsidP="00C551E8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="00BA43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053,902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DF42E" w14:textId="77777777" w:rsidR="00C551E8" w:rsidRPr="00607335" w:rsidRDefault="00C551E8" w:rsidP="00C551E8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FD811F" w14:textId="1195B461" w:rsidR="00C551E8" w:rsidRPr="00607335" w:rsidRDefault="00C551E8" w:rsidP="00C551E8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6,254,739</w:t>
            </w:r>
          </w:p>
        </w:tc>
      </w:tr>
      <w:tr w:rsidR="00C551E8" w:rsidRPr="00607335" w14:paraId="4CB31EC1" w14:textId="77777777" w:rsidTr="00C551E8">
        <w:tc>
          <w:tcPr>
            <w:tcW w:w="5454" w:type="dxa"/>
            <w:shd w:val="clear" w:color="auto" w:fill="auto"/>
          </w:tcPr>
          <w:p w14:paraId="1FF7A9D8" w14:textId="77777777" w:rsidR="00C551E8" w:rsidRPr="00607335" w:rsidRDefault="00C551E8" w:rsidP="00C551E8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69C0D91" w14:textId="77777777" w:rsidR="00C551E8" w:rsidRPr="00607335" w:rsidRDefault="00C551E8" w:rsidP="00C551E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BC136BD" w14:textId="77777777" w:rsidR="00C551E8" w:rsidRPr="00607335" w:rsidRDefault="00C551E8" w:rsidP="00C551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E5DB9F0" w14:textId="77777777" w:rsidR="00C551E8" w:rsidRPr="004B3D3A" w:rsidRDefault="00C551E8" w:rsidP="00C551E8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1E8" w:rsidRPr="00607335" w14:paraId="00097A34" w14:textId="77777777" w:rsidTr="00C551E8">
        <w:tc>
          <w:tcPr>
            <w:tcW w:w="5454" w:type="dxa"/>
            <w:shd w:val="clear" w:color="auto" w:fill="auto"/>
          </w:tcPr>
          <w:p w14:paraId="0EAFA18A" w14:textId="77777777" w:rsidR="00C551E8" w:rsidRPr="00607335" w:rsidRDefault="00C551E8" w:rsidP="00C551E8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shd w:val="clear" w:color="auto" w:fill="auto"/>
          </w:tcPr>
          <w:p w14:paraId="3E8634A6" w14:textId="0D595F13" w:rsidR="00C551E8" w:rsidRPr="00607335" w:rsidRDefault="00383B29" w:rsidP="00C551E8">
            <w:pPr>
              <w:tabs>
                <w:tab w:val="decimal" w:pos="1509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18,935,235</w:t>
            </w:r>
          </w:p>
        </w:tc>
        <w:tc>
          <w:tcPr>
            <w:tcW w:w="270" w:type="dxa"/>
            <w:shd w:val="clear" w:color="auto" w:fill="auto"/>
          </w:tcPr>
          <w:p w14:paraId="3D9EAB2F" w14:textId="77777777" w:rsidR="00C551E8" w:rsidRPr="00607335" w:rsidRDefault="00C551E8" w:rsidP="00C551E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B1A039E" w14:textId="1FB3DA89" w:rsidR="00C551E8" w:rsidRPr="00F52001" w:rsidRDefault="00C551E8" w:rsidP="00C551E8">
            <w:pPr>
              <w:tabs>
                <w:tab w:val="decimal" w:pos="1424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19,126,500</w:t>
            </w:r>
          </w:p>
        </w:tc>
      </w:tr>
      <w:tr w:rsidR="00C551E8" w:rsidRPr="00090B3C" w14:paraId="062222A4" w14:textId="77777777" w:rsidTr="00C551E8">
        <w:tc>
          <w:tcPr>
            <w:tcW w:w="5454" w:type="dxa"/>
            <w:shd w:val="clear" w:color="auto" w:fill="auto"/>
          </w:tcPr>
          <w:p w14:paraId="06A1BA0B" w14:textId="77777777" w:rsidR="00C551E8" w:rsidRPr="00607335" w:rsidRDefault="00C551E8" w:rsidP="00C551E8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FE156EA" w14:textId="38A10198" w:rsidR="00C551E8" w:rsidRPr="00607335" w:rsidRDefault="00383B29" w:rsidP="00383B29">
            <w:pPr>
              <w:spacing w:line="240" w:lineRule="atLeast"/>
              <w:ind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D04171" w14:textId="77777777" w:rsidR="00C551E8" w:rsidRPr="00607335" w:rsidRDefault="00C551E8" w:rsidP="00C551E8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A6B6C2E" w14:textId="36F61CDA" w:rsidR="00C551E8" w:rsidRPr="00F52001" w:rsidRDefault="00C551E8" w:rsidP="00C551E8">
            <w:pPr>
              <w:tabs>
                <w:tab w:val="decimal" w:pos="1424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(180,</w:t>
            </w:r>
            <w:r w:rsidRPr="00F52001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51E8" w:rsidRPr="00607335" w14:paraId="3122288A" w14:textId="77777777" w:rsidTr="00C551E8">
        <w:tc>
          <w:tcPr>
            <w:tcW w:w="5454" w:type="dxa"/>
            <w:shd w:val="clear" w:color="auto" w:fill="auto"/>
            <w:vAlign w:val="bottom"/>
          </w:tcPr>
          <w:p w14:paraId="66979FDA" w14:textId="77777777" w:rsidR="00C551E8" w:rsidRPr="00607335" w:rsidRDefault="00C551E8" w:rsidP="00C551E8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D4B89D" w14:textId="1BA2634A" w:rsidR="00C551E8" w:rsidRPr="00607335" w:rsidRDefault="00383B29" w:rsidP="00C551E8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18,935,235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B4DA0" w14:textId="77777777" w:rsidR="00C551E8" w:rsidRPr="00607335" w:rsidRDefault="00C551E8" w:rsidP="00C551E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DF739" w14:textId="7A9973CD" w:rsidR="00C551E8" w:rsidRPr="00607335" w:rsidRDefault="00C551E8" w:rsidP="00C551E8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18,946,297</w:t>
            </w:r>
          </w:p>
        </w:tc>
      </w:tr>
      <w:tr w:rsidR="00C551E8" w:rsidRPr="00607335" w14:paraId="1FA63270" w14:textId="77777777" w:rsidTr="00C551E8">
        <w:tc>
          <w:tcPr>
            <w:tcW w:w="5454" w:type="dxa"/>
            <w:shd w:val="clear" w:color="auto" w:fill="auto"/>
          </w:tcPr>
          <w:p w14:paraId="067A0017" w14:textId="77777777" w:rsidR="00C551E8" w:rsidRPr="00607335" w:rsidRDefault="00C551E8" w:rsidP="00C551E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7EED3B8E" w14:textId="5CFFEA8D" w:rsidR="00C551E8" w:rsidRPr="00607335" w:rsidRDefault="00383B29" w:rsidP="00C551E8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  <w:r w:rsidR="00BA43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12A879" w14:textId="77777777" w:rsidR="00C551E8" w:rsidRPr="00607335" w:rsidRDefault="00C551E8" w:rsidP="00C551E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CD62DC1" w14:textId="4E25BF57" w:rsidR="00C551E8" w:rsidRPr="00607335" w:rsidRDefault="00C551E8" w:rsidP="00C551E8">
            <w:pPr>
              <w:spacing w:line="380" w:lineRule="exact"/>
              <w:ind w:left="-11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0.330</w:t>
            </w:r>
          </w:p>
        </w:tc>
      </w:tr>
    </w:tbl>
    <w:p w14:paraId="7BEF5FFB" w14:textId="294217FF" w:rsidR="00C551E8" w:rsidRDefault="00C551E8" w:rsidP="00C76A2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79F5632" w14:textId="66BA9DB8" w:rsidR="00C551E8" w:rsidRDefault="00C551E8" w:rsidP="00C76A2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5EEFAC6" w14:textId="77777777" w:rsidR="008D3A35" w:rsidRDefault="008D3A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8B2A8C" w14:textId="351043EB" w:rsidR="004D44D9" w:rsidRPr="00CE693F" w:rsidRDefault="004D44D9" w:rsidP="004D44D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27332A96" w:rsidR="00CE46C4" w:rsidRPr="007A168E" w:rsidRDefault="00937867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131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131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CE46C4"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47788B3D" w14:textId="2E50353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572A1F6E" w:rsidR="00B1286F" w:rsidRPr="007A168E" w:rsidRDefault="001E3B71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0FE662B4" w:rsidR="00B1286F" w:rsidRPr="007A168E" w:rsidRDefault="001E3B71" w:rsidP="00B1286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3B2C0B6E" w:rsidR="00B1286F" w:rsidRPr="007A168E" w:rsidRDefault="00A50EB3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1A1538AD" w:rsidR="00B1286F" w:rsidRPr="007A168E" w:rsidRDefault="001E3B71" w:rsidP="008F641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7EC04728" w:rsidR="00B1286F" w:rsidRPr="007A168E" w:rsidRDefault="001E3B71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629E924B" w:rsidR="00B1286F" w:rsidRPr="007A168E" w:rsidRDefault="001E3B71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0AEAD3D0" w:rsidR="00B1286F" w:rsidRPr="007A168E" w:rsidRDefault="001E3B71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500C75D5" w:rsidR="00D523AD" w:rsidRPr="007A168E" w:rsidRDefault="001E3B71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523A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465072A6" w:rsidR="00B1286F" w:rsidRPr="007A168E" w:rsidRDefault="001E3B71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1,411,996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7719D2C8" w:rsidR="00B1286F" w:rsidRPr="007A168E" w:rsidRDefault="001E3B71" w:rsidP="00B1286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239FFC06" w:rsidR="00B1286F" w:rsidRPr="007A168E" w:rsidRDefault="001E3B71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510,587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3639F6A1" w:rsidR="00B1286F" w:rsidRPr="007A168E" w:rsidRDefault="001E3B71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1,923,80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02BE891B" w:rsidR="00B1286F" w:rsidRPr="007A168E" w:rsidRDefault="001E3B71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1A69DB0C" w:rsidR="00B1286F" w:rsidRPr="007A168E" w:rsidRDefault="001E3B71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1,863,460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6A051FD7" w:rsidR="00B1286F" w:rsidRPr="007A168E" w:rsidRDefault="001E3B71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61D43548" w:rsidR="00B1286F" w:rsidRPr="007A168E" w:rsidRDefault="001E3B71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1,863,460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70F3DD9D" w:rsidR="00B1286F" w:rsidRPr="00B1286F" w:rsidRDefault="001E3B71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1,411,996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324778C6" w:rsidR="00B1286F" w:rsidRPr="007A168E" w:rsidRDefault="001E3B71" w:rsidP="00B1286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1,345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71A35AD7" w:rsidR="00B1286F" w:rsidRPr="007A168E" w:rsidRDefault="001E3B71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510,587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37E4EBF0" w:rsidR="00B1286F" w:rsidRPr="007A168E" w:rsidRDefault="001E3B71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1,923,928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73F2A9F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D9936A1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9D19555" w14:textId="272BFCDF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85AA55C" w14:textId="77848D95" w:rsidR="007973BE" w:rsidRPr="00A50EB3" w:rsidRDefault="00366BA8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0E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8869F3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964D22" w14:textId="19F80A9C" w:rsidR="007973BE" w:rsidRPr="007A168E" w:rsidRDefault="00366BA8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19D08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D613683" w14:textId="50F9725E" w:rsidR="007973BE" w:rsidRPr="007A168E" w:rsidRDefault="00366BA8" w:rsidP="007973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8,332,005</w:t>
            </w:r>
          </w:p>
        </w:tc>
        <w:tc>
          <w:tcPr>
            <w:tcW w:w="236" w:type="dxa"/>
            <w:shd w:val="clear" w:color="auto" w:fill="auto"/>
          </w:tcPr>
          <w:p w14:paraId="75752244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B09360" w14:textId="59F70A18" w:rsidR="007973BE" w:rsidRPr="007A168E" w:rsidRDefault="00366BA8" w:rsidP="007973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8,332,005</w:t>
            </w:r>
          </w:p>
        </w:tc>
        <w:tc>
          <w:tcPr>
            <w:tcW w:w="236" w:type="dxa"/>
            <w:shd w:val="clear" w:color="auto" w:fill="auto"/>
          </w:tcPr>
          <w:p w14:paraId="76128956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2BA2AD" w14:textId="73BAD2BE" w:rsidR="007973BE" w:rsidRPr="007A168E" w:rsidRDefault="00366BA8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C9931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F5DDE8B" w14:textId="1BCB94DA" w:rsidR="007973BE" w:rsidRPr="007A168E" w:rsidRDefault="001E3B71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8,330,678</w:t>
            </w:r>
          </w:p>
        </w:tc>
        <w:tc>
          <w:tcPr>
            <w:tcW w:w="236" w:type="dxa"/>
            <w:shd w:val="clear" w:color="auto" w:fill="auto"/>
          </w:tcPr>
          <w:p w14:paraId="3F2F49FF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4368AC4" w14:textId="726B726C" w:rsidR="007973BE" w:rsidRPr="007A168E" w:rsidRDefault="00366BA8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62D7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FBBD54C" w14:textId="0BDC6174" w:rsidR="007973BE" w:rsidRPr="007A168E" w:rsidRDefault="001E3B71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8,330,678</w:t>
            </w: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5D90BA5F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656B13" w14:textId="33388D8F" w:rsidR="007973BE" w:rsidRPr="00A50EB3" w:rsidRDefault="00366BA8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0E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64332AA6" w:rsidR="007973BE" w:rsidRPr="007A168E" w:rsidRDefault="00366BA8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2074B0B9" w:rsidR="007973BE" w:rsidRPr="007A168E" w:rsidRDefault="00366BA8" w:rsidP="007973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67,462,400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74AA0153" w:rsidR="007973BE" w:rsidRPr="007A168E" w:rsidRDefault="00366BA8" w:rsidP="007973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67,462,400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6133A866" w:rsidR="007973BE" w:rsidRPr="007A168E" w:rsidRDefault="00366BA8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3A96EF15" w:rsidR="007973BE" w:rsidRPr="007A168E" w:rsidRDefault="001E3B71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67,454,154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15D0481E" w:rsidR="007973BE" w:rsidRPr="007A168E" w:rsidRDefault="00366BA8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15949074" w:rsidR="007973BE" w:rsidRPr="007A168E" w:rsidRDefault="001E3B71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67,454,154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1B9B6751" w:rsidR="007973BE" w:rsidRPr="00164087" w:rsidRDefault="00366BA8" w:rsidP="00A50E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6408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33D74307" w:rsidR="007973BE" w:rsidRPr="00B1286F" w:rsidRDefault="00366BA8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76C97FBF" w:rsidR="007973BE" w:rsidRPr="007A168E" w:rsidRDefault="00366BA8" w:rsidP="007973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75,794,405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567C2596" w:rsidR="007973BE" w:rsidRPr="007A168E" w:rsidRDefault="00366BA8" w:rsidP="007973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75,794,405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68728371" w14:textId="6341E3AA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77777777" w:rsidR="00CE46C4" w:rsidRPr="00937867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78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77777777" w:rsidR="00CE46C4" w:rsidRPr="007A168E" w:rsidRDefault="00CE46C4" w:rsidP="00937867">
            <w:pPr>
              <w:tabs>
                <w:tab w:val="left" w:pos="487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CE46C4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516,511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470,610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470,610</w:t>
            </w:r>
          </w:p>
        </w:tc>
      </w:tr>
      <w:tr w:rsidR="00CE46C4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77777777" w:rsidR="00CE46C4" w:rsidRPr="005B0C84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1,393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516,694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F6CFE9A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53A4065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16C539E9" w14:textId="70D3BE0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74B639B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3901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FAB329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FFD1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0DDB93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25162C1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EA7784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59BD2B0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928AE71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B90B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F74C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034E15A2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A0A7E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6A17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97D1A7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</w:tr>
      <w:tr w:rsidR="00CE46C4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62E03B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1E0936B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66,929,768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66,929,768</w:t>
            </w:r>
          </w:p>
        </w:tc>
      </w:tr>
      <w:tr w:rsidR="00CE46C4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77777777" w:rsidR="00CE46C4" w:rsidRPr="00404371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77777777" w:rsidR="00CE46C4" w:rsidRPr="00404371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296826D" w14:textId="17D76097" w:rsidR="00CE46C4" w:rsidRPr="004F630A" w:rsidRDefault="004F630A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4F630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1131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131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4F630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E46C4" w:rsidRPr="004F630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531670C7" w14:textId="00C9A273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20935F0F" w:rsidR="00C9460A" w:rsidRPr="007A168E" w:rsidRDefault="001E3B71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2BA20BD1" w:rsidR="00C9460A" w:rsidRPr="007A168E" w:rsidRDefault="001E3B71" w:rsidP="00C9460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7EE42EDC" w:rsidR="00C9460A" w:rsidRPr="007A168E" w:rsidRDefault="001E3B71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055AA742" w:rsidR="00C9460A" w:rsidRPr="007A168E" w:rsidRDefault="001E3B71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07F00569" w:rsidR="00C9460A" w:rsidRPr="007A168E" w:rsidRDefault="001E3B71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5E0ADADC" w:rsidR="00C9460A" w:rsidRPr="007A168E" w:rsidRDefault="001E3B71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2862E02E" w:rsidR="00C9460A" w:rsidRPr="007A168E" w:rsidRDefault="001E3B71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57209C0A" w:rsidR="00C9460A" w:rsidRPr="007A168E" w:rsidRDefault="001E3B71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9460A" w:rsidRPr="007A168E" w14:paraId="7E210A9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C97E42D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50B2739A" w:rsidR="00C9460A" w:rsidRPr="007A168E" w:rsidRDefault="001E3B71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30E11351" w:rsidR="00C9460A" w:rsidRPr="007A168E" w:rsidRDefault="001E3B71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F132B2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305AD161" w:rsidR="00C9460A" w:rsidRPr="007A168E" w:rsidRDefault="001E3B71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67AE6F01" w:rsidR="00C9460A" w:rsidRPr="007A168E" w:rsidRDefault="001E3B71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1391DE53" w:rsidR="00C9460A" w:rsidRPr="007A168E" w:rsidRDefault="001E3B71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3FFD2C7E" w:rsidR="00C9460A" w:rsidRPr="007A168E" w:rsidRDefault="001E3B71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12,513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6EA0C2ED" w:rsidR="00C9460A" w:rsidRPr="007A168E" w:rsidRDefault="001E3B71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4FF8B5B2" w:rsidR="00C9460A" w:rsidRPr="007A168E" w:rsidRDefault="001E3B71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12,513</w:t>
            </w:r>
          </w:p>
        </w:tc>
      </w:tr>
      <w:tr w:rsidR="00C9460A" w:rsidRPr="007A168E" w14:paraId="1B4E4E9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4A0E56D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6909BAC7" w:rsidR="00C9460A" w:rsidRPr="00C9460A" w:rsidRDefault="001E3B71" w:rsidP="00C9460A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1E4E1CC7" w:rsidR="00C9460A" w:rsidRPr="007A168E" w:rsidRDefault="001E3B71" w:rsidP="00C9460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A50E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10D16E3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473848AA" w:rsidR="00C9460A" w:rsidRPr="007A168E" w:rsidRDefault="001E3B71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12,560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7DF18485" w:rsidR="00C9460A" w:rsidRPr="007A168E" w:rsidRDefault="001E3B71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</w:t>
            </w:r>
            <w:r w:rsidR="00A50E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51FC440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262AD2AD" w14:textId="77777777" w:rsidR="00C9460A" w:rsidRPr="007A168E" w:rsidRDefault="00C9460A" w:rsidP="00C946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8EBEB2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04265911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5CB88F4" w14:textId="77777777" w:rsidR="00C9460A" w:rsidRPr="007A168E" w:rsidRDefault="00C9460A" w:rsidP="00C946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124999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77E8E76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E33A609" w14:textId="77777777" w:rsidR="00C9460A" w:rsidRPr="007A168E" w:rsidRDefault="00C9460A" w:rsidP="00C9460A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E757E56" w14:textId="1541D5EE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C7C85A0" w14:textId="1F119D09" w:rsidR="00C9460A" w:rsidRPr="007A168E" w:rsidRDefault="00366BA8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F49E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B6309A5" w14:textId="64B51CF1" w:rsidR="00C9460A" w:rsidRPr="007A168E" w:rsidRDefault="00366BA8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5D9E8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356EC7" w14:textId="726D9A3F" w:rsidR="00C9460A" w:rsidRPr="007A168E" w:rsidRDefault="001E3B71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8,332,005</w:t>
            </w:r>
          </w:p>
        </w:tc>
        <w:tc>
          <w:tcPr>
            <w:tcW w:w="236" w:type="dxa"/>
            <w:shd w:val="clear" w:color="auto" w:fill="auto"/>
          </w:tcPr>
          <w:p w14:paraId="49E7856F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F6D58E" w14:textId="2A4F29FE" w:rsidR="00C9460A" w:rsidRPr="007A168E" w:rsidRDefault="001E3B71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8,332,005</w:t>
            </w:r>
          </w:p>
        </w:tc>
        <w:tc>
          <w:tcPr>
            <w:tcW w:w="236" w:type="dxa"/>
            <w:shd w:val="clear" w:color="auto" w:fill="auto"/>
          </w:tcPr>
          <w:p w14:paraId="056B8773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37F89C" w14:textId="13242AD0" w:rsidR="00C9460A" w:rsidRPr="007A168E" w:rsidRDefault="00366BA8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9242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FBED50" w14:textId="78420093" w:rsidR="00C9460A" w:rsidRPr="007A168E" w:rsidRDefault="0048725E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8,330,678</w:t>
            </w:r>
          </w:p>
        </w:tc>
        <w:tc>
          <w:tcPr>
            <w:tcW w:w="236" w:type="dxa"/>
            <w:shd w:val="clear" w:color="auto" w:fill="auto"/>
          </w:tcPr>
          <w:p w14:paraId="46CC0269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B8542A6" w14:textId="137710A1" w:rsidR="00C9460A" w:rsidRPr="007A168E" w:rsidRDefault="00366BA8" w:rsidP="00C9460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A9F3D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99BC532" w14:textId="34A8D7B6" w:rsidR="00C9460A" w:rsidRPr="007A168E" w:rsidRDefault="0048725E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8,330,678</w:t>
            </w:r>
          </w:p>
        </w:tc>
      </w:tr>
      <w:tr w:rsidR="00C9460A" w:rsidRPr="007A168E" w14:paraId="1FBD6D22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D033FC0" w14:textId="77777777" w:rsidR="00C9460A" w:rsidRPr="007A168E" w:rsidRDefault="00C9460A" w:rsidP="00C9460A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19B8D7F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655DC3B" w14:textId="01C2293B" w:rsidR="00C9460A" w:rsidRPr="007A168E" w:rsidRDefault="00366BA8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39E36C0E" w:rsidR="00C9460A" w:rsidRPr="007A168E" w:rsidRDefault="00366BA8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78D56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59F079AB" w:rsidR="00C9460A" w:rsidRPr="007A168E" w:rsidRDefault="001E3B71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46,255,000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1C1037A2" w:rsidR="00C9460A" w:rsidRPr="007A168E" w:rsidRDefault="0048725E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46,255,000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6D8B1832" w:rsidR="00C9460A" w:rsidRPr="007A168E" w:rsidRDefault="00366BA8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3872015E" w:rsidR="00C9460A" w:rsidRPr="007A168E" w:rsidRDefault="0048725E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46,437,293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0C2C1D92" w:rsidR="00C9460A" w:rsidRPr="007A168E" w:rsidRDefault="00366BA8" w:rsidP="00C9460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4D3372AE" w:rsidR="00C9460A" w:rsidRPr="007A168E" w:rsidRDefault="0048725E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46,437,293</w:t>
            </w:r>
          </w:p>
        </w:tc>
      </w:tr>
      <w:tr w:rsidR="00C9460A" w:rsidRPr="007A168E" w14:paraId="4C6670C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11061AE" w14:textId="77777777" w:rsidR="00C9460A" w:rsidRPr="007A168E" w:rsidRDefault="00C9460A" w:rsidP="00C9460A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10B47070" w:rsidR="00C9460A" w:rsidRPr="00C9460A" w:rsidRDefault="00366BA8" w:rsidP="00C9460A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754A2E69" w:rsidR="00C9460A" w:rsidRPr="00C9460A" w:rsidRDefault="00366BA8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60334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6664A573" w:rsidR="00C9460A" w:rsidRPr="007A168E" w:rsidRDefault="001E3B71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54,587,005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7F8AEC5B" w:rsidR="00C9460A" w:rsidRPr="007A168E" w:rsidRDefault="0048725E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54,587,005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4DA27A51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9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5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328C3B8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6DE91EBE" w14:textId="0E23719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9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9EEF5E7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0BA30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48F7F4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1328637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6D2C1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EBF5D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B5F275B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EDA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CE46C4" w:rsidRPr="007A168E" w14:paraId="148323B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E66531A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12,872</w:t>
            </w:r>
          </w:p>
        </w:tc>
        <w:tc>
          <w:tcPr>
            <w:tcW w:w="236" w:type="dxa"/>
            <w:shd w:val="clear" w:color="auto" w:fill="auto"/>
          </w:tcPr>
          <w:p w14:paraId="148D9AD4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12,872</w:t>
            </w:r>
          </w:p>
        </w:tc>
      </w:tr>
      <w:tr w:rsidR="00CE46C4" w:rsidRPr="007A168E" w14:paraId="7C511FA4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5FE8C5D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77777777" w:rsidR="00CE46C4" w:rsidRPr="00B8088C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08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12,712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1C614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98B1455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F37E0E5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CE46C4" w:rsidRPr="004F630A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2AF20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267EE9F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797BB19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E25D86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BB70248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83A0541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4E870FF" w14:textId="704463A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443AD13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535B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FE99CFC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38297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9BA3B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1EE50D2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4378C2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7208AA5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17B4383" w14:textId="77777777" w:rsidR="00CE46C4" w:rsidRPr="004F630A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3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9E1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19DFE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65310DC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5EBBAF5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00D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B10FC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</w:tr>
      <w:tr w:rsidR="00CE46C4" w:rsidRPr="007A168E" w14:paraId="2F5FC4E7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6DF7ED0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0AAFF196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C57A912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51,659,611</w:t>
            </w:r>
          </w:p>
        </w:tc>
        <w:tc>
          <w:tcPr>
            <w:tcW w:w="236" w:type="dxa"/>
            <w:shd w:val="clear" w:color="auto" w:fill="auto"/>
          </w:tcPr>
          <w:p w14:paraId="628F3E7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51,659,611</w:t>
            </w:r>
          </w:p>
        </w:tc>
      </w:tr>
      <w:tr w:rsidR="00CE46C4" w:rsidRPr="007A168E" w14:paraId="10C366C9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811AB63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77777777" w:rsidR="00CE46C4" w:rsidRPr="00404371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77777777" w:rsidR="00CE46C4" w:rsidRPr="00404371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FCED3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77777777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1207D408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315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1315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3F6771"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F1D2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</w:tcPr>
          <w:p w14:paraId="26BCE64E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CE693F" w:rsidRDefault="00140286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CE693F" w:rsidRDefault="00140286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CE693F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CE693F" w:rsidRDefault="00140286" w:rsidP="00CE693F">
            <w:pPr>
              <w:spacing w:line="240" w:lineRule="auto"/>
              <w:ind w:left="522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CE693F" w:rsidRDefault="00140286" w:rsidP="00CE693F">
            <w:pPr>
              <w:spacing w:line="240" w:lineRule="auto"/>
              <w:ind w:left="7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3BC42357" w:rsidR="00140286" w:rsidRPr="00CE693F" w:rsidRDefault="007C5EEB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9,277,893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7A3BA24C" w:rsidR="00140286" w:rsidRPr="00CE693F" w:rsidRDefault="00366BA8" w:rsidP="00CE693F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7C5E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173,802</w:t>
            </w:r>
          </w:p>
        </w:tc>
      </w:tr>
      <w:tr w:rsidR="00140286" w:rsidRPr="00CE693F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E693F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E693F" w:rsidRDefault="00140286" w:rsidP="00CE693F">
            <w:pPr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CE693F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CE693F" w:rsidRDefault="00140286" w:rsidP="00CE693F">
            <w:pPr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CE693F" w:rsidRDefault="00C9460A" w:rsidP="00C9460A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49B55559" w:rsidR="00C9460A" w:rsidRPr="00CE693F" w:rsidRDefault="00366BA8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3,670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4CF8BB74" w:rsidR="00C9460A" w:rsidRPr="00CE693F" w:rsidRDefault="00366BA8" w:rsidP="00C946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CE693F" w:rsidRDefault="00C9460A" w:rsidP="00C9460A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74C84D64" w:rsidR="00C9460A" w:rsidRPr="00CE693F" w:rsidRDefault="00366BA8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349,753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4AA647CA" w:rsidR="00C9460A" w:rsidRPr="00CE693F" w:rsidRDefault="00366BA8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349,753</w:t>
            </w:r>
          </w:p>
        </w:tc>
      </w:tr>
      <w:tr w:rsidR="00C9460A" w:rsidRPr="00CE693F" w14:paraId="1EFBF9D9" w14:textId="77777777" w:rsidTr="009E13ED">
        <w:tc>
          <w:tcPr>
            <w:tcW w:w="5490" w:type="dxa"/>
            <w:shd w:val="clear" w:color="auto" w:fill="auto"/>
          </w:tcPr>
          <w:p w14:paraId="492B3607" w14:textId="26130D06" w:rsidR="00C9460A" w:rsidRPr="00CE693F" w:rsidRDefault="00C9460A" w:rsidP="00C9460A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776E6AEB" w:rsidR="00C9460A" w:rsidRPr="00CE693F" w:rsidRDefault="00366BA8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45,031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352004EA" w:rsidR="00C9460A" w:rsidRPr="00CE693F" w:rsidRDefault="00366BA8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39,018</w:t>
            </w:r>
          </w:p>
        </w:tc>
      </w:tr>
      <w:tr w:rsidR="00C9460A" w:rsidRPr="00CE693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C9460A" w:rsidRPr="00CE693F" w:rsidRDefault="00C9460A" w:rsidP="00C9460A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4AA4E95F" w:rsidR="00C9460A" w:rsidRPr="00CE693F" w:rsidRDefault="00366BA8" w:rsidP="00C9460A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838,416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5D1BE7B2" w:rsidR="00C9460A" w:rsidRPr="00CE693F" w:rsidRDefault="00366BA8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300,221</w:t>
            </w:r>
          </w:p>
        </w:tc>
      </w:tr>
      <w:tr w:rsidR="00C9460A" w:rsidRPr="00CE693F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CE693F" w:rsidRDefault="00C9460A" w:rsidP="00C9460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5B4BDEF8" w:rsidR="00C9460A" w:rsidRPr="00CE693F" w:rsidRDefault="00366BA8" w:rsidP="00C9460A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1,236,870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4FDD1B98" w:rsidR="00C9460A" w:rsidRPr="00CE693F" w:rsidRDefault="00366BA8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688,992</w:t>
            </w:r>
          </w:p>
        </w:tc>
      </w:tr>
    </w:tbl>
    <w:p w14:paraId="27024461" w14:textId="77777777" w:rsidR="00FF2DB6" w:rsidRPr="00CE693F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1E9E991E" w:rsidR="008D2723" w:rsidRPr="0035030C" w:rsidRDefault="008D2723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1315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1315F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273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4106C7B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82A01E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F79E191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28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77777777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6D8C6A1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0E3135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0E3135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57CDA7F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B09F79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1DE28D0C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749BFA8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4DE4EF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DCEF4FE" w14:textId="49C35148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47997BF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6361F80" w14:textId="77777777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2F6D91A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4BCD3B4" w14:textId="7B0331B4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B125178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77777777" w:rsidR="008D2723" w:rsidRPr="00202573" w:rsidRDefault="008D2723" w:rsidP="008D2723">
      <w:pPr>
        <w:pStyle w:val="Ang15"/>
        <w:rPr>
          <w:lang w:val="en-US"/>
        </w:rPr>
      </w:pPr>
    </w:p>
    <w:p w14:paraId="29E8F962" w14:textId="731D3E64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B56BA3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79E1636" w14:textId="77777777" w:rsidR="008D2723" w:rsidRPr="003F172C" w:rsidRDefault="008D2723" w:rsidP="008D2723">
      <w:pPr>
        <w:pStyle w:val="Ang15"/>
        <w:rPr>
          <w:lang w:val="en-US"/>
        </w:rPr>
      </w:pPr>
    </w:p>
    <w:p w14:paraId="56C6CC50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E8EFD34" w14:textId="51C2B31F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E94724E" w14:textId="4340B58E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239B2C8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A8C753A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97A125B" w14:textId="0910C80E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1EF032" w14:textId="63C642D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CE724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E7242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44BDA4D7" w:rsidR="008D2723" w:rsidRDefault="008D2723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</w:p>
    <w:p w14:paraId="3A69B561" w14:textId="77777777" w:rsid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2C26B" w14:textId="22BC837B" w:rsidR="005A52E7" w:rsidRDefault="005A52E7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14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350CBD0E" w14:textId="77777777" w:rsidR="005A52E7" w:rsidRPr="005A52E7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6DFCC662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6D575934" w14:textId="6974A6A1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06039F" w14:textId="5072F641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52F4CDD6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15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7777777" w:rsidR="008D2723" w:rsidRPr="00202573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5C7498F3" w14:textId="77777777" w:rsidR="008D2723" w:rsidRPr="003F172C" w:rsidRDefault="008D2723" w:rsidP="008D2723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01C9CA4" w14:textId="613F2D92" w:rsidR="00EC4272" w:rsidRDefault="00EC4272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4B1E471" w14:textId="4613819E" w:rsidR="008D2723" w:rsidRPr="003F172C" w:rsidRDefault="008D2723" w:rsidP="008D2723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11315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1315F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2677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7777777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56C1430B" w14:textId="69873A7F" w:rsidR="00EC4272" w:rsidRDefault="00EC427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35D290" w14:textId="77777777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2707C5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7777777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Pr="00CE693F">
        <w:rPr>
          <w:rFonts w:asciiTheme="majorBidi" w:hAnsiTheme="majorBidi" w:cstheme="majorBidi"/>
          <w:sz w:val="30"/>
          <w:szCs w:val="30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CE693F">
        <w:rPr>
          <w:rFonts w:asciiTheme="majorBidi" w:hAnsiTheme="majorBidi" w:cstheme="majorBidi"/>
          <w:sz w:val="30"/>
          <w:szCs w:val="30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Pr="00CE693F">
        <w:rPr>
          <w:rFonts w:asciiTheme="majorBidi" w:hAnsiTheme="majorBidi" w:cstheme="majorBidi"/>
          <w:sz w:val="30"/>
          <w:szCs w:val="30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CE693F">
        <w:rPr>
          <w:rFonts w:asciiTheme="majorBidi" w:hAnsiTheme="majorBidi" w:cstheme="majorBidi"/>
          <w:sz w:val="30"/>
          <w:szCs w:val="30"/>
        </w:rPr>
        <w:t>34,690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47,366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DC52D15" w14:textId="77777777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</w:p>
    <w:p w14:paraId="3B014FE9" w14:textId="4D482A19" w:rsidR="00243C2E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2565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5A1ABA">
        <w:rPr>
          <w:rFonts w:asciiTheme="majorBidi" w:hAnsiTheme="majorBidi" w:cstheme="majorBidi"/>
          <w:sz w:val="30"/>
          <w:szCs w:val="30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5A1ABA">
        <w:rPr>
          <w:rFonts w:asciiTheme="majorBidi" w:hAnsiTheme="majorBidi" w:cstheme="majorBidi"/>
          <w:sz w:val="30"/>
          <w:szCs w:val="30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2563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717,931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Pr="005A1ABA">
        <w:rPr>
          <w:rFonts w:asciiTheme="majorBidi" w:hAnsiTheme="majorBidi" w:cstheme="majorBidi"/>
          <w:sz w:val="30"/>
          <w:szCs w:val="30"/>
        </w:rPr>
        <w:t xml:space="preserve">765,297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C6370E4" w14:textId="77777777" w:rsidR="00243C2E" w:rsidRPr="005A1ABA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D254CD5" w14:textId="7DC1D56F" w:rsidR="00243C2E" w:rsidRPr="0087246C" w:rsidRDefault="00243C2E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</w:rPr>
      </w:pPr>
      <w:r w:rsidRPr="00DC10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28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26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462,797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331,135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</w:t>
      </w:r>
      <w:r w:rsidR="0087246C">
        <w:rPr>
          <w:rFonts w:asciiTheme="majorBidi" w:hAnsiTheme="majorBidi" w:hint="cs"/>
          <w:sz w:val="30"/>
          <w:szCs w:val="30"/>
          <w:cs/>
        </w:rPr>
        <w:t>ด</w:t>
      </w:r>
      <w:r w:rsidR="00A50EB3">
        <w:rPr>
          <w:rFonts w:asciiTheme="majorBidi" w:hAnsiTheme="majorBidi" w:hint="cs"/>
          <w:sz w:val="30"/>
          <w:szCs w:val="30"/>
          <w:cs/>
        </w:rPr>
        <w:t>ั</w:t>
      </w:r>
      <w:r w:rsidR="0087246C">
        <w:rPr>
          <w:rFonts w:asciiTheme="majorBidi" w:hAnsiTheme="majorBidi" w:hint="cs"/>
          <w:sz w:val="30"/>
          <w:szCs w:val="30"/>
          <w:cs/>
        </w:rPr>
        <w:t>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Pr="00DC10D4">
        <w:rPr>
          <w:rFonts w:asciiTheme="majorBidi" w:hAnsiTheme="majorBidi" w:cstheme="majorBidi"/>
          <w:sz w:val="30"/>
          <w:szCs w:val="30"/>
        </w:rPr>
        <w:t xml:space="preserve">1,559,229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E680307" w14:textId="63691165" w:rsidR="00FB7FCB" w:rsidRDefault="002707C5" w:rsidP="00FB7FCB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ตั้งแต่เดือนธันวาคม </w:t>
      </w:r>
      <w:r w:rsidRPr="002707C5">
        <w:rPr>
          <w:rFonts w:asciiTheme="majorBidi" w:hAnsiTheme="majorBidi" w:cstheme="majorBidi"/>
          <w:sz w:val="30"/>
          <w:szCs w:val="30"/>
        </w:rPr>
        <w:t xml:space="preserve">2564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="00164087">
        <w:rPr>
          <w:rFonts w:asciiTheme="majorBidi" w:hAnsiTheme="majorBidi" w:cstheme="majorBidi"/>
          <w:sz w:val="30"/>
          <w:szCs w:val="30"/>
        </w:rPr>
        <w:t>3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707C5">
        <w:rPr>
          <w:rFonts w:asciiTheme="majorBidi" w:hAnsiTheme="majorBidi" w:cstheme="majorBidi"/>
          <w:sz w:val="30"/>
          <w:szCs w:val="30"/>
        </w:rPr>
        <w:t xml:space="preserve">2566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2707C5">
        <w:rPr>
          <w:rFonts w:asciiTheme="majorBidi" w:hAnsiTheme="majorBidi" w:cstheme="majorBidi"/>
          <w:sz w:val="30"/>
          <w:szCs w:val="30"/>
        </w:rPr>
        <w:t>2</w:t>
      </w:r>
      <w:r w:rsidR="00EF4E1A">
        <w:rPr>
          <w:rFonts w:asciiTheme="majorBidi" w:hAnsiTheme="majorBidi" w:cstheme="majorBidi"/>
          <w:sz w:val="30"/>
          <w:szCs w:val="30"/>
        </w:rPr>
        <w:t>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Pr="002707C5">
        <w:rPr>
          <w:rFonts w:asciiTheme="majorBidi" w:hAnsiTheme="majorBidi" w:cstheme="majorBidi"/>
          <w:sz w:val="30"/>
          <w:szCs w:val="30"/>
        </w:rPr>
        <w:t xml:space="preserve">25 - 30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EF4E1A">
        <w:rPr>
          <w:rFonts w:asciiTheme="majorBidi" w:hAnsiTheme="majorBidi" w:cstheme="majorBidi"/>
          <w:sz w:val="30"/>
          <w:szCs w:val="30"/>
        </w:rPr>
        <w:t>7,481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>
        <w:rPr>
          <w:rFonts w:asciiTheme="majorBidi" w:hAnsiTheme="majorBidi" w:cstheme="majorBidi"/>
          <w:sz w:val="30"/>
          <w:szCs w:val="30"/>
        </w:rPr>
        <w:t xml:space="preserve"> </w:t>
      </w:r>
      <w:r w:rsidR="00EF4E1A">
        <w:rPr>
          <w:rFonts w:asciiTheme="majorBidi" w:hAnsiTheme="majorBidi" w:cstheme="majorBidi"/>
          <w:sz w:val="30"/>
          <w:szCs w:val="30"/>
        </w:rPr>
        <w:t>399,539,500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43,043,400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 xml:space="preserve">5,772,500 </w:t>
      </w:r>
      <w:r w:rsidR="00EF4E1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005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8,</w:t>
      </w:r>
      <w:r w:rsidR="00E005F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55,400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EF4E1A">
        <w:rPr>
          <w:rFonts w:asciiTheme="majorBidi" w:hAnsiTheme="majorBidi" w:cstheme="majorBidi"/>
          <w:sz w:val="30"/>
          <w:szCs w:val="30"/>
          <w:lang w:val="en-US"/>
        </w:rPr>
        <w:t>16.3</w:t>
      </w:r>
      <w:r w:rsidR="00E005F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10124B70" w14:textId="77777777" w:rsidR="00FB7FCB" w:rsidRDefault="00FB7FCB" w:rsidP="00FB7FCB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CFA3F" w14:textId="40AE4B15" w:rsidR="00FB7FCB" w:rsidRDefault="00FB7FCB" w:rsidP="00FB7FCB">
      <w:pPr>
        <w:pStyle w:val="Caption"/>
        <w:ind w:hanging="900"/>
        <w:rPr>
          <w:rFonts w:asciiTheme="majorBidi" w:hAnsiTheme="majorBidi" w:cstheme="majorBidi"/>
        </w:rPr>
      </w:pPr>
      <w:r w:rsidRPr="00FB7FC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98345F5" w14:textId="1C4A040C" w:rsidR="00FB7FCB" w:rsidRPr="00243C2E" w:rsidRDefault="00FB7FCB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A1200" w14:textId="77777777" w:rsidR="00A45B8D" w:rsidRPr="00C301D0" w:rsidRDefault="00A45B8D" w:rsidP="00A45B8D">
      <w:pPr>
        <w:pStyle w:val="Bo-Blankline"/>
        <w:jc w:val="thaiDistribute"/>
        <w:rPr>
          <w:sz w:val="32"/>
          <w:szCs w:val="32"/>
          <w:lang w:val="en-US"/>
        </w:rPr>
      </w:pPr>
      <w:r w:rsidRPr="00C301D0">
        <w:rPr>
          <w:sz w:val="32"/>
          <w:szCs w:val="32"/>
          <w:cs/>
          <w:lang w:val="en-US"/>
        </w:rPr>
        <w:t xml:space="preserve">เมื่อวันที่ </w:t>
      </w:r>
      <w:r w:rsidRPr="00C301D0">
        <w:rPr>
          <w:sz w:val="32"/>
          <w:szCs w:val="32"/>
          <w:lang w:val="en-US"/>
        </w:rPr>
        <w:t>10</w:t>
      </w:r>
      <w:r w:rsidRPr="00C301D0">
        <w:rPr>
          <w:sz w:val="32"/>
          <w:szCs w:val="32"/>
          <w:cs/>
          <w:lang w:val="en-US"/>
        </w:rPr>
        <w:t xml:space="preserve"> </w:t>
      </w:r>
      <w:r w:rsidRPr="00C301D0">
        <w:rPr>
          <w:rFonts w:hint="cs"/>
          <w:sz w:val="32"/>
          <w:szCs w:val="32"/>
          <w:cs/>
          <w:lang w:val="en-US"/>
        </w:rPr>
        <w:t>ตุลาคม</w:t>
      </w:r>
      <w:r w:rsidRPr="00C301D0">
        <w:rPr>
          <w:sz w:val="32"/>
          <w:szCs w:val="32"/>
          <w:cs/>
          <w:lang w:val="en-US"/>
        </w:rPr>
        <w:t xml:space="preserve"> </w:t>
      </w:r>
      <w:r w:rsidRPr="00C301D0">
        <w:rPr>
          <w:sz w:val="32"/>
          <w:szCs w:val="32"/>
          <w:lang w:val="en-US"/>
        </w:rPr>
        <w:t>2566</w:t>
      </w:r>
      <w:r w:rsidRPr="00C301D0">
        <w:rPr>
          <w:sz w:val="32"/>
          <w:szCs w:val="32"/>
          <w:cs/>
          <w:lang w:val="en-US"/>
        </w:rPr>
        <w:t xml:space="preserve"> บริษัทได้ชำระเงินค่าหุ้นสามัญเพิ่มทุน ของบริษัท ทีพีไอ </w:t>
      </w:r>
      <w:r w:rsidRPr="00C301D0">
        <w:rPr>
          <w:rFonts w:hint="cs"/>
          <w:sz w:val="32"/>
          <w:szCs w:val="32"/>
          <w:cs/>
          <w:lang w:val="en-US"/>
        </w:rPr>
        <w:t>ออลซีซั่นส์</w:t>
      </w:r>
      <w:r w:rsidRPr="00C301D0">
        <w:rPr>
          <w:sz w:val="32"/>
          <w:szCs w:val="32"/>
          <w:cs/>
          <w:lang w:val="en-US"/>
        </w:rPr>
        <w:t xml:space="preserve"> จำกัด</w:t>
      </w:r>
      <w:r w:rsidRPr="00C301D0">
        <w:rPr>
          <w:sz w:val="32"/>
          <w:szCs w:val="32"/>
          <w:lang w:val="en-US"/>
        </w:rPr>
        <w:t xml:space="preserve"> </w:t>
      </w:r>
      <w:r w:rsidRPr="00C301D0">
        <w:rPr>
          <w:sz w:val="32"/>
          <w:szCs w:val="32"/>
          <w:cs/>
          <w:lang w:val="en-US"/>
        </w:rPr>
        <w:t xml:space="preserve">ซึ่งเป็นบริษัทย่อย จำนวน </w:t>
      </w:r>
      <w:r w:rsidRPr="00C301D0">
        <w:rPr>
          <w:sz w:val="32"/>
          <w:szCs w:val="32"/>
          <w:lang w:val="en-US"/>
        </w:rPr>
        <w:t>20</w:t>
      </w:r>
      <w:r w:rsidRPr="00C301D0">
        <w:rPr>
          <w:sz w:val="32"/>
          <w:szCs w:val="32"/>
          <w:cs/>
          <w:lang w:val="en-US"/>
        </w:rPr>
        <w:t xml:space="preserve"> ล้านหุ้น มูลค่าหุ้นละ </w:t>
      </w:r>
      <w:r w:rsidRPr="00C301D0">
        <w:rPr>
          <w:sz w:val="32"/>
          <w:szCs w:val="32"/>
          <w:lang w:val="en-US"/>
        </w:rPr>
        <w:t>10</w:t>
      </w:r>
      <w:r w:rsidRPr="00C301D0">
        <w:rPr>
          <w:sz w:val="32"/>
          <w:szCs w:val="32"/>
          <w:cs/>
          <w:lang w:val="en-US"/>
        </w:rPr>
        <w:t xml:space="preserve"> บาท คิดเป็นมูลค่ารวม </w:t>
      </w:r>
      <w:r w:rsidRPr="00C301D0">
        <w:rPr>
          <w:sz w:val="32"/>
          <w:szCs w:val="32"/>
          <w:lang w:val="en-US"/>
        </w:rPr>
        <w:t>200</w:t>
      </w:r>
      <w:r w:rsidRPr="00C301D0">
        <w:rPr>
          <w:sz w:val="32"/>
          <w:szCs w:val="32"/>
          <w:cs/>
          <w:lang w:val="en-US"/>
        </w:rPr>
        <w:t xml:space="preserve"> ล้านบาท</w:t>
      </w:r>
    </w:p>
    <w:p w14:paraId="7BE173B8" w14:textId="77777777" w:rsidR="00A45B8D" w:rsidRPr="00C301D0" w:rsidRDefault="00A45B8D" w:rsidP="00A45B8D">
      <w:pPr>
        <w:pStyle w:val="Bo-Blankline"/>
        <w:jc w:val="thaiDistribute"/>
        <w:rPr>
          <w:sz w:val="32"/>
          <w:szCs w:val="32"/>
          <w:lang w:val="en-US"/>
        </w:rPr>
      </w:pPr>
    </w:p>
    <w:p w14:paraId="13216570" w14:textId="77777777" w:rsidR="00A45B8D" w:rsidRPr="00C301D0" w:rsidRDefault="00A45B8D" w:rsidP="00A45B8D">
      <w:pPr>
        <w:pStyle w:val="Bo-Blankline"/>
        <w:jc w:val="thaiDistribute"/>
        <w:rPr>
          <w:sz w:val="32"/>
          <w:szCs w:val="32"/>
          <w:cs/>
          <w:lang w:val="en-US"/>
        </w:rPr>
      </w:pPr>
      <w:r w:rsidRPr="00C301D0">
        <w:rPr>
          <w:sz w:val="32"/>
          <w:szCs w:val="32"/>
          <w:cs/>
          <w:lang w:val="en-US"/>
        </w:rPr>
        <w:t xml:space="preserve">ระหว่างวันที่ </w:t>
      </w:r>
      <w:r w:rsidRPr="00C301D0">
        <w:rPr>
          <w:sz w:val="32"/>
          <w:szCs w:val="32"/>
          <w:lang w:val="en-US"/>
        </w:rPr>
        <w:t xml:space="preserve">8 - 10 </w:t>
      </w:r>
      <w:r w:rsidRPr="00C301D0">
        <w:rPr>
          <w:rFonts w:hint="cs"/>
          <w:sz w:val="32"/>
          <w:szCs w:val="32"/>
          <w:cs/>
          <w:lang w:val="en-US"/>
        </w:rPr>
        <w:t xml:space="preserve">พฤศจิกายน </w:t>
      </w:r>
      <w:r w:rsidRPr="00C301D0">
        <w:rPr>
          <w:sz w:val="32"/>
          <w:szCs w:val="32"/>
          <w:lang w:val="en-US"/>
        </w:rPr>
        <w:t>2566</w:t>
      </w:r>
      <w:r w:rsidRPr="00C301D0">
        <w:rPr>
          <w:sz w:val="32"/>
          <w:szCs w:val="32"/>
          <w:cs/>
          <w:lang w:val="en-US"/>
        </w:rPr>
        <w:t xml:space="preserve"> บริษัท</w:t>
      </w:r>
      <w:r w:rsidRPr="00C301D0">
        <w:rPr>
          <w:rFonts w:hint="cs"/>
          <w:sz w:val="32"/>
          <w:szCs w:val="32"/>
          <w:cs/>
          <w:lang w:val="en-US"/>
        </w:rPr>
        <w:t>ย่อยแห่งหนึ่ง</w:t>
      </w:r>
      <w:r w:rsidRPr="00C301D0">
        <w:rPr>
          <w:sz w:val="32"/>
          <w:szCs w:val="32"/>
          <w:cs/>
          <w:lang w:val="en-US"/>
        </w:rPr>
        <w:t xml:space="preserve">เสนอขายหุ้นกู้ อายุ </w:t>
      </w:r>
      <w:r w:rsidRPr="00C301D0">
        <w:rPr>
          <w:sz w:val="32"/>
          <w:szCs w:val="32"/>
          <w:lang w:val="en-US"/>
        </w:rPr>
        <w:t xml:space="preserve">4 </w:t>
      </w:r>
      <w:r w:rsidRPr="00C301D0">
        <w:rPr>
          <w:sz w:val="32"/>
          <w:szCs w:val="32"/>
          <w:cs/>
          <w:lang w:val="en-US"/>
        </w:rPr>
        <w:t>ปี</w:t>
      </w:r>
      <w:r w:rsidRPr="00C301D0">
        <w:rPr>
          <w:sz w:val="32"/>
          <w:szCs w:val="32"/>
          <w:lang w:val="en-US"/>
        </w:rPr>
        <w:t xml:space="preserve"> 9 </w:t>
      </w:r>
      <w:r w:rsidRPr="00C301D0">
        <w:rPr>
          <w:rFonts w:hint="cs"/>
          <w:sz w:val="32"/>
          <w:szCs w:val="32"/>
          <w:cs/>
          <w:lang w:val="en-US"/>
        </w:rPr>
        <w:t>เดือน</w:t>
      </w:r>
      <w:r w:rsidRPr="00C301D0">
        <w:rPr>
          <w:sz w:val="32"/>
          <w:szCs w:val="32"/>
          <w:cs/>
          <w:lang w:val="en-US"/>
        </w:rPr>
        <w:t xml:space="preserve"> อัตราดอกเบี้ยคงที่ร้อยละ </w:t>
      </w:r>
      <w:r w:rsidRPr="00C301D0">
        <w:rPr>
          <w:sz w:val="32"/>
          <w:szCs w:val="32"/>
          <w:lang w:val="en-US"/>
        </w:rPr>
        <w:t xml:space="preserve">4.10 </w:t>
      </w:r>
      <w:r w:rsidRPr="00C301D0">
        <w:rPr>
          <w:sz w:val="32"/>
          <w:szCs w:val="32"/>
          <w:cs/>
          <w:lang w:val="en-US"/>
        </w:rPr>
        <w:t>ต่อปี</w:t>
      </w:r>
      <w:r w:rsidRPr="00C301D0">
        <w:rPr>
          <w:sz w:val="32"/>
          <w:szCs w:val="32"/>
          <w:lang w:val="en-US"/>
        </w:rPr>
        <w:t xml:space="preserve"> </w:t>
      </w:r>
      <w:r w:rsidRPr="00C301D0">
        <w:rPr>
          <w:sz w:val="32"/>
          <w:szCs w:val="32"/>
          <w:cs/>
          <w:lang w:val="en-US"/>
        </w:rPr>
        <w:t xml:space="preserve"> ชำระดอกเบี้ยทุก </w:t>
      </w:r>
      <w:r w:rsidRPr="00C301D0">
        <w:rPr>
          <w:sz w:val="32"/>
          <w:szCs w:val="32"/>
          <w:lang w:val="en-US"/>
        </w:rPr>
        <w:t>3</w:t>
      </w:r>
      <w:r w:rsidRPr="00C301D0">
        <w:rPr>
          <w:sz w:val="32"/>
          <w:szCs w:val="32"/>
          <w:cs/>
          <w:lang w:val="en-US"/>
        </w:rPr>
        <w:t xml:space="preserve"> เดือน มูลค่าเสนอขายไม่เกิน </w:t>
      </w:r>
      <w:r w:rsidRPr="00C301D0">
        <w:rPr>
          <w:sz w:val="32"/>
          <w:szCs w:val="32"/>
          <w:lang w:val="en-US"/>
        </w:rPr>
        <w:t>3,000</w:t>
      </w:r>
      <w:r w:rsidRPr="00C301D0">
        <w:rPr>
          <w:sz w:val="32"/>
          <w:szCs w:val="32"/>
          <w:cs/>
          <w:lang w:val="en-US"/>
        </w:rPr>
        <w:t xml:space="preserve"> ล้านบาท  </w:t>
      </w:r>
    </w:p>
    <w:p w14:paraId="5E8A0A9D" w14:textId="77777777" w:rsidR="00FB7FCB" w:rsidRDefault="00FB7FCB" w:rsidP="00FB7FCB">
      <w:pPr>
        <w:pStyle w:val="Bo-Blankline"/>
        <w:ind w:left="900"/>
        <w:jc w:val="thaiDistribute"/>
        <w:rPr>
          <w:lang w:val="en-US"/>
        </w:rPr>
      </w:pPr>
    </w:p>
    <w:sectPr w:rsidR="00FB7FCB" w:rsidSect="000B7DA2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2D8A2" w14:textId="77777777" w:rsidR="00942AB3" w:rsidRDefault="00942AB3">
      <w:r>
        <w:separator/>
      </w:r>
    </w:p>
  </w:endnote>
  <w:endnote w:type="continuationSeparator" w:id="0">
    <w:p w14:paraId="68CD093F" w14:textId="77777777" w:rsidR="00942AB3" w:rsidRDefault="0094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5C570B94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10A19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10A19" w:rsidRPr="00610A19">
          <w:rPr>
            <w:rFonts w:asciiTheme="majorBidi" w:hAnsiTheme="majorBidi" w:cstheme="majorBidi"/>
            <w:noProof/>
            <w:sz w:val="30"/>
            <w:szCs w:val="30"/>
            <w:lang w:val="en-US"/>
          </w:rPr>
          <w:t>65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77777777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10A19">
      <w:rPr>
        <w:rStyle w:val="PageNumber"/>
        <w:rFonts w:ascii="Angsana New" w:hAnsi="Angsana New" w:cs="Angsana New"/>
        <w:noProof/>
        <w:sz w:val="30"/>
        <w:szCs w:val="30"/>
      </w:rPr>
      <w:t>36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77777777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610A19"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77777777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610A19"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77777777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610A19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14BBDF7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610A19">
      <w:rPr>
        <w:rFonts w:ascii="Angsana New" w:hAnsi="Angsana New"/>
        <w:noProof/>
        <w:sz w:val="30"/>
        <w:szCs w:val="30"/>
      </w:rPr>
      <w:t>44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77777777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610A19">
      <w:rPr>
        <w:rFonts w:ascii="Angsana New" w:hAnsi="Angsana New"/>
        <w:noProof/>
        <w:sz w:val="30"/>
        <w:szCs w:val="30"/>
      </w:rPr>
      <w:t>45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5CFE8523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10A19" w:rsidRPr="00610A19">
          <w:rPr>
            <w:rFonts w:asciiTheme="majorBidi" w:hAnsiTheme="majorBidi" w:cstheme="majorBidi"/>
            <w:noProof/>
            <w:sz w:val="30"/>
            <w:szCs w:val="30"/>
            <w:lang w:val="en-US"/>
          </w:rPr>
          <w:t>48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10A19" w:rsidRPr="00610A19">
          <w:rPr>
            <w:rFonts w:asciiTheme="majorBidi" w:hAnsiTheme="majorBidi" w:cstheme="majorBidi"/>
            <w:noProof/>
            <w:sz w:val="30"/>
            <w:szCs w:val="30"/>
            <w:lang w:val="en-US"/>
          </w:rPr>
          <w:t>53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20ED4" w14:textId="77777777" w:rsidR="00942AB3" w:rsidRDefault="00942AB3">
      <w:r>
        <w:separator/>
      </w:r>
    </w:p>
  </w:footnote>
  <w:footnote w:type="continuationSeparator" w:id="0">
    <w:p w14:paraId="060C094E" w14:textId="77777777" w:rsidR="00942AB3" w:rsidRDefault="0094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EDA53E" w14:textId="7AEEDA60" w:rsidR="00E6144A" w:rsidRPr="00720668" w:rsidRDefault="007D07FE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E6144A">
      <w:rPr>
        <w:rFonts w:ascii="Angsana New" w:hAnsi="Angsana New"/>
        <w:b/>
        <w:bCs/>
        <w:sz w:val="32"/>
        <w:szCs w:val="32"/>
        <w:lang w:val="en-US"/>
      </w:rPr>
      <w:t>256</w:t>
    </w:r>
    <w:r w:rsidR="00FD3068">
      <w:rPr>
        <w:rFonts w:ascii="Angsana New" w:hAnsi="Angsana New"/>
        <w:b/>
        <w:bCs/>
        <w:sz w:val="32"/>
        <w:szCs w:val="32"/>
        <w:lang w:val="en-US"/>
      </w:rPr>
      <w:t>6</w:t>
    </w:r>
    <w:r w:rsidR="00E6144A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E6144A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9605C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32728E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616FDA" w14:textId="37BA5DC6" w:rsidR="00FD3068" w:rsidRPr="00720668" w:rsidRDefault="00B52BCD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61748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98083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07FDE67" w14:textId="03C05997" w:rsidR="00FD3068" w:rsidRPr="00720668" w:rsidRDefault="001454F2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FD3068">
      <w:rPr>
        <w:rFonts w:ascii="Angsana New" w:hAnsi="Angsana New"/>
        <w:b/>
        <w:bCs/>
        <w:sz w:val="32"/>
        <w:szCs w:val="32"/>
        <w:lang w:val="en-US"/>
      </w:rPr>
      <w:t>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5F1F2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90F926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7049D2" w14:textId="105E50D7" w:rsidR="00FD3068" w:rsidRPr="00720668" w:rsidRDefault="001454F2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FD3068">
      <w:rPr>
        <w:rFonts w:ascii="Angsana New" w:hAnsi="Angsana New"/>
        <w:b/>
        <w:bCs/>
        <w:sz w:val="32"/>
        <w:szCs w:val="32"/>
        <w:lang w:val="en-US"/>
      </w:rPr>
      <w:t>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6B880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20CDD4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853B39" w14:textId="4EE98685" w:rsidR="00FD3068" w:rsidRPr="00720668" w:rsidRDefault="00055F15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7D4D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DCF7D3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1C2A93" w14:textId="2941A1BC" w:rsidR="00FD3068" w:rsidRPr="00720668" w:rsidRDefault="00055F15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1391F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D941CF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BEA399" w14:textId="02B85BA3" w:rsidR="00FD3068" w:rsidRPr="00720668" w:rsidRDefault="00055F15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71AB0" w14:textId="77777777" w:rsidR="00FD3068" w:rsidRPr="00E64772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9B7990B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77234C" w14:textId="1F8B915F" w:rsidR="00FD3068" w:rsidRPr="00720668" w:rsidRDefault="00E64772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812CB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C5E683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2917AB" w14:textId="72EED25F" w:rsidR="00FD3068" w:rsidRPr="00720668" w:rsidRDefault="00B6268C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A407D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4B8B19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81877B" w14:textId="37E455DF" w:rsidR="00FD3068" w:rsidRPr="00720668" w:rsidRDefault="00B52BCD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1315F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1315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11315F">
      <w:rPr>
        <w:rFonts w:ascii="Angsana New" w:hAnsi="Angsana New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F317B"/>
    <w:multiLevelType w:val="hybridMultilevel"/>
    <w:tmpl w:val="C3DC7F28"/>
    <w:lvl w:ilvl="0" w:tplc="A434E0FC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43B11456"/>
    <w:multiLevelType w:val="hybridMultilevel"/>
    <w:tmpl w:val="97A8866E"/>
    <w:lvl w:ilvl="0" w:tplc="809691FA">
      <w:start w:val="5"/>
      <w:numFmt w:val="bullet"/>
      <w:lvlText w:val="-"/>
      <w:lvlJc w:val="left"/>
      <w:pPr>
        <w:ind w:left="750" w:hanging="3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2"/>
  </w:num>
  <w:num w:numId="3">
    <w:abstractNumId w:val="31"/>
  </w:num>
  <w:num w:numId="4">
    <w:abstractNumId w:val="11"/>
  </w:num>
  <w:num w:numId="5">
    <w:abstractNumId w:val="9"/>
  </w:num>
  <w:num w:numId="6">
    <w:abstractNumId w:val="16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29"/>
  </w:num>
  <w:num w:numId="12">
    <w:abstractNumId w:val="25"/>
  </w:num>
  <w:num w:numId="13">
    <w:abstractNumId w:val="21"/>
  </w:num>
  <w:num w:numId="14">
    <w:abstractNumId w:val="18"/>
  </w:num>
  <w:num w:numId="15">
    <w:abstractNumId w:val="23"/>
  </w:num>
  <w:num w:numId="16">
    <w:abstractNumId w:val="6"/>
  </w:num>
  <w:num w:numId="17">
    <w:abstractNumId w:val="8"/>
  </w:num>
  <w:num w:numId="18">
    <w:abstractNumId w:val="32"/>
  </w:num>
  <w:num w:numId="19">
    <w:abstractNumId w:val="30"/>
  </w:num>
  <w:num w:numId="20">
    <w:abstractNumId w:val="10"/>
  </w:num>
  <w:num w:numId="21">
    <w:abstractNumId w:val="20"/>
  </w:num>
  <w:num w:numId="22">
    <w:abstractNumId w:val="27"/>
  </w:num>
  <w:num w:numId="23">
    <w:abstractNumId w:val="33"/>
  </w:num>
  <w:num w:numId="24">
    <w:abstractNumId w:val="15"/>
  </w:num>
  <w:num w:numId="25">
    <w:abstractNumId w:val="4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7"/>
  </w:num>
  <w:num w:numId="30">
    <w:abstractNumId w:val="5"/>
  </w:num>
  <w:num w:numId="31">
    <w:abstractNumId w:val="14"/>
  </w:num>
  <w:num w:numId="32">
    <w:abstractNumId w:val="28"/>
  </w:num>
  <w:num w:numId="33">
    <w:abstractNumId w:val="24"/>
  </w:num>
  <w:num w:numId="34">
    <w:abstractNumId w:val="26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19"/>
  </w:num>
  <w:num w:numId="4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1100"/>
    <w:rsid w:val="000515D5"/>
    <w:rsid w:val="00051AF0"/>
    <w:rsid w:val="0005210A"/>
    <w:rsid w:val="00052943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2"/>
    <w:rsid w:val="000933AE"/>
    <w:rsid w:val="000937E6"/>
    <w:rsid w:val="00093A5B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4D4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D3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514B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3D1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00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66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0BC3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A19"/>
    <w:rsid w:val="00610EB8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55C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89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115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86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EEB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970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EA"/>
    <w:rsid w:val="008930F2"/>
    <w:rsid w:val="008933C1"/>
    <w:rsid w:val="008934C6"/>
    <w:rsid w:val="008937AE"/>
    <w:rsid w:val="00893F0D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2AB3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137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C0C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C5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96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402C"/>
    <w:rsid w:val="00DF43DF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5F5"/>
    <w:rsid w:val="00E00721"/>
    <w:rsid w:val="00E00826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CF24A-0B85-4B09-87A5-72D664CE3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5FBBD6-72A6-42B6-9036-2EAF33A1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142</TotalTime>
  <Pages>50</Pages>
  <Words>13334</Words>
  <Characters>55299</Characters>
  <Application>Microsoft Office Word</Application>
  <DocSecurity>0</DocSecurity>
  <Lines>460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สุริดา บุญมารอง</cp:lastModifiedBy>
  <cp:revision>21</cp:revision>
  <cp:lastPrinted>2023-11-08T04:37:00Z</cp:lastPrinted>
  <dcterms:created xsi:type="dcterms:W3CDTF">2023-11-04T18:13:00Z</dcterms:created>
  <dcterms:modified xsi:type="dcterms:W3CDTF">2023-11-10T10:03:00Z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