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77C80" w14:textId="77777777" w:rsidR="00941574" w:rsidRPr="00A622C1" w:rsidRDefault="00941574" w:rsidP="00941574">
      <w:pPr>
        <w:rPr>
          <w:b/>
          <w:bCs/>
          <w:sz w:val="28"/>
          <w:szCs w:val="28"/>
          <w:cs/>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cs/>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 xml:space="preserve">Condensed interim financial </w:t>
      </w:r>
      <w:proofErr w:type="gramStart"/>
      <w:r w:rsidRPr="007F67A3">
        <w:rPr>
          <w:spacing w:val="-3"/>
          <w:szCs w:val="36"/>
        </w:rPr>
        <w:t>statements</w:t>
      </w:r>
      <w:proofErr w:type="gramEnd"/>
    </w:p>
    <w:p w14:paraId="733A1706" w14:textId="4FF6FCC0" w:rsidR="00552EC2" w:rsidRPr="007F67A3" w:rsidRDefault="00145347" w:rsidP="00552EC2">
      <w:pPr>
        <w:pStyle w:val="CoverTitle"/>
        <w:jc w:val="center"/>
        <w:rPr>
          <w:spacing w:val="-3"/>
          <w:szCs w:val="36"/>
        </w:rPr>
      </w:pPr>
      <w:r w:rsidRPr="007F67A3">
        <w:rPr>
          <w:spacing w:val="-3"/>
          <w:szCs w:val="36"/>
        </w:rPr>
        <w:t xml:space="preserve">for </w:t>
      </w:r>
      <w:r w:rsidR="00552EC2" w:rsidRPr="007F67A3">
        <w:rPr>
          <w:spacing w:val="-3"/>
          <w:szCs w:val="36"/>
        </w:rPr>
        <w:t xml:space="preserve">the </w:t>
      </w:r>
      <w:r w:rsidR="00552EC2" w:rsidRPr="007F67A3">
        <w:rPr>
          <w:spacing w:val="-3"/>
          <w:szCs w:val="36"/>
          <w:lang w:val="en-US"/>
        </w:rPr>
        <w:t xml:space="preserve">three-month and </w:t>
      </w:r>
      <w:r w:rsidR="00DB421D">
        <w:rPr>
          <w:spacing w:val="-3"/>
          <w:szCs w:val="36"/>
        </w:rPr>
        <w:t>nine-month</w:t>
      </w:r>
      <w:r w:rsidR="00552EC2" w:rsidRPr="007F67A3">
        <w:rPr>
          <w:spacing w:val="-3"/>
          <w:szCs w:val="36"/>
        </w:rPr>
        <w:t xml:space="preserve"> periods ended </w:t>
      </w:r>
    </w:p>
    <w:p w14:paraId="7BE9F569" w14:textId="3A9932DF" w:rsidR="00145347" w:rsidRPr="007F67A3" w:rsidRDefault="00DB421D" w:rsidP="00552EC2">
      <w:pPr>
        <w:pStyle w:val="CoverTitle"/>
        <w:jc w:val="center"/>
        <w:rPr>
          <w:rFonts w:cstheme="minorBidi"/>
          <w:sz w:val="32"/>
          <w:szCs w:val="45"/>
          <w:lang w:val="en-US" w:bidi="th-TH"/>
        </w:rPr>
      </w:pPr>
      <w:r>
        <w:rPr>
          <w:spacing w:val="-3"/>
          <w:szCs w:val="36"/>
        </w:rPr>
        <w:t>30 September</w:t>
      </w:r>
      <w:r w:rsidR="00552EC2" w:rsidRPr="007F67A3">
        <w:rPr>
          <w:rFonts w:cstheme="minorBidi" w:hint="cs"/>
          <w:spacing w:val="-3"/>
          <w:szCs w:val="45"/>
          <w:cs/>
          <w:lang w:bidi="th-TH"/>
        </w:rPr>
        <w:t xml:space="preserve"> </w:t>
      </w:r>
      <w:r w:rsidR="00145347" w:rsidRPr="007F67A3">
        <w:rPr>
          <w:spacing w:val="-3"/>
          <w:szCs w:val="36"/>
        </w:rPr>
        <w:t>202</w:t>
      </w:r>
      <w:r w:rsidR="00F86B80" w:rsidRPr="007F67A3">
        <w:rPr>
          <w:rFonts w:cstheme="minorBidi"/>
          <w:spacing w:val="-3"/>
          <w:szCs w:val="45"/>
          <w:lang w:bidi="th-TH"/>
        </w:rPr>
        <w:t>3</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01E5427F" w:rsidR="0019149F" w:rsidRPr="007F67A3" w:rsidRDefault="0019149F" w:rsidP="0019149F">
      <w:pPr>
        <w:pStyle w:val="CoverTitle"/>
        <w:jc w:val="center"/>
        <w:rPr>
          <w:rFonts w:cstheme="minorBidi"/>
          <w:spacing w:val="-3"/>
          <w:szCs w:val="45"/>
          <w:cs/>
          <w:lang w:bidi="th-TH"/>
        </w:rPr>
      </w:pPr>
      <w:r w:rsidRPr="007F67A3">
        <w:rPr>
          <w:szCs w:val="36"/>
        </w:rPr>
        <w:t xml:space="preserve"> </w:t>
      </w: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rPr>
        <w:sectPr w:rsidR="00941574" w:rsidRPr="007F67A3" w:rsidSect="00AE218A">
          <w:headerReference w:type="default" r:id="rId10"/>
          <w:footerReference w:type="even" r:id="rId11"/>
          <w:footerReference w:type="default" r:id="rId12"/>
          <w:pgSz w:w="11909" w:h="16834" w:code="9"/>
          <w:pgMar w:top="691" w:right="1152" w:bottom="994" w:left="1152" w:header="360" w:footer="720" w:gutter="0"/>
          <w:pgNumType w:start="0"/>
          <w:cols w:space="720"/>
          <w:docGrid w:linePitch="360"/>
        </w:sectPr>
      </w:pPr>
    </w:p>
    <w:p w14:paraId="77D28D5E" w14:textId="77777777" w:rsidR="00941574" w:rsidRPr="007F67A3" w:rsidRDefault="00941574" w:rsidP="00941574">
      <w:pPr>
        <w:rPr>
          <w:b/>
          <w:bCs/>
          <w:sz w:val="28"/>
          <w:szCs w:val="28"/>
        </w:rPr>
      </w:pPr>
    </w:p>
    <w:p w14:paraId="63863FFD" w14:textId="77777777" w:rsidR="00941574" w:rsidRPr="007F67A3" w:rsidRDefault="00941574" w:rsidP="00941574">
      <w:pPr>
        <w:rPr>
          <w:b/>
          <w:bCs/>
          <w:sz w:val="28"/>
          <w:szCs w:val="28"/>
          <w:lang w:val="en-US"/>
        </w:rPr>
      </w:pPr>
    </w:p>
    <w:p w14:paraId="3051BC08" w14:textId="77777777" w:rsidR="00941574" w:rsidRPr="007F67A3" w:rsidRDefault="00941574" w:rsidP="00941574">
      <w:pPr>
        <w:rPr>
          <w:b/>
          <w:bCs/>
          <w:sz w:val="28"/>
          <w:szCs w:val="28"/>
        </w:rPr>
      </w:pPr>
    </w:p>
    <w:p w14:paraId="4AA740B1" w14:textId="77777777" w:rsidR="00941574" w:rsidRPr="007F67A3" w:rsidRDefault="00941574" w:rsidP="00941574">
      <w:pPr>
        <w:rPr>
          <w:b/>
          <w:bCs/>
          <w:sz w:val="28"/>
          <w:szCs w:val="28"/>
        </w:rPr>
      </w:pPr>
    </w:p>
    <w:p w14:paraId="0D69B293" w14:textId="77777777" w:rsidR="00941574" w:rsidRPr="007F67A3" w:rsidRDefault="00941574" w:rsidP="00941574">
      <w:pPr>
        <w:rPr>
          <w:b/>
          <w:bCs/>
          <w:sz w:val="28"/>
          <w:szCs w:val="28"/>
        </w:rPr>
      </w:pPr>
    </w:p>
    <w:p w14:paraId="2AF476F0" w14:textId="77777777" w:rsidR="00941574" w:rsidRPr="007F67A3" w:rsidRDefault="00941574" w:rsidP="00941574">
      <w:pPr>
        <w:rPr>
          <w:b/>
          <w:bCs/>
          <w:sz w:val="28"/>
          <w:szCs w:val="28"/>
        </w:rPr>
      </w:pPr>
    </w:p>
    <w:p w14:paraId="7F839E3D" w14:textId="77777777" w:rsidR="00941574" w:rsidRPr="007F67A3" w:rsidRDefault="00941574" w:rsidP="00941574">
      <w:pPr>
        <w:rPr>
          <w:b/>
          <w:bCs/>
          <w:sz w:val="28"/>
          <w:szCs w:val="28"/>
        </w:rPr>
      </w:pPr>
    </w:p>
    <w:p w14:paraId="643798BE" w14:textId="23BF4152" w:rsidR="004568D7" w:rsidRPr="007F67A3" w:rsidRDefault="004568D7" w:rsidP="00941574">
      <w:pPr>
        <w:rPr>
          <w:b/>
          <w:bCs/>
          <w:sz w:val="28"/>
          <w:szCs w:val="28"/>
        </w:rPr>
      </w:pPr>
    </w:p>
    <w:p w14:paraId="7B399DC8" w14:textId="6C670E4B" w:rsidR="004568D7" w:rsidRPr="007F67A3" w:rsidRDefault="004568D7" w:rsidP="00941574">
      <w:pPr>
        <w:rPr>
          <w:b/>
          <w:bCs/>
          <w:sz w:val="28"/>
          <w:szCs w:val="28"/>
        </w:rPr>
      </w:pPr>
    </w:p>
    <w:p w14:paraId="680D7D02" w14:textId="77777777" w:rsidR="00B67520" w:rsidRPr="007F67A3" w:rsidRDefault="00B67520" w:rsidP="00941574">
      <w:pPr>
        <w:ind w:right="-270"/>
        <w:rPr>
          <w:b/>
          <w:bCs/>
          <w:sz w:val="28"/>
          <w:szCs w:val="28"/>
        </w:rPr>
      </w:pPr>
    </w:p>
    <w:p w14:paraId="6881B122" w14:textId="77777777" w:rsidR="00B67520" w:rsidRPr="007F67A3" w:rsidRDefault="00B67520" w:rsidP="00941574">
      <w:pPr>
        <w:ind w:right="-270"/>
        <w:rPr>
          <w:b/>
          <w:bCs/>
          <w:sz w:val="28"/>
          <w:szCs w:val="28"/>
        </w:rPr>
      </w:pPr>
    </w:p>
    <w:p w14:paraId="52754569" w14:textId="77777777" w:rsidR="00941574" w:rsidRPr="007F67A3" w:rsidRDefault="00941574" w:rsidP="00941574">
      <w:pPr>
        <w:ind w:right="-270"/>
        <w:rPr>
          <w:b/>
          <w:bCs/>
          <w:sz w:val="28"/>
          <w:szCs w:val="28"/>
        </w:rPr>
      </w:pPr>
      <w:r w:rsidRPr="007F67A3">
        <w:rPr>
          <w:b/>
          <w:bCs/>
          <w:sz w:val="28"/>
          <w:szCs w:val="28"/>
        </w:rPr>
        <w:t xml:space="preserve">Independent Auditor’s Report on Review of Interim Financial Information </w:t>
      </w:r>
    </w:p>
    <w:p w14:paraId="77F4A1BC" w14:textId="77777777" w:rsidR="00941574" w:rsidRPr="007F67A3" w:rsidRDefault="00941574" w:rsidP="00941574">
      <w:pPr>
        <w:pStyle w:val="RNormal"/>
      </w:pPr>
    </w:p>
    <w:p w14:paraId="7EEDAC45" w14:textId="77777777" w:rsidR="00941574" w:rsidRPr="007F67A3" w:rsidRDefault="00941574" w:rsidP="00941574">
      <w:pPr>
        <w:pStyle w:val="RNormal"/>
      </w:pPr>
    </w:p>
    <w:p w14:paraId="7EF6C062" w14:textId="77777777" w:rsidR="00941574" w:rsidRPr="007F67A3" w:rsidRDefault="00941574" w:rsidP="00941574">
      <w:pPr>
        <w:jc w:val="both"/>
        <w:rPr>
          <w:b/>
          <w:bCs/>
        </w:rPr>
      </w:pPr>
      <w:r w:rsidRPr="007F67A3">
        <w:rPr>
          <w:b/>
          <w:bCs/>
        </w:rPr>
        <w:t xml:space="preserve">To the Board of Directors of TPI </w:t>
      </w:r>
      <w:proofErr w:type="spellStart"/>
      <w:r w:rsidRPr="007F67A3">
        <w:rPr>
          <w:b/>
          <w:bCs/>
        </w:rPr>
        <w:t>Polene</w:t>
      </w:r>
      <w:proofErr w:type="spellEnd"/>
      <w:r w:rsidRPr="007F67A3">
        <w:rPr>
          <w:b/>
          <w:bCs/>
        </w:rPr>
        <w:t xml:space="preserve"> Public Company Limited</w:t>
      </w:r>
    </w:p>
    <w:p w14:paraId="171AAA66" w14:textId="071B2E33" w:rsidR="00B04FA3" w:rsidRPr="007F67A3" w:rsidRDefault="00B04FA3" w:rsidP="00B04FA3">
      <w:pPr>
        <w:jc w:val="both"/>
      </w:pPr>
    </w:p>
    <w:p w14:paraId="02A5E485" w14:textId="43FB5865" w:rsidR="00F86B80" w:rsidRPr="007F67A3" w:rsidRDefault="00F86B80" w:rsidP="00F86B80">
      <w:pPr>
        <w:jc w:val="both"/>
        <w:rPr>
          <w:rFonts w:cs="Times New Roman"/>
        </w:rPr>
      </w:pPr>
      <w:r w:rsidRPr="007F67A3">
        <w:rPr>
          <w:rFonts w:cs="Times New Roman"/>
        </w:rPr>
        <w:t xml:space="preserve">I have reviewed the accompanying consolidated and separate statements of financial position of TPI </w:t>
      </w:r>
      <w:proofErr w:type="spellStart"/>
      <w:r w:rsidRPr="007F67A3">
        <w:rPr>
          <w:rFonts w:cs="Times New Roman"/>
        </w:rPr>
        <w:t>Polene</w:t>
      </w:r>
      <w:proofErr w:type="spellEnd"/>
      <w:r w:rsidRPr="007F67A3">
        <w:rPr>
          <w:rFonts w:cs="Times New Roman"/>
        </w:rPr>
        <w:t xml:space="preserve"> Public Company Limited and its subsidiaries, and of TPI </w:t>
      </w:r>
      <w:proofErr w:type="spellStart"/>
      <w:r w:rsidRPr="007F67A3">
        <w:rPr>
          <w:rFonts w:cs="Times New Roman"/>
        </w:rPr>
        <w:t>Polene</w:t>
      </w:r>
      <w:proofErr w:type="spellEnd"/>
      <w:r w:rsidRPr="007F67A3">
        <w:rPr>
          <w:rFonts w:cs="Times New Roman"/>
        </w:rPr>
        <w:t xml:space="preserve"> Public Company Limited, respectively, as at </w:t>
      </w:r>
      <w:r w:rsidR="00DB421D">
        <w:rPr>
          <w:rFonts w:cs="Times New Roman"/>
        </w:rPr>
        <w:t>30 September</w:t>
      </w:r>
      <w:r w:rsidR="00552EC2" w:rsidRPr="007F67A3">
        <w:rPr>
          <w:rFonts w:cs="Times New Roman"/>
        </w:rPr>
        <w:t xml:space="preserve"> </w:t>
      </w:r>
      <w:r w:rsidRPr="007F67A3">
        <w:rPr>
          <w:rFonts w:cs="Times New Roman"/>
        </w:rPr>
        <w:t>2023; the consolidated and separate statements of comprehensive income</w:t>
      </w:r>
      <w:r w:rsidR="00552EC2" w:rsidRPr="007F67A3">
        <w:rPr>
          <w:rFonts w:cstheme="minorBidi" w:hint="cs"/>
          <w:cs/>
        </w:rPr>
        <w:t xml:space="preserve"> </w:t>
      </w:r>
      <w:r w:rsidR="00552EC2" w:rsidRPr="007F67A3">
        <w:rPr>
          <w:rFonts w:cs="Times New Roman"/>
        </w:rPr>
        <w:t xml:space="preserve">for the three-month and </w:t>
      </w:r>
      <w:r w:rsidR="00DB421D">
        <w:rPr>
          <w:rFonts w:cs="Times New Roman"/>
        </w:rPr>
        <w:t>nine-month</w:t>
      </w:r>
      <w:r w:rsidR="00552EC2" w:rsidRPr="007F67A3">
        <w:rPr>
          <w:rFonts w:cs="Times New Roman"/>
        </w:rPr>
        <w:t xml:space="preserve"> periods ended </w:t>
      </w:r>
      <w:r w:rsidR="00DB421D">
        <w:rPr>
          <w:rFonts w:cs="Times New Roman"/>
        </w:rPr>
        <w:t>30 September</w:t>
      </w:r>
      <w:r w:rsidR="00552EC2" w:rsidRPr="007F67A3">
        <w:rPr>
          <w:rFonts w:cs="Times New Roman"/>
        </w:rPr>
        <w:t xml:space="preserve"> 202</w:t>
      </w:r>
      <w:r w:rsidR="00552EC2" w:rsidRPr="007F67A3">
        <w:rPr>
          <w:rFonts w:cs="Times New Roman"/>
          <w:cs/>
        </w:rPr>
        <w:t>3</w:t>
      </w:r>
      <w:r w:rsidRPr="007F67A3">
        <w:rPr>
          <w:rFonts w:cs="Times New Roman"/>
        </w:rPr>
        <w:t>, changes in</w:t>
      </w:r>
      <w:r w:rsidRPr="007F67A3">
        <w:rPr>
          <w:rFonts w:cs="Times New Roman"/>
          <w:lang w:val="en-US"/>
        </w:rPr>
        <w:t xml:space="preserve"> </w:t>
      </w:r>
      <w:r w:rsidRPr="007F67A3">
        <w:rPr>
          <w:rFonts w:cs="Times New Roman"/>
        </w:rPr>
        <w:t xml:space="preserve">equity and cash flows for the </w:t>
      </w:r>
      <w:proofErr w:type="spellStart"/>
      <w:r w:rsidR="00552EC2" w:rsidRPr="007F67A3">
        <w:rPr>
          <w:rFonts w:cs="Times New Roman"/>
        </w:rPr>
        <w:t>the</w:t>
      </w:r>
      <w:proofErr w:type="spellEnd"/>
      <w:r w:rsidR="00552EC2" w:rsidRPr="007F67A3">
        <w:rPr>
          <w:rFonts w:cs="Times New Roman"/>
        </w:rPr>
        <w:t xml:space="preserve"> </w:t>
      </w:r>
      <w:r w:rsidR="00DB421D">
        <w:rPr>
          <w:rFonts w:cs="Times New Roman"/>
        </w:rPr>
        <w:t>nine-month</w:t>
      </w:r>
      <w:r w:rsidR="00552EC2" w:rsidRPr="007F67A3">
        <w:rPr>
          <w:rFonts w:cs="Times New Roman"/>
        </w:rPr>
        <w:t xml:space="preserve"> period ended </w:t>
      </w:r>
      <w:r w:rsidR="00DB421D">
        <w:rPr>
          <w:rFonts w:cs="Times New Roman"/>
        </w:rPr>
        <w:t>30 September</w:t>
      </w:r>
      <w:r w:rsidR="00552EC2" w:rsidRPr="007F67A3">
        <w:rPr>
          <w:rFonts w:cstheme="minorBidi" w:hint="cs"/>
          <w:cs/>
        </w:rPr>
        <w:t xml:space="preserve"> </w:t>
      </w:r>
      <w:r w:rsidRPr="007F67A3">
        <w:rPr>
          <w:rFonts w:cs="Times New Roman"/>
        </w:rPr>
        <w:t>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7F67A3">
        <w:rPr>
          <w:rFonts w:cs="Times New Roman"/>
          <w:i/>
          <w:iCs/>
        </w:rPr>
        <w:t xml:space="preserve"> </w:t>
      </w:r>
    </w:p>
    <w:p w14:paraId="38C811FA" w14:textId="6E66672E" w:rsidR="00F86B80" w:rsidRPr="007F67A3" w:rsidRDefault="00F86B80" w:rsidP="00B04FA3">
      <w:pPr>
        <w:jc w:val="both"/>
      </w:pPr>
    </w:p>
    <w:p w14:paraId="25D52FDB" w14:textId="77777777" w:rsidR="009110F1" w:rsidRPr="007F67A3" w:rsidRDefault="009110F1" w:rsidP="009110F1">
      <w:pPr>
        <w:jc w:val="both"/>
        <w:rPr>
          <w:rFonts w:cs="Times New Roman"/>
          <w:i/>
        </w:rPr>
      </w:pPr>
      <w:r w:rsidRPr="007F67A3">
        <w:rPr>
          <w:rFonts w:cs="Times New Roman"/>
          <w:i/>
        </w:rPr>
        <w:t>Scope of Review</w:t>
      </w:r>
    </w:p>
    <w:p w14:paraId="7E99BCD2" w14:textId="77777777" w:rsidR="009110F1" w:rsidRPr="007F67A3" w:rsidRDefault="009110F1" w:rsidP="009110F1">
      <w:pPr>
        <w:jc w:val="both"/>
        <w:rPr>
          <w:rFonts w:cs="Times New Roman"/>
        </w:rPr>
      </w:pPr>
    </w:p>
    <w:p w14:paraId="6AEDC371" w14:textId="77777777" w:rsidR="009110F1" w:rsidRPr="007F67A3" w:rsidRDefault="009110F1" w:rsidP="009110F1">
      <w:pPr>
        <w:jc w:val="both"/>
        <w:rPr>
          <w:rFonts w:cs="Times New Roman"/>
        </w:rPr>
      </w:pPr>
      <w:r w:rsidRPr="007F67A3">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7F67A3" w:rsidRDefault="009110F1" w:rsidP="009110F1">
      <w:pPr>
        <w:jc w:val="both"/>
        <w:rPr>
          <w:rFonts w:cs="Times New Roman"/>
        </w:rPr>
      </w:pPr>
    </w:p>
    <w:p w14:paraId="5CBFEF47" w14:textId="77777777" w:rsidR="009110F1" w:rsidRPr="007F67A3" w:rsidRDefault="009110F1" w:rsidP="009110F1">
      <w:pPr>
        <w:jc w:val="both"/>
        <w:rPr>
          <w:rFonts w:cs="Times New Roman"/>
        </w:rPr>
      </w:pPr>
      <w:r w:rsidRPr="007F67A3">
        <w:rPr>
          <w:rFonts w:cs="Times New Roman"/>
          <w:i/>
        </w:rPr>
        <w:t>Conclusion</w:t>
      </w:r>
    </w:p>
    <w:p w14:paraId="4A4B68FC" w14:textId="77777777" w:rsidR="009110F1" w:rsidRPr="007F67A3" w:rsidRDefault="009110F1" w:rsidP="009110F1">
      <w:pPr>
        <w:jc w:val="both"/>
        <w:rPr>
          <w:rFonts w:cs="Times New Roman"/>
        </w:rPr>
      </w:pPr>
    </w:p>
    <w:p w14:paraId="4A075E7E" w14:textId="4FB5A45D" w:rsidR="009110F1" w:rsidRPr="007F67A3" w:rsidRDefault="009110F1" w:rsidP="009110F1">
      <w:pPr>
        <w:jc w:val="both"/>
        <w:rPr>
          <w:rFonts w:cs="Times New Roman"/>
        </w:rPr>
      </w:pPr>
      <w:r w:rsidRPr="007F67A3">
        <w:rPr>
          <w:rFonts w:cs="Times New Roman"/>
        </w:rPr>
        <w:t>Based on my review, nothing has come to my attention that causes me to believe that the accompanying interim financial information</w:t>
      </w:r>
      <w:r w:rsidRPr="007F67A3">
        <w:rPr>
          <w:rFonts w:cs="Times New Roman"/>
          <w:szCs w:val="28"/>
          <w:cs/>
        </w:rPr>
        <w:t xml:space="preserve"> </w:t>
      </w:r>
      <w:r w:rsidRPr="007F67A3">
        <w:rPr>
          <w:rFonts w:cs="Times New Roman"/>
        </w:rPr>
        <w:t>is not prepared, in all material respects, in accordance with Thai Accounting Standard</w:t>
      </w:r>
      <w:r w:rsidRPr="007F67A3">
        <w:rPr>
          <w:rFonts w:cs="Times New Roman"/>
          <w:spacing w:val="-2"/>
        </w:rPr>
        <w:t xml:space="preserve"> 34,</w:t>
      </w:r>
      <w:r w:rsidRPr="007F67A3">
        <w:rPr>
          <w:rFonts w:cs="Times New Roman"/>
        </w:rPr>
        <w:t xml:space="preserve"> “Interim Financial Reporting”.</w:t>
      </w:r>
    </w:p>
    <w:p w14:paraId="3C42B2DE" w14:textId="77777777" w:rsidR="00AC2ABE" w:rsidRPr="007F67A3" w:rsidRDefault="00AC2ABE" w:rsidP="00DA7AD8">
      <w:pPr>
        <w:pStyle w:val="NoSpacing"/>
        <w:rPr>
          <w:rFonts w:ascii="Times New Roman" w:hAnsi="Times New Roman" w:cs="Times New Roman"/>
          <w:i/>
          <w:iCs/>
          <w:sz w:val="22"/>
          <w:lang w:val="en-GB"/>
        </w:rPr>
      </w:pPr>
    </w:p>
    <w:p w14:paraId="784C6DB6" w14:textId="77777777" w:rsidR="00042553" w:rsidRPr="007F67A3" w:rsidRDefault="00042553" w:rsidP="00042553">
      <w:pPr>
        <w:pStyle w:val="NoSpacing"/>
        <w:rPr>
          <w:rFonts w:ascii="Times New Roman" w:hAnsi="Times New Roman" w:cstheme="minorBidi"/>
          <w:i/>
          <w:iCs/>
          <w:sz w:val="22"/>
        </w:rPr>
      </w:pPr>
      <w:r w:rsidRPr="007F67A3">
        <w:rPr>
          <w:rFonts w:ascii="Times New Roman" w:hAnsi="Times New Roman" w:cs="Times New Roman"/>
          <w:i/>
          <w:iCs/>
          <w:sz w:val="22"/>
        </w:rPr>
        <w:t>Emphasis of Matter</w:t>
      </w:r>
    </w:p>
    <w:p w14:paraId="2719E4B7" w14:textId="77777777" w:rsidR="00042553" w:rsidRPr="007F67A3" w:rsidRDefault="00042553" w:rsidP="00042553">
      <w:pPr>
        <w:pStyle w:val="NoSpacing"/>
        <w:rPr>
          <w:rFonts w:ascii="Times New Roman" w:hAnsi="Times New Roman" w:cstheme="minorBidi"/>
          <w:sz w:val="22"/>
        </w:rPr>
      </w:pPr>
    </w:p>
    <w:p w14:paraId="2768153A" w14:textId="77777777" w:rsidR="00042553" w:rsidRPr="007F67A3" w:rsidRDefault="00042553" w:rsidP="00042553">
      <w:pPr>
        <w:pStyle w:val="NoSpacing"/>
        <w:rPr>
          <w:rFonts w:ascii="Times New Roman" w:hAnsi="Times New Roman" w:cs="Times New Roman"/>
          <w:sz w:val="22"/>
        </w:rPr>
      </w:pPr>
      <w:r w:rsidRPr="007F67A3">
        <w:rPr>
          <w:rFonts w:ascii="Times New Roman" w:hAnsi="Times New Roman" w:cs="Times New Roman"/>
          <w:sz w:val="22"/>
        </w:rPr>
        <w:t>I draw attention to the following matters:</w:t>
      </w:r>
    </w:p>
    <w:p w14:paraId="5F031641" w14:textId="77777777" w:rsidR="00042553" w:rsidRPr="007F67A3" w:rsidRDefault="00042553" w:rsidP="00042553">
      <w:pPr>
        <w:pStyle w:val="NoSpacing"/>
        <w:jc w:val="both"/>
        <w:rPr>
          <w:rFonts w:ascii="Times New Roman" w:hAnsi="Times New Roman" w:cs="Times New Roman"/>
          <w:sz w:val="22"/>
        </w:rPr>
      </w:pPr>
    </w:p>
    <w:p w14:paraId="0F6F948E" w14:textId="6E8F5666" w:rsidR="000D1401" w:rsidRPr="007F67A3" w:rsidRDefault="00042553" w:rsidP="009935DD">
      <w:pPr>
        <w:pStyle w:val="NoSpacing"/>
        <w:tabs>
          <w:tab w:val="clear" w:pos="227"/>
          <w:tab w:val="clear" w:pos="454"/>
          <w:tab w:val="clear" w:pos="680"/>
        </w:tabs>
        <w:ind w:left="360"/>
        <w:jc w:val="both"/>
        <w:rPr>
          <w:rFonts w:ascii="Times New Roman" w:hAnsi="Times New Roman" w:cs="Times New Roman"/>
          <w:sz w:val="22"/>
        </w:rPr>
      </w:pPr>
      <w:r w:rsidRPr="007F67A3">
        <w:rPr>
          <w:rFonts w:ascii="Times New Roman" w:hAnsi="Times New Roman" w:cs="Times New Roman"/>
          <w:sz w:val="22"/>
        </w:rPr>
        <w:t>I draw attention to notes 1</w:t>
      </w:r>
      <w:r w:rsidR="009C1679">
        <w:rPr>
          <w:rFonts w:ascii="Times New Roman" w:hAnsi="Times New Roman" w:cs="Times New Roman"/>
          <w:sz w:val="22"/>
        </w:rPr>
        <w:t>5</w:t>
      </w:r>
      <w:r w:rsidRPr="007F67A3">
        <w:rPr>
          <w:rFonts w:ascii="Times New Roman" w:hAnsi="Times New Roman" w:cs="Times New Roman"/>
          <w:sz w:val="22"/>
        </w:rPr>
        <w:t>(2) and 1</w:t>
      </w:r>
      <w:r w:rsidR="00B42B37">
        <w:rPr>
          <w:rFonts w:ascii="Times New Roman" w:hAnsi="Times New Roman" w:cs="Times New Roman"/>
          <w:sz w:val="22"/>
        </w:rPr>
        <w:t>5</w:t>
      </w:r>
      <w:r w:rsidRPr="007F67A3">
        <w:rPr>
          <w:rFonts w:ascii="Times New Roman" w:hAnsi="Times New Roman" w:cs="Times New Roman"/>
          <w:sz w:val="22"/>
        </w:rPr>
        <w:t>(4) to 1</w:t>
      </w:r>
      <w:r w:rsidR="00B42B37">
        <w:rPr>
          <w:rFonts w:ascii="Times New Roman" w:hAnsi="Times New Roman" w:cs="Times New Roman"/>
          <w:sz w:val="22"/>
        </w:rPr>
        <w:t>5</w:t>
      </w:r>
      <w:r w:rsidRPr="007F67A3">
        <w:rPr>
          <w:rFonts w:ascii="Times New Roman" w:hAnsi="Times New Roman" w:cs="Times New Roman"/>
          <w:sz w:val="22"/>
        </w:rPr>
        <w:t>(7) to the</w:t>
      </w:r>
      <w:r w:rsidRPr="007F67A3">
        <w:rPr>
          <w:rFonts w:ascii="Times New Roman" w:hAnsi="Times New Roman" w:cstheme="minorBidi" w:hint="cs"/>
          <w:sz w:val="22"/>
          <w:cs/>
        </w:rPr>
        <w:t xml:space="preserve"> </w:t>
      </w:r>
      <w:r w:rsidRPr="007F67A3">
        <w:rPr>
          <w:rFonts w:ascii="Times New Roman" w:hAnsi="Times New Roman" w:cstheme="minorBidi"/>
          <w:sz w:val="22"/>
        </w:rPr>
        <w:t>interim</w:t>
      </w:r>
      <w:r w:rsidRPr="007F67A3">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footerReference w:type="default" r:id="rId13"/>
          <w:pgSz w:w="11909" w:h="16834" w:code="9"/>
          <w:pgMar w:top="691" w:right="1152" w:bottom="994" w:left="1152" w:header="706" w:footer="720" w:gutter="0"/>
          <w:pgNumType w:start="2"/>
          <w:cols w:space="737"/>
          <w:docGrid w:linePitch="299"/>
        </w:sectPr>
      </w:pPr>
      <w:r w:rsidRPr="007F67A3">
        <w:rPr>
          <w:rFonts w:cs="Times New Roman"/>
        </w:rPr>
        <w:br w:type="page"/>
      </w:r>
    </w:p>
    <w:p w14:paraId="48637674" w14:textId="2F9FBBAE" w:rsidR="00840D3C" w:rsidRPr="006F746A" w:rsidRDefault="00840D3C" w:rsidP="009F383C">
      <w:pPr>
        <w:pStyle w:val="PlainText"/>
        <w:numPr>
          <w:ilvl w:val="0"/>
          <w:numId w:val="12"/>
        </w:numPr>
        <w:spacing w:before="120"/>
        <w:ind w:left="720"/>
        <w:jc w:val="both"/>
        <w:rPr>
          <w:rFonts w:ascii="Times New Roman" w:hAnsi="Times New Roman" w:cs="Times New Roman"/>
          <w:sz w:val="22"/>
        </w:rPr>
      </w:pPr>
      <w:r w:rsidRPr="007F67A3">
        <w:rPr>
          <w:rFonts w:ascii="Times New Roman" w:hAnsi="Times New Roman" w:cs="Times New Roman"/>
          <w:sz w:val="22"/>
          <w:szCs w:val="22"/>
          <w:lang w:val="en-US"/>
        </w:rPr>
        <w:lastRenderedPageBreak/>
        <w:t xml:space="preserve">On 2 August 2019, </w:t>
      </w:r>
      <w:r w:rsidR="006A591D" w:rsidRPr="007F67A3">
        <w:rPr>
          <w:rFonts w:ascii="Times New Roman" w:hAnsi="Times New Roman" w:cs="Times New Roman"/>
          <w:sz w:val="22"/>
        </w:rPr>
        <w:t xml:space="preserve">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w:t>
      </w:r>
      <w:r w:rsidR="004301AE" w:rsidRPr="004301AE">
        <w:rPr>
          <w:rFonts w:ascii="Times New Roman" w:hAnsi="Times New Roman" w:cs="Times New Roman"/>
          <w:sz w:val="22"/>
        </w:rPr>
        <w:t xml:space="preserve">The Company filed the appeal. </w:t>
      </w:r>
      <w:proofErr w:type="gramStart"/>
      <w:r w:rsidR="004301AE" w:rsidRPr="004301AE">
        <w:rPr>
          <w:rFonts w:ascii="Times New Roman" w:hAnsi="Times New Roman" w:cs="Times New Roman"/>
          <w:sz w:val="22"/>
        </w:rPr>
        <w:t>The Court of Appeal’s judgement,</w:t>
      </w:r>
      <w:proofErr w:type="gramEnd"/>
      <w:r w:rsidR="004301AE" w:rsidRPr="004301AE">
        <w:rPr>
          <w:rFonts w:ascii="Times New Roman" w:hAnsi="Times New Roman" w:cs="Times New Roman"/>
          <w:sz w:val="22"/>
        </w:rPr>
        <w:t xml:space="preserve"> announced a revision of the calculation of interest. The Company has applied for permission to lodge an appeal to the Supreme Court challenging the judgment of the Court of Appeal together with a stay of execution pending the appeal to the Supreme Court. On</w:t>
      </w:r>
      <w:r w:rsidR="004301AE">
        <w:rPr>
          <w:rFonts w:ascii="Times New Roman" w:hAnsi="Times New Roman" w:cs="Times New Roman"/>
          <w:sz w:val="22"/>
          <w:lang w:val="en-US"/>
        </w:rPr>
        <w:t xml:space="preserve"> 14 September </w:t>
      </w:r>
      <w:r w:rsidR="004301AE" w:rsidRPr="004301AE">
        <w:rPr>
          <w:rFonts w:ascii="Times New Roman" w:hAnsi="Times New Roman" w:cs="Times New Roman"/>
          <w:sz w:val="22"/>
        </w:rPr>
        <w:t>2023, the Supreme Court allowed the Company to submit an appeal to the Supreme Court and accepted the said Company’s appeal for consideration. The case is pending a judgement of the Supreme Court.</w:t>
      </w:r>
    </w:p>
    <w:p w14:paraId="27B8CDFA" w14:textId="7B5DB92A" w:rsidR="006A591D" w:rsidRPr="007F67A3" w:rsidRDefault="00840D3C" w:rsidP="006A591D">
      <w:pPr>
        <w:pStyle w:val="PlainText"/>
        <w:numPr>
          <w:ilvl w:val="0"/>
          <w:numId w:val="11"/>
        </w:numPr>
        <w:spacing w:before="120"/>
        <w:ind w:left="720"/>
        <w:jc w:val="both"/>
        <w:rPr>
          <w:rFonts w:ascii="Times New Roman" w:hAnsi="Times New Roman" w:cs="Times New Roman"/>
          <w:sz w:val="22"/>
          <w:szCs w:val="22"/>
          <w:lang w:val="en-US"/>
        </w:rPr>
      </w:pPr>
      <w:r w:rsidRPr="007F67A3">
        <w:rPr>
          <w:rFonts w:ascii="Times New Roman" w:hAnsi="Times New Roman" w:cs="Times New Roman"/>
          <w:sz w:val="22"/>
          <w:szCs w:val="22"/>
          <w:lang w:val="en-US"/>
        </w:rPr>
        <w:t>On 13 December 2019</w:t>
      </w:r>
      <w:r w:rsidR="006A591D" w:rsidRPr="007F67A3">
        <w:rPr>
          <w:rFonts w:ascii="Times New Roman" w:hAnsi="Times New Roman" w:cs="Times New Roman"/>
          <w:sz w:val="22"/>
        </w:rPr>
        <w:t xml:space="preserve">,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w:t>
      </w:r>
      <w:proofErr w:type="gramStart"/>
      <w:r w:rsidR="006A591D" w:rsidRPr="007F67A3">
        <w:rPr>
          <w:rFonts w:ascii="Times New Roman" w:hAnsi="Times New Roman" w:cs="Times New Roman"/>
          <w:sz w:val="22"/>
        </w:rPr>
        <w:t>The Court of Appeal’s judgement,</w:t>
      </w:r>
      <w:proofErr w:type="gramEnd"/>
      <w:r w:rsidR="006A591D" w:rsidRPr="007F67A3">
        <w:rPr>
          <w:rFonts w:ascii="Times New Roman" w:hAnsi="Times New Roman" w:cs="Times New Roman"/>
          <w:sz w:val="22"/>
        </w:rPr>
        <w:t xml:space="preserve">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 The case is</w:t>
      </w:r>
      <w:r w:rsidR="001A4931">
        <w:rPr>
          <w:rFonts w:ascii="Times New Roman" w:hAnsi="Times New Roman" w:cstheme="minorBidi"/>
          <w:sz w:val="22"/>
          <w:lang w:val="en-US"/>
        </w:rPr>
        <w:t xml:space="preserve"> pending a judgement of the Supreme Court</w:t>
      </w:r>
      <w:r w:rsidR="006A591D" w:rsidRPr="007F67A3">
        <w:rPr>
          <w:rFonts w:ascii="Times New Roman" w:hAnsi="Times New Roman" w:cs="Times New Roman"/>
          <w:sz w:val="22"/>
        </w:rPr>
        <w:t>.</w:t>
      </w:r>
    </w:p>
    <w:p w14:paraId="369D950C" w14:textId="52169D8C" w:rsidR="00840D3C" w:rsidRPr="007F67A3" w:rsidRDefault="00840D3C" w:rsidP="006A591D">
      <w:pPr>
        <w:pStyle w:val="PlainText"/>
        <w:numPr>
          <w:ilvl w:val="0"/>
          <w:numId w:val="11"/>
        </w:numPr>
        <w:spacing w:before="120"/>
        <w:ind w:left="720"/>
        <w:jc w:val="both"/>
        <w:rPr>
          <w:rFonts w:ascii="Times New Roman" w:hAnsi="Times New Roman" w:cs="Times New Roman"/>
          <w:sz w:val="22"/>
          <w:szCs w:val="22"/>
          <w:lang w:val="en-US"/>
        </w:rPr>
      </w:pPr>
      <w:r w:rsidRPr="007F67A3">
        <w:rPr>
          <w:rFonts w:ascii="Times New Roman" w:hAnsi="Times New Roman" w:cs="Times New Roman"/>
          <w:sz w:val="22"/>
          <w:szCs w:val="22"/>
          <w:lang w:val="en-US"/>
        </w:rPr>
        <w:t>On 24 March 2020</w:t>
      </w:r>
      <w:r w:rsidR="006A591D" w:rsidRPr="007F67A3">
        <w:rPr>
          <w:rFonts w:ascii="Times New Roman" w:hAnsi="Times New Roman" w:cs="Times New Roman"/>
          <w:sz w:val="22"/>
        </w:rPr>
        <w:t xml:space="preserve">, the Civil Court issued a judgment on the Black Case No. SorWor.2/2561, the violation in relation to Company’s operation of mining outside its concession area that the Company has to either make a restitution of shale and a specific performance of soil rehabilitation or pay damages </w:t>
      </w:r>
      <w:proofErr w:type="spellStart"/>
      <w:r w:rsidR="006A591D" w:rsidRPr="007F67A3">
        <w:rPr>
          <w:rFonts w:ascii="Times New Roman" w:hAnsi="Times New Roman" w:cs="Times New Roman"/>
          <w:sz w:val="22"/>
        </w:rPr>
        <w:t>totaling</w:t>
      </w:r>
      <w:proofErr w:type="spellEnd"/>
      <w:r w:rsidR="006A591D" w:rsidRPr="007F67A3">
        <w:rPr>
          <w:rFonts w:ascii="Times New Roman" w:hAnsi="Times New Roman" w:cs="Times New Roman"/>
          <w:sz w:val="22"/>
        </w:rPr>
        <w:t xml:space="preserve"> Baht 67 million with interest at 7.5 percent per annum from the date of violation of mining to the date that payment is made in full. The Company filed the appeal. </w:t>
      </w:r>
      <w:proofErr w:type="gramStart"/>
      <w:r w:rsidR="006A591D" w:rsidRPr="007F67A3">
        <w:rPr>
          <w:rFonts w:ascii="Times New Roman" w:hAnsi="Times New Roman" w:cs="Times New Roman"/>
          <w:sz w:val="22"/>
        </w:rPr>
        <w:t>The Court of Appeal’s judgement,</w:t>
      </w:r>
      <w:proofErr w:type="gramEnd"/>
      <w:r w:rsidR="006A591D" w:rsidRPr="007F67A3">
        <w:rPr>
          <w:rFonts w:ascii="Times New Roman" w:hAnsi="Times New Roman" w:cs="Times New Roman"/>
          <w:sz w:val="22"/>
        </w:rPr>
        <w:t xml:space="preserve"> announced a revision of the calculation of interest. The Company has applied for permission to lodge an appeal to the Supreme Court challenging the judgment of the Court of Appeal together with a stay of execution pending the appeal to the Supreme Court. On 23 January 2023, the Supreme Court allowed the Company to submit an appeal to the Supreme Court and accepted the said Company’s appeal for consideration. The case i</w:t>
      </w:r>
      <w:r w:rsidR="001A4931">
        <w:rPr>
          <w:rFonts w:ascii="Times New Roman" w:hAnsi="Times New Roman" w:cs="Times New Roman"/>
          <w:sz w:val="22"/>
        </w:rPr>
        <w:t xml:space="preserve">s </w:t>
      </w:r>
      <w:r w:rsidR="001A4931">
        <w:rPr>
          <w:rFonts w:ascii="Times New Roman" w:hAnsi="Times New Roman" w:cstheme="minorBidi"/>
          <w:sz w:val="22"/>
          <w:lang w:val="en-US"/>
        </w:rPr>
        <w:t>pending a judgement of the Supreme Court</w:t>
      </w:r>
      <w:r w:rsidR="006A591D" w:rsidRPr="007F67A3">
        <w:rPr>
          <w:rFonts w:ascii="Times New Roman" w:hAnsi="Times New Roman" w:cs="Times New Roman"/>
          <w:sz w:val="22"/>
        </w:rPr>
        <w:t>.</w:t>
      </w:r>
    </w:p>
    <w:p w14:paraId="56378E63" w14:textId="77777777" w:rsidR="00042553" w:rsidRPr="007F67A3" w:rsidRDefault="00042553" w:rsidP="00042553">
      <w:pPr>
        <w:pStyle w:val="PlainText"/>
        <w:jc w:val="both"/>
        <w:rPr>
          <w:rFonts w:ascii="Times New Roman" w:hAnsi="Times New Roman" w:cs="Times New Roman"/>
          <w:sz w:val="22"/>
          <w:szCs w:val="22"/>
          <w:lang w:val="en-US"/>
        </w:rPr>
      </w:pPr>
    </w:p>
    <w:p w14:paraId="2C5E480E" w14:textId="77777777" w:rsidR="00042553" w:rsidRPr="007F67A3" w:rsidRDefault="00042553" w:rsidP="00042553">
      <w:pPr>
        <w:pStyle w:val="NoSpacing"/>
        <w:jc w:val="both"/>
        <w:rPr>
          <w:rFonts w:ascii="Times New Roman" w:hAnsi="Times New Roman" w:cs="Times New Roman"/>
          <w:i/>
          <w:iCs/>
          <w:sz w:val="22"/>
        </w:rPr>
      </w:pPr>
      <w:r w:rsidRPr="007F67A3">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34C28233" w:rsidR="00AC2ABE" w:rsidRDefault="00AC2ABE" w:rsidP="00042553">
      <w:pPr>
        <w:pStyle w:val="PlainText"/>
        <w:jc w:val="both"/>
        <w:rPr>
          <w:rFonts w:ascii="Times New Roman" w:hAnsi="Times New Roman" w:cs="Times New Roman"/>
          <w:sz w:val="28"/>
          <w:szCs w:val="28"/>
          <w:lang w:val="en-US"/>
        </w:rPr>
      </w:pPr>
    </w:p>
    <w:p w14:paraId="2509A6E9" w14:textId="736DE31B" w:rsidR="006531BC" w:rsidRDefault="006531BC" w:rsidP="00042553">
      <w:pPr>
        <w:pStyle w:val="PlainText"/>
        <w:jc w:val="both"/>
        <w:rPr>
          <w:rFonts w:ascii="Times New Roman" w:hAnsi="Times New Roman" w:cs="Times New Roman"/>
          <w:sz w:val="28"/>
          <w:szCs w:val="28"/>
          <w:lang w:val="en-US"/>
        </w:rPr>
      </w:pPr>
    </w:p>
    <w:p w14:paraId="59AE73F3" w14:textId="77777777" w:rsidR="00865D0F" w:rsidRPr="007F67A3" w:rsidRDefault="00865D0F"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3E11B021" w14:textId="600CDD10" w:rsidR="00042553" w:rsidRPr="003807EE" w:rsidRDefault="00622869" w:rsidP="00042553">
      <w:pPr>
        <w:pStyle w:val="RNormal"/>
        <w:rPr>
          <w:rFonts w:cstheme="minorBidi"/>
          <w:szCs w:val="22"/>
        </w:rPr>
      </w:pPr>
      <w:r>
        <w:rPr>
          <w:rFonts w:cs="Angsana New"/>
          <w:szCs w:val="28"/>
          <w:lang w:bidi="th-TH"/>
        </w:rPr>
        <w:t>10</w:t>
      </w:r>
      <w:r w:rsidR="00004275" w:rsidRPr="007F67A3">
        <w:rPr>
          <w:szCs w:val="22"/>
          <w:lang w:bidi="th-TH"/>
        </w:rPr>
        <w:t xml:space="preserve"> </w:t>
      </w:r>
      <w:r w:rsidR="003807EE">
        <w:rPr>
          <w:szCs w:val="22"/>
          <w:lang w:bidi="th-TH"/>
        </w:rPr>
        <w:t>November</w:t>
      </w:r>
      <w:r w:rsidR="006C5611" w:rsidRPr="007F67A3">
        <w:rPr>
          <w:szCs w:val="22"/>
          <w:lang w:bidi="th-TH"/>
        </w:rPr>
        <w:t xml:space="preserve"> 202</w:t>
      </w:r>
      <w:r w:rsidR="003807EE">
        <w:rPr>
          <w:rFonts w:cstheme="minorBidi"/>
          <w:szCs w:val="22"/>
          <w:lang w:bidi="th-TH"/>
        </w:rPr>
        <w:t>3</w:t>
      </w:r>
    </w:p>
    <w:p w14:paraId="60777281" w14:textId="77777777" w:rsidR="00BE7AB0" w:rsidRPr="001F5CCD" w:rsidRDefault="00BE7AB0" w:rsidP="00774693">
      <w:pPr>
        <w:pStyle w:val="AccPolicyHeading"/>
        <w:tabs>
          <w:tab w:val="left" w:pos="1134"/>
        </w:tabs>
        <w:spacing w:line="280" w:lineRule="atLeast"/>
        <w:ind w:left="0" w:right="431"/>
      </w:pPr>
    </w:p>
    <w:sectPr w:rsidR="00BE7AB0" w:rsidRPr="001F5CCD" w:rsidSect="00774693">
      <w:headerReference w:type="default" r:id="rId14"/>
      <w:footerReference w:type="default" r:id="rId15"/>
      <w:pgSz w:w="11909" w:h="16834" w:code="9"/>
      <w:pgMar w:top="691" w:right="1152" w:bottom="994" w:left="1152" w:header="706" w:footer="720"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F31BB" w14:textId="77777777" w:rsidR="002C0937" w:rsidRPr="00E40049" w:rsidRDefault="002C0937">
      <w:pPr>
        <w:rPr>
          <w:sz w:val="20"/>
          <w:szCs w:val="20"/>
        </w:rPr>
      </w:pPr>
      <w:r w:rsidRPr="00E40049">
        <w:rPr>
          <w:sz w:val="20"/>
          <w:szCs w:val="20"/>
        </w:rPr>
        <w:separator/>
      </w:r>
    </w:p>
    <w:p w14:paraId="0DC3BE16" w14:textId="77777777" w:rsidR="002C0937" w:rsidRPr="00E40049" w:rsidRDefault="002C0937">
      <w:pPr>
        <w:rPr>
          <w:sz w:val="20"/>
          <w:szCs w:val="20"/>
        </w:rPr>
      </w:pPr>
    </w:p>
  </w:endnote>
  <w:endnote w:type="continuationSeparator" w:id="0">
    <w:p w14:paraId="624EAED1" w14:textId="77777777" w:rsidR="002C0937" w:rsidRPr="00E40049" w:rsidRDefault="002C0937">
      <w:pPr>
        <w:rPr>
          <w:sz w:val="20"/>
          <w:szCs w:val="20"/>
        </w:rPr>
      </w:pPr>
      <w:r w:rsidRPr="00E40049">
        <w:rPr>
          <w:sz w:val="20"/>
          <w:szCs w:val="20"/>
        </w:rPr>
        <w:continuationSeparator/>
      </w:r>
    </w:p>
    <w:p w14:paraId="7F957E16" w14:textId="77777777" w:rsidR="002C0937" w:rsidRPr="00E40049" w:rsidRDefault="002C093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7AA7" w14:textId="717BB2BB" w:rsidR="000D1401" w:rsidRPr="004676EB" w:rsidRDefault="000D1401" w:rsidP="00CE11EA">
    <w:pPr>
      <w:pStyle w:val="Footer"/>
      <w:jc w:val="center"/>
      <w:rPr>
        <w:color w:val="000000" w:themeColor="text1"/>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F67D" w14:textId="77777777" w:rsidR="002C0937" w:rsidRPr="00E40049" w:rsidRDefault="002C0937">
      <w:pPr>
        <w:rPr>
          <w:sz w:val="20"/>
          <w:szCs w:val="20"/>
        </w:rPr>
      </w:pPr>
      <w:r w:rsidRPr="00E40049">
        <w:rPr>
          <w:sz w:val="20"/>
          <w:szCs w:val="20"/>
        </w:rPr>
        <w:separator/>
      </w:r>
    </w:p>
    <w:p w14:paraId="1F85E11E" w14:textId="77777777" w:rsidR="002C0937" w:rsidRPr="00E40049" w:rsidRDefault="002C0937">
      <w:pPr>
        <w:rPr>
          <w:sz w:val="20"/>
          <w:szCs w:val="20"/>
        </w:rPr>
      </w:pPr>
    </w:p>
  </w:footnote>
  <w:footnote w:type="continuationSeparator" w:id="0">
    <w:p w14:paraId="78C6B095" w14:textId="77777777" w:rsidR="002C0937" w:rsidRPr="00E40049" w:rsidRDefault="002C0937">
      <w:pPr>
        <w:rPr>
          <w:sz w:val="20"/>
          <w:szCs w:val="20"/>
        </w:rPr>
      </w:pPr>
      <w:r w:rsidRPr="00E40049">
        <w:rPr>
          <w:sz w:val="20"/>
          <w:szCs w:val="20"/>
        </w:rPr>
        <w:continuationSeparator/>
      </w:r>
    </w:p>
    <w:p w14:paraId="79712ADA" w14:textId="77777777" w:rsidR="002C0937" w:rsidRPr="00E40049" w:rsidRDefault="002C0937">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F6998" w14:textId="459DE18F" w:rsidR="00F96A47" w:rsidRDefault="00F96A47">
    <w:pPr>
      <w:pStyle w:val="Header"/>
    </w:pPr>
  </w:p>
  <w:p w14:paraId="54E30EE7" w14:textId="36C090E5" w:rsidR="00F96A47" w:rsidRDefault="00F96A47">
    <w:pPr>
      <w:pStyle w:val="Header"/>
    </w:pPr>
  </w:p>
  <w:p w14:paraId="1483629B" w14:textId="77777777" w:rsidR="00F96A47" w:rsidRDefault="00F96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0C5B" w14:textId="493F2DBC" w:rsidR="0028066B" w:rsidRDefault="0028066B" w:rsidP="00145347">
    <w:pPr>
      <w:spacing w:line="240" w:lineRule="auto"/>
      <w:ind w:right="389"/>
      <w:rPr>
        <w:b/>
        <w:bCs/>
        <w:sz w:val="28"/>
        <w:szCs w:val="28"/>
      </w:rPr>
    </w:pPr>
  </w:p>
  <w:p w14:paraId="17CA6D00" w14:textId="4BC45B76" w:rsidR="00774693" w:rsidRDefault="00774693" w:rsidP="00145347">
    <w:pPr>
      <w:spacing w:line="240" w:lineRule="auto"/>
      <w:ind w:right="389"/>
      <w:rPr>
        <w:b/>
        <w:bCs/>
        <w:sz w:val="28"/>
        <w:szCs w:val="28"/>
      </w:rPr>
    </w:pPr>
  </w:p>
  <w:p w14:paraId="46F59C20" w14:textId="577364CB" w:rsidR="00774693" w:rsidRDefault="00774693" w:rsidP="00145347">
    <w:pPr>
      <w:spacing w:line="240" w:lineRule="auto"/>
      <w:ind w:right="389"/>
      <w:rPr>
        <w:b/>
        <w:bCs/>
        <w:sz w:val="28"/>
        <w:szCs w:val="28"/>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15:restartNumberingAfterBreak="0">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9" w15:restartNumberingAfterBreak="0">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16cid:durableId="1184052505">
    <w:abstractNumId w:val="5"/>
  </w:num>
  <w:num w:numId="2" w16cid:durableId="894511680">
    <w:abstractNumId w:val="11"/>
  </w:num>
  <w:num w:numId="3" w16cid:durableId="345524106">
    <w:abstractNumId w:val="10"/>
  </w:num>
  <w:num w:numId="4" w16cid:durableId="117263816">
    <w:abstractNumId w:val="3"/>
  </w:num>
  <w:num w:numId="5" w16cid:durableId="1375275365">
    <w:abstractNumId w:val="0"/>
  </w:num>
  <w:num w:numId="6" w16cid:durableId="964194536">
    <w:abstractNumId w:val="8"/>
  </w:num>
  <w:num w:numId="7" w16cid:durableId="152720826">
    <w:abstractNumId w:val="15"/>
  </w:num>
  <w:num w:numId="8" w16cid:durableId="2120174431">
    <w:abstractNumId w:val="1"/>
  </w:num>
  <w:num w:numId="9" w16cid:durableId="491332049">
    <w:abstractNumId w:val="16"/>
  </w:num>
  <w:num w:numId="10" w16cid:durableId="31417679">
    <w:abstractNumId w:val="14"/>
  </w:num>
  <w:num w:numId="11" w16cid:durableId="2104690083">
    <w:abstractNumId w:val="13"/>
  </w:num>
  <w:num w:numId="12" w16cid:durableId="540632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194684">
    <w:abstractNumId w:val="12"/>
  </w:num>
  <w:num w:numId="14" w16cid:durableId="1993680748">
    <w:abstractNumId w:val="4"/>
  </w:num>
  <w:num w:numId="15" w16cid:durableId="2087991794">
    <w:abstractNumId w:val="7"/>
  </w:num>
  <w:num w:numId="16" w16cid:durableId="1584292047">
    <w:abstractNumId w:val="9"/>
  </w:num>
  <w:num w:numId="17" w16cid:durableId="78407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651928">
    <w:abstractNumId w:val="10"/>
  </w:num>
  <w:num w:numId="19" w16cid:durableId="1998722335">
    <w:abstractNumId w:val="10"/>
  </w:num>
  <w:num w:numId="20" w16cid:durableId="201159284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936"/>
    <w:rsid w:val="0000494F"/>
    <w:rsid w:val="00004C94"/>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5B0"/>
    <w:rsid w:val="00023611"/>
    <w:rsid w:val="00023D78"/>
    <w:rsid w:val="00023DC8"/>
    <w:rsid w:val="00023E89"/>
    <w:rsid w:val="00023F73"/>
    <w:rsid w:val="000243C2"/>
    <w:rsid w:val="000247C4"/>
    <w:rsid w:val="000248CD"/>
    <w:rsid w:val="00025020"/>
    <w:rsid w:val="0002510E"/>
    <w:rsid w:val="00025665"/>
    <w:rsid w:val="00025A39"/>
    <w:rsid w:val="00025B52"/>
    <w:rsid w:val="0002605F"/>
    <w:rsid w:val="000261F0"/>
    <w:rsid w:val="00026300"/>
    <w:rsid w:val="00026442"/>
    <w:rsid w:val="00026B16"/>
    <w:rsid w:val="0002717D"/>
    <w:rsid w:val="0002760F"/>
    <w:rsid w:val="00027896"/>
    <w:rsid w:val="000279E1"/>
    <w:rsid w:val="00027D7B"/>
    <w:rsid w:val="0003088B"/>
    <w:rsid w:val="00031695"/>
    <w:rsid w:val="000316D7"/>
    <w:rsid w:val="00031A6D"/>
    <w:rsid w:val="00031C8B"/>
    <w:rsid w:val="00032353"/>
    <w:rsid w:val="00032384"/>
    <w:rsid w:val="000323EA"/>
    <w:rsid w:val="0003272A"/>
    <w:rsid w:val="000329C5"/>
    <w:rsid w:val="00032A07"/>
    <w:rsid w:val="0003314C"/>
    <w:rsid w:val="00033352"/>
    <w:rsid w:val="00033480"/>
    <w:rsid w:val="00033551"/>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BF"/>
    <w:rsid w:val="00044A23"/>
    <w:rsid w:val="00044D24"/>
    <w:rsid w:val="00044D5F"/>
    <w:rsid w:val="00044ED6"/>
    <w:rsid w:val="00044EF0"/>
    <w:rsid w:val="000451D2"/>
    <w:rsid w:val="00045653"/>
    <w:rsid w:val="00045693"/>
    <w:rsid w:val="00045BFD"/>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83"/>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9AD"/>
    <w:rsid w:val="000B5CF4"/>
    <w:rsid w:val="000B5D2A"/>
    <w:rsid w:val="000B5D56"/>
    <w:rsid w:val="000B5ECC"/>
    <w:rsid w:val="000B5FE5"/>
    <w:rsid w:val="000B6479"/>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9BF"/>
    <w:rsid w:val="000D7D4F"/>
    <w:rsid w:val="000E01E1"/>
    <w:rsid w:val="000E07EB"/>
    <w:rsid w:val="000E0A4C"/>
    <w:rsid w:val="000E0DE5"/>
    <w:rsid w:val="000E1650"/>
    <w:rsid w:val="000E1794"/>
    <w:rsid w:val="000E1D77"/>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0D8"/>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83C"/>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3E7"/>
    <w:rsid w:val="001138B4"/>
    <w:rsid w:val="00113A45"/>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48"/>
    <w:rsid w:val="001634BE"/>
    <w:rsid w:val="0016389C"/>
    <w:rsid w:val="00163A84"/>
    <w:rsid w:val="00163BB6"/>
    <w:rsid w:val="00163CF0"/>
    <w:rsid w:val="00163E9B"/>
    <w:rsid w:val="0016437E"/>
    <w:rsid w:val="001644E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846"/>
    <w:rsid w:val="00180DEC"/>
    <w:rsid w:val="00181262"/>
    <w:rsid w:val="00181749"/>
    <w:rsid w:val="001818D6"/>
    <w:rsid w:val="00181DD8"/>
    <w:rsid w:val="00182AD3"/>
    <w:rsid w:val="00182FB3"/>
    <w:rsid w:val="00183564"/>
    <w:rsid w:val="001838AA"/>
    <w:rsid w:val="00183CF8"/>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0D"/>
    <w:rsid w:val="001A1199"/>
    <w:rsid w:val="001A127C"/>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50B3"/>
    <w:rsid w:val="001A51AE"/>
    <w:rsid w:val="001A5384"/>
    <w:rsid w:val="001A5486"/>
    <w:rsid w:val="001A5613"/>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7A"/>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411"/>
    <w:rsid w:val="001E2505"/>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624"/>
    <w:rsid w:val="001F081D"/>
    <w:rsid w:val="001F0909"/>
    <w:rsid w:val="001F0A21"/>
    <w:rsid w:val="001F0D0A"/>
    <w:rsid w:val="001F11C0"/>
    <w:rsid w:val="001F14B3"/>
    <w:rsid w:val="001F1C71"/>
    <w:rsid w:val="001F1CEA"/>
    <w:rsid w:val="001F2292"/>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464"/>
    <w:rsid w:val="0020281E"/>
    <w:rsid w:val="0020293F"/>
    <w:rsid w:val="00202B90"/>
    <w:rsid w:val="002031A1"/>
    <w:rsid w:val="00203299"/>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418"/>
    <w:rsid w:val="00217758"/>
    <w:rsid w:val="00217840"/>
    <w:rsid w:val="0021789C"/>
    <w:rsid w:val="00217933"/>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53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733"/>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7764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0AC"/>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5B"/>
    <w:rsid w:val="00297F75"/>
    <w:rsid w:val="002A035D"/>
    <w:rsid w:val="002A03C6"/>
    <w:rsid w:val="002A06BF"/>
    <w:rsid w:val="002A0740"/>
    <w:rsid w:val="002A08A6"/>
    <w:rsid w:val="002A0A66"/>
    <w:rsid w:val="002A1796"/>
    <w:rsid w:val="002A17C7"/>
    <w:rsid w:val="002A17E3"/>
    <w:rsid w:val="002A20FF"/>
    <w:rsid w:val="002A2392"/>
    <w:rsid w:val="002A25BF"/>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37"/>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2B8"/>
    <w:rsid w:val="00302331"/>
    <w:rsid w:val="003027A0"/>
    <w:rsid w:val="00302C41"/>
    <w:rsid w:val="00303656"/>
    <w:rsid w:val="0030371C"/>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27F8C"/>
    <w:rsid w:val="00330264"/>
    <w:rsid w:val="00330A80"/>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3"/>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54A0"/>
    <w:rsid w:val="00345536"/>
    <w:rsid w:val="0034561E"/>
    <w:rsid w:val="003458AA"/>
    <w:rsid w:val="00345DA4"/>
    <w:rsid w:val="0034682E"/>
    <w:rsid w:val="003469F1"/>
    <w:rsid w:val="00346C1E"/>
    <w:rsid w:val="00346FC7"/>
    <w:rsid w:val="00347548"/>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7E9"/>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77A"/>
    <w:rsid w:val="003807EE"/>
    <w:rsid w:val="00380BA1"/>
    <w:rsid w:val="00380D54"/>
    <w:rsid w:val="00380EF1"/>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41"/>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33F"/>
    <w:rsid w:val="003B38D4"/>
    <w:rsid w:val="003B3A3E"/>
    <w:rsid w:val="003B3F28"/>
    <w:rsid w:val="003B41F6"/>
    <w:rsid w:val="003B4264"/>
    <w:rsid w:val="003B4A9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5A6"/>
    <w:rsid w:val="003B7608"/>
    <w:rsid w:val="003B76F0"/>
    <w:rsid w:val="003B7829"/>
    <w:rsid w:val="003B7920"/>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587"/>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74A"/>
    <w:rsid w:val="003E71DE"/>
    <w:rsid w:val="003E73F6"/>
    <w:rsid w:val="003E7553"/>
    <w:rsid w:val="003E7AD5"/>
    <w:rsid w:val="003E7D95"/>
    <w:rsid w:val="003E7DCB"/>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627"/>
    <w:rsid w:val="00436A20"/>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11F"/>
    <w:rsid w:val="00446872"/>
    <w:rsid w:val="00446954"/>
    <w:rsid w:val="004469E4"/>
    <w:rsid w:val="00446F87"/>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2DB"/>
    <w:rsid w:val="004625E4"/>
    <w:rsid w:val="004627BE"/>
    <w:rsid w:val="00462B77"/>
    <w:rsid w:val="00462D16"/>
    <w:rsid w:val="0046303B"/>
    <w:rsid w:val="004632F1"/>
    <w:rsid w:val="00463F88"/>
    <w:rsid w:val="00464380"/>
    <w:rsid w:val="00464520"/>
    <w:rsid w:val="00464E07"/>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BF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85"/>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65"/>
    <w:rsid w:val="00494D0F"/>
    <w:rsid w:val="00495099"/>
    <w:rsid w:val="004954DC"/>
    <w:rsid w:val="00495624"/>
    <w:rsid w:val="00495749"/>
    <w:rsid w:val="004958F3"/>
    <w:rsid w:val="00495A67"/>
    <w:rsid w:val="00495E80"/>
    <w:rsid w:val="004960C3"/>
    <w:rsid w:val="004962E1"/>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2F4"/>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3E8"/>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167"/>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8F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3AD"/>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731"/>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A9F"/>
    <w:rsid w:val="00537CCB"/>
    <w:rsid w:val="00537DFA"/>
    <w:rsid w:val="0054009A"/>
    <w:rsid w:val="005405D6"/>
    <w:rsid w:val="00540B54"/>
    <w:rsid w:val="00540D81"/>
    <w:rsid w:val="00541108"/>
    <w:rsid w:val="00541190"/>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EC2"/>
    <w:rsid w:val="00552F2A"/>
    <w:rsid w:val="0055356C"/>
    <w:rsid w:val="005537D0"/>
    <w:rsid w:val="005538EE"/>
    <w:rsid w:val="00553921"/>
    <w:rsid w:val="00553942"/>
    <w:rsid w:val="005539A1"/>
    <w:rsid w:val="00553EEA"/>
    <w:rsid w:val="005546A4"/>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66F4"/>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DBF"/>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283"/>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869"/>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1E6"/>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3A1"/>
    <w:rsid w:val="0065298A"/>
    <w:rsid w:val="00652A3A"/>
    <w:rsid w:val="00652A66"/>
    <w:rsid w:val="00652A98"/>
    <w:rsid w:val="0065308B"/>
    <w:rsid w:val="006531BC"/>
    <w:rsid w:val="006534EB"/>
    <w:rsid w:val="00653586"/>
    <w:rsid w:val="0065361D"/>
    <w:rsid w:val="00653EB0"/>
    <w:rsid w:val="00653F93"/>
    <w:rsid w:val="00654163"/>
    <w:rsid w:val="00654449"/>
    <w:rsid w:val="0065532E"/>
    <w:rsid w:val="00655544"/>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0ED3"/>
    <w:rsid w:val="006810E1"/>
    <w:rsid w:val="0068137B"/>
    <w:rsid w:val="00681459"/>
    <w:rsid w:val="00681464"/>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266"/>
    <w:rsid w:val="006A03A9"/>
    <w:rsid w:val="006A04D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059"/>
    <w:rsid w:val="006B620F"/>
    <w:rsid w:val="006B62AE"/>
    <w:rsid w:val="006B63B8"/>
    <w:rsid w:val="006B645F"/>
    <w:rsid w:val="006B6579"/>
    <w:rsid w:val="006B6789"/>
    <w:rsid w:val="006B6DD0"/>
    <w:rsid w:val="006B6E75"/>
    <w:rsid w:val="006B76F6"/>
    <w:rsid w:val="006B77F3"/>
    <w:rsid w:val="006B785C"/>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0F88"/>
    <w:rsid w:val="006D16A3"/>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84A"/>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926"/>
    <w:rsid w:val="00732E32"/>
    <w:rsid w:val="0073318A"/>
    <w:rsid w:val="0073375C"/>
    <w:rsid w:val="007338A2"/>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50E8"/>
    <w:rsid w:val="007454A6"/>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4CA"/>
    <w:rsid w:val="00767761"/>
    <w:rsid w:val="0076784B"/>
    <w:rsid w:val="00767BD9"/>
    <w:rsid w:val="00767C5D"/>
    <w:rsid w:val="007703A8"/>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693"/>
    <w:rsid w:val="00774831"/>
    <w:rsid w:val="007748D4"/>
    <w:rsid w:val="00774C9C"/>
    <w:rsid w:val="00775670"/>
    <w:rsid w:val="00775752"/>
    <w:rsid w:val="0077606A"/>
    <w:rsid w:val="00776100"/>
    <w:rsid w:val="00776221"/>
    <w:rsid w:val="00776285"/>
    <w:rsid w:val="00776439"/>
    <w:rsid w:val="00776527"/>
    <w:rsid w:val="00776774"/>
    <w:rsid w:val="007768FF"/>
    <w:rsid w:val="00776A44"/>
    <w:rsid w:val="00776B31"/>
    <w:rsid w:val="00776B8B"/>
    <w:rsid w:val="007771BC"/>
    <w:rsid w:val="00777296"/>
    <w:rsid w:val="007773E0"/>
    <w:rsid w:val="00777585"/>
    <w:rsid w:val="00777650"/>
    <w:rsid w:val="00777736"/>
    <w:rsid w:val="007778B0"/>
    <w:rsid w:val="00777BF0"/>
    <w:rsid w:val="00777FA6"/>
    <w:rsid w:val="0078042F"/>
    <w:rsid w:val="00780844"/>
    <w:rsid w:val="00780D37"/>
    <w:rsid w:val="007815B6"/>
    <w:rsid w:val="007816E2"/>
    <w:rsid w:val="00781A35"/>
    <w:rsid w:val="00781E6C"/>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B68"/>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E6"/>
    <w:rsid w:val="00842E79"/>
    <w:rsid w:val="00843582"/>
    <w:rsid w:val="0084382C"/>
    <w:rsid w:val="008439A7"/>
    <w:rsid w:val="00843F60"/>
    <w:rsid w:val="00844092"/>
    <w:rsid w:val="00844337"/>
    <w:rsid w:val="0084483D"/>
    <w:rsid w:val="00844E81"/>
    <w:rsid w:val="00845132"/>
    <w:rsid w:val="00845894"/>
    <w:rsid w:val="00845AD7"/>
    <w:rsid w:val="00845B62"/>
    <w:rsid w:val="00845D7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636"/>
    <w:rsid w:val="00853651"/>
    <w:rsid w:val="00853A71"/>
    <w:rsid w:val="00853A92"/>
    <w:rsid w:val="00853F6A"/>
    <w:rsid w:val="00853F92"/>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5D0F"/>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1F0"/>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787"/>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9DA"/>
    <w:rsid w:val="008B4B35"/>
    <w:rsid w:val="008B4C7D"/>
    <w:rsid w:val="008B4CF6"/>
    <w:rsid w:val="008B4FBC"/>
    <w:rsid w:val="008B559D"/>
    <w:rsid w:val="008B55CF"/>
    <w:rsid w:val="008B5C77"/>
    <w:rsid w:val="008B5D3B"/>
    <w:rsid w:val="008B5D3C"/>
    <w:rsid w:val="008B6353"/>
    <w:rsid w:val="008B6355"/>
    <w:rsid w:val="008B6514"/>
    <w:rsid w:val="008B735A"/>
    <w:rsid w:val="008B77AE"/>
    <w:rsid w:val="008B781E"/>
    <w:rsid w:val="008B7A3F"/>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247"/>
    <w:rsid w:val="00903447"/>
    <w:rsid w:val="00903929"/>
    <w:rsid w:val="00903D5D"/>
    <w:rsid w:val="00903DD8"/>
    <w:rsid w:val="00903F8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0F3"/>
    <w:rsid w:val="00912311"/>
    <w:rsid w:val="00912509"/>
    <w:rsid w:val="009126F9"/>
    <w:rsid w:val="00912C90"/>
    <w:rsid w:val="00912CA3"/>
    <w:rsid w:val="00912D33"/>
    <w:rsid w:val="00913D43"/>
    <w:rsid w:val="00913F84"/>
    <w:rsid w:val="009140D6"/>
    <w:rsid w:val="00914440"/>
    <w:rsid w:val="009145D9"/>
    <w:rsid w:val="0091488D"/>
    <w:rsid w:val="00914A3E"/>
    <w:rsid w:val="00915196"/>
    <w:rsid w:val="0091520C"/>
    <w:rsid w:val="009153E5"/>
    <w:rsid w:val="0091552C"/>
    <w:rsid w:val="0091579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D29"/>
    <w:rsid w:val="00942F2B"/>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470"/>
    <w:rsid w:val="0095165F"/>
    <w:rsid w:val="00951779"/>
    <w:rsid w:val="00951920"/>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6E7F"/>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91B"/>
    <w:rsid w:val="009A0C64"/>
    <w:rsid w:val="009A13B4"/>
    <w:rsid w:val="009A1625"/>
    <w:rsid w:val="009A1678"/>
    <w:rsid w:val="009A1CD0"/>
    <w:rsid w:val="009A21F4"/>
    <w:rsid w:val="009A2A8E"/>
    <w:rsid w:val="009A2EE5"/>
    <w:rsid w:val="009A3318"/>
    <w:rsid w:val="009A33DE"/>
    <w:rsid w:val="009A3409"/>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995"/>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6A"/>
    <w:rsid w:val="009D4EAA"/>
    <w:rsid w:val="009D4FA2"/>
    <w:rsid w:val="009D558B"/>
    <w:rsid w:val="009D55A9"/>
    <w:rsid w:val="009D5706"/>
    <w:rsid w:val="009D5CA1"/>
    <w:rsid w:val="009D6BA1"/>
    <w:rsid w:val="009D72A3"/>
    <w:rsid w:val="009D7369"/>
    <w:rsid w:val="009D737E"/>
    <w:rsid w:val="009D745C"/>
    <w:rsid w:val="009D7EF9"/>
    <w:rsid w:val="009E031C"/>
    <w:rsid w:val="009E0347"/>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4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868"/>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2DA"/>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6F1"/>
    <w:rsid w:val="00A937C3"/>
    <w:rsid w:val="00A93D47"/>
    <w:rsid w:val="00A943AC"/>
    <w:rsid w:val="00A94894"/>
    <w:rsid w:val="00A94B42"/>
    <w:rsid w:val="00A9529E"/>
    <w:rsid w:val="00A9579A"/>
    <w:rsid w:val="00A959C2"/>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AC"/>
    <w:rsid w:val="00AA0BEB"/>
    <w:rsid w:val="00AA0E5E"/>
    <w:rsid w:val="00AA126A"/>
    <w:rsid w:val="00AA1400"/>
    <w:rsid w:val="00AA1EAB"/>
    <w:rsid w:val="00AA1F52"/>
    <w:rsid w:val="00AA238D"/>
    <w:rsid w:val="00AA2484"/>
    <w:rsid w:val="00AA2608"/>
    <w:rsid w:val="00AA2857"/>
    <w:rsid w:val="00AA28CF"/>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E42"/>
    <w:rsid w:val="00AA6E62"/>
    <w:rsid w:val="00AA7090"/>
    <w:rsid w:val="00AA7763"/>
    <w:rsid w:val="00AA78B5"/>
    <w:rsid w:val="00AA7B12"/>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F0F"/>
    <w:rsid w:val="00AD63CF"/>
    <w:rsid w:val="00AD6431"/>
    <w:rsid w:val="00AD6C00"/>
    <w:rsid w:val="00AD6F97"/>
    <w:rsid w:val="00AD7050"/>
    <w:rsid w:val="00AD75D8"/>
    <w:rsid w:val="00AD7CB0"/>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67F"/>
    <w:rsid w:val="00AE2A49"/>
    <w:rsid w:val="00AE2A5A"/>
    <w:rsid w:val="00AE34D2"/>
    <w:rsid w:val="00AE3914"/>
    <w:rsid w:val="00AE391C"/>
    <w:rsid w:val="00AE3DDB"/>
    <w:rsid w:val="00AE3EF4"/>
    <w:rsid w:val="00AE3F20"/>
    <w:rsid w:val="00AE4129"/>
    <w:rsid w:val="00AE45E5"/>
    <w:rsid w:val="00AE4980"/>
    <w:rsid w:val="00AE4D72"/>
    <w:rsid w:val="00AE4DDF"/>
    <w:rsid w:val="00AE5003"/>
    <w:rsid w:val="00AE5737"/>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568"/>
    <w:rsid w:val="00B2073E"/>
    <w:rsid w:val="00B2099D"/>
    <w:rsid w:val="00B20A43"/>
    <w:rsid w:val="00B20C52"/>
    <w:rsid w:val="00B20FE1"/>
    <w:rsid w:val="00B2129C"/>
    <w:rsid w:val="00B21ABE"/>
    <w:rsid w:val="00B21C14"/>
    <w:rsid w:val="00B21EAD"/>
    <w:rsid w:val="00B21F8F"/>
    <w:rsid w:val="00B220F4"/>
    <w:rsid w:val="00B2250C"/>
    <w:rsid w:val="00B22600"/>
    <w:rsid w:val="00B2284D"/>
    <w:rsid w:val="00B22BEA"/>
    <w:rsid w:val="00B23018"/>
    <w:rsid w:val="00B23270"/>
    <w:rsid w:val="00B234A9"/>
    <w:rsid w:val="00B23845"/>
    <w:rsid w:val="00B23D8F"/>
    <w:rsid w:val="00B2450C"/>
    <w:rsid w:val="00B248E8"/>
    <w:rsid w:val="00B24C51"/>
    <w:rsid w:val="00B24CAE"/>
    <w:rsid w:val="00B2541F"/>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7B8"/>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2FC1"/>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0AC"/>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E007A"/>
    <w:rsid w:val="00BE0081"/>
    <w:rsid w:val="00BE0D89"/>
    <w:rsid w:val="00BE0F04"/>
    <w:rsid w:val="00BE17D3"/>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4F76"/>
    <w:rsid w:val="00BE59D4"/>
    <w:rsid w:val="00BE5A3F"/>
    <w:rsid w:val="00BE5B00"/>
    <w:rsid w:val="00BE5C90"/>
    <w:rsid w:val="00BE5CD7"/>
    <w:rsid w:val="00BE607A"/>
    <w:rsid w:val="00BE6590"/>
    <w:rsid w:val="00BE68EF"/>
    <w:rsid w:val="00BE70C8"/>
    <w:rsid w:val="00BE7488"/>
    <w:rsid w:val="00BE7928"/>
    <w:rsid w:val="00BE79B5"/>
    <w:rsid w:val="00BE79FE"/>
    <w:rsid w:val="00BE7AB0"/>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10B"/>
    <w:rsid w:val="00C064F0"/>
    <w:rsid w:val="00C066A5"/>
    <w:rsid w:val="00C06822"/>
    <w:rsid w:val="00C06A27"/>
    <w:rsid w:val="00C0723E"/>
    <w:rsid w:val="00C07517"/>
    <w:rsid w:val="00C10106"/>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9"/>
    <w:rsid w:val="00C2318F"/>
    <w:rsid w:val="00C2334F"/>
    <w:rsid w:val="00C23B65"/>
    <w:rsid w:val="00C23D90"/>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B99"/>
    <w:rsid w:val="00C31FDC"/>
    <w:rsid w:val="00C32296"/>
    <w:rsid w:val="00C322D2"/>
    <w:rsid w:val="00C32656"/>
    <w:rsid w:val="00C32815"/>
    <w:rsid w:val="00C32A25"/>
    <w:rsid w:val="00C32C99"/>
    <w:rsid w:val="00C32DE2"/>
    <w:rsid w:val="00C331CE"/>
    <w:rsid w:val="00C33454"/>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DBE"/>
    <w:rsid w:val="00C62F12"/>
    <w:rsid w:val="00C631C3"/>
    <w:rsid w:val="00C63343"/>
    <w:rsid w:val="00C64125"/>
    <w:rsid w:val="00C6429A"/>
    <w:rsid w:val="00C64444"/>
    <w:rsid w:val="00C644E3"/>
    <w:rsid w:val="00C644FA"/>
    <w:rsid w:val="00C649F2"/>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20B"/>
    <w:rsid w:val="00C764DB"/>
    <w:rsid w:val="00C76F83"/>
    <w:rsid w:val="00C771DB"/>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C3C"/>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2F02"/>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10C"/>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3FB5"/>
    <w:rsid w:val="00D2449F"/>
    <w:rsid w:val="00D24DCC"/>
    <w:rsid w:val="00D253D0"/>
    <w:rsid w:val="00D2582F"/>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690"/>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1EF"/>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F83"/>
    <w:rsid w:val="00D53162"/>
    <w:rsid w:val="00D5337B"/>
    <w:rsid w:val="00D533BA"/>
    <w:rsid w:val="00D53DFE"/>
    <w:rsid w:val="00D53E53"/>
    <w:rsid w:val="00D5445B"/>
    <w:rsid w:val="00D544B9"/>
    <w:rsid w:val="00D5484D"/>
    <w:rsid w:val="00D54869"/>
    <w:rsid w:val="00D5500C"/>
    <w:rsid w:val="00D55158"/>
    <w:rsid w:val="00D55287"/>
    <w:rsid w:val="00D55ADE"/>
    <w:rsid w:val="00D55ECA"/>
    <w:rsid w:val="00D56283"/>
    <w:rsid w:val="00D564C6"/>
    <w:rsid w:val="00D564D5"/>
    <w:rsid w:val="00D566A6"/>
    <w:rsid w:val="00D566F8"/>
    <w:rsid w:val="00D56885"/>
    <w:rsid w:val="00D5688E"/>
    <w:rsid w:val="00D568D9"/>
    <w:rsid w:val="00D56D04"/>
    <w:rsid w:val="00D56EBF"/>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174"/>
    <w:rsid w:val="00D65298"/>
    <w:rsid w:val="00D65328"/>
    <w:rsid w:val="00D65751"/>
    <w:rsid w:val="00D661EA"/>
    <w:rsid w:val="00D663D4"/>
    <w:rsid w:val="00D66558"/>
    <w:rsid w:val="00D66BE5"/>
    <w:rsid w:val="00D66DAC"/>
    <w:rsid w:val="00D67078"/>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3D66"/>
    <w:rsid w:val="00D74716"/>
    <w:rsid w:val="00D748CE"/>
    <w:rsid w:val="00D74B43"/>
    <w:rsid w:val="00D74C5D"/>
    <w:rsid w:val="00D750F7"/>
    <w:rsid w:val="00D755B6"/>
    <w:rsid w:val="00D755E7"/>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950"/>
    <w:rsid w:val="00D93AB1"/>
    <w:rsid w:val="00D93D22"/>
    <w:rsid w:val="00D93D50"/>
    <w:rsid w:val="00D93F5F"/>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6F3"/>
    <w:rsid w:val="00DB3947"/>
    <w:rsid w:val="00DB3A52"/>
    <w:rsid w:val="00DB3D05"/>
    <w:rsid w:val="00DB3F55"/>
    <w:rsid w:val="00DB41BB"/>
    <w:rsid w:val="00DB421D"/>
    <w:rsid w:val="00DB4500"/>
    <w:rsid w:val="00DB452B"/>
    <w:rsid w:val="00DB4668"/>
    <w:rsid w:val="00DB563E"/>
    <w:rsid w:val="00DB576A"/>
    <w:rsid w:val="00DB5A9B"/>
    <w:rsid w:val="00DB5CBA"/>
    <w:rsid w:val="00DB5E71"/>
    <w:rsid w:val="00DB6812"/>
    <w:rsid w:val="00DB693F"/>
    <w:rsid w:val="00DB6BE4"/>
    <w:rsid w:val="00DB6EDB"/>
    <w:rsid w:val="00DB6EE3"/>
    <w:rsid w:val="00DB7337"/>
    <w:rsid w:val="00DB75D4"/>
    <w:rsid w:val="00DB78E6"/>
    <w:rsid w:val="00DB7C23"/>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E00244"/>
    <w:rsid w:val="00E0044E"/>
    <w:rsid w:val="00E00702"/>
    <w:rsid w:val="00E00B17"/>
    <w:rsid w:val="00E00C60"/>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CBE"/>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5E0"/>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41FF"/>
    <w:rsid w:val="00E54359"/>
    <w:rsid w:val="00E545D2"/>
    <w:rsid w:val="00E54689"/>
    <w:rsid w:val="00E54692"/>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CA2"/>
    <w:rsid w:val="00E61EB2"/>
    <w:rsid w:val="00E62028"/>
    <w:rsid w:val="00E62083"/>
    <w:rsid w:val="00E62514"/>
    <w:rsid w:val="00E6264E"/>
    <w:rsid w:val="00E62A78"/>
    <w:rsid w:val="00E62AC1"/>
    <w:rsid w:val="00E6398B"/>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38A"/>
    <w:rsid w:val="00E94559"/>
    <w:rsid w:val="00E947F5"/>
    <w:rsid w:val="00E94E16"/>
    <w:rsid w:val="00E951E6"/>
    <w:rsid w:val="00E952D9"/>
    <w:rsid w:val="00E95842"/>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B0033"/>
    <w:rsid w:val="00EB0141"/>
    <w:rsid w:val="00EB06B3"/>
    <w:rsid w:val="00EB0718"/>
    <w:rsid w:val="00EB0739"/>
    <w:rsid w:val="00EB081F"/>
    <w:rsid w:val="00EB089E"/>
    <w:rsid w:val="00EB0917"/>
    <w:rsid w:val="00EB0937"/>
    <w:rsid w:val="00EB0A47"/>
    <w:rsid w:val="00EB0DA0"/>
    <w:rsid w:val="00EB0F27"/>
    <w:rsid w:val="00EB1340"/>
    <w:rsid w:val="00EB1CAC"/>
    <w:rsid w:val="00EB1CDC"/>
    <w:rsid w:val="00EB2161"/>
    <w:rsid w:val="00EB26ED"/>
    <w:rsid w:val="00EB27E2"/>
    <w:rsid w:val="00EB2D48"/>
    <w:rsid w:val="00EB2D97"/>
    <w:rsid w:val="00EB2FD9"/>
    <w:rsid w:val="00EB327B"/>
    <w:rsid w:val="00EB34D8"/>
    <w:rsid w:val="00EB3592"/>
    <w:rsid w:val="00EB3617"/>
    <w:rsid w:val="00EB3C60"/>
    <w:rsid w:val="00EB3D22"/>
    <w:rsid w:val="00EB40BF"/>
    <w:rsid w:val="00EB49CF"/>
    <w:rsid w:val="00EB4CD7"/>
    <w:rsid w:val="00EB57C0"/>
    <w:rsid w:val="00EB5BB2"/>
    <w:rsid w:val="00EB610B"/>
    <w:rsid w:val="00EB61E7"/>
    <w:rsid w:val="00EB637B"/>
    <w:rsid w:val="00EB6531"/>
    <w:rsid w:val="00EB7775"/>
    <w:rsid w:val="00EC01DD"/>
    <w:rsid w:val="00EC0601"/>
    <w:rsid w:val="00EC0A2F"/>
    <w:rsid w:val="00EC11F3"/>
    <w:rsid w:val="00EC1356"/>
    <w:rsid w:val="00EC181D"/>
    <w:rsid w:val="00EC1861"/>
    <w:rsid w:val="00EC1D6B"/>
    <w:rsid w:val="00EC1F00"/>
    <w:rsid w:val="00EC274D"/>
    <w:rsid w:val="00EC27D5"/>
    <w:rsid w:val="00EC2913"/>
    <w:rsid w:val="00EC2A63"/>
    <w:rsid w:val="00EC2A92"/>
    <w:rsid w:val="00EC2B55"/>
    <w:rsid w:val="00EC2EE9"/>
    <w:rsid w:val="00EC32CC"/>
    <w:rsid w:val="00EC35F5"/>
    <w:rsid w:val="00EC3B18"/>
    <w:rsid w:val="00EC3DE5"/>
    <w:rsid w:val="00EC41E9"/>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C0C"/>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9ED"/>
    <w:rsid w:val="00ED7E86"/>
    <w:rsid w:val="00EE01D1"/>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6B2"/>
    <w:rsid w:val="00F04731"/>
    <w:rsid w:val="00F04C62"/>
    <w:rsid w:val="00F0510F"/>
    <w:rsid w:val="00F051EA"/>
    <w:rsid w:val="00F05949"/>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7C8"/>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11B"/>
    <w:rsid w:val="00F56239"/>
    <w:rsid w:val="00F563D6"/>
    <w:rsid w:val="00F566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673"/>
    <w:rsid w:val="00F827DC"/>
    <w:rsid w:val="00F831B9"/>
    <w:rsid w:val="00F832A3"/>
    <w:rsid w:val="00F8335C"/>
    <w:rsid w:val="00F834F4"/>
    <w:rsid w:val="00F836F7"/>
    <w:rsid w:val="00F83AAF"/>
    <w:rsid w:val="00F83AC8"/>
    <w:rsid w:val="00F83D60"/>
    <w:rsid w:val="00F84061"/>
    <w:rsid w:val="00F846E2"/>
    <w:rsid w:val="00F84A30"/>
    <w:rsid w:val="00F84AB6"/>
    <w:rsid w:val="00F84BE9"/>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3C67"/>
    <w:rsid w:val="00F94599"/>
    <w:rsid w:val="00F94677"/>
    <w:rsid w:val="00F94A62"/>
    <w:rsid w:val="00F952CD"/>
    <w:rsid w:val="00F9586E"/>
    <w:rsid w:val="00F9639C"/>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1B1D"/>
    <w:rsid w:val="00FB2170"/>
    <w:rsid w:val="00FB2D96"/>
    <w:rsid w:val="00FB300B"/>
    <w:rsid w:val="00FB499A"/>
    <w:rsid w:val="00FB5080"/>
    <w:rsid w:val="00FB51D6"/>
    <w:rsid w:val="00FB5315"/>
    <w:rsid w:val="00FB5398"/>
    <w:rsid w:val="00FB580C"/>
    <w:rsid w:val="00FB5AF5"/>
    <w:rsid w:val="00FB5F8F"/>
    <w:rsid w:val="00FB61F0"/>
    <w:rsid w:val="00FB668B"/>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66F"/>
    <w:rsid w:val="00FC1A5C"/>
    <w:rsid w:val="00FC22B6"/>
    <w:rsid w:val="00FC25A7"/>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86B"/>
    <w:rsid w:val="00FD4C0E"/>
    <w:rsid w:val="00FD4F03"/>
    <w:rsid w:val="00FD59E8"/>
    <w:rsid w:val="00FD6224"/>
    <w:rsid w:val="00FD66FD"/>
    <w:rsid w:val="00FD6E84"/>
    <w:rsid w:val="00FD7974"/>
    <w:rsid w:val="00FD7C8B"/>
    <w:rsid w:val="00FD7D7B"/>
    <w:rsid w:val="00FE026A"/>
    <w:rsid w:val="00FE046D"/>
    <w:rsid w:val="00FE10A1"/>
    <w:rsid w:val="00FE171C"/>
    <w:rsid w:val="00FE18E9"/>
    <w:rsid w:val="00FE19D0"/>
    <w:rsid w:val="00FE23E6"/>
    <w:rsid w:val="00FE2581"/>
    <w:rsid w:val="00FE262D"/>
    <w:rsid w:val="00FE2CA6"/>
    <w:rsid w:val="00FE2E18"/>
    <w:rsid w:val="00FE3344"/>
    <w:rsid w:val="00FE3528"/>
    <w:rsid w:val="00FE38EB"/>
    <w:rsid w:val="00FE3B7B"/>
    <w:rsid w:val="00FE3D40"/>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67FE"/>
    <w:rsid w:val="00FF68DE"/>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2CA9E-35AC-4D3B-AF4C-51CBE3CB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390</TotalTime>
  <Pages>3</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Montira, Sirirak</cp:lastModifiedBy>
  <cp:revision>102</cp:revision>
  <cp:lastPrinted>2023-11-08T04:39:00Z</cp:lastPrinted>
  <dcterms:created xsi:type="dcterms:W3CDTF">2023-08-10T03:52:00Z</dcterms:created>
  <dcterms:modified xsi:type="dcterms:W3CDTF">2023-11-10T05:25:00Z</dcterms:modified>
</cp:coreProperties>
</file>