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43BF5" w14:textId="24F471B8" w:rsidR="001C00CB" w:rsidRDefault="00593876" w:rsidP="005F1BC9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93876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หมายเหตุประกอบข้อมูลทางการเงินระหว่างกาลเป็นส่วนหนึ่งของข้อมูลทางการเงินระหว่างกาลนี้</w:t>
      </w:r>
    </w:p>
    <w:p w14:paraId="503232AF" w14:textId="77777777" w:rsidR="0069739F" w:rsidRPr="00505EB3" w:rsidRDefault="0069739F" w:rsidP="001753D1">
      <w:pPr>
        <w:pStyle w:val="FSNoteNumbered"/>
        <w:numPr>
          <w:ilvl w:val="0"/>
          <w:numId w:val="16"/>
        </w:numPr>
        <w:spacing w:after="0"/>
        <w:ind w:left="540" w:hanging="540"/>
        <w:rPr>
          <w:rFonts w:asciiTheme="majorBidi" w:hAnsiTheme="majorBidi" w:cstheme="majorBidi"/>
          <w:b/>
          <w:bCs/>
          <w:u w:val="none"/>
          <w:cs/>
        </w:rPr>
      </w:pPr>
      <w:r w:rsidRPr="00024623">
        <w:rPr>
          <w:rFonts w:asciiTheme="majorBidi" w:hAnsiTheme="majorBidi" w:cstheme="majorBidi"/>
          <w:b/>
          <w:bCs/>
          <w:u w:val="none"/>
          <w:cs/>
        </w:rPr>
        <w:t>ข้อมูลทั่วไป</w:t>
      </w:r>
    </w:p>
    <w:p w14:paraId="30CF4415" w14:textId="78A8A873" w:rsidR="0069739F" w:rsidRPr="002A6F38" w:rsidRDefault="0069739F" w:rsidP="005F1BC9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eastAsia="Angsana New" w:hAnsi="Angsana New"/>
          <w:b/>
          <w:bCs/>
          <w:sz w:val="28"/>
          <w:szCs w:val="28"/>
        </w:rPr>
      </w:pPr>
      <w:r w:rsidRPr="001753D1">
        <w:rPr>
          <w:rFonts w:ascii="Angsana New" w:hAnsi="Angsana New"/>
          <w:sz w:val="28"/>
          <w:szCs w:val="28"/>
          <w:cs/>
        </w:rPr>
        <w:t>บริษัท ไทยเศรษฐกิจประกันภัย จำกัด (มหาชน) (“บริษัท”) จดทะเบียนเป็นบริษัทจำกัดในประเทศไทยเมื่อวันที่</w:t>
      </w:r>
      <w:r w:rsidR="001753D1" w:rsidRPr="001753D1">
        <w:rPr>
          <w:rFonts w:ascii="Angsana New" w:hAnsi="Angsana New"/>
          <w:sz w:val="28"/>
          <w:szCs w:val="28"/>
        </w:rPr>
        <w:t xml:space="preserve"> </w:t>
      </w:r>
      <w:r w:rsidRPr="001753D1">
        <w:rPr>
          <w:rFonts w:ascii="Angsana New" w:hAnsi="Angsana New"/>
          <w:sz w:val="28"/>
          <w:szCs w:val="28"/>
        </w:rPr>
        <w:t>31</w:t>
      </w:r>
      <w:r w:rsidRPr="001753D1">
        <w:rPr>
          <w:rFonts w:ascii="Angsana New" w:hAnsi="Angsana New"/>
          <w:sz w:val="28"/>
          <w:szCs w:val="28"/>
          <w:cs/>
        </w:rPr>
        <w:t xml:space="preserve"> มกราคม </w:t>
      </w:r>
      <w:r w:rsidRPr="001753D1">
        <w:rPr>
          <w:rFonts w:ascii="Angsana New" w:hAnsi="Angsana New"/>
          <w:sz w:val="28"/>
          <w:szCs w:val="28"/>
        </w:rPr>
        <w:t>2485</w:t>
      </w:r>
      <w:r w:rsidRPr="001753D1">
        <w:rPr>
          <w:rFonts w:ascii="Angsana New" w:hAnsi="Angsana New"/>
          <w:sz w:val="28"/>
          <w:szCs w:val="28"/>
          <w:cs/>
        </w:rPr>
        <w:t xml:space="preserve"> บริษัทดำเนินธุรกิจหลักเกี่ยวกับการรับประกันวินาศภัย</w:t>
      </w:r>
      <w:r w:rsidRPr="001753D1">
        <w:rPr>
          <w:rFonts w:ascii="Angsana New" w:hAnsi="Angsana New"/>
          <w:sz w:val="28"/>
          <w:szCs w:val="28"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 xml:space="preserve">ที่อยู่จดทะเบียนของบริษัทตั้งอยู่เลขที่ </w:t>
      </w:r>
      <w:r w:rsidRPr="001753D1">
        <w:rPr>
          <w:rFonts w:ascii="Angsana New" w:hAnsi="Angsana New"/>
          <w:sz w:val="28"/>
          <w:szCs w:val="28"/>
        </w:rPr>
        <w:t xml:space="preserve">87 </w:t>
      </w:r>
      <w:r w:rsidR="009051EF" w:rsidRPr="001753D1">
        <w:rPr>
          <w:rFonts w:ascii="Angsana New" w:hAnsi="Angsana New" w:hint="cs"/>
          <w:sz w:val="28"/>
          <w:szCs w:val="28"/>
          <w:cs/>
        </w:rPr>
        <w:t>อาคาร</w:t>
      </w:r>
      <w:r w:rsidR="00F82A59" w:rsidRPr="001753D1">
        <w:rPr>
          <w:rFonts w:ascii="Angsana New" w:hAnsi="Angsana New" w:hint="cs"/>
          <w:sz w:val="28"/>
          <w:szCs w:val="28"/>
          <w:cs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>เอ็ม</w:t>
      </w:r>
      <w:r w:rsidRPr="001753D1">
        <w:rPr>
          <w:rFonts w:ascii="Angsana New" w:hAnsi="Angsana New"/>
          <w:sz w:val="28"/>
          <w:szCs w:val="28"/>
        </w:rPr>
        <w:t xml:space="preserve">. </w:t>
      </w:r>
      <w:r w:rsidRPr="001753D1">
        <w:rPr>
          <w:rFonts w:ascii="Angsana New" w:hAnsi="Angsana New"/>
          <w:sz w:val="28"/>
          <w:szCs w:val="28"/>
          <w:cs/>
        </w:rPr>
        <w:t xml:space="preserve">ไทย </w:t>
      </w:r>
      <w:r w:rsidRPr="001753D1">
        <w:rPr>
          <w:rFonts w:ascii="Angsana New" w:hAnsi="Angsana New" w:hint="cs"/>
          <w:sz w:val="28"/>
          <w:szCs w:val="28"/>
          <w:cs/>
        </w:rPr>
        <w:t xml:space="preserve">ทาวเวอร์ </w:t>
      </w:r>
      <w:r w:rsidRPr="001753D1">
        <w:rPr>
          <w:rFonts w:ascii="Angsana New" w:hAnsi="Angsana New"/>
          <w:sz w:val="28"/>
          <w:szCs w:val="28"/>
          <w:cs/>
        </w:rPr>
        <w:t>ออล</w:t>
      </w:r>
      <w:r w:rsidRPr="001753D1">
        <w:rPr>
          <w:rFonts w:ascii="Angsana New" w:hAnsi="Angsana New" w:hint="cs"/>
          <w:sz w:val="28"/>
          <w:szCs w:val="28"/>
          <w:cs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>ซีซั่น</w:t>
      </w:r>
      <w:r w:rsidRPr="001753D1">
        <w:rPr>
          <w:rFonts w:ascii="Angsana New" w:hAnsi="Angsana New" w:hint="cs"/>
          <w:sz w:val="28"/>
          <w:szCs w:val="28"/>
          <w:cs/>
        </w:rPr>
        <w:t xml:space="preserve">ส์ </w:t>
      </w:r>
      <w:r w:rsidRPr="001753D1">
        <w:rPr>
          <w:rFonts w:ascii="Angsana New" w:hAnsi="Angsana New"/>
          <w:sz w:val="28"/>
          <w:szCs w:val="28"/>
          <w:cs/>
        </w:rPr>
        <w:t>เพลส ชั้น</w:t>
      </w:r>
      <w:r w:rsidRPr="001753D1">
        <w:rPr>
          <w:rFonts w:ascii="Angsana New" w:hAnsi="Angsana New" w:hint="cs"/>
          <w:sz w:val="28"/>
          <w:szCs w:val="28"/>
          <w:cs/>
        </w:rPr>
        <w:t xml:space="preserve">ที่ </w:t>
      </w:r>
      <w:r w:rsidRPr="001753D1">
        <w:rPr>
          <w:rFonts w:ascii="Angsana New" w:hAnsi="Angsana New"/>
          <w:sz w:val="28"/>
          <w:szCs w:val="28"/>
        </w:rPr>
        <w:t xml:space="preserve">15 </w:t>
      </w:r>
      <w:r w:rsidRPr="001753D1">
        <w:rPr>
          <w:rFonts w:ascii="Angsana New" w:hAnsi="Angsana New" w:hint="cs"/>
          <w:sz w:val="28"/>
          <w:szCs w:val="28"/>
          <w:cs/>
        </w:rPr>
        <w:t>ห้องเลข</w:t>
      </w:r>
      <w:r w:rsidRPr="001753D1">
        <w:rPr>
          <w:rFonts w:ascii="Angsana New" w:hAnsi="Angsana New"/>
          <w:sz w:val="28"/>
          <w:szCs w:val="28"/>
          <w:cs/>
        </w:rPr>
        <w:t xml:space="preserve">ที่ </w:t>
      </w:r>
      <w:r w:rsidRPr="001753D1">
        <w:rPr>
          <w:rFonts w:ascii="Angsana New" w:hAnsi="Angsana New"/>
          <w:sz w:val="28"/>
          <w:szCs w:val="28"/>
        </w:rPr>
        <w:t>1</w:t>
      </w:r>
      <w:r w:rsidRPr="001753D1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1753D1">
        <w:rPr>
          <w:rFonts w:ascii="Angsana New" w:hAnsi="Angsana New"/>
          <w:sz w:val="28"/>
          <w:szCs w:val="28"/>
        </w:rPr>
        <w:t>4</w:t>
      </w:r>
      <w:r w:rsidR="007A2F5B">
        <w:rPr>
          <w:rFonts w:ascii="Angsana New" w:hAnsi="Angsana New"/>
          <w:sz w:val="28"/>
          <w:szCs w:val="28"/>
        </w:rPr>
        <w:t xml:space="preserve"> </w:t>
      </w:r>
      <w:r w:rsidRPr="001753D1">
        <w:rPr>
          <w:rFonts w:ascii="Angsana New" w:hAnsi="Angsana New"/>
          <w:sz w:val="28"/>
          <w:szCs w:val="28"/>
        </w:rPr>
        <w:t>-</w:t>
      </w:r>
      <w:r w:rsidR="007A2F5B">
        <w:rPr>
          <w:rFonts w:ascii="Angsana New" w:hAnsi="Angsana New"/>
          <w:sz w:val="28"/>
          <w:szCs w:val="28"/>
        </w:rPr>
        <w:t xml:space="preserve"> </w:t>
      </w:r>
      <w:r w:rsidRPr="001753D1">
        <w:rPr>
          <w:rFonts w:ascii="Angsana New" w:hAnsi="Angsana New"/>
          <w:sz w:val="28"/>
          <w:szCs w:val="28"/>
        </w:rPr>
        <w:t xml:space="preserve">6 </w:t>
      </w:r>
      <w:r w:rsidRPr="001753D1">
        <w:rPr>
          <w:rFonts w:ascii="Angsana New" w:hAnsi="Angsana New"/>
          <w:sz w:val="28"/>
          <w:szCs w:val="28"/>
          <w:cs/>
        </w:rPr>
        <w:t>ถนนวิทย</w:t>
      </w:r>
      <w:r w:rsidRPr="001753D1">
        <w:rPr>
          <w:rFonts w:ascii="Angsana New" w:hAnsi="Angsana New" w:hint="cs"/>
          <w:sz w:val="28"/>
          <w:szCs w:val="28"/>
          <w:cs/>
        </w:rPr>
        <w:t>ุ</w:t>
      </w:r>
      <w:r w:rsidRPr="001753D1">
        <w:rPr>
          <w:rFonts w:ascii="Angsana New" w:hAnsi="Angsana New"/>
          <w:sz w:val="28"/>
          <w:szCs w:val="28"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 xml:space="preserve">แขวงลุมพินี เขตปทุมวัน กรุงเทพมหานคร </w:t>
      </w:r>
      <w:r w:rsidRPr="00E469BA">
        <w:rPr>
          <w:rFonts w:ascii="Angsana New" w:eastAsia="Angsana New" w:hAnsi="Angsana New"/>
          <w:sz w:val="28"/>
          <w:szCs w:val="28"/>
          <w:cs/>
        </w:rPr>
        <w:t>ประเทศไท</w:t>
      </w:r>
      <w:r w:rsidRPr="00E469BA">
        <w:rPr>
          <w:rFonts w:ascii="Angsana New" w:eastAsia="Angsana New" w:hAnsi="Angsana New" w:hint="cs"/>
          <w:sz w:val="28"/>
          <w:szCs w:val="28"/>
          <w:cs/>
        </w:rPr>
        <w:t>ย</w:t>
      </w:r>
    </w:p>
    <w:p w14:paraId="17AFF186" w14:textId="46C1A158" w:rsidR="0069739F" w:rsidRPr="00D77284" w:rsidRDefault="001C4F95" w:rsidP="002A6F38">
      <w:pPr>
        <w:pStyle w:val="FSNoteNumbered"/>
        <w:numPr>
          <w:ilvl w:val="1"/>
          <w:numId w:val="41"/>
        </w:numPr>
        <w:spacing w:before="120" w:after="120"/>
        <w:rPr>
          <w:b/>
          <w:bCs/>
          <w:u w:val="none"/>
          <w:cs/>
          <w:lang w:val="en-US"/>
        </w:rPr>
      </w:pPr>
      <w:bookmarkStart w:id="0" w:name="_Hlk24232674"/>
      <w:r w:rsidRPr="00D77284">
        <w:rPr>
          <w:rFonts w:hint="cs"/>
          <w:b/>
          <w:bCs/>
          <w:u w:val="none"/>
          <w:cs/>
          <w:lang w:val="en-US"/>
        </w:rPr>
        <w:t>ข้อมูลอื่น</w:t>
      </w:r>
    </w:p>
    <w:bookmarkEnd w:id="0"/>
    <w:p w14:paraId="420B9C9E" w14:textId="14586D9F" w:rsidR="006E72EF" w:rsidRPr="007662B6" w:rsidRDefault="0069739F" w:rsidP="004B6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pacing w:val="-5"/>
          <w:sz w:val="28"/>
          <w:szCs w:val="28"/>
        </w:rPr>
      </w:pPr>
      <w:r w:rsidRPr="00523B9B">
        <w:rPr>
          <w:rFonts w:ascii="Angsana New" w:hAnsi="Angsana New"/>
          <w:spacing w:val="-5"/>
          <w:sz w:val="28"/>
          <w:szCs w:val="28"/>
          <w:cs/>
        </w:rPr>
        <w:t>บริษัทมีผลขาดทุนสะสม</w:t>
      </w:r>
      <w:r w:rsidR="00B36418">
        <w:rPr>
          <w:rFonts w:ascii="Angsana New" w:hAnsi="Angsana New" w:hint="cs"/>
          <w:spacing w:val="-5"/>
          <w:sz w:val="28"/>
          <w:szCs w:val="28"/>
          <w:cs/>
        </w:rPr>
        <w:t>จากการดำเนินธุรกิจ</w:t>
      </w:r>
      <w:r w:rsidR="006E72EF">
        <w:rPr>
          <w:rFonts w:ascii="Angsana New" w:hAnsi="Angsana New" w:hint="cs"/>
          <w:spacing w:val="-5"/>
          <w:sz w:val="28"/>
          <w:szCs w:val="28"/>
          <w:cs/>
        </w:rPr>
        <w:t>อย่างต่อเนื่อง โดย</w:t>
      </w:r>
      <w:r w:rsidRPr="00523B9B">
        <w:rPr>
          <w:rFonts w:ascii="Angsana New" w:hAnsi="Angsana New"/>
          <w:spacing w:val="-5"/>
          <w:sz w:val="28"/>
          <w:szCs w:val="28"/>
          <w:cs/>
        </w:rPr>
        <w:t xml:space="preserve"> ณ </w:t>
      </w:r>
      <w:r w:rsidRPr="00523B9B">
        <w:rPr>
          <w:rFonts w:ascii="Angsana New" w:hAnsi="Angsana New" w:hint="cs"/>
          <w:spacing w:val="-5"/>
          <w:sz w:val="28"/>
          <w:szCs w:val="28"/>
          <w:cs/>
        </w:rPr>
        <w:t>วันที่</w:t>
      </w:r>
      <w:r w:rsidRPr="00523B9B">
        <w:rPr>
          <w:rFonts w:ascii="Angsana New" w:hAnsi="Angsana New"/>
          <w:spacing w:val="-5"/>
          <w:sz w:val="28"/>
          <w:szCs w:val="28"/>
        </w:rPr>
        <w:t xml:space="preserve"> </w:t>
      </w:r>
      <w:r w:rsidR="00906F92">
        <w:rPr>
          <w:rFonts w:ascii="Angsana New" w:hAnsi="Angsana New"/>
          <w:spacing w:val="-5"/>
          <w:sz w:val="28"/>
          <w:szCs w:val="28"/>
        </w:rPr>
        <w:t xml:space="preserve">30 </w:t>
      </w:r>
      <w:r w:rsidR="00E73870">
        <w:rPr>
          <w:rFonts w:ascii="Angsana New" w:hAnsi="Angsana New" w:hint="cs"/>
          <w:spacing w:val="-5"/>
          <w:sz w:val="28"/>
          <w:szCs w:val="28"/>
          <w:cs/>
        </w:rPr>
        <w:t>กันย</w:t>
      </w:r>
      <w:r w:rsidR="00906F92">
        <w:rPr>
          <w:rFonts w:ascii="Angsana New" w:hAnsi="Angsana New"/>
          <w:spacing w:val="-5"/>
          <w:sz w:val="28"/>
          <w:szCs w:val="28"/>
          <w:cs/>
        </w:rPr>
        <w:t>ายน</w:t>
      </w:r>
      <w:r w:rsidR="00AD041B" w:rsidRPr="00523B9B">
        <w:rPr>
          <w:rFonts w:ascii="Angsana New" w:hAnsi="Angsana New"/>
          <w:spacing w:val="-5"/>
          <w:sz w:val="28"/>
          <w:szCs w:val="28"/>
          <w:cs/>
        </w:rPr>
        <w:t xml:space="preserve"> </w:t>
      </w:r>
      <w:r w:rsidR="00AD041B" w:rsidRPr="00523B9B">
        <w:rPr>
          <w:rFonts w:ascii="Angsana New" w:hAnsi="Angsana New"/>
          <w:spacing w:val="-5"/>
          <w:sz w:val="28"/>
          <w:szCs w:val="28"/>
        </w:rPr>
        <w:t>256</w:t>
      </w:r>
      <w:r w:rsidR="00523B9B" w:rsidRPr="00523B9B">
        <w:rPr>
          <w:rFonts w:ascii="Angsana New" w:hAnsi="Angsana New"/>
          <w:spacing w:val="-5"/>
          <w:sz w:val="28"/>
          <w:szCs w:val="28"/>
        </w:rPr>
        <w:t>6</w:t>
      </w:r>
      <w:r w:rsidR="00AD041B" w:rsidRPr="00523B9B">
        <w:rPr>
          <w:rFonts w:ascii="Angsana New" w:hAnsi="Angsana New"/>
          <w:spacing w:val="-5"/>
          <w:sz w:val="28"/>
          <w:szCs w:val="28"/>
        </w:rPr>
        <w:t xml:space="preserve"> </w:t>
      </w:r>
      <w:r w:rsidRPr="00523B9B">
        <w:rPr>
          <w:rFonts w:ascii="Angsana New" w:hAnsi="Angsana New" w:hint="cs"/>
          <w:spacing w:val="-5"/>
          <w:sz w:val="28"/>
          <w:szCs w:val="28"/>
          <w:cs/>
        </w:rPr>
        <w:t>และ</w:t>
      </w:r>
      <w:r w:rsidR="00210DD4">
        <w:rPr>
          <w:rFonts w:ascii="Angsana New" w:hAnsi="Angsana New" w:hint="cs"/>
          <w:spacing w:val="-5"/>
          <w:sz w:val="28"/>
          <w:szCs w:val="28"/>
          <w:cs/>
        </w:rPr>
        <w:t xml:space="preserve">วันที่ </w:t>
      </w:r>
      <w:r w:rsidR="00523B9B" w:rsidRPr="00523B9B">
        <w:rPr>
          <w:rFonts w:ascii="Angsana New" w:hAnsi="Angsana New"/>
          <w:spacing w:val="-5"/>
          <w:sz w:val="28"/>
          <w:szCs w:val="28"/>
        </w:rPr>
        <w:t xml:space="preserve">31 </w:t>
      </w:r>
      <w:r w:rsidR="00523B9B" w:rsidRPr="00523B9B">
        <w:rPr>
          <w:rFonts w:ascii="Angsana New" w:hAnsi="Angsana New" w:hint="cs"/>
          <w:spacing w:val="-5"/>
          <w:sz w:val="28"/>
          <w:szCs w:val="28"/>
          <w:cs/>
        </w:rPr>
        <w:t xml:space="preserve">ธันวาคม </w:t>
      </w:r>
      <w:r w:rsidRPr="00FC51C4">
        <w:rPr>
          <w:rFonts w:ascii="Angsana New" w:hAnsi="Angsana New"/>
          <w:spacing w:val="-5"/>
          <w:sz w:val="28"/>
          <w:szCs w:val="28"/>
        </w:rPr>
        <w:t>256</w:t>
      </w:r>
      <w:r w:rsidR="00523B9B" w:rsidRPr="00FC51C4">
        <w:rPr>
          <w:rFonts w:ascii="Angsana New" w:hAnsi="Angsana New"/>
          <w:spacing w:val="-5"/>
          <w:sz w:val="28"/>
          <w:szCs w:val="28"/>
        </w:rPr>
        <w:t>5</w:t>
      </w:r>
      <w:r w:rsidRPr="00FC51C4">
        <w:rPr>
          <w:rFonts w:ascii="Angsana New" w:hAnsi="Angsana New"/>
          <w:spacing w:val="-5"/>
          <w:sz w:val="28"/>
          <w:szCs w:val="28"/>
        </w:rPr>
        <w:t xml:space="preserve"> </w:t>
      </w:r>
      <w:r w:rsidR="00386B86">
        <w:rPr>
          <w:rFonts w:ascii="Angsana New" w:hAnsi="Angsana New" w:hint="cs"/>
          <w:spacing w:val="-5"/>
          <w:sz w:val="28"/>
          <w:szCs w:val="28"/>
          <w:cs/>
        </w:rPr>
        <w:t>บริษัทมีผลขาดทุนสะสม</w:t>
      </w:r>
      <w:r w:rsidR="00B36418">
        <w:rPr>
          <w:rFonts w:ascii="Angsana New" w:hAnsi="Angsana New" w:hint="cs"/>
          <w:spacing w:val="-5"/>
          <w:sz w:val="28"/>
          <w:szCs w:val="28"/>
          <w:cs/>
        </w:rPr>
        <w:t>เป็น</w:t>
      </w:r>
      <w:r w:rsidRPr="00284C08">
        <w:rPr>
          <w:rFonts w:ascii="Angsana New" w:hAnsi="Angsana New"/>
          <w:spacing w:val="-5"/>
          <w:sz w:val="28"/>
          <w:szCs w:val="28"/>
          <w:cs/>
        </w:rPr>
        <w:t>จำนวน</w:t>
      </w:r>
      <w:r w:rsidR="001568FF" w:rsidRPr="00284C08">
        <w:rPr>
          <w:rFonts w:ascii="Angsana New" w:hAnsi="Angsana New"/>
          <w:spacing w:val="-5"/>
          <w:sz w:val="28"/>
          <w:szCs w:val="28"/>
        </w:rPr>
        <w:t xml:space="preserve"> </w:t>
      </w:r>
      <w:r w:rsidR="00052680">
        <w:rPr>
          <w:rFonts w:ascii="Angsana New" w:hAnsi="Angsana New"/>
          <w:spacing w:val="-5"/>
          <w:sz w:val="28"/>
          <w:szCs w:val="28"/>
        </w:rPr>
        <w:t>770.9</w:t>
      </w:r>
      <w:r w:rsidR="00502FF4" w:rsidRPr="00FC51C4">
        <w:rPr>
          <w:rFonts w:ascii="Angsana New" w:hAnsi="Angsana New"/>
          <w:spacing w:val="-5"/>
          <w:sz w:val="28"/>
          <w:szCs w:val="28"/>
        </w:rPr>
        <w:t xml:space="preserve"> </w:t>
      </w:r>
      <w:r w:rsidRPr="00FC51C4">
        <w:rPr>
          <w:rFonts w:ascii="Angsana New" w:hAnsi="Angsana New"/>
          <w:spacing w:val="-5"/>
          <w:sz w:val="28"/>
          <w:szCs w:val="28"/>
          <w:cs/>
        </w:rPr>
        <w:t xml:space="preserve">ล้านบาท </w:t>
      </w:r>
      <w:r w:rsidR="001F1455" w:rsidRPr="00FC51C4">
        <w:rPr>
          <w:rFonts w:ascii="Angsana New" w:hAnsi="Angsana New" w:hint="cs"/>
          <w:spacing w:val="-5"/>
          <w:sz w:val="28"/>
          <w:szCs w:val="28"/>
          <w:cs/>
        </w:rPr>
        <w:t>และ</w:t>
      </w:r>
      <w:r w:rsidR="007958E7">
        <w:rPr>
          <w:rFonts w:ascii="Angsana New" w:hAnsi="Angsana New" w:hint="cs"/>
          <w:spacing w:val="-5"/>
          <w:sz w:val="28"/>
          <w:szCs w:val="28"/>
          <w:cs/>
        </w:rPr>
        <w:t>จำนวน</w:t>
      </w:r>
      <w:r w:rsidR="001F1455" w:rsidRPr="00523B9B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="00523B9B" w:rsidRPr="00523B9B">
        <w:rPr>
          <w:rFonts w:ascii="Angsana New" w:hAnsi="Angsana New"/>
          <w:spacing w:val="-5"/>
          <w:sz w:val="28"/>
          <w:szCs w:val="28"/>
        </w:rPr>
        <w:t>716.0</w:t>
      </w:r>
      <w:r w:rsidR="005535D7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="001F1455" w:rsidRPr="00523B9B">
        <w:rPr>
          <w:rFonts w:ascii="Angsana New" w:hAnsi="Angsana New" w:hint="cs"/>
          <w:spacing w:val="-5"/>
          <w:sz w:val="28"/>
          <w:szCs w:val="28"/>
          <w:cs/>
        </w:rPr>
        <w:t>ล้านบาท</w:t>
      </w:r>
      <w:r w:rsidR="001F1455">
        <w:rPr>
          <w:rFonts w:ascii="Angsana New" w:hAnsi="Angsana New" w:hint="cs"/>
          <w:spacing w:val="-5"/>
          <w:sz w:val="28"/>
          <w:szCs w:val="28"/>
          <w:cs/>
        </w:rPr>
        <w:t xml:space="preserve"> ตามลำดับ</w:t>
      </w:r>
      <w:r w:rsidR="00B66BD7">
        <w:rPr>
          <w:rFonts w:ascii="Angsana New" w:hAnsi="Angsana New"/>
          <w:spacing w:val="-5"/>
          <w:sz w:val="28"/>
          <w:szCs w:val="28"/>
        </w:rPr>
        <w:t xml:space="preserve"> </w:t>
      </w:r>
      <w:r w:rsidR="00205315" w:rsidRPr="00205315">
        <w:rPr>
          <w:rFonts w:ascii="Angsana New" w:hAnsi="Angsana New"/>
          <w:spacing w:val="-5"/>
          <w:sz w:val="28"/>
          <w:szCs w:val="28"/>
          <w:cs/>
        </w:rPr>
        <w:t>ขาดทุนสำหรับงวดสามเดือนและ</w:t>
      </w:r>
      <w:r w:rsidR="00E73870">
        <w:rPr>
          <w:rFonts w:ascii="Angsana New" w:hAnsi="Angsana New" w:hint="cs"/>
          <w:spacing w:val="-5"/>
          <w:sz w:val="28"/>
          <w:szCs w:val="28"/>
          <w:cs/>
        </w:rPr>
        <w:t>เก้า</w:t>
      </w:r>
      <w:r w:rsidR="00205315" w:rsidRPr="00205315">
        <w:rPr>
          <w:rFonts w:ascii="Angsana New" w:hAnsi="Angsana New"/>
          <w:spacing w:val="-5"/>
          <w:sz w:val="28"/>
          <w:szCs w:val="28"/>
          <w:cs/>
        </w:rPr>
        <w:t xml:space="preserve">เดือนจำนวน </w:t>
      </w:r>
      <w:r w:rsidR="00052680">
        <w:rPr>
          <w:rFonts w:ascii="Angsana New" w:hAnsi="Angsana New"/>
          <w:spacing w:val="-5"/>
          <w:sz w:val="28"/>
          <w:szCs w:val="28"/>
        </w:rPr>
        <w:t>16.0</w:t>
      </w:r>
      <w:r w:rsidR="00205315" w:rsidRPr="00205315">
        <w:rPr>
          <w:rFonts w:ascii="Angsana New" w:hAnsi="Angsana New"/>
          <w:spacing w:val="-5"/>
          <w:sz w:val="28"/>
          <w:szCs w:val="28"/>
          <w:cs/>
        </w:rPr>
        <w:t xml:space="preserve"> ล้านบาท</w:t>
      </w:r>
      <w:r w:rsidR="00253BCE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="00205315" w:rsidRPr="00CD6292">
        <w:rPr>
          <w:rFonts w:ascii="Angsana New" w:hAnsi="Angsana New"/>
          <w:sz w:val="28"/>
          <w:szCs w:val="28"/>
          <w:cs/>
        </w:rPr>
        <w:t>และ</w:t>
      </w:r>
      <w:r w:rsidR="00253BCE" w:rsidRPr="00CD6292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052680">
        <w:rPr>
          <w:rFonts w:ascii="Angsana New" w:hAnsi="Angsana New"/>
          <w:sz w:val="28"/>
          <w:szCs w:val="28"/>
        </w:rPr>
        <w:t>55.9</w:t>
      </w:r>
      <w:r w:rsidR="00205315" w:rsidRPr="00CD6292">
        <w:rPr>
          <w:rFonts w:ascii="Angsana New" w:hAnsi="Angsana New"/>
          <w:sz w:val="28"/>
          <w:szCs w:val="28"/>
          <w:cs/>
        </w:rPr>
        <w:t xml:space="preserve"> ล้านบาท ตามลำดับ </w:t>
      </w:r>
      <w:r w:rsidR="009A78A7" w:rsidRPr="00CD6292">
        <w:rPr>
          <w:rFonts w:ascii="Angsana New" w:hAnsi="Angsana New" w:hint="cs"/>
          <w:sz w:val="28"/>
          <w:szCs w:val="28"/>
          <w:cs/>
        </w:rPr>
        <w:t>นอกจากนี้บริษัทมีกระแสเงินสดสุทธิที่ได้มาจากการดำเนินงานติดลบ</w:t>
      </w:r>
      <w:r w:rsidR="00205315" w:rsidRPr="00CD6292">
        <w:rPr>
          <w:rFonts w:ascii="Angsana New" w:hAnsi="Angsana New"/>
          <w:sz w:val="28"/>
          <w:szCs w:val="28"/>
          <w:cs/>
        </w:rPr>
        <w:t xml:space="preserve">จำนวน </w:t>
      </w:r>
      <w:r w:rsidR="000140E3">
        <w:rPr>
          <w:rFonts w:ascii="Angsana New" w:hAnsi="Angsana New"/>
          <w:sz w:val="28"/>
          <w:szCs w:val="28"/>
        </w:rPr>
        <w:t>66.</w:t>
      </w:r>
      <w:r w:rsidR="009A609B">
        <w:rPr>
          <w:rFonts w:ascii="Angsana New" w:hAnsi="Angsana New"/>
          <w:sz w:val="28"/>
          <w:szCs w:val="28"/>
        </w:rPr>
        <w:t>7</w:t>
      </w:r>
      <w:r w:rsidR="00205315" w:rsidRPr="00CD6292">
        <w:rPr>
          <w:rFonts w:ascii="Angsana New" w:hAnsi="Angsana New"/>
          <w:sz w:val="28"/>
          <w:szCs w:val="28"/>
          <w:cs/>
        </w:rPr>
        <w:t xml:space="preserve"> </w:t>
      </w:r>
      <w:r w:rsidR="00205315" w:rsidRPr="00CD6292">
        <w:rPr>
          <w:rFonts w:ascii="Angsana New" w:hAnsi="Angsana New"/>
          <w:spacing w:val="2"/>
          <w:sz w:val="28"/>
          <w:szCs w:val="28"/>
          <w:cs/>
        </w:rPr>
        <w:t xml:space="preserve">ล้านบาท </w:t>
      </w:r>
      <w:r w:rsidR="00500C7F" w:rsidRPr="00CD6292">
        <w:rPr>
          <w:rFonts w:ascii="Angsana New" w:hAnsi="Angsana New"/>
          <w:spacing w:val="2"/>
          <w:sz w:val="28"/>
          <w:szCs w:val="28"/>
          <w:cs/>
        </w:rPr>
        <w:t>ปัจจัย</w:t>
      </w:r>
      <w:r w:rsidR="00AC5908" w:rsidRPr="00CD6292">
        <w:rPr>
          <w:rFonts w:ascii="Angsana New" w:hAnsi="Angsana New" w:hint="cs"/>
          <w:spacing w:val="2"/>
          <w:sz w:val="28"/>
          <w:szCs w:val="28"/>
          <w:cs/>
        </w:rPr>
        <w:t>นี้</w:t>
      </w:r>
      <w:r w:rsidR="00500C7F" w:rsidRPr="00CD6292">
        <w:rPr>
          <w:rFonts w:ascii="Angsana New" w:hAnsi="Angsana New"/>
          <w:spacing w:val="2"/>
          <w:sz w:val="28"/>
          <w:szCs w:val="28"/>
          <w:cs/>
        </w:rPr>
        <w:t>แสดง</w:t>
      </w:r>
      <w:r w:rsidR="00424DBF" w:rsidRPr="00CD6292">
        <w:rPr>
          <w:rFonts w:ascii="Angsana New" w:hAnsi="Angsana New" w:hint="cs"/>
          <w:spacing w:val="2"/>
          <w:sz w:val="28"/>
          <w:szCs w:val="28"/>
          <w:cs/>
        </w:rPr>
        <w:t>ให้เห็น</w:t>
      </w:r>
      <w:r w:rsidR="00500C7F" w:rsidRPr="00CD6292">
        <w:rPr>
          <w:rFonts w:ascii="Angsana New" w:hAnsi="Angsana New"/>
          <w:spacing w:val="2"/>
          <w:sz w:val="28"/>
          <w:szCs w:val="28"/>
          <w:cs/>
        </w:rPr>
        <w:t>ว่า</w:t>
      </w:r>
      <w:r w:rsidR="006E72EF" w:rsidRPr="00CD6292">
        <w:rPr>
          <w:rFonts w:ascii="Angsana New" w:hAnsi="Angsana New" w:hint="cs"/>
          <w:spacing w:val="2"/>
          <w:sz w:val="28"/>
          <w:szCs w:val="28"/>
          <w:cs/>
        </w:rPr>
        <w:t>อาจ</w:t>
      </w:r>
      <w:r w:rsidR="00500C7F" w:rsidRPr="00CD6292">
        <w:rPr>
          <w:rFonts w:ascii="Angsana New" w:hAnsi="Angsana New"/>
          <w:spacing w:val="2"/>
          <w:sz w:val="28"/>
          <w:szCs w:val="28"/>
          <w:cs/>
        </w:rPr>
        <w:t>มีความไม่แน่นอนเกี่ยวกับความ</w:t>
      </w:r>
      <w:r w:rsidR="00274AC7" w:rsidRPr="00CD6292">
        <w:rPr>
          <w:rFonts w:ascii="Angsana New" w:hAnsi="Angsana New" w:hint="cs"/>
          <w:spacing w:val="2"/>
          <w:sz w:val="28"/>
          <w:szCs w:val="28"/>
          <w:cs/>
        </w:rPr>
        <w:t>สามารถ</w:t>
      </w:r>
      <w:r w:rsidR="00500C7F" w:rsidRPr="00CD6292">
        <w:rPr>
          <w:rFonts w:ascii="Angsana New" w:hAnsi="Angsana New"/>
          <w:spacing w:val="2"/>
          <w:sz w:val="28"/>
          <w:szCs w:val="28"/>
          <w:cs/>
        </w:rPr>
        <w:t>ในการดำเนินงานต่อเนื่อง</w:t>
      </w:r>
      <w:r w:rsidR="00A37C29" w:rsidRPr="00CD6292">
        <w:rPr>
          <w:rFonts w:ascii="Angsana New" w:hAnsi="Angsana New" w:hint="cs"/>
          <w:spacing w:val="2"/>
          <w:sz w:val="28"/>
          <w:szCs w:val="28"/>
          <w:cs/>
        </w:rPr>
        <w:t>ของบริษัท</w:t>
      </w:r>
      <w:r w:rsidR="00500C7F" w:rsidRPr="00CD6292">
        <w:rPr>
          <w:rFonts w:ascii="Angsana New" w:hAnsi="Angsana New"/>
          <w:spacing w:val="2"/>
          <w:sz w:val="28"/>
          <w:szCs w:val="28"/>
          <w:cs/>
        </w:rPr>
        <w:t xml:space="preserve"> อย่างไรก็ตาม</w:t>
      </w:r>
      <w:r w:rsidR="00500C7F" w:rsidRPr="005F2DD4">
        <w:rPr>
          <w:rFonts w:ascii="Angsana New" w:hAnsi="Angsana New"/>
          <w:sz w:val="28"/>
          <w:szCs w:val="28"/>
          <w:cs/>
        </w:rPr>
        <w:t xml:space="preserve"> </w:t>
      </w:r>
      <w:r w:rsidR="0082781A">
        <w:rPr>
          <w:rFonts w:ascii="Angsana New" w:hAnsi="Angsana New" w:hint="cs"/>
          <w:sz w:val="28"/>
          <w:szCs w:val="28"/>
          <w:cs/>
        </w:rPr>
        <w:t>บริษัทได้มีความพยายามอย่างต่อเนื่อง</w:t>
      </w:r>
      <w:r w:rsidR="00A37C29">
        <w:rPr>
          <w:rFonts w:ascii="Angsana New" w:hAnsi="Angsana New" w:hint="cs"/>
          <w:sz w:val="28"/>
          <w:szCs w:val="28"/>
          <w:cs/>
        </w:rPr>
        <w:t>ใน</w:t>
      </w:r>
      <w:r w:rsidR="0082781A">
        <w:rPr>
          <w:rFonts w:ascii="Angsana New" w:hAnsi="Angsana New" w:hint="cs"/>
          <w:sz w:val="28"/>
          <w:szCs w:val="28"/>
          <w:cs/>
        </w:rPr>
        <w:t>การ</w:t>
      </w:r>
      <w:r w:rsidR="006E72EF">
        <w:rPr>
          <w:rFonts w:ascii="Angsana New" w:hAnsi="Angsana New" w:hint="cs"/>
          <w:sz w:val="28"/>
          <w:szCs w:val="28"/>
          <w:cs/>
        </w:rPr>
        <w:t>เพิ่มรายได้จาก</w:t>
      </w:r>
      <w:r w:rsidR="0082781A">
        <w:rPr>
          <w:rFonts w:ascii="Angsana New" w:hAnsi="Angsana New" w:hint="cs"/>
          <w:sz w:val="28"/>
          <w:szCs w:val="28"/>
          <w:cs/>
        </w:rPr>
        <w:t>เบี้ยประกันภัยรับ</w:t>
      </w:r>
      <w:r w:rsidR="004145DF">
        <w:rPr>
          <w:rFonts w:ascii="Angsana New" w:hAnsi="Angsana New" w:hint="cs"/>
          <w:sz w:val="28"/>
          <w:szCs w:val="28"/>
          <w:cs/>
        </w:rPr>
        <w:t>และเพิ่มคุณภาพของเบี้ยประกันภัยโดยมีการ</w:t>
      </w:r>
      <w:r w:rsidR="004145DF" w:rsidRPr="006253C6">
        <w:rPr>
          <w:rFonts w:ascii="Angsana New" w:hAnsi="Angsana New" w:hint="cs"/>
          <w:spacing w:val="-2"/>
          <w:sz w:val="28"/>
          <w:szCs w:val="28"/>
          <w:cs/>
        </w:rPr>
        <w:t>วิเคราะห์และคัดเลือกผลิตภัณฑ์ที่ขาย</w:t>
      </w:r>
      <w:r w:rsidR="00F76979" w:rsidRPr="006253C6">
        <w:rPr>
          <w:rFonts w:ascii="Angsana New" w:hAnsi="Angsana New"/>
          <w:spacing w:val="-2"/>
          <w:sz w:val="28"/>
          <w:szCs w:val="28"/>
        </w:rPr>
        <w:t xml:space="preserve"> </w:t>
      </w:r>
      <w:r w:rsidR="0082781A" w:rsidRPr="006253C6">
        <w:rPr>
          <w:rFonts w:ascii="Angsana New" w:hAnsi="Angsana New" w:hint="cs"/>
          <w:spacing w:val="-2"/>
          <w:sz w:val="28"/>
          <w:szCs w:val="28"/>
          <w:cs/>
        </w:rPr>
        <w:t>ควบคู่กับการบริหารต้นทุนการ</w:t>
      </w:r>
      <w:r w:rsidR="001654A2" w:rsidRPr="006253C6">
        <w:rPr>
          <w:rFonts w:ascii="Angsana New" w:hAnsi="Angsana New" w:hint="cs"/>
          <w:spacing w:val="-2"/>
          <w:sz w:val="28"/>
          <w:szCs w:val="28"/>
          <w:cs/>
        </w:rPr>
        <w:t>รับ</w:t>
      </w:r>
      <w:r w:rsidR="0082781A" w:rsidRPr="006253C6">
        <w:rPr>
          <w:rFonts w:ascii="Angsana New" w:hAnsi="Angsana New" w:hint="cs"/>
          <w:spacing w:val="-2"/>
          <w:sz w:val="28"/>
          <w:szCs w:val="28"/>
          <w:cs/>
        </w:rPr>
        <w:t>ประกันภัย และ</w:t>
      </w:r>
      <w:r w:rsidR="00A37C29" w:rsidRPr="006253C6">
        <w:rPr>
          <w:rFonts w:ascii="Angsana New" w:hAnsi="Angsana New" w:hint="cs"/>
          <w:spacing w:val="-2"/>
          <w:sz w:val="28"/>
          <w:szCs w:val="28"/>
          <w:cs/>
        </w:rPr>
        <w:t>ควบคุม</w:t>
      </w:r>
      <w:r w:rsidR="0082781A" w:rsidRPr="006253C6">
        <w:rPr>
          <w:rFonts w:ascii="Angsana New" w:hAnsi="Angsana New" w:hint="cs"/>
          <w:spacing w:val="-2"/>
          <w:sz w:val="28"/>
          <w:szCs w:val="28"/>
          <w:cs/>
        </w:rPr>
        <w:t>ค่าใช้จ่ายในส่วนงานต่าง</w:t>
      </w:r>
      <w:r w:rsidR="0082781A">
        <w:rPr>
          <w:rFonts w:ascii="Angsana New" w:hAnsi="Angsana New" w:hint="cs"/>
          <w:sz w:val="28"/>
          <w:szCs w:val="28"/>
          <w:cs/>
        </w:rPr>
        <w:t xml:space="preserve"> ๆ ให้มีประสิทธิภาพมากขึ้น </w:t>
      </w:r>
      <w:r w:rsidR="00F20700" w:rsidRPr="00F20700">
        <w:rPr>
          <w:rFonts w:ascii="Angsana New" w:hAnsi="Angsana New"/>
          <w:sz w:val="28"/>
          <w:szCs w:val="28"/>
          <w:cs/>
        </w:rPr>
        <w:t>ดังนั้น</w:t>
      </w:r>
      <w:r w:rsidR="00A37C29">
        <w:rPr>
          <w:rFonts w:ascii="Angsana New" w:hAnsi="Angsana New" w:hint="cs"/>
          <w:sz w:val="28"/>
          <w:szCs w:val="28"/>
          <w:cs/>
        </w:rPr>
        <w:t xml:space="preserve"> </w:t>
      </w:r>
      <w:r w:rsidR="00F20700" w:rsidRPr="00F20700">
        <w:rPr>
          <w:rFonts w:ascii="Angsana New" w:hAnsi="Angsana New"/>
          <w:sz w:val="28"/>
          <w:szCs w:val="28"/>
          <w:cs/>
        </w:rPr>
        <w:t>ผู้บริหาร</w:t>
      </w:r>
      <w:r w:rsidR="00500C7F" w:rsidRPr="005F2DD4">
        <w:rPr>
          <w:rFonts w:ascii="Angsana New" w:hAnsi="Angsana New"/>
          <w:sz w:val="28"/>
          <w:szCs w:val="28"/>
          <w:cs/>
        </w:rPr>
        <w:t>ของบริษัทพิจารณาว่า</w:t>
      </w:r>
      <w:r w:rsidR="000A702B" w:rsidRPr="000A702B">
        <w:rPr>
          <w:rFonts w:ascii="Angsana New" w:hAnsi="Angsana New"/>
          <w:sz w:val="28"/>
          <w:szCs w:val="28"/>
          <w:cs/>
        </w:rPr>
        <w:t>การจัดทำ</w:t>
      </w:r>
      <w:r w:rsidR="00EE3E7A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0A702B" w:rsidRPr="000A702B">
        <w:rPr>
          <w:rFonts w:ascii="Angsana New" w:hAnsi="Angsana New"/>
          <w:sz w:val="28"/>
          <w:szCs w:val="28"/>
          <w:cs/>
        </w:rPr>
        <w:t>สำหรับ</w:t>
      </w:r>
      <w:r w:rsidR="00011771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FE4F52" w:rsidRPr="00FE4F52">
        <w:rPr>
          <w:rFonts w:ascii="Angsana New" w:hAnsi="Angsana New"/>
          <w:sz w:val="28"/>
          <w:szCs w:val="28"/>
          <w:cs/>
        </w:rPr>
        <w:t>และ</w:t>
      </w:r>
      <w:r w:rsidR="00285DF0">
        <w:rPr>
          <w:rFonts w:ascii="Angsana New" w:hAnsi="Angsana New" w:hint="cs"/>
          <w:sz w:val="28"/>
          <w:szCs w:val="28"/>
          <w:cs/>
        </w:rPr>
        <w:t>เก้า</w:t>
      </w:r>
      <w:r w:rsidR="00FE4F52" w:rsidRPr="00FE4F52">
        <w:rPr>
          <w:rFonts w:ascii="Angsana New" w:hAnsi="Angsana New"/>
          <w:sz w:val="28"/>
          <w:szCs w:val="28"/>
          <w:cs/>
        </w:rPr>
        <w:t>เดือน</w:t>
      </w:r>
      <w:r w:rsidR="00500C7F" w:rsidRPr="005F2DD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285DF0">
        <w:rPr>
          <w:rFonts w:ascii="Angsana New" w:hAnsi="Angsana New" w:hint="cs"/>
          <w:sz w:val="28"/>
          <w:szCs w:val="28"/>
          <w:cs/>
        </w:rPr>
        <w:t>กันย</w:t>
      </w:r>
      <w:r w:rsidR="00906F92">
        <w:rPr>
          <w:rFonts w:ascii="Angsana New" w:hAnsi="Angsana New"/>
          <w:sz w:val="28"/>
          <w:szCs w:val="28"/>
          <w:cs/>
        </w:rPr>
        <w:t>ายน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523B9B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500C7F" w:rsidRPr="005F2DD4">
        <w:rPr>
          <w:rFonts w:ascii="Angsana New" w:hAnsi="Angsana New"/>
          <w:sz w:val="28"/>
          <w:szCs w:val="28"/>
          <w:cs/>
        </w:rPr>
        <w:t>ของบริษัท</w:t>
      </w:r>
      <w:r w:rsidR="003221C1" w:rsidRPr="003221C1">
        <w:rPr>
          <w:rFonts w:ascii="Angsana New" w:hAnsi="Angsana New"/>
          <w:sz w:val="28"/>
          <w:szCs w:val="28"/>
          <w:cs/>
        </w:rPr>
        <w:t>ตามข้อสมมติฐานทางบัญชีว่ากิจการจะดำเนินงานอย่าง</w:t>
      </w:r>
      <w:r w:rsidR="003221C1" w:rsidRPr="009A78A7">
        <w:rPr>
          <w:rFonts w:ascii="Angsana New" w:hAnsi="Angsana New"/>
          <w:spacing w:val="-4"/>
          <w:sz w:val="28"/>
          <w:szCs w:val="28"/>
          <w:cs/>
        </w:rPr>
        <w:t>ต่อเนื่องเป็นการถูกต้องและเหมาะสมแล้ว ดังนั้น ข้อมูลทางการเงินระหว่างกาลจึงไม่ได้รวมรายการปรับปรุงเกี่ยวกับมูล</w:t>
      </w:r>
      <w:r w:rsidR="003221C1" w:rsidRPr="003221C1">
        <w:rPr>
          <w:rFonts w:ascii="Angsana New" w:hAnsi="Angsana New"/>
          <w:sz w:val="28"/>
          <w:szCs w:val="28"/>
          <w:cs/>
        </w:rPr>
        <w:t>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  <w:r w:rsidR="006E72EF">
        <w:rPr>
          <w:rFonts w:ascii="Angsana New" w:hAnsi="Angsana New"/>
          <w:sz w:val="28"/>
          <w:szCs w:val="28"/>
        </w:rPr>
        <w:t xml:space="preserve"> </w:t>
      </w:r>
    </w:p>
    <w:p w14:paraId="669A86A6" w14:textId="20838463" w:rsidR="00692C93" w:rsidRDefault="006E72EF" w:rsidP="004B6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2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pacing w:val="2"/>
          <w:sz w:val="28"/>
          <w:szCs w:val="28"/>
        </w:rPr>
        <w:t xml:space="preserve">30 </w:t>
      </w:r>
      <w:r w:rsidR="000B41BF">
        <w:rPr>
          <w:rFonts w:ascii="Angsana New" w:hAnsi="Angsana New" w:hint="cs"/>
          <w:spacing w:val="2"/>
          <w:sz w:val="28"/>
          <w:szCs w:val="28"/>
          <w:cs/>
        </w:rPr>
        <w:t>กันยา</w:t>
      </w:r>
      <w:r w:rsidR="00906F92">
        <w:rPr>
          <w:rFonts w:ascii="Angsana New" w:hAnsi="Angsana New"/>
          <w:spacing w:val="2"/>
          <w:sz w:val="28"/>
          <w:szCs w:val="28"/>
          <w:cs/>
        </w:rPr>
        <w:t>ยน</w:t>
      </w:r>
      <w:r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>
        <w:rPr>
          <w:rFonts w:ascii="Angsana New" w:hAnsi="Angsana New"/>
          <w:spacing w:val="2"/>
          <w:sz w:val="28"/>
          <w:szCs w:val="28"/>
        </w:rPr>
        <w:t xml:space="preserve">2566 </w:t>
      </w:r>
      <w:r w:rsidRPr="004D3CD3">
        <w:rPr>
          <w:rFonts w:ascii="Angsana New" w:hAnsi="Angsana New"/>
          <w:spacing w:val="2"/>
          <w:sz w:val="28"/>
          <w:szCs w:val="28"/>
          <w:cs/>
        </w:rPr>
        <w:t xml:space="preserve">ตลาดหลักทรัพย์แห่งประเทศไทยยังคงขึ้นเครื่องหมาย </w:t>
      </w:r>
      <w:r w:rsidRPr="004D3CD3">
        <w:rPr>
          <w:rFonts w:ascii="Angsana New" w:hAnsi="Angsana New"/>
          <w:spacing w:val="2"/>
          <w:sz w:val="28"/>
          <w:szCs w:val="28"/>
        </w:rPr>
        <w:t xml:space="preserve">C-caution </w:t>
      </w:r>
      <w:r w:rsidRPr="004D3CD3">
        <w:rPr>
          <w:rFonts w:ascii="Angsana New" w:hAnsi="Angsana New"/>
          <w:spacing w:val="2"/>
          <w:sz w:val="28"/>
          <w:szCs w:val="28"/>
          <w:cs/>
        </w:rPr>
        <w:t>บนหลักทรัพย์ของบริษัท</w:t>
      </w:r>
      <w:r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5535D7">
        <w:rPr>
          <w:rFonts w:ascii="Angsana New" w:hAnsi="Angsana New"/>
          <w:spacing w:val="2"/>
          <w:sz w:val="28"/>
          <w:szCs w:val="28"/>
          <w:cs/>
        </w:rPr>
        <w:br/>
      </w:r>
      <w:r w:rsidRPr="00AC3415">
        <w:rPr>
          <w:rFonts w:ascii="Angsana New" w:hAnsi="Angsana New"/>
          <w:spacing w:val="-5"/>
          <w:sz w:val="28"/>
          <w:szCs w:val="28"/>
          <w:cs/>
        </w:rPr>
        <w:t xml:space="preserve">อันเนื่องมาจากการที่บริษัทยังคงมีส่วนของผู้ถือหุ้นน้อยกว่าร้อยละ </w:t>
      </w:r>
      <w:r w:rsidRPr="00AC3415">
        <w:rPr>
          <w:rFonts w:ascii="Angsana New" w:hAnsi="Angsana New"/>
          <w:spacing w:val="-5"/>
          <w:sz w:val="28"/>
          <w:szCs w:val="28"/>
        </w:rPr>
        <w:t>50</w:t>
      </w:r>
      <w:r w:rsidRPr="00AC3415">
        <w:rPr>
          <w:rFonts w:ascii="Angsana New" w:hAnsi="Angsana New"/>
          <w:spacing w:val="-5"/>
          <w:sz w:val="28"/>
          <w:szCs w:val="28"/>
          <w:cs/>
        </w:rPr>
        <w:t xml:space="preserve"> ของทุนชำระแล้ว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อย่างไรก็ตาม การขึ้นเครื่องหมาย </w:t>
      </w:r>
      <w:r w:rsidR="005535D7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/>
          <w:sz w:val="28"/>
          <w:szCs w:val="28"/>
        </w:rPr>
        <w:t xml:space="preserve">C-caution </w:t>
      </w:r>
      <w:r>
        <w:rPr>
          <w:rFonts w:ascii="Angsana New" w:hAnsi="Angsana New" w:hint="cs"/>
          <w:sz w:val="28"/>
          <w:szCs w:val="28"/>
          <w:cs/>
        </w:rPr>
        <w:t>ของตลาดหลักทรัพย์แห่งประเทศไทยเป็นการแสดงให้เห็นว่า</w:t>
      </w:r>
      <w:r w:rsidR="00386B86">
        <w:rPr>
          <w:rFonts w:ascii="Angsana New" w:hAnsi="Angsana New" w:hint="cs"/>
          <w:sz w:val="28"/>
          <w:szCs w:val="28"/>
          <w:cs/>
        </w:rPr>
        <w:t>หลักทรัพย์ดังกล่าว</w:t>
      </w:r>
      <w:r>
        <w:rPr>
          <w:rFonts w:ascii="Angsana New" w:hAnsi="Angsana New" w:hint="cs"/>
          <w:sz w:val="28"/>
          <w:szCs w:val="28"/>
          <w:cs/>
        </w:rPr>
        <w:t>ต้องมีการซื้อ ขาย ด้วยเงินสดเท่านั้น ทั้งนี้ไม่มีผลกระทบด้านฐานะการเงินของบริษัท</w:t>
      </w:r>
      <w:r w:rsidR="009F12B9">
        <w:rPr>
          <w:rFonts w:ascii="Angsana New" w:hAnsi="Angsana New" w:hint="cs"/>
          <w:sz w:val="28"/>
          <w:szCs w:val="28"/>
          <w:cs/>
        </w:rPr>
        <w:t>โดยรวม</w:t>
      </w:r>
    </w:p>
    <w:p w14:paraId="038BA176" w14:textId="6EA0107E" w:rsidR="003C6F7B" w:rsidRDefault="003C6F7B" w:rsidP="004B67F0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5F2DD4">
        <w:rPr>
          <w:rFonts w:ascii="Angsana New" w:hAnsi="Angsana New"/>
          <w:sz w:val="28"/>
          <w:szCs w:val="28"/>
          <w:cs/>
        </w:rPr>
        <w:t xml:space="preserve">นอกจากนี้ ณ วันที่ </w:t>
      </w:r>
      <w:r w:rsidR="00906F92">
        <w:rPr>
          <w:rFonts w:ascii="Angsana New" w:hAnsi="Angsana New"/>
          <w:spacing w:val="-5"/>
          <w:sz w:val="28"/>
          <w:szCs w:val="28"/>
        </w:rPr>
        <w:t xml:space="preserve">30 </w:t>
      </w:r>
      <w:r w:rsidR="000B41BF">
        <w:rPr>
          <w:rFonts w:ascii="Angsana New" w:hAnsi="Angsana New" w:hint="cs"/>
          <w:spacing w:val="-5"/>
          <w:sz w:val="28"/>
          <w:szCs w:val="28"/>
          <w:cs/>
        </w:rPr>
        <w:t>กันยา</w:t>
      </w:r>
      <w:r w:rsidR="00906F92">
        <w:rPr>
          <w:rFonts w:ascii="Angsana New" w:hAnsi="Angsana New"/>
          <w:spacing w:val="-5"/>
          <w:sz w:val="28"/>
          <w:szCs w:val="28"/>
          <w:cs/>
        </w:rPr>
        <w:t>ยน</w:t>
      </w:r>
      <w:r>
        <w:rPr>
          <w:rFonts w:ascii="Angsana New" w:hAnsi="Angsana New"/>
          <w:spacing w:val="-5"/>
          <w:sz w:val="28"/>
          <w:szCs w:val="28"/>
          <w:cs/>
        </w:rPr>
        <w:t xml:space="preserve"> </w:t>
      </w:r>
      <w:r>
        <w:rPr>
          <w:rFonts w:ascii="Angsana New" w:hAnsi="Angsana New"/>
          <w:spacing w:val="-5"/>
          <w:sz w:val="28"/>
          <w:szCs w:val="28"/>
        </w:rPr>
        <w:t xml:space="preserve">2566 </w:t>
      </w:r>
      <w:r w:rsidRPr="005F2DD4">
        <w:rPr>
          <w:rFonts w:ascii="Angsana New" w:hAnsi="Angsana New"/>
          <w:sz w:val="28"/>
          <w:szCs w:val="28"/>
          <w:cs/>
        </w:rPr>
        <w:t>บริษัทมียอดคงเหลือของสินทรัพย์ภาษีเงินได้รอการตัดบัญชีที่รับรู้เป็นสินทรัพย์ในงบแสดงฐานะ</w:t>
      </w:r>
      <w:r w:rsidRPr="00502FF4">
        <w:rPr>
          <w:rFonts w:ascii="Angsana New" w:hAnsi="Angsana New"/>
          <w:sz w:val="28"/>
          <w:szCs w:val="28"/>
          <w:cs/>
        </w:rPr>
        <w:t>การเงินจำนว</w:t>
      </w:r>
      <w:r w:rsidRPr="00284C08">
        <w:rPr>
          <w:rFonts w:ascii="Angsana New" w:hAnsi="Angsana New"/>
          <w:sz w:val="28"/>
          <w:szCs w:val="28"/>
          <w:cs/>
        </w:rPr>
        <w:t>น</w:t>
      </w:r>
      <w:r w:rsidRPr="00284C08">
        <w:rPr>
          <w:rFonts w:ascii="Angsana New" w:hAnsi="Angsana New"/>
          <w:sz w:val="28"/>
          <w:szCs w:val="28"/>
        </w:rPr>
        <w:t xml:space="preserve"> </w:t>
      </w:r>
      <w:r w:rsidR="005812CB">
        <w:rPr>
          <w:rFonts w:ascii="Angsana New" w:hAnsi="Angsana New"/>
          <w:sz w:val="28"/>
          <w:szCs w:val="28"/>
        </w:rPr>
        <w:t>28.7</w:t>
      </w:r>
      <w:r>
        <w:rPr>
          <w:rFonts w:ascii="Angsana New" w:hAnsi="Angsana New"/>
          <w:sz w:val="28"/>
          <w:szCs w:val="28"/>
        </w:rPr>
        <w:t xml:space="preserve"> </w:t>
      </w:r>
      <w:r w:rsidRPr="00502FF4">
        <w:rPr>
          <w:rFonts w:ascii="Angsana New" w:hAnsi="Angsana New"/>
          <w:sz w:val="28"/>
          <w:szCs w:val="28"/>
          <w:cs/>
        </w:rPr>
        <w:t>ล้านบาท</w:t>
      </w:r>
      <w:r w:rsidRPr="005F2DD4">
        <w:rPr>
          <w:rFonts w:ascii="Angsana New" w:hAnsi="Angsana New"/>
          <w:sz w:val="28"/>
          <w:szCs w:val="28"/>
          <w:cs/>
        </w:rPr>
        <w:t xml:space="preserve"> </w:t>
      </w:r>
      <w:bookmarkStart w:id="1" w:name="_Hlk118751774"/>
      <w:r>
        <w:rPr>
          <w:rFonts w:ascii="Angsana New" w:hAnsi="Angsana New"/>
          <w:sz w:val="28"/>
          <w:szCs w:val="28"/>
        </w:rPr>
        <w:t xml:space="preserve">(31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5</w:t>
      </w:r>
      <w:r>
        <w:rPr>
          <w:rFonts w:ascii="Angsana New" w:hAnsi="Angsana New"/>
          <w:sz w:val="28"/>
          <w:szCs w:val="28"/>
        </w:rPr>
        <w:t xml:space="preserve">: </w:t>
      </w:r>
      <w:r w:rsidRPr="00502FF4">
        <w:rPr>
          <w:rFonts w:ascii="Angsana New" w:hAnsi="Angsana New"/>
          <w:sz w:val="28"/>
          <w:szCs w:val="28"/>
        </w:rPr>
        <w:t xml:space="preserve">29.1 </w:t>
      </w:r>
      <w:r>
        <w:rPr>
          <w:rFonts w:ascii="Angsana New" w:hAnsi="Angsana New" w:hint="cs"/>
          <w:sz w:val="28"/>
          <w:szCs w:val="28"/>
          <w:cs/>
        </w:rPr>
        <w:t>ล้านบาท</w:t>
      </w:r>
      <w:r>
        <w:rPr>
          <w:rFonts w:ascii="Angsana New" w:hAnsi="Angsana New"/>
          <w:sz w:val="28"/>
          <w:szCs w:val="28"/>
        </w:rPr>
        <w:t xml:space="preserve">) </w:t>
      </w:r>
      <w:bookmarkEnd w:id="1"/>
      <w:r w:rsidR="007662B6" w:rsidRPr="007662B6">
        <w:rPr>
          <w:rFonts w:ascii="Angsana New" w:hAnsi="Angsana New"/>
          <w:sz w:val="28"/>
          <w:szCs w:val="28"/>
          <w:cs/>
        </w:rPr>
        <w:t xml:space="preserve">ซึ่งผู้บริหารเชื่อว่ายังมีความเป็นไปได้ที่บริษัทจะได้รับประโยชน์จากสินทรัพย์ภาษีเงินได้รอการตัดบัญชีดังกล่าวในอนาคต อย่างไรก็ตาม ประโยชน์ที่จะได้รับดังกล่าวข้างต้นขึ้นอยู่กับความสามารถในการวางกลยุทธ์ทางธุรกิจ อัตราการเจริญเติบโตของเบี้ยประกันภัยรับ </w:t>
      </w:r>
      <w:r w:rsidR="006253C6">
        <w:rPr>
          <w:rFonts w:ascii="Angsana New" w:hAnsi="Angsana New" w:hint="cs"/>
          <w:sz w:val="28"/>
          <w:szCs w:val="28"/>
          <w:cs/>
        </w:rPr>
        <w:t xml:space="preserve">การควบคุมค่าใช้จ่ายต่าง ๆ </w:t>
      </w:r>
      <w:r w:rsidR="006253C6" w:rsidRPr="008917B6">
        <w:rPr>
          <w:rFonts w:ascii="Angsana New" w:hAnsi="Angsana New" w:hint="cs"/>
          <w:spacing w:val="6"/>
          <w:sz w:val="28"/>
          <w:szCs w:val="28"/>
          <w:cs/>
        </w:rPr>
        <w:t>โดยเฉพาะค่าสินไหมทดแทน</w:t>
      </w:r>
      <w:r w:rsidR="006253C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7662B6" w:rsidRPr="007662B6">
        <w:rPr>
          <w:rFonts w:ascii="Angsana New" w:hAnsi="Angsana New"/>
          <w:sz w:val="28"/>
          <w:szCs w:val="28"/>
          <w:cs/>
        </w:rPr>
        <w:t>และความสามารถของบริษัทที่จะดำเนินธุรกิจ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 ทั้งนี้การบันทึกรับรู้สินทรัพย์ภาษีเงินได้รอการตัดบัญชี นโยบายการตัดรายการ และการด้อยค่าของสินทรัพย์ภาษีเงินได้รอการตัดบัญชีดังกล่าวนี้จะมีการสอบทานอย่างสม่ำเสมอจากผู้บริหารของบริษัท รวมถึงการพิจารณาตัดจำหน่ายสินทรัพย์ภาษีเงินได้รอ</w:t>
      </w:r>
      <w:r w:rsidR="000140E3">
        <w:rPr>
          <w:rFonts w:ascii="Angsana New" w:hAnsi="Angsana New" w:hint="cs"/>
          <w:sz w:val="28"/>
          <w:szCs w:val="28"/>
          <w:cs/>
        </w:rPr>
        <w:t>การ</w:t>
      </w:r>
      <w:r w:rsidR="007662B6" w:rsidRPr="007662B6">
        <w:rPr>
          <w:rFonts w:ascii="Angsana New" w:hAnsi="Angsana New"/>
          <w:sz w:val="28"/>
          <w:szCs w:val="28"/>
          <w:cs/>
        </w:rPr>
        <w:t>ตัดบัญชีเพื่อให้สะท้อนการวัดมูลค่าสินทรัพย์</w:t>
      </w:r>
      <w:r w:rsidR="00E370A8">
        <w:rPr>
          <w:rFonts w:ascii="Angsana New" w:hAnsi="Angsana New"/>
          <w:sz w:val="28"/>
          <w:szCs w:val="28"/>
        </w:rPr>
        <w:t xml:space="preserve"> </w:t>
      </w:r>
      <w:r w:rsidR="007662B6" w:rsidRPr="007662B6">
        <w:rPr>
          <w:rFonts w:ascii="Angsana New" w:hAnsi="Angsana New"/>
          <w:sz w:val="28"/>
          <w:szCs w:val="28"/>
          <w:cs/>
        </w:rPr>
        <w:t>รวมถึงรายการปรับปรุงจำนวนเงินที่รับรู้</w:t>
      </w:r>
      <w:r w:rsidR="000140E3">
        <w:rPr>
          <w:rFonts w:ascii="Angsana New" w:hAnsi="Angsana New" w:hint="cs"/>
          <w:sz w:val="28"/>
          <w:szCs w:val="28"/>
          <w:cs/>
        </w:rPr>
        <w:t>เป็น</w:t>
      </w:r>
      <w:r w:rsidR="007662B6" w:rsidRPr="007662B6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สินทรัพย์ภาษีเงินได้รอการตัดบัญชีในงบการเงินของบริษัทอย่างเหมาะสม</w:t>
      </w:r>
    </w:p>
    <w:p w14:paraId="1A84B21D" w14:textId="1A0FF8EF" w:rsidR="003064A6" w:rsidRDefault="003064A6" w:rsidP="001753D1">
      <w:pPr>
        <w:pStyle w:val="FSNoteNumbered"/>
        <w:numPr>
          <w:ilvl w:val="0"/>
          <w:numId w:val="16"/>
        </w:numPr>
        <w:spacing w:after="0"/>
        <w:ind w:left="540" w:hanging="540"/>
        <w:rPr>
          <w:rFonts w:asciiTheme="majorBidi" w:hAnsiTheme="majorBidi" w:cstheme="majorBidi"/>
          <w:b/>
          <w:bCs/>
          <w:u w:val="none"/>
        </w:rPr>
      </w:pPr>
      <w:r w:rsidRPr="00EB3E69">
        <w:rPr>
          <w:rFonts w:asciiTheme="majorBidi" w:hAnsiTheme="majorBidi" w:cstheme="majorBidi"/>
          <w:b/>
          <w:bCs/>
          <w:u w:val="none"/>
          <w:cs/>
        </w:rPr>
        <w:lastRenderedPageBreak/>
        <w:t>เกณฑ์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ใน</w:t>
      </w:r>
      <w:r w:rsidRPr="00EB3E69">
        <w:rPr>
          <w:rFonts w:asciiTheme="majorBidi" w:hAnsiTheme="majorBidi" w:cstheme="majorBidi"/>
          <w:b/>
          <w:bCs/>
          <w:u w:val="none"/>
          <w:cs/>
        </w:rPr>
        <w:t>การจัดทำ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งบการเงิน</w:t>
      </w:r>
    </w:p>
    <w:p w14:paraId="5B3D3CBC" w14:textId="5EC0F9A3" w:rsidR="00323BAF" w:rsidRPr="001753D1" w:rsidRDefault="00323BAF" w:rsidP="001753D1">
      <w:pPr>
        <w:pStyle w:val="FSNoteNumbered"/>
        <w:numPr>
          <w:ilvl w:val="1"/>
          <w:numId w:val="39"/>
        </w:numPr>
        <w:spacing w:before="120" w:after="120"/>
        <w:ind w:left="540" w:hanging="540"/>
        <w:rPr>
          <w:b/>
          <w:bCs/>
          <w:u w:val="none"/>
          <w:cs/>
          <w:lang w:val="en-US"/>
        </w:rPr>
      </w:pPr>
      <w:r w:rsidRPr="001753D1">
        <w:rPr>
          <w:b/>
          <w:bCs/>
          <w:u w:val="none"/>
          <w:cs/>
          <w:lang w:val="en-US"/>
        </w:rPr>
        <w:t>เกณฑ์การจัดทำ</w:t>
      </w:r>
      <w:r w:rsidRPr="001753D1">
        <w:rPr>
          <w:rFonts w:hint="cs"/>
          <w:b/>
          <w:bCs/>
          <w:u w:val="none"/>
          <w:cs/>
          <w:lang w:val="en-US"/>
        </w:rPr>
        <w:t>ข้อมูลทางการเงิน</w:t>
      </w:r>
      <w:r w:rsidRPr="001753D1">
        <w:rPr>
          <w:b/>
          <w:bCs/>
          <w:u w:val="none"/>
          <w:cs/>
          <w:lang w:val="en-US"/>
        </w:rPr>
        <w:t>ระหว่าง</w:t>
      </w:r>
      <w:r w:rsidRPr="001753D1">
        <w:rPr>
          <w:rFonts w:hint="cs"/>
          <w:b/>
          <w:bCs/>
          <w:u w:val="none"/>
          <w:cs/>
          <w:lang w:val="en-US"/>
        </w:rPr>
        <w:t>กาล</w:t>
      </w:r>
    </w:p>
    <w:p w14:paraId="574FDB93" w14:textId="257B1EC7" w:rsidR="00323BAF" w:rsidRDefault="00323BAF" w:rsidP="005F1BC9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753D1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 ฉบับที่ </w:t>
      </w:r>
      <w:r w:rsidRPr="001753D1">
        <w:rPr>
          <w:rFonts w:ascii="Angsana New" w:hAnsi="Angsana New"/>
          <w:sz w:val="28"/>
          <w:szCs w:val="28"/>
        </w:rPr>
        <w:t>34</w:t>
      </w:r>
      <w:r w:rsidRPr="001753D1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</w:t>
      </w:r>
      <w:r w:rsidRPr="001753D1">
        <w:rPr>
          <w:rFonts w:ascii="Angsana New" w:hAnsi="Angsana New" w:hint="cs"/>
          <w:sz w:val="28"/>
          <w:szCs w:val="28"/>
          <w:cs/>
        </w:rPr>
        <w:t>บริษัทได้เปิดเผย</w:t>
      </w:r>
      <w:r w:rsidRPr="001753D1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</w:t>
      </w:r>
      <w:r w:rsidRPr="001753D1">
        <w:rPr>
          <w:rFonts w:ascii="Angsana New" w:hAnsi="Angsana New" w:hint="cs"/>
          <w:sz w:val="28"/>
          <w:szCs w:val="28"/>
          <w:cs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>หลักเกณฑ์ วิธีการ เงื่อนไข และระยะเวลา</w:t>
      </w:r>
      <w:r w:rsidR="004145DF" w:rsidRPr="001753D1">
        <w:rPr>
          <w:rFonts w:ascii="Angsana New" w:hAnsi="Angsana New"/>
          <w:sz w:val="28"/>
          <w:szCs w:val="28"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>ในการจัดทำและยื่นงบการเงินของบริษัทประกันวินาศภัย</w:t>
      </w:r>
      <w:r w:rsidRPr="001753D1">
        <w:rPr>
          <w:rFonts w:ascii="Angsana New" w:hAnsi="Angsana New" w:hint="cs"/>
          <w:sz w:val="28"/>
          <w:szCs w:val="28"/>
          <w:cs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 xml:space="preserve">พ.ศ. </w:t>
      </w:r>
      <w:r w:rsidRPr="001753D1">
        <w:rPr>
          <w:rFonts w:ascii="Angsana New" w:hAnsi="Angsana New"/>
          <w:sz w:val="28"/>
          <w:szCs w:val="28"/>
        </w:rPr>
        <w:t>256</w:t>
      </w:r>
      <w:r w:rsidR="004145DF" w:rsidRPr="001753D1">
        <w:rPr>
          <w:rFonts w:ascii="Angsana New" w:hAnsi="Angsana New"/>
          <w:sz w:val="28"/>
          <w:szCs w:val="28"/>
        </w:rPr>
        <w:t>6</w:t>
      </w:r>
      <w:r w:rsidRPr="001753D1">
        <w:rPr>
          <w:rFonts w:ascii="Angsana New" w:hAnsi="Angsana New"/>
          <w:sz w:val="28"/>
          <w:szCs w:val="28"/>
          <w:cs/>
        </w:rPr>
        <w:t xml:space="preserve"> ลงวันที่ </w:t>
      </w:r>
      <w:r w:rsidR="004145DF" w:rsidRPr="001753D1">
        <w:rPr>
          <w:rFonts w:ascii="Angsana New" w:hAnsi="Angsana New"/>
          <w:sz w:val="28"/>
          <w:szCs w:val="28"/>
        </w:rPr>
        <w:t>8</w:t>
      </w:r>
      <w:r w:rsidRPr="001753D1">
        <w:rPr>
          <w:rFonts w:ascii="Angsana New" w:hAnsi="Angsana New"/>
          <w:sz w:val="28"/>
          <w:szCs w:val="28"/>
          <w:cs/>
        </w:rPr>
        <w:t xml:space="preserve"> </w:t>
      </w:r>
      <w:r w:rsidR="004145DF" w:rsidRPr="001753D1">
        <w:rPr>
          <w:rFonts w:ascii="Angsana New" w:hAnsi="Angsana New" w:hint="cs"/>
          <w:sz w:val="28"/>
          <w:szCs w:val="28"/>
          <w:cs/>
        </w:rPr>
        <w:t>กุมภาพันธ์</w:t>
      </w:r>
      <w:r w:rsidRPr="001753D1">
        <w:rPr>
          <w:rFonts w:ascii="Angsana New" w:hAnsi="Angsana New"/>
          <w:sz w:val="28"/>
          <w:szCs w:val="28"/>
        </w:rPr>
        <w:t xml:space="preserve"> 256</w:t>
      </w:r>
      <w:r w:rsidR="004145DF" w:rsidRPr="001753D1">
        <w:rPr>
          <w:rFonts w:ascii="Angsana New" w:hAnsi="Angsana New"/>
          <w:sz w:val="28"/>
          <w:szCs w:val="28"/>
        </w:rPr>
        <w:t>6</w:t>
      </w:r>
      <w:r w:rsidRPr="001753D1">
        <w:rPr>
          <w:rFonts w:ascii="Angsana New" w:hAnsi="Angsana New"/>
          <w:sz w:val="28"/>
          <w:szCs w:val="28"/>
          <w:cs/>
        </w:rPr>
        <w:t xml:space="preserve"> </w:t>
      </w:r>
    </w:p>
    <w:p w14:paraId="6888D973" w14:textId="77777777" w:rsidR="001D7FCA" w:rsidRDefault="00323BAF" w:rsidP="0047573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72EA3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72EA3">
        <w:rPr>
          <w:rFonts w:ascii="Angsana New" w:hAnsi="Angsana New"/>
          <w:sz w:val="28"/>
          <w:szCs w:val="28"/>
        </w:rPr>
        <w:t>31</w:t>
      </w:r>
      <w:r w:rsidRPr="00172EA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A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  <w:r w:rsidRPr="00172EA3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</w:t>
      </w:r>
      <w:r w:rsidRPr="00172EA3">
        <w:rPr>
          <w:rFonts w:ascii="Angsana New" w:hAnsi="Angsana New"/>
          <w:sz w:val="28"/>
          <w:szCs w:val="28"/>
        </w:rPr>
        <w:t xml:space="preserve"> </w:t>
      </w:r>
      <w:r w:rsidRPr="00172EA3">
        <w:rPr>
          <w:rFonts w:ascii="Angsana New" w:hAnsi="Angsana New"/>
          <w:sz w:val="28"/>
          <w:szCs w:val="28"/>
          <w:cs/>
        </w:rPr>
        <w:t>และสถานการณ์ใหม่</w:t>
      </w:r>
      <w:r w:rsidRPr="00172EA3">
        <w:rPr>
          <w:rFonts w:ascii="Angsana New" w:hAnsi="Angsana New" w:hint="cs"/>
          <w:sz w:val="28"/>
          <w:szCs w:val="28"/>
          <w:cs/>
        </w:rPr>
        <w:t xml:space="preserve"> </w:t>
      </w:r>
      <w:r w:rsidRPr="00172EA3">
        <w:rPr>
          <w:rFonts w:ascii="Angsana New" w:hAnsi="Angsana New"/>
          <w:sz w:val="28"/>
          <w:szCs w:val="28"/>
          <w:cs/>
        </w:rPr>
        <w:t>ๆ เพื่อไม่ให้ข้อมูลที่นำเสนอซ้ำซ้อนกับ</w:t>
      </w:r>
      <w:r w:rsidRPr="00172EA3">
        <w:rPr>
          <w:rFonts w:ascii="Angsana New" w:hAnsi="Angsana New"/>
          <w:spacing w:val="2"/>
          <w:sz w:val="28"/>
          <w:szCs w:val="28"/>
          <w:cs/>
        </w:rPr>
        <w:t>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</w:t>
      </w:r>
      <w:r w:rsidRPr="00172EA3">
        <w:rPr>
          <w:rFonts w:ascii="Angsana New" w:hAnsi="Angsana New"/>
          <w:sz w:val="28"/>
          <w:szCs w:val="28"/>
          <w:cs/>
        </w:rPr>
        <w:t xml:space="preserve"> </w:t>
      </w:r>
      <w:r w:rsidRPr="00172EA3">
        <w:rPr>
          <w:rFonts w:ascii="Angsana New" w:hAnsi="Angsana New"/>
          <w:sz w:val="28"/>
          <w:szCs w:val="28"/>
        </w:rPr>
        <w:t>31</w:t>
      </w:r>
      <w:r w:rsidRPr="00172EA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A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</w:p>
    <w:p w14:paraId="7089AB75" w14:textId="3C74D129" w:rsidR="00475732" w:rsidRPr="00475732" w:rsidRDefault="00323BAF" w:rsidP="0047573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7C3098">
        <w:rPr>
          <w:rFonts w:ascii="Angsana New" w:hAnsi="Angsana New"/>
          <w:spacing w:val="2"/>
          <w:sz w:val="28"/>
          <w:szCs w:val="28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</w:t>
      </w:r>
      <w:r w:rsidRPr="007C3098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7C3098">
        <w:rPr>
          <w:rFonts w:ascii="Angsana New" w:hAnsi="Angsana New"/>
          <w:spacing w:val="2"/>
          <w:sz w:val="28"/>
          <w:szCs w:val="28"/>
          <w:cs/>
        </w:rPr>
        <w:t>ๆ ข้อมูลทางการเงินระหว่างกาลนี้จัดทำขึ้นโดยถือหลักเกณฑ์การบันทึกตามราคาทุนเดิม</w:t>
      </w:r>
    </w:p>
    <w:p w14:paraId="5D5027D5" w14:textId="77777777" w:rsidR="00323BAF" w:rsidRPr="00F5652E" w:rsidRDefault="00323BAF" w:rsidP="001753D1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9C0835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</w:t>
      </w:r>
      <w:r w:rsidRPr="009C0835">
        <w:rPr>
          <w:rFonts w:ascii="Angsana New" w:hAnsi="Angsana New"/>
          <w:spacing w:val="-4"/>
          <w:sz w:val="28"/>
          <w:szCs w:val="28"/>
          <w:cs/>
        </w:rPr>
        <w:t>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  <w:bookmarkStart w:id="2" w:name="_Hlk71626241"/>
    </w:p>
    <w:bookmarkEnd w:id="2"/>
    <w:p w14:paraId="2AE1BAC6" w14:textId="77777777" w:rsidR="008D7B65" w:rsidRPr="008D7B65" w:rsidRDefault="008D7B65" w:rsidP="008D7B65">
      <w:pPr>
        <w:pStyle w:val="FSNoteNumbered"/>
        <w:numPr>
          <w:ilvl w:val="1"/>
          <w:numId w:val="39"/>
        </w:numPr>
        <w:spacing w:after="0"/>
        <w:ind w:left="547" w:hanging="547"/>
        <w:rPr>
          <w:b/>
          <w:bCs/>
          <w:u w:val="none"/>
          <w:lang w:val="en-US"/>
        </w:rPr>
      </w:pPr>
      <w:r w:rsidRPr="008D7B65">
        <w:rPr>
          <w:b/>
          <w:bCs/>
          <w:u w:val="none"/>
          <w:cs/>
          <w:lang w:val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8D7B65">
        <w:rPr>
          <w:b/>
          <w:bCs/>
          <w:u w:val="none"/>
          <w:lang w:val="en-US"/>
        </w:rPr>
        <w:t xml:space="preserve">1 </w:t>
      </w:r>
      <w:r w:rsidRPr="008D7B65">
        <w:rPr>
          <w:b/>
          <w:bCs/>
          <w:u w:val="none"/>
          <w:cs/>
          <w:lang w:val="en-US"/>
        </w:rPr>
        <w:t xml:space="preserve">มกราคม </w:t>
      </w:r>
      <w:r w:rsidRPr="008D7B65">
        <w:rPr>
          <w:b/>
          <w:bCs/>
          <w:u w:val="none"/>
          <w:lang w:val="en-US"/>
        </w:rPr>
        <w:t xml:space="preserve">2566 </w:t>
      </w:r>
    </w:p>
    <w:p w14:paraId="68E5405B" w14:textId="77777777" w:rsidR="00052680" w:rsidRPr="00052680" w:rsidRDefault="00052680" w:rsidP="0005268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052680">
        <w:rPr>
          <w:rFonts w:ascii="Angsana New" w:hAnsi="Angsana New"/>
          <w:spacing w:val="2"/>
          <w:sz w:val="28"/>
          <w:szCs w:val="28"/>
          <w:cs/>
        </w:rPr>
        <w:t xml:space="preserve">ในระหว่างงวดบริษัทได้นำมาตรฐานการรายงานทางการเงินฉบับปรับปรุงที่ออกโดยสภาวิชาชีพบัญชี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052680">
        <w:rPr>
          <w:rFonts w:ascii="Angsana New" w:hAnsi="Angsana New"/>
          <w:spacing w:val="2"/>
          <w:sz w:val="28"/>
          <w:szCs w:val="28"/>
        </w:rPr>
        <w:t>1</w:t>
      </w:r>
      <w:r w:rsidRPr="00052680">
        <w:rPr>
          <w:rFonts w:ascii="Angsana New" w:hAnsi="Angsana New"/>
          <w:spacing w:val="2"/>
          <w:sz w:val="28"/>
          <w:szCs w:val="28"/>
          <w:cs/>
        </w:rPr>
        <w:t xml:space="preserve"> มกราคม </w:t>
      </w:r>
      <w:r w:rsidRPr="00052680">
        <w:rPr>
          <w:rFonts w:ascii="Angsana New" w:hAnsi="Angsana New"/>
          <w:spacing w:val="2"/>
          <w:sz w:val="28"/>
          <w:szCs w:val="28"/>
        </w:rPr>
        <w:t>2566</w:t>
      </w:r>
      <w:r w:rsidRPr="00052680">
        <w:rPr>
          <w:rFonts w:ascii="Angsana New" w:hAnsi="Angsana New"/>
          <w:spacing w:val="2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3DE2E343" w14:textId="1B7FB157" w:rsidR="00052680" w:rsidRPr="00052680" w:rsidRDefault="00052680" w:rsidP="0005268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pacing w:val="2"/>
          <w:sz w:val="28"/>
          <w:szCs w:val="28"/>
          <w:u w:val="single"/>
        </w:rPr>
      </w:pPr>
      <w:r w:rsidRPr="00052680">
        <w:rPr>
          <w:rFonts w:ascii="Angsana New" w:hAnsi="Angsana New"/>
          <w:spacing w:val="2"/>
          <w:sz w:val="28"/>
          <w:szCs w:val="28"/>
          <w:u w:val="single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14:paraId="075C9DB2" w14:textId="44355303" w:rsidR="00052680" w:rsidRDefault="00052680" w:rsidP="0005268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052680">
        <w:rPr>
          <w:rFonts w:ascii="Angsana New" w:hAnsi="Angsana New"/>
          <w:spacing w:val="2"/>
          <w:sz w:val="28"/>
          <w:szCs w:val="28"/>
          <w:cs/>
        </w:rPr>
        <w:t xml:space="preserve">สภาวิชาชีพบัญชีได้ออกประกาศเกี่ยวกับแนวปฏิบัติทางการบัญชี เรื่อง เครื่องมือทางการเงิน และการเปิดเผยข้อมูลสำหรับธุรกิจประกันภัย ซึ่งประกาศในราชกิจจานุเบกษาแล้วเมื่อวันที่ </w:t>
      </w:r>
      <w:r w:rsidRPr="00052680">
        <w:rPr>
          <w:rFonts w:ascii="Angsana New" w:hAnsi="Angsana New"/>
          <w:spacing w:val="2"/>
          <w:sz w:val="28"/>
          <w:szCs w:val="28"/>
        </w:rPr>
        <w:t xml:space="preserve">30 </w:t>
      </w:r>
      <w:r w:rsidRPr="00052680">
        <w:rPr>
          <w:rFonts w:ascii="Angsana New" w:hAnsi="Angsana New"/>
          <w:spacing w:val="2"/>
          <w:sz w:val="28"/>
          <w:szCs w:val="28"/>
          <w:cs/>
        </w:rPr>
        <w:t xml:space="preserve">พฤศจิกายน </w:t>
      </w:r>
      <w:r w:rsidRPr="00052680">
        <w:rPr>
          <w:rFonts w:ascii="Angsana New" w:hAnsi="Angsana New"/>
          <w:spacing w:val="2"/>
          <w:sz w:val="28"/>
          <w:szCs w:val="28"/>
        </w:rPr>
        <w:t xml:space="preserve">2565 </w:t>
      </w:r>
      <w:r w:rsidRPr="00052680">
        <w:rPr>
          <w:rFonts w:ascii="Angsana New" w:hAnsi="Angsana New"/>
          <w:spacing w:val="2"/>
          <w:sz w:val="28"/>
          <w:szCs w:val="28"/>
          <w:cs/>
        </w:rPr>
        <w:t xml:space="preserve">และจะมีผลบังคับใช้สำหรับงบการเงินที่มีรอบระยะเวลาบัญชีที่เริ่มในหรือหลังวันที่ </w:t>
      </w:r>
      <w:r w:rsidRPr="00052680">
        <w:rPr>
          <w:rFonts w:ascii="Angsana New" w:hAnsi="Angsana New"/>
          <w:spacing w:val="2"/>
          <w:sz w:val="28"/>
          <w:szCs w:val="28"/>
        </w:rPr>
        <w:t xml:space="preserve">1 </w:t>
      </w:r>
      <w:r w:rsidRPr="00052680">
        <w:rPr>
          <w:rFonts w:ascii="Angsana New" w:hAnsi="Angsana New"/>
          <w:spacing w:val="2"/>
          <w:sz w:val="28"/>
          <w:szCs w:val="28"/>
          <w:cs/>
        </w:rPr>
        <w:t xml:space="preserve">มกราคม </w:t>
      </w:r>
      <w:r w:rsidRPr="00052680">
        <w:rPr>
          <w:rFonts w:ascii="Angsana New" w:hAnsi="Angsana New"/>
          <w:spacing w:val="2"/>
          <w:sz w:val="28"/>
          <w:szCs w:val="28"/>
        </w:rPr>
        <w:t xml:space="preserve">2566 </w:t>
      </w:r>
      <w:r w:rsidRPr="00052680">
        <w:rPr>
          <w:rFonts w:ascii="Angsana New" w:hAnsi="Angsana New"/>
          <w:spacing w:val="2"/>
          <w:sz w:val="28"/>
          <w:szCs w:val="28"/>
          <w:cs/>
        </w:rPr>
        <w:t>เป็นต้นไป ทั้งนี้ อนุญาตให้ถือปฏิบัติก่อนวันที่มีผลบังคับใช้</w:t>
      </w:r>
    </w:p>
    <w:p w14:paraId="5F4B2D6D" w14:textId="77777777" w:rsidR="00052680" w:rsidRDefault="00052680" w:rsidP="0005268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3283193C" w14:textId="77777777" w:rsidR="00052680" w:rsidRDefault="00052680" w:rsidP="0005268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48650644" w14:textId="77777777" w:rsidR="00052680" w:rsidRPr="00052680" w:rsidRDefault="00052680" w:rsidP="0005268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6714F2C3" w14:textId="65A20DF8" w:rsidR="00323BAF" w:rsidRPr="001753D1" w:rsidRDefault="00323BAF" w:rsidP="00C505BB">
      <w:pPr>
        <w:pStyle w:val="FSNoteNumbered"/>
        <w:numPr>
          <w:ilvl w:val="1"/>
          <w:numId w:val="39"/>
        </w:numPr>
        <w:spacing w:after="0"/>
        <w:ind w:left="547" w:hanging="547"/>
        <w:rPr>
          <w:b/>
          <w:bCs/>
          <w:u w:val="none"/>
          <w:lang w:val="en-US"/>
        </w:rPr>
      </w:pPr>
      <w:r w:rsidRPr="001753D1">
        <w:rPr>
          <w:b/>
          <w:bCs/>
          <w:u w:val="none"/>
          <w:cs/>
          <w:lang w:val="en-US"/>
        </w:rPr>
        <w:lastRenderedPageBreak/>
        <w:t>มาตรฐานการรายงานทางการเงิน</w:t>
      </w:r>
      <w:bookmarkStart w:id="3" w:name="_Hlk101789793"/>
      <w:r w:rsidR="002D732D" w:rsidRPr="001753D1">
        <w:rPr>
          <w:b/>
          <w:bCs/>
          <w:u w:val="none"/>
          <w:cs/>
          <w:lang w:val="en-US"/>
        </w:rPr>
        <w:t>ซึ่งได้ประกาศในราชกิจจานุเบกษาแล้ว แต่ยังไม่มีผลบังคับใช้</w:t>
      </w:r>
      <w:bookmarkEnd w:id="3"/>
    </w:p>
    <w:p w14:paraId="028413DB" w14:textId="2BB05CE7" w:rsidR="00C41BAB" w:rsidRDefault="002D732D" w:rsidP="00C41BAB">
      <w:pPr>
        <w:pStyle w:val="ListParagraph"/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2D732D">
        <w:rPr>
          <w:rFonts w:asciiTheme="majorBidi" w:hAnsi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2D732D">
        <w:rPr>
          <w:rFonts w:asciiTheme="majorBidi" w:hAnsiTheme="majorBidi"/>
          <w:sz w:val="28"/>
          <w:szCs w:val="28"/>
        </w:rPr>
        <w:t xml:space="preserve">17 </w:t>
      </w:r>
      <w:r w:rsidRPr="002D732D">
        <w:rPr>
          <w:rFonts w:asciiTheme="majorBidi" w:hAnsiTheme="majorBidi"/>
          <w:sz w:val="28"/>
          <w:szCs w:val="28"/>
          <w:cs/>
        </w:rPr>
        <w:t>เรื่อง สัญญาประกันภัย (“</w:t>
      </w:r>
      <w:r w:rsidRPr="002D732D">
        <w:rPr>
          <w:rFonts w:asciiTheme="majorBidi" w:hAnsiTheme="majorBidi" w:cstheme="majorBidi"/>
          <w:sz w:val="28"/>
          <w:szCs w:val="28"/>
        </w:rPr>
        <w:t xml:space="preserve">TFRS </w:t>
      </w:r>
      <w:r w:rsidRPr="002D732D">
        <w:rPr>
          <w:rFonts w:asciiTheme="majorBidi" w:hAnsiTheme="majorBidi"/>
          <w:sz w:val="28"/>
          <w:szCs w:val="28"/>
        </w:rPr>
        <w:t>17</w:t>
      </w:r>
      <w:r w:rsidRPr="002D732D">
        <w:rPr>
          <w:rFonts w:asciiTheme="majorBidi" w:hAnsiTheme="majorBidi"/>
          <w:sz w:val="28"/>
          <w:szCs w:val="28"/>
          <w:cs/>
        </w:rPr>
        <w:t xml:space="preserve">”) ซึ่งเป็นมาตรฐานการรายงานทางการเงินฉบับใหม่สำหรับประเทศไทยที่กิจการต้องถือปฏิบัติแทนมาตรฐานการรายงานทางการเงิน ฉบับที่ </w:t>
      </w:r>
      <w:r w:rsidRPr="002D732D">
        <w:rPr>
          <w:rFonts w:asciiTheme="majorBidi" w:hAnsiTheme="majorBidi"/>
          <w:sz w:val="28"/>
          <w:szCs w:val="28"/>
        </w:rPr>
        <w:t>4</w:t>
      </w:r>
      <w:r w:rsidRPr="002D732D">
        <w:rPr>
          <w:rFonts w:asciiTheme="majorBidi" w:hAnsiTheme="majorBidi"/>
          <w:sz w:val="28"/>
          <w:szCs w:val="28"/>
          <w:cs/>
        </w:rPr>
        <w:t xml:space="preserve"> ซึ่งได้ประกาศในราชกิจจานุเบกษาแล้วเมื่อวันที่ </w:t>
      </w:r>
      <w:r w:rsidRPr="002D732D">
        <w:rPr>
          <w:rFonts w:asciiTheme="majorBidi" w:hAnsiTheme="majorBidi"/>
          <w:sz w:val="28"/>
          <w:szCs w:val="28"/>
        </w:rPr>
        <w:t>19</w:t>
      </w:r>
      <w:r w:rsidRPr="002D732D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Pr="002D732D">
        <w:rPr>
          <w:rFonts w:asciiTheme="majorBidi" w:hAnsiTheme="majorBidi"/>
          <w:sz w:val="28"/>
          <w:szCs w:val="28"/>
        </w:rPr>
        <w:t>2565</w:t>
      </w:r>
      <w:r w:rsidRPr="002D732D">
        <w:rPr>
          <w:rFonts w:asciiTheme="majorBidi" w:hAnsiTheme="majorBidi"/>
          <w:sz w:val="28"/>
          <w:szCs w:val="28"/>
          <w:cs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Pr="002D732D">
        <w:rPr>
          <w:rFonts w:asciiTheme="majorBidi" w:hAnsiTheme="majorBidi"/>
          <w:sz w:val="28"/>
          <w:szCs w:val="28"/>
        </w:rPr>
        <w:t>1</w:t>
      </w:r>
      <w:r w:rsidRPr="002D732D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2D732D">
        <w:rPr>
          <w:rFonts w:asciiTheme="majorBidi" w:hAnsiTheme="majorBidi"/>
          <w:sz w:val="28"/>
          <w:szCs w:val="28"/>
        </w:rPr>
        <w:t>2568</w:t>
      </w:r>
      <w:r w:rsidRPr="002D732D">
        <w:rPr>
          <w:rFonts w:asciiTheme="majorBidi" w:hAnsiTheme="majorBidi"/>
          <w:sz w:val="28"/>
          <w:szCs w:val="28"/>
          <w:cs/>
        </w:rPr>
        <w:t xml:space="preserve"> เป็นต้นไป ทั้งนี้ อนุญาตให้กิจการถือปฏิบัติก่อนวันที่มีผลบังคับใช้การปรับปรุงมาตรฐานการรายงานทางการเงินดังกล่าว</w:t>
      </w:r>
    </w:p>
    <w:p w14:paraId="0A501746" w14:textId="77777777" w:rsidR="00CA7B93" w:rsidRDefault="00CA7B93" w:rsidP="00CA7B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4477F6">
        <w:rPr>
          <w:rFonts w:ascii="Angsana New" w:hAnsi="Angsana New"/>
          <w:spacing w:val="2"/>
          <w:sz w:val="28"/>
          <w:szCs w:val="28"/>
          <w:cs/>
        </w:rPr>
        <w:t>ผู</w:t>
      </w:r>
      <w:r w:rsidRPr="004477F6">
        <w:rPr>
          <w:rFonts w:ascii="Angsana New" w:hAnsi="Angsana New" w:hint="cs"/>
          <w:spacing w:val="2"/>
          <w:sz w:val="28"/>
          <w:szCs w:val="28"/>
          <w:cs/>
        </w:rPr>
        <w:t>้</w:t>
      </w:r>
      <w:r w:rsidRPr="004477F6">
        <w:rPr>
          <w:rFonts w:ascii="Angsana New" w:hAnsi="Angsana New"/>
          <w:spacing w:val="2"/>
          <w:sz w:val="28"/>
          <w:szCs w:val="28"/>
          <w:cs/>
        </w:rPr>
        <w:t>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 เมื่อมาตรฐานการรายงานทางการเงินดังกล่าวมีผลบังคับใช้ โดยผู้บริหารของบริษัทอยู่ระหว่างประเมินผลกระทบของ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31C09120" w14:textId="221ACDF3" w:rsidR="00323BAF" w:rsidRPr="001753D1" w:rsidRDefault="00323BAF" w:rsidP="001753D1">
      <w:pPr>
        <w:pStyle w:val="FSNoteNumbered"/>
        <w:numPr>
          <w:ilvl w:val="1"/>
          <w:numId w:val="39"/>
        </w:numPr>
        <w:spacing w:after="120"/>
        <w:ind w:left="540" w:hanging="540"/>
        <w:rPr>
          <w:b/>
          <w:bCs/>
          <w:u w:val="none"/>
          <w:cs/>
          <w:lang w:val="en-US"/>
        </w:rPr>
      </w:pPr>
      <w:r w:rsidRPr="001753D1">
        <w:rPr>
          <w:b/>
          <w:bCs/>
          <w:u w:val="none"/>
          <w:cs/>
          <w:lang w:val="en-US"/>
        </w:rPr>
        <w:t>นโยบายการบัญชีที่สำคัญ</w:t>
      </w:r>
    </w:p>
    <w:p w14:paraId="438C5397" w14:textId="342CFC2A" w:rsidR="00323BAF" w:rsidRDefault="00323BAF" w:rsidP="00323BA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B1780D">
        <w:rPr>
          <w:rFonts w:ascii="Angsana New" w:hAnsi="Angsana New"/>
          <w:spacing w:val="6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</w:t>
      </w:r>
      <w:r w:rsidRPr="00172EA3">
        <w:rPr>
          <w:rFonts w:ascii="Angsana New" w:hAnsi="Angsana New"/>
          <w:spacing w:val="6"/>
          <w:sz w:val="28"/>
          <w:szCs w:val="28"/>
          <w:cs/>
        </w:rPr>
        <w:t>เป็นนโยบายเดียวกันกับนโยบายการบัญชีที่ใช้ในการ</w:t>
      </w:r>
      <w:r w:rsidRPr="00172EA3">
        <w:rPr>
          <w:rFonts w:ascii="Angsana New" w:hAnsi="Angsana New"/>
          <w:spacing w:val="-2"/>
          <w:sz w:val="28"/>
          <w:szCs w:val="28"/>
          <w:cs/>
        </w:rPr>
        <w:t xml:space="preserve">จัดทำงบการเงินสำหรับปีสิ้นสุดวันที่ </w:t>
      </w:r>
      <w:r w:rsidRPr="00172EA3">
        <w:rPr>
          <w:rFonts w:ascii="Angsana New" w:hAnsi="Angsana New"/>
          <w:spacing w:val="-2"/>
          <w:sz w:val="28"/>
          <w:szCs w:val="28"/>
        </w:rPr>
        <w:t xml:space="preserve">31 </w:t>
      </w:r>
      <w:r w:rsidRPr="00172EA3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172EA3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5</w:t>
      </w:r>
    </w:p>
    <w:p w14:paraId="74B39CC4" w14:textId="77777777" w:rsidR="00323BAF" w:rsidRPr="001753D1" w:rsidRDefault="00323BAF" w:rsidP="001753D1">
      <w:pPr>
        <w:pStyle w:val="FSNoteNumbered"/>
        <w:numPr>
          <w:ilvl w:val="0"/>
          <w:numId w:val="16"/>
        </w:numPr>
        <w:spacing w:after="0"/>
        <w:ind w:left="540" w:hanging="540"/>
        <w:rPr>
          <w:rFonts w:asciiTheme="majorBidi" w:hAnsiTheme="majorBidi" w:cstheme="majorBidi"/>
          <w:b/>
          <w:bCs/>
          <w:u w:val="none"/>
          <w:cs/>
        </w:rPr>
      </w:pPr>
      <w:r w:rsidRPr="001753D1">
        <w:rPr>
          <w:rFonts w:asciiTheme="majorBidi" w:hAnsiTheme="majorBidi" w:cstheme="majorBidi"/>
          <w:b/>
          <w:bCs/>
          <w:u w:val="none"/>
          <w:cs/>
        </w:rPr>
        <w:t>การประมาณการและการใช้ดุลยพินิจ</w:t>
      </w:r>
    </w:p>
    <w:p w14:paraId="2992082F" w14:textId="77777777" w:rsidR="00323BAF" w:rsidRPr="00624505" w:rsidRDefault="00323BAF" w:rsidP="003A28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24505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การประมาณ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71CDA1D8" w14:textId="330F03A5" w:rsidR="00323BAF" w:rsidRDefault="00323BAF" w:rsidP="003A28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7A92">
        <w:rPr>
          <w:rFonts w:ascii="Angsana New" w:hAnsi="Angsana New"/>
          <w:spacing w:val="2"/>
          <w:sz w:val="28"/>
          <w:szCs w:val="28"/>
          <w:cs/>
        </w:rPr>
        <w:t>ในการจัดทำข้อมูลทางการเงินระหว่างกาล</w:t>
      </w:r>
      <w:r w:rsidRPr="00D97A9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97A92">
        <w:rPr>
          <w:rFonts w:ascii="Angsana New" w:hAnsi="Angsana New"/>
          <w:spacing w:val="2"/>
          <w:sz w:val="28"/>
          <w:szCs w:val="28"/>
          <w:cs/>
        </w:rPr>
        <w:t>ผู้บริหารได้มีการใช้ดุลยพินิจอย่างมีนัยสำคัญในการถือปฏิบัติตามนโยบายการ</w:t>
      </w:r>
      <w:r w:rsidRPr="00624505">
        <w:rPr>
          <w:rFonts w:ascii="Angsana New" w:hAnsi="Angsana New"/>
          <w:sz w:val="28"/>
          <w:szCs w:val="28"/>
          <w:cs/>
        </w:rPr>
        <w:t>บัญชีของบริษัทและแหล่งข้อมูลสำคัญของความไม่แน่นอนในการประมาณการ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ซึ่งถือปฏิบัติเช่นเดียวกันในการจัดทำงบการเงินสำหรับปีสิ้นสุด</w:t>
      </w:r>
      <w:r w:rsidRPr="00172EA3">
        <w:rPr>
          <w:rFonts w:ascii="Angsana New" w:hAnsi="Angsana New"/>
          <w:sz w:val="28"/>
          <w:szCs w:val="28"/>
          <w:cs/>
        </w:rPr>
        <w:t xml:space="preserve">วันที่ </w:t>
      </w:r>
      <w:r w:rsidRPr="00172EA3">
        <w:rPr>
          <w:rFonts w:ascii="Angsana New" w:hAnsi="Angsana New"/>
          <w:sz w:val="28"/>
          <w:szCs w:val="28"/>
        </w:rPr>
        <w:t>31</w:t>
      </w:r>
      <w:r w:rsidRPr="00172EA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A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</w:p>
    <w:p w14:paraId="6D56ECB9" w14:textId="77777777" w:rsidR="00905ED8" w:rsidRDefault="00905ED8" w:rsidP="00905ED8">
      <w:pPr>
        <w:pStyle w:val="FSNoteNumbered"/>
        <w:numPr>
          <w:ilvl w:val="0"/>
          <w:numId w:val="16"/>
        </w:numPr>
        <w:spacing w:before="120" w:after="120"/>
        <w:ind w:left="547" w:hanging="547"/>
        <w:rPr>
          <w:b/>
          <w:bCs/>
          <w:u w:val="none"/>
        </w:rPr>
      </w:pPr>
      <w:r w:rsidRPr="0036676E">
        <w:rPr>
          <w:b/>
          <w:bCs/>
          <w:u w:val="none"/>
          <w:cs/>
        </w:rPr>
        <w:t>รายการกับบุคคลหรือกิจการที่เกี่ยวข้องกัน</w:t>
      </w:r>
    </w:p>
    <w:p w14:paraId="3AC455A4" w14:textId="77777777" w:rsidR="00905ED8" w:rsidRPr="00E018A2" w:rsidRDefault="00905ED8" w:rsidP="00905ED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018A2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เมื่อบริษัทเหล่านี้มีผู้ถือหุ้นและ/หรือกรรมการร่วมกัน </w:t>
      </w:r>
    </w:p>
    <w:p w14:paraId="191645BA" w14:textId="77777777" w:rsidR="00905ED8" w:rsidRPr="00E018A2" w:rsidRDefault="00905ED8" w:rsidP="00905ED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018A2">
        <w:rPr>
          <w:rFonts w:ascii="Angsana New" w:hAnsi="Angsana New"/>
          <w:sz w:val="28"/>
          <w:szCs w:val="28"/>
          <w:cs/>
        </w:rPr>
        <w:t xml:space="preserve">รายละเอียดความสัมพันธ์ที่บริษัทมีกับบุคคลหรือกิจการที่เกี่ยวข้องกัน มีดังนี้ </w:t>
      </w:r>
    </w:p>
    <w:tbl>
      <w:tblPr>
        <w:tblW w:w="8910" w:type="dxa"/>
        <w:tblInd w:w="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82"/>
        <w:gridCol w:w="4228"/>
      </w:tblGrid>
      <w:tr w:rsidR="00905ED8" w:rsidRPr="00C6141D" w14:paraId="1F15CA41" w14:textId="77777777" w:rsidTr="00446A71"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7DBF8C" w14:textId="3A97E06B" w:rsidR="00905ED8" w:rsidRPr="00F831D1" w:rsidRDefault="00905ED8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Segoe UI" w:hAnsi="Segoe UI" w:cs="Segoe UI"/>
              </w:rPr>
            </w:pPr>
            <w:r w:rsidRPr="00F831D1">
              <w:rPr>
                <w:rFonts w:ascii="Angsana New" w:hAnsi="Angsana New" w:hint="cs"/>
                <w:sz w:val="28"/>
                <w:szCs w:val="28"/>
                <w:cs/>
              </w:rPr>
              <w:t>ชื่อกิจการ</w:t>
            </w:r>
            <w:r w:rsidR="00AD6B6B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2A2292" w14:textId="77777777" w:rsidR="00905ED8" w:rsidRPr="00F831D1" w:rsidRDefault="00905ED8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30" w:hanging="15"/>
              <w:jc w:val="center"/>
              <w:textAlignment w:val="baseline"/>
              <w:rPr>
                <w:rFonts w:ascii="Segoe UI" w:hAnsi="Segoe UI" w:cs="Segoe UI"/>
              </w:rPr>
            </w:pPr>
            <w:r w:rsidRPr="00F831D1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7D042B" w14:textId="77777777" w:rsidR="00905ED8" w:rsidRPr="00F831D1" w:rsidRDefault="00905ED8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Segoe UI" w:hAnsi="Segoe UI" w:cs="Segoe UI"/>
              </w:rPr>
            </w:pPr>
            <w:r w:rsidRPr="00F831D1">
              <w:rPr>
                <w:rFonts w:ascii="Angsana New" w:hAnsi="Angsana New" w:hint="cs"/>
                <w:sz w:val="28"/>
                <w:szCs w:val="28"/>
                <w:cs/>
              </w:rPr>
              <w:t>ลักษณะความสัมพันธ์</w:t>
            </w:r>
            <w:r w:rsidRPr="00F831D1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</w:tr>
      <w:tr w:rsidR="00905ED8" w:rsidRPr="00C6141D" w14:paraId="35573D2C" w14:textId="77777777" w:rsidTr="005F1BC9"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CD0EB" w14:textId="27E8D466" w:rsidR="00905ED8" w:rsidRPr="00C6141D" w:rsidRDefault="005F1BC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F1BC9">
              <w:rPr>
                <w:rFonts w:ascii="Angsana New" w:hAnsi="Angsana New"/>
                <w:sz w:val="28"/>
                <w:szCs w:val="28"/>
                <w:cs/>
              </w:rPr>
              <w:t>นายธนพล บุญวรุตม์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78EC6" w14:textId="77777777" w:rsidR="00905ED8" w:rsidRPr="00C6141D" w:rsidRDefault="00905ED8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30" w:hanging="15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5D461B" w14:textId="13BD701A" w:rsidR="005F1BC9" w:rsidRPr="00F831D1" w:rsidRDefault="00905ED8" w:rsidP="005F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831D1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  <w:r w:rsidR="00E018A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EC1CB3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</w:tr>
      <w:tr w:rsidR="005F1BC9" w:rsidRPr="00C6141D" w14:paraId="608BF27C" w14:textId="77777777" w:rsidTr="005F1BC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92D70" w14:textId="2A2915A9" w:rsidR="005F1BC9" w:rsidRPr="00C6141D" w:rsidRDefault="005F1BC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F1BC9">
              <w:rPr>
                <w:rFonts w:ascii="Angsana New" w:hAnsi="Angsana New"/>
                <w:sz w:val="28"/>
                <w:szCs w:val="28"/>
                <w:cs/>
              </w:rPr>
              <w:t>นาง</w:t>
            </w:r>
            <w:r w:rsidR="000125B8">
              <w:rPr>
                <w:rFonts w:ascii="Angsana New" w:hAnsi="Angsana New" w:hint="cs"/>
                <w:sz w:val="28"/>
                <w:szCs w:val="28"/>
                <w:cs/>
              </w:rPr>
              <w:t>สาว</w:t>
            </w:r>
            <w:r w:rsidRPr="005F1BC9">
              <w:rPr>
                <w:rFonts w:ascii="Angsana New" w:hAnsi="Angsana New"/>
                <w:sz w:val="28"/>
                <w:szCs w:val="28"/>
                <w:cs/>
              </w:rPr>
              <w:t>อชิตา บุญวรุตม์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10C3D" w14:textId="77777777" w:rsidR="005F1BC9" w:rsidRPr="00C6141D" w:rsidRDefault="005F1BC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30" w:hanging="15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F3EE0" w14:textId="1E9E4AEC" w:rsidR="005F1BC9" w:rsidRPr="00F831D1" w:rsidRDefault="00E018A2" w:rsidP="005F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831D1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EC1CB3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</w:tr>
      <w:tr w:rsidR="005F1BC9" w:rsidRPr="00C6141D" w14:paraId="68A71A59" w14:textId="77777777" w:rsidTr="005F1BC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56A9E" w14:textId="0530CE9D" w:rsidR="005F1BC9" w:rsidRPr="00C6141D" w:rsidRDefault="005F1BC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F1BC9">
              <w:rPr>
                <w:rFonts w:ascii="Angsana New" w:hAnsi="Angsana New"/>
                <w:sz w:val="28"/>
                <w:szCs w:val="28"/>
                <w:cs/>
              </w:rPr>
              <w:t>พล.ต.อ.ปรุง บุญผดุง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7EE1E" w14:textId="77777777" w:rsidR="005F1BC9" w:rsidRPr="00C6141D" w:rsidRDefault="005F1BC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30" w:hanging="15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6A9A6" w14:textId="02D2D610" w:rsidR="005F1BC9" w:rsidRPr="00F831D1" w:rsidRDefault="00EC1CB3" w:rsidP="005F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</w:tr>
      <w:tr w:rsidR="005F1BC9" w:rsidRPr="00C6141D" w14:paraId="4477C2BB" w14:textId="77777777" w:rsidTr="005F1BC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9A72A" w14:textId="426851AF" w:rsidR="005F1BC9" w:rsidRPr="00C6141D" w:rsidRDefault="005F1BC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F1BC9">
              <w:rPr>
                <w:rFonts w:ascii="Angsana New" w:hAnsi="Angsana New"/>
                <w:sz w:val="28"/>
                <w:szCs w:val="28"/>
                <w:cs/>
              </w:rPr>
              <w:t>บริษัท อัยรินทร์ พร็อพเพอร์ตี้ จำกัด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EA623" w14:textId="77777777" w:rsidR="005F1BC9" w:rsidRPr="00C6141D" w:rsidRDefault="005F1BC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30" w:hanging="15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8692E" w14:textId="7575E250" w:rsidR="005F1BC9" w:rsidRPr="00C6141D" w:rsidRDefault="00E018A2" w:rsidP="005F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018A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4BD560B1" w14:textId="77777777" w:rsidR="00C505BB" w:rsidRDefault="00C505BB" w:rsidP="003C76B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1030E08" w14:textId="77777777" w:rsidR="00C505BB" w:rsidRDefault="00C505BB" w:rsidP="003C76B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25599D1" w14:textId="238CD770" w:rsidR="00C6141D" w:rsidRPr="00E018A2" w:rsidRDefault="00EC1CB3" w:rsidP="003C76B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รายการซึ่งมีสาระสำคัญที่เกิดขึ้นกับ</w:t>
      </w:r>
      <w:r w:rsidR="008715A2">
        <w:rPr>
          <w:rFonts w:ascii="Angsana New" w:hAnsi="Angsana New" w:hint="cs"/>
          <w:sz w:val="28"/>
          <w:szCs w:val="28"/>
          <w:cs/>
        </w:rPr>
        <w:t>บุคคลและ</w:t>
      </w:r>
      <w:r w:rsidR="00905ED8" w:rsidRPr="00E018A2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="008715A2">
        <w:rPr>
          <w:rFonts w:ascii="Angsana New" w:hAnsi="Angsana New" w:hint="cs"/>
          <w:sz w:val="28"/>
          <w:szCs w:val="28"/>
          <w:cs/>
        </w:rPr>
        <w:t>สำหรับงวดสามเดือนและ</w:t>
      </w:r>
      <w:r w:rsidR="000B41BF">
        <w:rPr>
          <w:rFonts w:ascii="Angsana New" w:hAnsi="Angsana New" w:hint="cs"/>
          <w:sz w:val="28"/>
          <w:szCs w:val="28"/>
          <w:cs/>
        </w:rPr>
        <w:t>เก้า</w:t>
      </w:r>
      <w:r w:rsidR="008715A2">
        <w:rPr>
          <w:rFonts w:ascii="Angsana New" w:hAnsi="Angsana New" w:hint="cs"/>
          <w:sz w:val="28"/>
          <w:szCs w:val="28"/>
          <w:cs/>
        </w:rPr>
        <w:t>เดือน</w:t>
      </w:r>
      <w:r w:rsidR="00CE225B">
        <w:rPr>
          <w:rFonts w:ascii="Angsana New" w:hAnsi="Angsana New" w:hint="cs"/>
          <w:sz w:val="28"/>
          <w:szCs w:val="28"/>
          <w:cs/>
        </w:rPr>
        <w:t xml:space="preserve">สิ้นสุด </w:t>
      </w:r>
      <w:r w:rsidR="006A152D">
        <w:rPr>
          <w:rFonts w:ascii="Angsana New" w:hAnsi="Angsana New"/>
          <w:sz w:val="28"/>
          <w:szCs w:val="28"/>
        </w:rPr>
        <w:br/>
      </w:r>
      <w:r w:rsidR="00905ED8" w:rsidRPr="00E018A2">
        <w:rPr>
          <w:rFonts w:ascii="Angsana New" w:hAnsi="Angsana New"/>
          <w:sz w:val="28"/>
          <w:szCs w:val="28"/>
          <w:cs/>
        </w:rPr>
        <w:t xml:space="preserve">วันที่ </w:t>
      </w:r>
      <w:r w:rsidR="00E018A2" w:rsidRPr="00E018A2">
        <w:rPr>
          <w:rFonts w:ascii="Angsana New" w:hAnsi="Angsana New"/>
          <w:sz w:val="28"/>
          <w:szCs w:val="28"/>
        </w:rPr>
        <w:t xml:space="preserve">30 </w:t>
      </w:r>
      <w:r w:rsidR="000B41BF">
        <w:rPr>
          <w:rFonts w:ascii="Angsana New" w:hAnsi="Angsana New" w:hint="cs"/>
          <w:sz w:val="28"/>
          <w:szCs w:val="28"/>
          <w:cs/>
        </w:rPr>
        <w:t>กันยา</w:t>
      </w:r>
      <w:r w:rsidR="00E018A2" w:rsidRPr="00E018A2">
        <w:rPr>
          <w:rFonts w:ascii="Angsana New" w:hAnsi="Angsana New"/>
          <w:sz w:val="28"/>
          <w:szCs w:val="28"/>
          <w:cs/>
        </w:rPr>
        <w:t xml:space="preserve">ยน </w:t>
      </w:r>
      <w:r w:rsidR="00E018A2" w:rsidRPr="00E018A2">
        <w:rPr>
          <w:rFonts w:ascii="Angsana New" w:hAnsi="Angsana New"/>
          <w:sz w:val="28"/>
          <w:szCs w:val="28"/>
        </w:rPr>
        <w:t xml:space="preserve">2566 </w:t>
      </w:r>
      <w:r w:rsidR="00E018A2" w:rsidRPr="00E018A2">
        <w:rPr>
          <w:rFonts w:ascii="Angsana New" w:hAnsi="Angsana New"/>
          <w:sz w:val="28"/>
          <w:szCs w:val="28"/>
          <w:cs/>
        </w:rPr>
        <w:t xml:space="preserve">และ </w:t>
      </w:r>
      <w:r w:rsidR="00E018A2" w:rsidRPr="00E018A2">
        <w:rPr>
          <w:rFonts w:ascii="Angsana New" w:hAnsi="Angsana New"/>
          <w:sz w:val="28"/>
          <w:szCs w:val="28"/>
        </w:rPr>
        <w:t>2565</w:t>
      </w:r>
      <w:r w:rsidR="00E018A2" w:rsidRPr="00E018A2">
        <w:rPr>
          <w:rFonts w:ascii="Angsana New" w:hAnsi="Angsana New" w:hint="cs"/>
          <w:sz w:val="28"/>
          <w:szCs w:val="28"/>
          <w:cs/>
        </w:rPr>
        <w:t xml:space="preserve"> </w:t>
      </w:r>
      <w:r w:rsidR="00905ED8" w:rsidRPr="00E018A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0"/>
        <w:gridCol w:w="162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3C76B9" w:rsidRPr="00991B55" w14:paraId="3FAE9176" w14:textId="77777777" w:rsidTr="001B063C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3FD2C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AB4DEB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47739" w14:textId="75B9DEF5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B5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B063C" w:rsidRPr="00991B55" w14:paraId="08FC7A5A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70F27D9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D2571" w14:textId="0F97ADC2" w:rsidR="003C76B9" w:rsidRPr="00991B55" w:rsidRDefault="003C76B9" w:rsidP="003C7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A25ABD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86A5B" w14:textId="24D92663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  <w:p w14:paraId="2594D337" w14:textId="72BC360B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991B5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0B41B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7BA9F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F5734" w14:textId="4D6314CD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0B41B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  <w:p w14:paraId="56013FE1" w14:textId="668E7CA4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991B5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0B41B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ยน</w:t>
            </w:r>
          </w:p>
        </w:tc>
      </w:tr>
      <w:tr w:rsidR="001B063C" w:rsidRPr="00991B55" w14:paraId="2513A18D" w14:textId="77777777" w:rsidTr="0056558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8EE797A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D588F" w14:textId="7AAE664E" w:rsidR="003C76B9" w:rsidRPr="00991B55" w:rsidRDefault="003C76B9" w:rsidP="003C7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การกำหนดราคา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2D4C9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732A8" w14:textId="247FD609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F421B" w14:textId="77777777" w:rsidR="003C76B9" w:rsidRPr="00991B55" w:rsidRDefault="003C76B9" w:rsidP="00565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7CEF0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0AB1D1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47698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566CA1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213EF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1B063C" w:rsidRPr="00991B55" w14:paraId="52BFED04" w14:textId="77777777" w:rsidTr="0056558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00E4AF1" w14:textId="37A42000" w:rsidR="003C76B9" w:rsidRPr="00991B55" w:rsidRDefault="003C76B9" w:rsidP="003C7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1B5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DC83C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512D30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D7609E" w14:textId="39EA01BB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A2576D" w14:textId="77777777" w:rsidR="003C76B9" w:rsidRPr="00991B55" w:rsidRDefault="003C76B9" w:rsidP="00565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0DC1E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095DD6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1CD29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085F63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00300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063C" w:rsidRPr="00991B55" w14:paraId="2CC2E699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86D670B" w14:textId="7A5F5DF3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8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16F433" w14:textId="2748820F" w:rsidR="00277FBA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B5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</w:t>
            </w:r>
            <w:r w:rsidR="00F2488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</w:t>
            </w:r>
            <w:r w:rsidRPr="00991B5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A33541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EA13B" w14:textId="0AF5A0CF" w:rsidR="00277FBA" w:rsidRPr="00C47DB5" w:rsidRDefault="000F6ED1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2B21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F4A88" w14:textId="46815719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47DB5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306E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DAA74" w14:textId="7069DCD2" w:rsidR="00277FBA" w:rsidRPr="00C47DB5" w:rsidRDefault="000F6ED1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0EA58" w14:textId="77777777" w:rsidR="00277FBA" w:rsidRPr="003604B8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B39BE" w14:textId="677535FA" w:rsidR="00277FBA" w:rsidRPr="003604B8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604B8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1B063C" w:rsidRPr="00991B55" w14:paraId="7011799F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D295D02" w14:textId="1E75DB01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2C00615" w14:textId="29775031" w:rsidR="00277FBA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ประกันภัยโดย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F6913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E21E2C" w14:textId="264530DB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AC4EFC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5EDA96" w14:textId="16101E09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F47972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E3D2CB" w14:textId="461B0809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1AA16B" w14:textId="77777777" w:rsidR="00277FBA" w:rsidRPr="003604B8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AF6062" w14:textId="16A4AA04" w:rsidR="00277FBA" w:rsidRPr="003604B8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B063C" w:rsidRPr="00991B55" w14:paraId="21BD06C7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0F56619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5A8C19" w14:textId="614C3460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B5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เทียบเคียงกับ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BD6BB4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D9C34F" w14:textId="77777777" w:rsidR="00991B55" w:rsidRPr="00C47DB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26B5B2" w14:textId="77777777" w:rsidR="00991B55" w:rsidRPr="00C47DB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153B38" w14:textId="77777777" w:rsidR="00991B55" w:rsidRPr="00C47DB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8D86BF" w14:textId="77777777" w:rsidR="00991B55" w:rsidRPr="00C47DB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771817" w14:textId="77777777" w:rsidR="00991B55" w:rsidRPr="00C47DB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E407DE" w14:textId="77777777" w:rsidR="00991B55" w:rsidRPr="003604B8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0E9D80" w14:textId="77777777" w:rsidR="00991B55" w:rsidRPr="003604B8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B063C" w:rsidRPr="00991B55" w14:paraId="27B60243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973C9DC" w14:textId="2A5F6F96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04A9869" w14:textId="45F574A2" w:rsidR="00277FBA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2BB099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13FBEE" w14:textId="476FF6FB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B4885F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E04CC0" w14:textId="025FDB0F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ED29FB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705FEB" w14:textId="1F1BA399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1C9D20" w14:textId="77777777" w:rsidR="00277FBA" w:rsidRPr="003604B8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C4BDE6" w14:textId="035CEDCE" w:rsidR="00277FBA" w:rsidRPr="003604B8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B063C" w:rsidRPr="00991B55" w14:paraId="0EDF5E14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5CE0233" w14:textId="17152C83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B5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บริษัทที่เกี่ยวข้องกันโดยมี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374B18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ED072C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8DF91" w14:textId="7825D1C2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57D4A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461E3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31C8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AA35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4AA51" w14:textId="77777777" w:rsidR="00277FBA" w:rsidRPr="003604B8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6B0F4" w14:textId="77777777" w:rsidR="00277FBA" w:rsidRPr="003604B8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B063C" w:rsidRPr="00991B55" w14:paraId="4FC9B272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CD1A621" w14:textId="4F9B6241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8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1B5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1DF2CB6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30B2C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9074A6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D7B9BA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FD01F8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41420F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9037C6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B8B0B9" w14:textId="77777777" w:rsidR="00277FBA" w:rsidRPr="003604B8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60848B" w14:textId="77777777" w:rsidR="00277FBA" w:rsidRPr="003604B8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B063C" w:rsidRPr="00991B55" w14:paraId="5D0ACDE7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633AA6A" w14:textId="59DF90A9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71D8217" w14:textId="20F05731" w:rsidR="00277FBA" w:rsidRPr="00991B55" w:rsidRDefault="00991B55" w:rsidP="0099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="00F2488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</w:t>
            </w: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4A78A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6C244A" w14:textId="4830E395" w:rsidR="00277FBA" w:rsidRPr="00C47DB5" w:rsidRDefault="000F6ED1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B8E57A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4854CE" w14:textId="5BD27190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47DB5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A5AB8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A736A9" w14:textId="60160794" w:rsidR="00277FBA" w:rsidRPr="00C47DB5" w:rsidRDefault="000F6ED1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8C7DC" w14:textId="77777777" w:rsidR="00277FBA" w:rsidRPr="003604B8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48344A" w14:textId="589BACD0" w:rsidR="00277FBA" w:rsidRPr="003604B8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604B8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1B063C" w:rsidRPr="00991B55" w14:paraId="23DE94B9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CDB7938" w14:textId="79F0F79F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84"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C61E46" w14:textId="432906F7" w:rsidR="00277FBA" w:rsidRPr="00991B55" w:rsidRDefault="00991B55" w:rsidP="0099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ประกันภัยโดย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8467D5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90085A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D6AD1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17B329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410090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BF77E4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674F07" w14:textId="77777777" w:rsidR="00277FBA" w:rsidRPr="003604B8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4F9A48" w14:textId="77777777" w:rsidR="00277FBA" w:rsidRPr="003604B8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B063C" w:rsidRPr="00991B55" w14:paraId="127DB46C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4644550" w14:textId="3773D8F2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C3D132" w14:textId="433637A3" w:rsidR="00277FBA" w:rsidRPr="00991B55" w:rsidRDefault="00991B55" w:rsidP="0099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เทียบเคียงกับ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D61C7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DCD75F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F4DAC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93AA7B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001936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D3EF01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4D0A8" w14:textId="77777777" w:rsidR="00277FBA" w:rsidRPr="003604B8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4587F5" w14:textId="77777777" w:rsidR="00277FBA" w:rsidRPr="003604B8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B063C" w:rsidRPr="00991B55" w14:paraId="14C8C810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F4BE6F7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DE841C3" w14:textId="3F4AAE5E" w:rsidR="00991B55" w:rsidRPr="00991B55" w:rsidRDefault="00991B55" w:rsidP="0099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F99E1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2EFD84" w14:textId="77777777" w:rsidR="00991B55" w:rsidRPr="00C47DB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C0944E" w14:textId="77777777" w:rsidR="00991B55" w:rsidRPr="00C47DB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066EFF" w14:textId="77777777" w:rsidR="00991B55" w:rsidRPr="00C47DB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CED73" w14:textId="77777777" w:rsidR="00991B55" w:rsidRPr="00C47DB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8E3331" w14:textId="77777777" w:rsidR="00991B55" w:rsidRPr="00C47DB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E8D2F" w14:textId="77777777" w:rsidR="00991B55" w:rsidRPr="003604B8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8B0842" w14:textId="77777777" w:rsidR="00991B55" w:rsidRPr="003604B8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B063C" w:rsidRPr="00991B55" w14:paraId="5A1E9546" w14:textId="77777777" w:rsidTr="001B063C">
        <w:trPr>
          <w:trHeight w:val="30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2021125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D9CB8D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907EDA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587B34" w14:textId="33E3D6AB" w:rsidR="00277FBA" w:rsidRPr="00C47DB5" w:rsidRDefault="000F6ED1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B4DA9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F4016" w14:textId="13B9F4C1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  <w:r w:rsidRPr="00C47DB5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2A50DA" w14:textId="77777777" w:rsidR="00277FBA" w:rsidRPr="00C47DB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C9243" w14:textId="03A1D960" w:rsidR="00277FBA" w:rsidRPr="00C47DB5" w:rsidRDefault="000F6ED1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16</w:t>
            </w:r>
            <w:r w:rsidR="00302BCC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3F0BB" w14:textId="77777777" w:rsidR="00277FBA" w:rsidRPr="003604B8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A6E7FC" w14:textId="3E8747C9" w:rsidR="00277FBA" w:rsidRPr="003604B8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3604B8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15C50699" w14:textId="3D2E3FE2" w:rsidR="0036676E" w:rsidRPr="00F60B3F" w:rsidRDefault="00BA6577" w:rsidP="00991B55">
      <w:pPr>
        <w:pStyle w:val="FSNoteNumbered"/>
        <w:numPr>
          <w:ilvl w:val="0"/>
          <w:numId w:val="16"/>
        </w:numPr>
        <w:spacing w:after="0"/>
        <w:ind w:left="547" w:hanging="547"/>
        <w:rPr>
          <w:rFonts w:asciiTheme="majorBidi" w:hAnsiTheme="majorBidi" w:cstheme="majorBidi"/>
          <w:b/>
          <w:bCs/>
          <w:u w:val="none"/>
        </w:rPr>
      </w:pPr>
      <w:r w:rsidRPr="00F60B3F">
        <w:rPr>
          <w:rFonts w:asciiTheme="majorBidi" w:hAnsiTheme="majorBidi" w:cstheme="majorBidi"/>
          <w:b/>
          <w:bCs/>
          <w:u w:val="none"/>
          <w:cs/>
        </w:rPr>
        <w:t>ค่าตอบแทนกรรมการและผู้บริหาร</w:t>
      </w:r>
    </w:p>
    <w:p w14:paraId="78744F9C" w14:textId="35377808" w:rsidR="00C37335" w:rsidRDefault="00F4699A" w:rsidP="00991B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4699A">
        <w:rPr>
          <w:rFonts w:ascii="Angsana New" w:hAnsi="Angsana New"/>
          <w:sz w:val="28"/>
          <w:szCs w:val="28"/>
          <w:cs/>
        </w:rPr>
        <w:t>ค่าตอบแทนของ</w:t>
      </w:r>
      <w:r w:rsidR="00262725">
        <w:rPr>
          <w:rFonts w:ascii="Angsana New" w:hAnsi="Angsana New" w:hint="cs"/>
          <w:sz w:val="28"/>
          <w:szCs w:val="28"/>
          <w:cs/>
        </w:rPr>
        <w:t>กรรมการและ</w:t>
      </w:r>
      <w:r w:rsidR="001A41C4" w:rsidRPr="001A41C4">
        <w:rPr>
          <w:rFonts w:ascii="Angsana New" w:hAnsi="Angsana New"/>
          <w:sz w:val="28"/>
          <w:szCs w:val="28"/>
          <w:cs/>
        </w:rPr>
        <w:t>ผู้บริหารสำหรับ</w:t>
      </w:r>
      <w:r w:rsidR="00080B4C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B04F32">
        <w:rPr>
          <w:rFonts w:ascii="Angsana New" w:hAnsi="Angsana New" w:hint="cs"/>
          <w:sz w:val="28"/>
          <w:szCs w:val="28"/>
          <w:cs/>
        </w:rPr>
        <w:t>และ</w:t>
      </w:r>
      <w:r w:rsidR="00592283">
        <w:rPr>
          <w:rFonts w:ascii="Angsana New" w:hAnsi="Angsana New" w:hint="cs"/>
          <w:sz w:val="28"/>
          <w:szCs w:val="28"/>
          <w:cs/>
        </w:rPr>
        <w:t>เก้า</w:t>
      </w:r>
      <w:r w:rsidR="00B04F32">
        <w:rPr>
          <w:rFonts w:ascii="Angsana New" w:hAnsi="Angsana New" w:hint="cs"/>
          <w:sz w:val="28"/>
          <w:szCs w:val="28"/>
          <w:cs/>
        </w:rPr>
        <w:t>เดือน</w:t>
      </w:r>
      <w:r w:rsidR="00080B4C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1A41C4" w:rsidRPr="001A41C4">
        <w:rPr>
          <w:rFonts w:ascii="Angsana New" w:hAnsi="Angsana New"/>
          <w:sz w:val="28"/>
          <w:szCs w:val="28"/>
          <w:cs/>
        </w:rPr>
        <w:t xml:space="preserve">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592283">
        <w:rPr>
          <w:rFonts w:ascii="Angsana New" w:hAnsi="Angsana New" w:hint="cs"/>
          <w:sz w:val="28"/>
          <w:szCs w:val="28"/>
          <w:cs/>
        </w:rPr>
        <w:t>กันยา</w:t>
      </w:r>
      <w:r w:rsidR="00906F92">
        <w:rPr>
          <w:rFonts w:ascii="Angsana New" w:hAnsi="Angsana New"/>
          <w:sz w:val="28"/>
          <w:szCs w:val="28"/>
          <w:cs/>
        </w:rPr>
        <w:t>ยน</w:t>
      </w:r>
      <w:r w:rsidR="00080B4C">
        <w:rPr>
          <w:rFonts w:ascii="Angsana New" w:hAnsi="Angsana New"/>
          <w:sz w:val="28"/>
          <w:szCs w:val="28"/>
        </w:rPr>
        <w:t xml:space="preserve"> </w:t>
      </w:r>
      <w:r w:rsidR="00645ADF">
        <w:rPr>
          <w:rFonts w:ascii="Angsana New" w:hAnsi="Angsana New"/>
          <w:sz w:val="28"/>
          <w:szCs w:val="28"/>
        </w:rPr>
        <w:t>256</w:t>
      </w:r>
      <w:r w:rsidR="00080B4C">
        <w:rPr>
          <w:rFonts w:ascii="Angsana New" w:hAnsi="Angsana New"/>
          <w:sz w:val="28"/>
          <w:szCs w:val="28"/>
        </w:rPr>
        <w:t>6</w:t>
      </w:r>
      <w:r w:rsidR="001A41C4" w:rsidRPr="001A41C4">
        <w:rPr>
          <w:rFonts w:ascii="Angsana New" w:hAnsi="Angsana New"/>
          <w:sz w:val="28"/>
          <w:szCs w:val="28"/>
          <w:cs/>
        </w:rPr>
        <w:t xml:space="preserve"> และ </w:t>
      </w:r>
      <w:r w:rsidR="00645ADF">
        <w:rPr>
          <w:rFonts w:ascii="Angsana New" w:hAnsi="Angsana New"/>
          <w:sz w:val="28"/>
          <w:szCs w:val="28"/>
        </w:rPr>
        <w:t>256</w:t>
      </w:r>
      <w:r w:rsidR="00080B4C">
        <w:rPr>
          <w:rFonts w:ascii="Angsana New" w:hAnsi="Angsana New"/>
          <w:sz w:val="28"/>
          <w:szCs w:val="28"/>
        </w:rPr>
        <w:t>5</w:t>
      </w:r>
      <w:r w:rsidR="00297C95">
        <w:rPr>
          <w:rFonts w:ascii="Angsana New" w:hAnsi="Angsana New" w:hint="cs"/>
          <w:sz w:val="28"/>
          <w:szCs w:val="28"/>
          <w:cs/>
        </w:rPr>
        <w:t xml:space="preserve"> </w:t>
      </w:r>
      <w:r w:rsidR="005D434E" w:rsidRPr="006B2D1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B04F32" w:rsidRPr="006B2D1A" w14:paraId="43BCA2B7" w14:textId="77777777" w:rsidTr="002A3D8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396BC2" w14:textId="77777777" w:rsidR="00B04F32" w:rsidRPr="006B2D1A" w:rsidRDefault="00B04F32" w:rsidP="008C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7E804" w14:textId="77777777" w:rsidR="00B04F32" w:rsidRPr="006B2D1A" w:rsidRDefault="00B04F32" w:rsidP="008C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04F32" w:rsidRPr="006B2D1A" w14:paraId="22A7E086" w14:textId="77777777" w:rsidTr="002A3D8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BB2856" w14:textId="77777777" w:rsidR="00B04F32" w:rsidRPr="006B2D1A" w:rsidRDefault="00B04F32" w:rsidP="008C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74DA0" w14:textId="77777777" w:rsidR="00B04F32" w:rsidRPr="004A6782" w:rsidRDefault="00B04F32" w:rsidP="008C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4439B98F" w14:textId="47290B90" w:rsidR="00B04F32" w:rsidRPr="006B2D1A" w:rsidRDefault="00B04F32" w:rsidP="008C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9228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072E5" w14:textId="77777777" w:rsidR="00B04F32" w:rsidRPr="006B2D1A" w:rsidRDefault="00B04F32" w:rsidP="008C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4B420" w14:textId="03A74494" w:rsidR="00B04F32" w:rsidRPr="004A6782" w:rsidRDefault="00B04F32" w:rsidP="008C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59228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  <w:p w14:paraId="00CF1010" w14:textId="6FC40EB7" w:rsidR="00B04F32" w:rsidRPr="006B2D1A" w:rsidRDefault="00B04F32" w:rsidP="008C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9228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</w:tr>
      <w:tr w:rsidR="00B04F32" w:rsidRPr="006B2D1A" w14:paraId="260F5592" w14:textId="77777777" w:rsidTr="002A3D8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D5D3CB0" w14:textId="77777777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E0046" w14:textId="00F81525" w:rsidR="00B04F32" w:rsidRPr="00EA438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D2E78" w14:textId="77777777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C9A28" w14:textId="6A48912F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2C99F" w14:textId="77777777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DB17A" w14:textId="0FA73FDB" w:rsidR="00B04F32" w:rsidRPr="00EA438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FE718E" w14:textId="77777777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7456D" w14:textId="3BEAA3CC" w:rsidR="00B04F32" w:rsidRPr="00EA438A" w:rsidRDefault="00B04F32" w:rsidP="0040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D19AB" w:rsidRPr="006B2D1A" w14:paraId="616360F2" w14:textId="77777777" w:rsidTr="00DA7B2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5275E4" w14:textId="03DD4119" w:rsidR="00AD19AB" w:rsidRPr="00A745E1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และผลประโยชน์อื่นของ</w:t>
            </w:r>
            <w:r w:rsidRPr="00A745E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</w:t>
            </w:r>
            <w:r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179FB" w14:textId="5E9E4AF1" w:rsidR="00AD19AB" w:rsidRPr="00C47DB5" w:rsidRDefault="000F39D3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F39D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4,246   </w:t>
            </w:r>
            <w:r w:rsidR="00093212" w:rsidRPr="0009321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3156F7" w14:textId="77777777" w:rsidR="00AD19AB" w:rsidRPr="003604B8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23831" w14:textId="1A1DF239" w:rsidR="00AD19AB" w:rsidRPr="00AD19AB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4,729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929062" w14:textId="77777777" w:rsidR="00AD19AB" w:rsidRPr="006B2D1A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6B9DE9D" w14:textId="18A0FC73" w:rsidR="00AD19AB" w:rsidRPr="00B246AA" w:rsidRDefault="000F39D3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F39D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12,595   </w:t>
            </w:r>
            <w:r w:rsidR="00093212" w:rsidRPr="0009321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9DECCC" w14:textId="77777777" w:rsidR="00AD19AB" w:rsidRPr="006B2D1A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923E0E" w14:textId="329C7E61" w:rsidR="00AD19AB" w:rsidRPr="006B2D1A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13,681</w:t>
            </w:r>
          </w:p>
        </w:tc>
      </w:tr>
      <w:tr w:rsidR="00AD19AB" w:rsidRPr="006B2D1A" w14:paraId="0FF2EA29" w14:textId="77777777" w:rsidTr="00DA7B2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C8B1728" w14:textId="77777777" w:rsidR="00AD19AB" w:rsidRPr="00A745E1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  <w:r w:rsidRPr="00A745E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041AF2" w14:textId="1FC58336" w:rsidR="00AD19AB" w:rsidRPr="00C47DB5" w:rsidRDefault="00093212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9321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180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A7F59" w14:textId="77777777" w:rsidR="00AD19AB" w:rsidRPr="003604B8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42D1C" w14:textId="09E22291" w:rsidR="00AD19AB" w:rsidRPr="00AD19AB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83525A" w14:textId="77777777" w:rsidR="00AD19AB" w:rsidRPr="006B2D1A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FB35F6" w14:textId="71747457" w:rsidR="00AD19AB" w:rsidRPr="00B246AA" w:rsidRDefault="00093212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9321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640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21488" w14:textId="77777777" w:rsidR="00AD19AB" w:rsidRPr="006B2D1A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A6A0A" w14:textId="38A91C31" w:rsidR="00AD19AB" w:rsidRPr="006B2D1A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620</w:t>
            </w:r>
          </w:p>
        </w:tc>
      </w:tr>
      <w:tr w:rsidR="00AD19AB" w:rsidRPr="006B2D1A" w14:paraId="116BD3F7" w14:textId="77777777" w:rsidTr="00DA7B2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0DE947" w14:textId="77777777" w:rsidR="00AD19AB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เงินสมทบเข้ากองทุนสำรองเลี้ยงชีพ</w:t>
            </w:r>
          </w:p>
          <w:p w14:paraId="31BB4673" w14:textId="77777777" w:rsidR="00AD19AB" w:rsidRPr="00A745E1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A74C7" w14:textId="2B115AD2" w:rsidR="00AD19AB" w:rsidRPr="00C47DB5" w:rsidRDefault="000F39D3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F39D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77   </w:t>
            </w:r>
            <w:r w:rsidR="00093212" w:rsidRPr="0009321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EEFAD" w14:textId="77777777" w:rsidR="00AD19AB" w:rsidRPr="003604B8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DA394" w14:textId="4354CE72" w:rsidR="00AD19AB" w:rsidRPr="00AD19AB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359D" w14:textId="77777777" w:rsidR="00AD19AB" w:rsidRPr="00D70F85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A180" w14:textId="6F917590" w:rsidR="00AD19AB" w:rsidRPr="00B246AA" w:rsidRDefault="000F39D3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F39D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218   </w:t>
            </w:r>
            <w:r w:rsidR="00093212" w:rsidRPr="0009321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280B2" w14:textId="77777777" w:rsidR="00AD19AB" w:rsidRPr="006B2D1A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FF44C" w14:textId="4AAB4C2E" w:rsidR="00AD19AB" w:rsidRPr="006B2D1A" w:rsidDel="00CE63E9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194</w:t>
            </w:r>
          </w:p>
        </w:tc>
      </w:tr>
      <w:tr w:rsidR="00AD19AB" w:rsidRPr="006B2D1A" w14:paraId="6361AC68" w14:textId="77777777" w:rsidTr="00DA7B2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AF61BA" w14:textId="77777777" w:rsidR="00AD19AB" w:rsidRPr="003D06A3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06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3D0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พนักงานเมื่อเกษียณอายุ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502DA" w14:textId="4F2BA331" w:rsidR="00AD19AB" w:rsidRPr="00C47DB5" w:rsidRDefault="00093212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9321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71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8B166C" w14:textId="77777777" w:rsidR="00AD19AB" w:rsidRPr="003604B8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81409" w14:textId="2780C6FA" w:rsidR="00AD19AB" w:rsidRPr="00AD19AB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557F34" w14:textId="77777777" w:rsidR="00AD19AB" w:rsidRPr="003D06A3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DB0E0" w14:textId="61A5EFB3" w:rsidR="00AD19AB" w:rsidRPr="003D06A3" w:rsidRDefault="00093212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9321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213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776A0C" w14:textId="77777777" w:rsidR="00AD19AB" w:rsidRPr="008E1C1D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C450B" w14:textId="28966C62" w:rsidR="00AD19AB" w:rsidRPr="006B2D1A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173</w:t>
            </w:r>
          </w:p>
        </w:tc>
      </w:tr>
      <w:tr w:rsidR="00AD19AB" w:rsidRPr="004A6782" w14:paraId="2E690C1F" w14:textId="77777777" w:rsidTr="00DA7B26">
        <w:trPr>
          <w:trHeight w:val="30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2003D3" w14:textId="77777777" w:rsidR="00AD19AB" w:rsidRPr="006B2D1A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3F7AAA" w14:textId="10F26674" w:rsidR="00AD19AB" w:rsidRPr="00C47DB5" w:rsidRDefault="000F39D3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0F39D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4,574   </w:t>
            </w:r>
            <w:r w:rsidR="00093212" w:rsidRPr="0009321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518A66" w14:textId="77777777" w:rsidR="00AD19AB" w:rsidRPr="003604B8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373F34" w14:textId="125E3D50" w:rsidR="00AD19AB" w:rsidRPr="00AD19AB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5,016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8060B1" w14:textId="77777777" w:rsidR="00AD19AB" w:rsidRPr="006B2D1A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0A45FC" w14:textId="6B76E852" w:rsidR="00AD19AB" w:rsidRPr="008D0278" w:rsidRDefault="000F39D3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0F39D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13,666   </w:t>
            </w:r>
            <w:r w:rsidR="00093212" w:rsidRPr="0009321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BACAA" w14:textId="77777777" w:rsidR="00AD19AB" w:rsidRPr="009E5FC1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8BC09D" w14:textId="2DC8C61E" w:rsidR="00AD19AB" w:rsidRPr="009E5FC1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FB73D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14,668</w:t>
            </w:r>
          </w:p>
        </w:tc>
      </w:tr>
    </w:tbl>
    <w:p w14:paraId="6DCB9531" w14:textId="77777777" w:rsidR="00C505BB" w:rsidRDefault="00C505BB" w:rsidP="00C505BB">
      <w:pPr>
        <w:pStyle w:val="FSNoteNumbered"/>
        <w:spacing w:after="120"/>
        <w:ind w:left="547"/>
        <w:rPr>
          <w:b/>
          <w:bCs/>
          <w:u w:val="none"/>
        </w:rPr>
      </w:pPr>
    </w:p>
    <w:p w14:paraId="1EF5FF9B" w14:textId="77777777" w:rsidR="00C505BB" w:rsidRDefault="00C505BB" w:rsidP="00C505BB">
      <w:pPr>
        <w:rPr>
          <w:lang w:val="th-TH"/>
        </w:rPr>
      </w:pPr>
    </w:p>
    <w:p w14:paraId="79BFE156" w14:textId="77777777" w:rsidR="00C505BB" w:rsidRDefault="00C505BB" w:rsidP="00C505BB">
      <w:pPr>
        <w:rPr>
          <w:lang w:val="th-TH"/>
        </w:rPr>
      </w:pPr>
    </w:p>
    <w:p w14:paraId="68418683" w14:textId="77777777" w:rsidR="00C505BB" w:rsidRPr="00C505BB" w:rsidRDefault="00C505BB" w:rsidP="00C505BB">
      <w:pPr>
        <w:rPr>
          <w:cs/>
          <w:lang w:val="th-TH"/>
        </w:rPr>
      </w:pPr>
    </w:p>
    <w:p w14:paraId="606BA72B" w14:textId="480E75D7" w:rsidR="00BE29D7" w:rsidRPr="00C45BAD" w:rsidRDefault="00263326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>เงิน</w:t>
      </w:r>
      <w:r w:rsidR="00B114C1" w:rsidRPr="00C45BAD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7A3CD0" w14:paraId="22C28840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CF9024D" w14:textId="77777777" w:rsidR="00AB4B0E" w:rsidRPr="007A3CD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0A1C" w14:textId="77777777" w:rsidR="00AB4B0E" w:rsidRPr="007A3CD0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7A3CD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7A3CD0" w14:paraId="031788F1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BBF2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EB56" w14:textId="2C23D2A3" w:rsidR="00DA4329" w:rsidRPr="007A3CD0" w:rsidRDefault="00906F92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99462001"/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604B8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="00080B4C" w:rsidRPr="0076130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80B4C" w:rsidRPr="00761300">
              <w:rPr>
                <w:rFonts w:ascii="Angsana New" w:hAnsi="Angsana New"/>
                <w:sz w:val="28"/>
                <w:szCs w:val="28"/>
              </w:rPr>
              <w:t>256</w:t>
            </w:r>
            <w:bookmarkEnd w:id="4"/>
            <w:r w:rsidR="00080B4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81377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F922C" w14:textId="540F39E3" w:rsidR="00DA4329" w:rsidRPr="007A3CD0" w:rsidRDefault="00080B4C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A3C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080B4C" w:rsidRPr="007A3CD0" w14:paraId="71D10438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ED28B1" w14:textId="77777777" w:rsidR="00080B4C" w:rsidRPr="007A3CD0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EF68" w14:textId="3651F3E9" w:rsidR="00080B4C" w:rsidRPr="00B04F32" w:rsidRDefault="00FE5D08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5D08"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36935" w14:textId="77777777" w:rsidR="00080B4C" w:rsidRPr="007A3CD0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FCFB" w14:textId="11C48920" w:rsidR="00080B4C" w:rsidRPr="007A3CD0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</w:tr>
      <w:tr w:rsidR="00080B4C" w:rsidRPr="007A3CD0" w14:paraId="496B625C" w14:textId="77777777" w:rsidTr="00D26460">
        <w:trPr>
          <w:trHeight w:val="40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A9BCCC7" w14:textId="77777777" w:rsidR="00080B4C" w:rsidRPr="007A3CD0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F8FC" w14:textId="7EE6E122" w:rsidR="00080B4C" w:rsidRPr="00B04F32" w:rsidRDefault="00FE5D08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5D08">
              <w:rPr>
                <w:rFonts w:asciiTheme="majorBidi" w:eastAsia="Cordia New" w:hAnsiTheme="majorBidi" w:cstheme="majorBidi"/>
                <w:sz w:val="28"/>
                <w:szCs w:val="28"/>
              </w:rPr>
              <w:t>68,126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BBDC7" w14:textId="77777777" w:rsidR="00080B4C" w:rsidRPr="007A3CD0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5A27" w14:textId="4D1F0697" w:rsidR="00080B4C" w:rsidRPr="007A3CD0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150,858</w:t>
            </w:r>
          </w:p>
        </w:tc>
      </w:tr>
      <w:tr w:rsidR="00080B4C" w:rsidRPr="005067F3" w14:paraId="75D102A7" w14:textId="77777777" w:rsidTr="00D26460">
        <w:trPr>
          <w:trHeight w:val="30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A9353F" w14:textId="77777777" w:rsidR="00080B4C" w:rsidRPr="007A3CD0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7A3C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6C72D9" w14:textId="36AD679E" w:rsidR="00080B4C" w:rsidRPr="00B04F32" w:rsidRDefault="00FE5D08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FE5D0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68,256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EDB2D" w14:textId="77777777" w:rsidR="00080B4C" w:rsidRPr="007A3CD0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AB405C" w14:textId="2B40D735" w:rsidR="00080B4C" w:rsidRPr="00DB65A3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150,988</w:t>
            </w:r>
          </w:p>
        </w:tc>
      </w:tr>
    </w:tbl>
    <w:p w14:paraId="1DA5F0B5" w14:textId="26A3BF0B" w:rsidR="003C6F7B" w:rsidRDefault="009E0C88" w:rsidP="00B3641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3A2815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pacing w:val="2"/>
          <w:sz w:val="28"/>
          <w:szCs w:val="28"/>
        </w:rPr>
        <w:t xml:space="preserve">30 </w:t>
      </w:r>
      <w:r w:rsidR="003604B8">
        <w:rPr>
          <w:rFonts w:ascii="Angsana New" w:hAnsi="Angsana New" w:hint="cs"/>
          <w:spacing w:val="2"/>
          <w:sz w:val="28"/>
          <w:szCs w:val="28"/>
          <w:cs/>
        </w:rPr>
        <w:t>กันยา</w:t>
      </w:r>
      <w:r w:rsidR="00906F92">
        <w:rPr>
          <w:rFonts w:ascii="Angsana New" w:hAnsi="Angsana New"/>
          <w:spacing w:val="2"/>
          <w:sz w:val="28"/>
          <w:szCs w:val="28"/>
          <w:cs/>
        </w:rPr>
        <w:t>ยน</w:t>
      </w:r>
      <w:r w:rsidR="00AD041B" w:rsidRPr="00323BAF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AD041B" w:rsidRPr="00323BAF">
        <w:rPr>
          <w:rFonts w:ascii="Angsana New" w:hAnsi="Angsana New"/>
          <w:spacing w:val="2"/>
          <w:sz w:val="28"/>
          <w:szCs w:val="28"/>
        </w:rPr>
        <w:t>256</w:t>
      </w:r>
      <w:r w:rsidR="00323BAF" w:rsidRPr="00323BAF">
        <w:rPr>
          <w:rFonts w:ascii="Angsana New" w:hAnsi="Angsana New"/>
          <w:spacing w:val="2"/>
          <w:sz w:val="28"/>
          <w:szCs w:val="28"/>
        </w:rPr>
        <w:t>6</w:t>
      </w:r>
      <w:r w:rsidR="00AD041B" w:rsidRPr="00323BAF">
        <w:rPr>
          <w:rFonts w:ascii="Angsana New" w:hAnsi="Angsana New"/>
          <w:spacing w:val="2"/>
          <w:sz w:val="28"/>
          <w:szCs w:val="28"/>
        </w:rPr>
        <w:t xml:space="preserve"> </w:t>
      </w:r>
      <w:r w:rsidRPr="003A2815">
        <w:rPr>
          <w:rFonts w:ascii="Angsana New" w:hAnsi="Angsana New"/>
          <w:spacing w:val="2"/>
          <w:sz w:val="28"/>
          <w:szCs w:val="28"/>
          <w:cs/>
        </w:rPr>
        <w:t>เงินฝาก</w:t>
      </w:r>
      <w:r w:rsidRPr="003A2815">
        <w:rPr>
          <w:rFonts w:ascii="Angsana New" w:hAnsi="Angsana New" w:hint="cs"/>
          <w:spacing w:val="2"/>
          <w:sz w:val="28"/>
          <w:szCs w:val="28"/>
          <w:cs/>
        </w:rPr>
        <w:t>ธนาคาร</w:t>
      </w:r>
      <w:r w:rsidR="003915ED" w:rsidRPr="003A2815">
        <w:rPr>
          <w:rFonts w:ascii="Angsana New" w:hAnsi="Angsana New" w:hint="cs"/>
          <w:spacing w:val="2"/>
          <w:sz w:val="28"/>
          <w:szCs w:val="28"/>
          <w:cs/>
        </w:rPr>
        <w:t>จำนวน</w:t>
      </w:r>
      <w:r w:rsidR="003915ED" w:rsidRPr="00D55E4B">
        <w:rPr>
          <w:rFonts w:ascii="Angsana New" w:hAnsi="Angsana New" w:hint="cs"/>
          <w:spacing w:val="2"/>
          <w:sz w:val="28"/>
          <w:szCs w:val="28"/>
          <w:cs/>
        </w:rPr>
        <w:t>เงิน</w:t>
      </w:r>
      <w:r w:rsidR="00AB22C6" w:rsidRPr="00967C08">
        <w:rPr>
          <w:rFonts w:ascii="Angsana New" w:hAnsi="Angsana New"/>
          <w:spacing w:val="2"/>
          <w:sz w:val="28"/>
          <w:szCs w:val="28"/>
        </w:rPr>
        <w:t xml:space="preserve"> </w:t>
      </w:r>
      <w:r w:rsidR="00E76C83" w:rsidRPr="0045471D">
        <w:rPr>
          <w:rFonts w:ascii="Angsana New" w:hAnsi="Angsana New"/>
          <w:spacing w:val="2"/>
          <w:sz w:val="28"/>
          <w:szCs w:val="28"/>
        </w:rPr>
        <w:t>0.4</w:t>
      </w:r>
      <w:r w:rsidR="00E76C83" w:rsidRPr="00967C08">
        <w:rPr>
          <w:rFonts w:ascii="Angsana New" w:hAnsi="Angsana New"/>
          <w:spacing w:val="2"/>
          <w:sz w:val="28"/>
          <w:szCs w:val="28"/>
        </w:rPr>
        <w:t xml:space="preserve"> </w:t>
      </w:r>
      <w:r w:rsidR="003915ED" w:rsidRPr="00967C08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3915ED" w:rsidRPr="003A2815">
        <w:rPr>
          <w:rFonts w:ascii="Angsana New" w:hAnsi="Angsana New" w:hint="cs"/>
          <w:spacing w:val="2"/>
          <w:sz w:val="28"/>
          <w:szCs w:val="28"/>
          <w:cs/>
        </w:rPr>
        <w:t>ได้ถูก</w:t>
      </w:r>
      <w:r w:rsidR="003915ED" w:rsidRPr="003A2815">
        <w:rPr>
          <w:rFonts w:ascii="Angsana New" w:hAnsi="Angsana New"/>
          <w:spacing w:val="2"/>
          <w:sz w:val="28"/>
          <w:szCs w:val="28"/>
          <w:cs/>
        </w:rPr>
        <w:t>จำนำเป็นหลักทรัพย์ค้ำประกันวงเงินสินเชื่อกับธนาคาร</w:t>
      </w:r>
      <w:r w:rsidR="003915ED" w:rsidRPr="003A2815">
        <w:rPr>
          <w:rFonts w:ascii="Angsana New" w:hAnsi="Angsana New" w:hint="cs"/>
          <w:spacing w:val="2"/>
          <w:sz w:val="28"/>
          <w:szCs w:val="28"/>
          <w:cs/>
        </w:rPr>
        <w:t xml:space="preserve">ในประเทศ </w:t>
      </w:r>
      <w:r w:rsidR="003915ED" w:rsidRPr="003A2815">
        <w:rPr>
          <w:rFonts w:ascii="Angsana New" w:hAnsi="Angsana New"/>
          <w:spacing w:val="2"/>
          <w:sz w:val="28"/>
          <w:szCs w:val="28"/>
          <w:cs/>
        </w:rPr>
        <w:t xml:space="preserve">ตามที่กล่าวไว้ในหมายเหตุ </w:t>
      </w:r>
      <w:r w:rsidR="00E42081">
        <w:rPr>
          <w:rFonts w:ascii="Angsana New" w:hAnsi="Angsana New"/>
          <w:spacing w:val="2"/>
          <w:sz w:val="28"/>
          <w:szCs w:val="28"/>
        </w:rPr>
        <w:t xml:space="preserve">30 </w:t>
      </w:r>
      <w:r w:rsidR="00134F10" w:rsidRPr="003A2815">
        <w:rPr>
          <w:rFonts w:ascii="Angsana New" w:hAnsi="Angsana New" w:hint="cs"/>
          <w:spacing w:val="2"/>
          <w:sz w:val="28"/>
          <w:szCs w:val="28"/>
          <w:cs/>
        </w:rPr>
        <w:t>ข</w:t>
      </w:r>
      <w:r w:rsidR="003915ED" w:rsidRPr="003A2815">
        <w:rPr>
          <w:rFonts w:ascii="Angsana New" w:hAnsi="Angsana New" w:hint="cs"/>
          <w:spacing w:val="2"/>
          <w:sz w:val="28"/>
          <w:szCs w:val="28"/>
          <w:cs/>
        </w:rPr>
        <w:t>)</w:t>
      </w:r>
      <w:r w:rsidR="00DA4329" w:rsidRPr="003A2815">
        <w:rPr>
          <w:rFonts w:ascii="Angsana New" w:hAnsi="Angsana New"/>
          <w:spacing w:val="2"/>
          <w:sz w:val="28"/>
          <w:szCs w:val="28"/>
        </w:rPr>
        <w:t xml:space="preserve"> (31 </w:t>
      </w:r>
      <w:r w:rsidR="00DA4329" w:rsidRPr="003A2815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="00DA4329" w:rsidRPr="003A2815">
        <w:rPr>
          <w:rFonts w:ascii="Angsana New" w:hAnsi="Angsana New"/>
          <w:spacing w:val="2"/>
          <w:sz w:val="28"/>
          <w:szCs w:val="28"/>
        </w:rPr>
        <w:t>256</w:t>
      </w:r>
      <w:r w:rsidR="00323BAF" w:rsidRPr="003A2815">
        <w:rPr>
          <w:rFonts w:ascii="Angsana New" w:hAnsi="Angsana New"/>
          <w:spacing w:val="2"/>
          <w:sz w:val="28"/>
          <w:szCs w:val="28"/>
        </w:rPr>
        <w:t>5</w:t>
      </w:r>
      <w:r w:rsidR="00DA4329" w:rsidRPr="003A2815">
        <w:rPr>
          <w:rFonts w:ascii="Angsana New" w:hAnsi="Angsana New"/>
          <w:spacing w:val="2"/>
          <w:sz w:val="28"/>
          <w:szCs w:val="28"/>
        </w:rPr>
        <w:t>: 0.</w:t>
      </w:r>
      <w:r w:rsidR="009E4495" w:rsidRPr="003A2815">
        <w:rPr>
          <w:rFonts w:ascii="Angsana New" w:hAnsi="Angsana New"/>
          <w:spacing w:val="2"/>
          <w:sz w:val="28"/>
          <w:szCs w:val="28"/>
        </w:rPr>
        <w:t>4</w:t>
      </w:r>
      <w:r w:rsidR="00DA4329" w:rsidRPr="003A2815">
        <w:rPr>
          <w:rFonts w:ascii="Angsana New" w:hAnsi="Angsana New"/>
          <w:spacing w:val="2"/>
          <w:sz w:val="28"/>
          <w:szCs w:val="28"/>
        </w:rPr>
        <w:t xml:space="preserve"> </w:t>
      </w:r>
      <w:r w:rsidR="00DA4329" w:rsidRPr="003A2815">
        <w:rPr>
          <w:rFonts w:ascii="Angsana New" w:hAnsi="Angsana New"/>
          <w:spacing w:val="2"/>
          <w:sz w:val="28"/>
          <w:szCs w:val="28"/>
          <w:cs/>
        </w:rPr>
        <w:t>ล้านบาท)</w:t>
      </w:r>
    </w:p>
    <w:p w14:paraId="6E5FBCD2" w14:textId="791B0853" w:rsidR="00435055" w:rsidRPr="00F60B3F" w:rsidRDefault="00435055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F60B3F">
        <w:rPr>
          <w:b/>
          <w:bCs/>
          <w:u w:val="none"/>
          <w:cs/>
        </w:rPr>
        <w:t xml:space="preserve">เบี้ยประกันภัยค้างรับ </w:t>
      </w:r>
    </w:p>
    <w:p w14:paraId="69DBC3BD" w14:textId="4CC4BD7A" w:rsidR="00435055" w:rsidRPr="002638F1" w:rsidRDefault="0057104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67C8D">
        <w:rPr>
          <w:rFonts w:ascii="Angsana New" w:hAnsi="Angsana New"/>
          <w:spacing w:val="2"/>
          <w:sz w:val="28"/>
          <w:szCs w:val="28"/>
          <w:cs/>
        </w:rPr>
        <w:t xml:space="preserve">การวิเคราะห์อายุเบี้ยประกันภัยค้างรับ </w:t>
      </w:r>
      <w:r w:rsidR="0083570B" w:rsidRPr="00567C8D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BD6745" w:rsidRPr="00567C8D">
        <w:rPr>
          <w:rFonts w:ascii="Angsana New" w:hAnsi="Angsana New"/>
          <w:spacing w:val="2"/>
          <w:sz w:val="28"/>
          <w:szCs w:val="28"/>
          <w:cs/>
        </w:rPr>
        <w:t>วันที่</w:t>
      </w:r>
      <w:r w:rsidR="005D434E" w:rsidRPr="00567C8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906F92">
        <w:rPr>
          <w:rFonts w:ascii="Angsana New" w:hAnsi="Angsana New"/>
          <w:spacing w:val="2"/>
          <w:sz w:val="28"/>
          <w:szCs w:val="28"/>
        </w:rPr>
        <w:t xml:space="preserve">30 </w:t>
      </w:r>
      <w:r w:rsidR="003604B8" w:rsidRPr="003604B8">
        <w:rPr>
          <w:rFonts w:ascii="Angsana New" w:hAnsi="Angsana New"/>
          <w:spacing w:val="2"/>
          <w:sz w:val="28"/>
          <w:szCs w:val="28"/>
          <w:cs/>
        </w:rPr>
        <w:t>กันยา</w:t>
      </w:r>
      <w:r w:rsidR="00906F92">
        <w:rPr>
          <w:rFonts w:ascii="Angsana New" w:hAnsi="Angsana New"/>
          <w:spacing w:val="2"/>
          <w:sz w:val="28"/>
          <w:szCs w:val="28"/>
          <w:cs/>
        </w:rPr>
        <w:t>ยน</w:t>
      </w:r>
      <w:r w:rsidR="00AD041B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pacing w:val="2"/>
          <w:sz w:val="28"/>
          <w:szCs w:val="28"/>
        </w:rPr>
        <w:t>256</w:t>
      </w:r>
      <w:r w:rsidR="00080B4C">
        <w:rPr>
          <w:rFonts w:ascii="Angsana New" w:hAnsi="Angsana New" w:hint="cs"/>
          <w:spacing w:val="2"/>
          <w:sz w:val="28"/>
          <w:szCs w:val="28"/>
          <w:cs/>
        </w:rPr>
        <w:t>6</w:t>
      </w:r>
      <w:r w:rsidR="00AD041B">
        <w:rPr>
          <w:rFonts w:ascii="Angsana New" w:hAnsi="Angsana New"/>
          <w:spacing w:val="2"/>
          <w:sz w:val="28"/>
          <w:szCs w:val="28"/>
        </w:rPr>
        <w:t xml:space="preserve"> </w:t>
      </w:r>
      <w:r w:rsidR="00567C8D" w:rsidRPr="00567C8D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166F95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166F95">
        <w:rPr>
          <w:rFonts w:ascii="Angsana New" w:hAnsi="Angsana New"/>
          <w:spacing w:val="2"/>
          <w:sz w:val="28"/>
          <w:szCs w:val="28"/>
        </w:rPr>
        <w:t xml:space="preserve">31 </w:t>
      </w:r>
      <w:r w:rsidR="00166F95">
        <w:rPr>
          <w:rFonts w:ascii="Angsana New" w:hAnsi="Angsana New" w:hint="cs"/>
          <w:spacing w:val="2"/>
          <w:sz w:val="28"/>
          <w:szCs w:val="28"/>
          <w:cs/>
        </w:rPr>
        <w:t xml:space="preserve">ธันวาคม </w:t>
      </w:r>
      <w:r w:rsidR="00C7625A" w:rsidRPr="00567C8D">
        <w:rPr>
          <w:rFonts w:ascii="Angsana New" w:hAnsi="Angsana New"/>
          <w:spacing w:val="2"/>
          <w:sz w:val="28"/>
          <w:szCs w:val="28"/>
        </w:rPr>
        <w:t>256</w:t>
      </w:r>
      <w:r w:rsidR="00080B4C">
        <w:rPr>
          <w:rFonts w:ascii="Angsana New" w:hAnsi="Angsana New" w:hint="cs"/>
          <w:spacing w:val="2"/>
          <w:sz w:val="28"/>
          <w:szCs w:val="28"/>
          <w:cs/>
        </w:rPr>
        <w:t>5</w:t>
      </w:r>
      <w:r w:rsidR="00C7625A" w:rsidRPr="00567C8D">
        <w:rPr>
          <w:rFonts w:ascii="Angsana New" w:hAnsi="Angsana New"/>
          <w:spacing w:val="2"/>
          <w:sz w:val="28"/>
          <w:szCs w:val="28"/>
        </w:rPr>
        <w:t xml:space="preserve"> </w:t>
      </w:r>
      <w:r w:rsidRPr="00567C8D">
        <w:rPr>
          <w:rFonts w:ascii="Angsana New" w:hAnsi="Angsana New"/>
          <w:spacing w:val="2"/>
          <w:sz w:val="28"/>
          <w:szCs w:val="28"/>
          <w:cs/>
        </w:rPr>
        <w:t>โดยจำแนกอายุตามเงินต้นที่ค้างชำระนับตั้งแต่</w:t>
      </w:r>
      <w:r w:rsidRPr="002638F1">
        <w:rPr>
          <w:rFonts w:ascii="Angsana New" w:hAnsi="Angsana New"/>
          <w:sz w:val="28"/>
          <w:szCs w:val="28"/>
          <w:cs/>
        </w:rPr>
        <w:t>วันครบกำหนดชำระตามกฎหมายว่าด้วยการเก็บเบี้ยประกันภัย 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2638F1" w14:paraId="421FC9ED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EF128D1" w14:textId="77777777" w:rsidR="00A92F76" w:rsidRPr="002638F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74B796C4" w14:textId="77777777" w:rsidR="00A92F76" w:rsidRPr="002638F1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2638F1" w14:paraId="5EE9405D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8925227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0667FD5" w14:textId="63F5DF37" w:rsidR="00DA4329" w:rsidRPr="002638F1" w:rsidRDefault="00906F92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604B8" w:rsidRPr="003604B8">
              <w:rPr>
                <w:rFonts w:asciiTheme="majorBidi" w:hAnsiTheme="majorBidi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080B4C" w:rsidRPr="0046328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80B4C" w:rsidRPr="0046328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0B4C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42C3CD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5E7CDE" w14:textId="6788F578" w:rsidR="00DA4329" w:rsidRPr="002638F1" w:rsidRDefault="00080B4C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080B4C" w:rsidRPr="002638F1" w14:paraId="2906677C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5572952" w14:textId="77777777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8FA17" w14:textId="4D75FC3A" w:rsidR="00080B4C" w:rsidRPr="00D55E4B" w:rsidRDefault="00BA7AB6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A7AB6">
              <w:rPr>
                <w:rFonts w:asciiTheme="majorBidi" w:eastAsia="Cordia New" w:hAnsiTheme="majorBidi" w:cstheme="majorBidi"/>
                <w:sz w:val="28"/>
                <w:szCs w:val="28"/>
              </w:rPr>
              <w:t>77,</w:t>
            </w:r>
            <w:r w:rsidR="00495CDC">
              <w:rPr>
                <w:rFonts w:asciiTheme="majorBidi" w:eastAsia="Cordia New" w:hAnsiTheme="majorBidi" w:cstheme="majorBidi"/>
                <w:sz w:val="28"/>
                <w:szCs w:val="28"/>
              </w:rPr>
              <w:t>38</w:t>
            </w:r>
            <w:r w:rsidR="00E8325E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F333F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DF17F" w14:textId="08792A94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55,145</w:t>
            </w:r>
          </w:p>
        </w:tc>
      </w:tr>
      <w:tr w:rsidR="00080B4C" w:rsidRPr="002638F1" w14:paraId="201091B3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5BCCB6C" w14:textId="77777777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4E418" w14:textId="6441187B" w:rsidR="00080B4C" w:rsidRPr="00D55E4B" w:rsidRDefault="00BA7AB6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A7AB6">
              <w:rPr>
                <w:rFonts w:asciiTheme="majorBidi" w:eastAsia="Cordia New" w:hAnsiTheme="majorBidi" w:cstheme="majorBidi"/>
                <w:sz w:val="28"/>
                <w:szCs w:val="28"/>
              </w:rPr>
              <w:t>22,1</w:t>
            </w:r>
            <w:r w:rsidR="00495CDC">
              <w:rPr>
                <w:rFonts w:asciiTheme="majorBidi" w:eastAsia="Cordia New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F6249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3DC5" w14:textId="182E91F6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20,768</w:t>
            </w:r>
          </w:p>
        </w:tc>
      </w:tr>
      <w:tr w:rsidR="00080B4C" w:rsidRPr="002638F1" w14:paraId="610F05AF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6B23F6B" w14:textId="21ECA504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- 60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7B8F8" w14:textId="4DD8A2FE" w:rsidR="00080B4C" w:rsidRPr="00D55E4B" w:rsidRDefault="00BA7AB6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A7AB6">
              <w:rPr>
                <w:rFonts w:asciiTheme="majorBidi" w:eastAsia="Cordia New" w:hAnsiTheme="majorBidi" w:cstheme="majorBidi"/>
                <w:sz w:val="28"/>
                <w:szCs w:val="28"/>
              </w:rPr>
              <w:t>5,</w:t>
            </w:r>
            <w:r w:rsidR="00495CDC">
              <w:rPr>
                <w:rFonts w:asciiTheme="majorBidi" w:eastAsia="Cordia New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FFEC6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DD55C" w14:textId="665BDFEC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3,011</w:t>
            </w:r>
          </w:p>
        </w:tc>
      </w:tr>
      <w:tr w:rsidR="00080B4C" w:rsidRPr="002638F1" w14:paraId="07851242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859ED8F" w14:textId="60389399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- 90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3867" w14:textId="75740218" w:rsidR="00080B4C" w:rsidRPr="00D55E4B" w:rsidRDefault="00BA7AB6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A7AB6">
              <w:rPr>
                <w:rFonts w:asciiTheme="majorBidi" w:eastAsia="Cordia New" w:hAnsiTheme="majorBidi" w:cstheme="majorBidi"/>
                <w:sz w:val="28"/>
                <w:szCs w:val="28"/>
              </w:rPr>
              <w:t>1,1</w:t>
            </w:r>
            <w:r w:rsidR="00495CDC">
              <w:rPr>
                <w:rFonts w:asciiTheme="majorBidi" w:eastAsia="Cordia New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F9CC3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BA68" w14:textId="36D2485C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1,274</w:t>
            </w:r>
          </w:p>
        </w:tc>
      </w:tr>
      <w:tr w:rsidR="00080B4C" w:rsidRPr="002638F1" w14:paraId="426F3E6F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71A25BA" w14:textId="2CA394AC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60970" w14:textId="16EE2625" w:rsidR="00080B4C" w:rsidRPr="00D55E4B" w:rsidRDefault="00BA7AB6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A7AB6">
              <w:rPr>
                <w:rFonts w:asciiTheme="majorBidi" w:eastAsia="Cordia New" w:hAnsiTheme="majorBidi" w:cstheme="majorBidi"/>
                <w:sz w:val="28"/>
                <w:szCs w:val="28"/>
              </w:rPr>
              <w:t>3,01</w:t>
            </w:r>
            <w:r w:rsidR="00E8325E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08B9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5E6C" w14:textId="68B1AC99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4,140</w:t>
            </w:r>
          </w:p>
        </w:tc>
      </w:tr>
      <w:tr w:rsidR="00080B4C" w:rsidRPr="002638F1" w14:paraId="50AA116A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0BB0310" w14:textId="77777777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5560" w14:textId="763B9F0D" w:rsidR="00080B4C" w:rsidRPr="00D55E4B" w:rsidRDefault="00BA7AB6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A7AB6">
              <w:rPr>
                <w:rFonts w:asciiTheme="majorBidi" w:eastAsia="Cordia New" w:hAnsiTheme="majorBidi" w:cstheme="majorBidi"/>
                <w:sz w:val="28"/>
                <w:szCs w:val="28"/>
              </w:rPr>
              <w:t>4,493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388A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6D8DB" w14:textId="7D91F054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3,915</w:t>
            </w:r>
          </w:p>
        </w:tc>
      </w:tr>
      <w:tr w:rsidR="00080B4C" w:rsidRPr="002638F1" w14:paraId="1252E8E4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76AF0C4" w14:textId="77777777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36033" w14:textId="4EADF8F9" w:rsidR="00080B4C" w:rsidRPr="00D55E4B" w:rsidRDefault="00BA7AB6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A7AB6">
              <w:rPr>
                <w:rFonts w:asciiTheme="majorBidi" w:eastAsia="Cordia New" w:hAnsiTheme="majorBidi" w:cstheme="majorBidi"/>
                <w:sz w:val="28"/>
                <w:szCs w:val="28"/>
              </w:rPr>
              <w:t>113,781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E6BEE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5669" w14:textId="2629E1C3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88,253</w:t>
            </w:r>
          </w:p>
        </w:tc>
      </w:tr>
      <w:tr w:rsidR="00080B4C" w:rsidRPr="002638F1" w14:paraId="20723033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1BD3824" w14:textId="77777777" w:rsidR="00080B4C" w:rsidRPr="008654BA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0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713B" w14:textId="145721B0" w:rsidR="00080B4C" w:rsidRPr="00D55E4B" w:rsidRDefault="0090014F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0014F">
              <w:rPr>
                <w:rFonts w:asciiTheme="majorBidi" w:eastAsia="Cordia New" w:hAnsiTheme="majorBidi" w:cstheme="majorBidi"/>
                <w:sz w:val="28"/>
                <w:szCs w:val="28"/>
              </w:rPr>
              <w:t>(5,183)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7A819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87B62" w14:textId="751DA5CA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(3,915)</w:t>
            </w:r>
          </w:p>
        </w:tc>
      </w:tr>
      <w:tr w:rsidR="00080B4C" w:rsidRPr="002638F1" w14:paraId="3A6A71E9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7AFE6F3" w14:textId="77777777" w:rsidR="00080B4C" w:rsidRPr="008654BA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BCAA0" w14:textId="41A1B98C" w:rsidR="00080B4C" w:rsidRPr="00D55E4B" w:rsidRDefault="00BA7AB6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BA7AB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108,598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92781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D4F5D" w14:textId="58E6022A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84,338</w:t>
            </w:r>
          </w:p>
        </w:tc>
      </w:tr>
    </w:tbl>
    <w:p w14:paraId="1CFDDD53" w14:textId="64F8F527" w:rsidR="00317302" w:rsidRDefault="00207EAF" w:rsidP="00B3641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653F">
        <w:rPr>
          <w:rFonts w:ascii="Angsana New" w:hAnsi="Angsana New"/>
          <w:sz w:val="28"/>
          <w:szCs w:val="28"/>
          <w:cs/>
        </w:rPr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</w:t>
      </w:r>
      <w:r w:rsidRPr="002672EF">
        <w:rPr>
          <w:rFonts w:ascii="Angsana New" w:hAnsi="Angsana New"/>
          <w:sz w:val="28"/>
          <w:szCs w:val="28"/>
          <w:cs/>
        </w:rPr>
        <w:t xml:space="preserve">ตามกฎหมายว่าด้วยการเก็บเบี้ยประกันภัย </w:t>
      </w:r>
      <w:r w:rsidR="00A0556B" w:rsidRPr="002672EF">
        <w:rPr>
          <w:rFonts w:ascii="Angsana New" w:hAnsi="Angsana New"/>
          <w:sz w:val="28"/>
          <w:szCs w:val="28"/>
          <w:cs/>
        </w:rPr>
        <w:t>เบี้ยประกันภัยค้างรับจากตัวแทนและนายหน้าประกันภัยราย</w:t>
      </w:r>
      <w:r w:rsidR="00A0556B" w:rsidRPr="00D51344">
        <w:rPr>
          <w:rFonts w:ascii="Angsana New" w:hAnsi="Angsana New"/>
          <w:sz w:val="28"/>
          <w:szCs w:val="28"/>
          <w:cs/>
        </w:rPr>
        <w:t>ใหญ่จำนวน</w:t>
      </w:r>
      <w:r w:rsidR="00A0556B" w:rsidRPr="00D51344">
        <w:rPr>
          <w:rFonts w:ascii="Angsana New" w:hAnsi="Angsana New"/>
          <w:sz w:val="28"/>
          <w:szCs w:val="28"/>
        </w:rPr>
        <w:t xml:space="preserve"> </w:t>
      </w:r>
      <w:r w:rsidR="00F5346E" w:rsidRPr="00D51344">
        <w:rPr>
          <w:rFonts w:ascii="Angsana New" w:hAnsi="Angsana New"/>
          <w:sz w:val="28"/>
          <w:szCs w:val="28"/>
        </w:rPr>
        <w:t xml:space="preserve">5 </w:t>
      </w:r>
      <w:r w:rsidR="00A0556B" w:rsidRPr="00D51344">
        <w:rPr>
          <w:rFonts w:ascii="Angsana New" w:hAnsi="Angsana New"/>
          <w:sz w:val="28"/>
          <w:szCs w:val="28"/>
          <w:cs/>
        </w:rPr>
        <w:t>ราย</w:t>
      </w:r>
      <w:r w:rsidR="00A0556B" w:rsidRPr="002672EF">
        <w:rPr>
          <w:rFonts w:ascii="Angsana New" w:hAnsi="Angsana New"/>
          <w:sz w:val="28"/>
          <w:szCs w:val="28"/>
          <w:cs/>
        </w:rPr>
        <w:t xml:space="preserve"> </w:t>
      </w:r>
      <w:r w:rsidR="00A0556B" w:rsidRPr="00133654">
        <w:rPr>
          <w:rFonts w:ascii="Angsana New" w:hAnsi="Angsana New"/>
          <w:spacing w:val="-4"/>
          <w:sz w:val="28"/>
          <w:szCs w:val="28"/>
          <w:cs/>
        </w:rPr>
        <w:t xml:space="preserve">ณ </w:t>
      </w:r>
      <w:r w:rsidR="0055171F" w:rsidRPr="00133654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906F92">
        <w:rPr>
          <w:rFonts w:ascii="Angsana New" w:hAnsi="Angsana New"/>
          <w:spacing w:val="-4"/>
          <w:sz w:val="28"/>
          <w:szCs w:val="28"/>
        </w:rPr>
        <w:t xml:space="preserve">30 </w:t>
      </w:r>
      <w:r w:rsidR="003604B8" w:rsidRPr="003604B8">
        <w:rPr>
          <w:rFonts w:ascii="Angsana New" w:hAnsi="Angsana New"/>
          <w:spacing w:val="-4"/>
          <w:sz w:val="28"/>
          <w:szCs w:val="28"/>
          <w:cs/>
        </w:rPr>
        <w:t>กันยา</w:t>
      </w:r>
      <w:r w:rsidR="00906F92">
        <w:rPr>
          <w:rFonts w:ascii="Angsana New" w:hAnsi="Angsana New"/>
          <w:spacing w:val="-4"/>
          <w:sz w:val="28"/>
          <w:szCs w:val="28"/>
          <w:cs/>
        </w:rPr>
        <w:t>ยน</w:t>
      </w:r>
      <w:r w:rsidR="00AD041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D041B" w:rsidRPr="00826131">
        <w:rPr>
          <w:rFonts w:ascii="Angsana New" w:hAnsi="Angsana New"/>
          <w:spacing w:val="-4"/>
          <w:sz w:val="28"/>
          <w:szCs w:val="28"/>
        </w:rPr>
        <w:t>256</w:t>
      </w:r>
      <w:r w:rsidR="008E2DA5" w:rsidRPr="00826131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AD041B" w:rsidRPr="00826131">
        <w:rPr>
          <w:rFonts w:ascii="Angsana New" w:hAnsi="Angsana New"/>
          <w:spacing w:val="-4"/>
          <w:sz w:val="28"/>
          <w:szCs w:val="28"/>
        </w:rPr>
        <w:t xml:space="preserve"> </w:t>
      </w:r>
      <w:r w:rsidR="00097FC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F2EAF" w:rsidRPr="00826131">
        <w:rPr>
          <w:rFonts w:ascii="Angsana New" w:hAnsi="Angsana New"/>
          <w:spacing w:val="-4"/>
          <w:sz w:val="28"/>
          <w:szCs w:val="28"/>
          <w:cs/>
        </w:rPr>
        <w:t>มี</w:t>
      </w:r>
      <w:r w:rsidR="0038653F" w:rsidRPr="00826131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6223EA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="00C56585" w:rsidRPr="00967C08">
        <w:rPr>
          <w:rFonts w:ascii="Angsana New" w:hAnsi="Angsana New"/>
          <w:spacing w:val="-4"/>
          <w:sz w:val="28"/>
          <w:szCs w:val="28"/>
        </w:rPr>
        <w:t xml:space="preserve"> </w:t>
      </w:r>
      <w:r w:rsidR="00E47BB8">
        <w:rPr>
          <w:rFonts w:ascii="Angsana New" w:hAnsi="Angsana New"/>
          <w:spacing w:val="-4"/>
          <w:sz w:val="28"/>
          <w:szCs w:val="28"/>
        </w:rPr>
        <w:t>56.6</w:t>
      </w:r>
      <w:r w:rsidR="00F457F8" w:rsidRPr="00967C08">
        <w:rPr>
          <w:rFonts w:ascii="Angsana New" w:hAnsi="Angsana New"/>
          <w:spacing w:val="-4"/>
          <w:sz w:val="28"/>
          <w:szCs w:val="28"/>
        </w:rPr>
        <w:t xml:space="preserve"> </w:t>
      </w:r>
      <w:r w:rsidR="00A0556B" w:rsidRPr="00967C08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="0038653F" w:rsidRPr="00967C08">
        <w:rPr>
          <w:rFonts w:ascii="Angsana New" w:hAnsi="Angsana New"/>
          <w:spacing w:val="-4"/>
          <w:sz w:val="28"/>
          <w:szCs w:val="28"/>
        </w:rPr>
        <w:t xml:space="preserve">(31 </w:t>
      </w:r>
      <w:r w:rsidR="0038653F" w:rsidRPr="00967C08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38653F" w:rsidRPr="00967C0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8653F" w:rsidRPr="00967C08">
        <w:rPr>
          <w:rFonts w:ascii="Angsana New" w:hAnsi="Angsana New"/>
          <w:spacing w:val="-4"/>
          <w:sz w:val="28"/>
          <w:szCs w:val="28"/>
        </w:rPr>
        <w:t>256</w:t>
      </w:r>
      <w:r w:rsidR="008E2DA5" w:rsidRPr="00967C08">
        <w:rPr>
          <w:rFonts w:ascii="Angsana New" w:hAnsi="Angsana New" w:hint="cs"/>
          <w:spacing w:val="-4"/>
          <w:sz w:val="28"/>
          <w:szCs w:val="28"/>
          <w:cs/>
        </w:rPr>
        <w:t>5</w:t>
      </w:r>
      <w:r w:rsidR="0038653F" w:rsidRPr="00967C08">
        <w:rPr>
          <w:rFonts w:ascii="Angsana New" w:hAnsi="Angsana New"/>
          <w:spacing w:val="-4"/>
          <w:sz w:val="28"/>
          <w:szCs w:val="28"/>
        </w:rPr>
        <w:t xml:space="preserve">: </w:t>
      </w:r>
      <w:r w:rsidR="006223EA">
        <w:rPr>
          <w:rFonts w:ascii="Angsana New" w:hAnsi="Angsana New" w:hint="cs"/>
          <w:spacing w:val="-4"/>
          <w:sz w:val="28"/>
          <w:szCs w:val="28"/>
          <w:cs/>
        </w:rPr>
        <w:t xml:space="preserve">จำนวนรวม </w:t>
      </w:r>
      <w:r w:rsidR="008E2DA5" w:rsidRPr="00967C08">
        <w:rPr>
          <w:rFonts w:ascii="Angsana New" w:hAnsi="Angsana New"/>
          <w:spacing w:val="-4"/>
          <w:sz w:val="28"/>
          <w:szCs w:val="28"/>
        </w:rPr>
        <w:t xml:space="preserve">37.0 </w:t>
      </w:r>
      <w:r w:rsidR="0038653F" w:rsidRPr="00967C08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38653F" w:rsidRPr="00967C08">
        <w:rPr>
          <w:rFonts w:ascii="Angsana New" w:hAnsi="Angsana New"/>
          <w:spacing w:val="-4"/>
          <w:sz w:val="28"/>
          <w:szCs w:val="28"/>
        </w:rPr>
        <w:t>)</w:t>
      </w:r>
      <w:r w:rsidR="00A0556B" w:rsidRPr="00967C0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83C78" w:rsidRPr="00967C08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3E0657" w:rsidRPr="00967C08">
        <w:rPr>
          <w:rFonts w:ascii="Angsana New" w:hAnsi="Angsana New"/>
          <w:spacing w:val="-4"/>
          <w:sz w:val="28"/>
          <w:szCs w:val="28"/>
          <w:cs/>
        </w:rPr>
        <w:t>หนี้ที่เกิ</w:t>
      </w:r>
      <w:r w:rsidR="003E0657" w:rsidRPr="00967C08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967C08">
        <w:rPr>
          <w:rFonts w:ascii="Angsana New" w:hAnsi="Angsana New"/>
          <w:spacing w:val="-4"/>
          <w:sz w:val="28"/>
          <w:szCs w:val="28"/>
          <w:cs/>
        </w:rPr>
        <w:t>กว่ากำหนดรับชำระ บริษัทได้ดำเนินการตามกฎหมายกับตัวแทนและนายหน้า</w:t>
      </w:r>
      <w:r w:rsidR="00F40BF0" w:rsidRPr="00967C08">
        <w:rPr>
          <w:rFonts w:ascii="Angsana New" w:hAnsi="Angsana New" w:hint="cs"/>
          <w:spacing w:val="-4"/>
          <w:sz w:val="28"/>
          <w:szCs w:val="28"/>
          <w:cs/>
        </w:rPr>
        <w:t>ตามนโยบายของบริษัท</w:t>
      </w:r>
      <w:r w:rsidRPr="00967C08">
        <w:rPr>
          <w:rFonts w:ascii="Angsana New" w:hAnsi="Angsana New"/>
          <w:spacing w:val="-4"/>
          <w:sz w:val="28"/>
          <w:szCs w:val="28"/>
          <w:cs/>
        </w:rPr>
        <w:t>เป็น</w:t>
      </w:r>
      <w:r w:rsidR="006E72EF" w:rsidRPr="00967C08">
        <w:rPr>
          <w:rFonts w:ascii="Angsana New" w:hAnsi="Angsana New" w:hint="cs"/>
          <w:spacing w:val="-4"/>
          <w:sz w:val="28"/>
          <w:szCs w:val="28"/>
          <w:cs/>
        </w:rPr>
        <w:t>ราย</w:t>
      </w:r>
      <w:r w:rsidRPr="00967C08">
        <w:rPr>
          <w:rFonts w:ascii="Angsana New" w:hAnsi="Angsana New"/>
          <w:spacing w:val="-4"/>
          <w:sz w:val="28"/>
          <w:szCs w:val="28"/>
          <w:cs/>
        </w:rPr>
        <w:t xml:space="preserve">กรณีไป </w:t>
      </w:r>
      <w:r w:rsidR="00FA432E" w:rsidRPr="00967C08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906F92" w:rsidRPr="00967C08">
        <w:rPr>
          <w:rFonts w:ascii="Angsana New" w:hAnsi="Angsana New"/>
          <w:spacing w:val="-4"/>
          <w:sz w:val="28"/>
          <w:szCs w:val="28"/>
        </w:rPr>
        <w:t xml:space="preserve">30 </w:t>
      </w:r>
      <w:r w:rsidR="003604B8" w:rsidRPr="003604B8">
        <w:rPr>
          <w:rFonts w:ascii="Angsana New" w:hAnsi="Angsana New"/>
          <w:spacing w:val="-4"/>
          <w:sz w:val="28"/>
          <w:szCs w:val="28"/>
          <w:cs/>
        </w:rPr>
        <w:t>กันยา</w:t>
      </w:r>
      <w:r w:rsidR="00906F92" w:rsidRPr="00967C08">
        <w:rPr>
          <w:rFonts w:ascii="Angsana New" w:hAnsi="Angsana New"/>
          <w:spacing w:val="-4"/>
          <w:sz w:val="28"/>
          <w:szCs w:val="28"/>
          <w:cs/>
        </w:rPr>
        <w:t>ยน</w:t>
      </w:r>
      <w:r w:rsidR="00AD041B" w:rsidRPr="00967C0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D041B" w:rsidRPr="00967C08">
        <w:rPr>
          <w:rFonts w:ascii="Angsana New" w:hAnsi="Angsana New"/>
          <w:spacing w:val="-4"/>
          <w:sz w:val="28"/>
          <w:szCs w:val="28"/>
        </w:rPr>
        <w:t>256</w:t>
      </w:r>
      <w:r w:rsidR="008E2DA5" w:rsidRPr="00967C08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AD041B" w:rsidRPr="00967C08">
        <w:rPr>
          <w:rFonts w:ascii="Angsana New" w:hAnsi="Angsana New"/>
          <w:spacing w:val="-4"/>
          <w:sz w:val="28"/>
          <w:szCs w:val="28"/>
        </w:rPr>
        <w:t xml:space="preserve"> </w:t>
      </w:r>
      <w:r w:rsidR="008C2803" w:rsidRPr="00967C08">
        <w:rPr>
          <w:rFonts w:ascii="Angsana New" w:hAnsi="Angsana New"/>
          <w:spacing w:val="-4"/>
          <w:sz w:val="28"/>
          <w:szCs w:val="28"/>
        </w:rPr>
        <w:t xml:space="preserve"> </w:t>
      </w:r>
      <w:r w:rsidRPr="00967C08">
        <w:rPr>
          <w:rFonts w:ascii="Angsana New" w:hAnsi="Angsana New"/>
          <w:spacing w:val="2"/>
          <w:sz w:val="28"/>
          <w:szCs w:val="28"/>
          <w:cs/>
        </w:rPr>
        <w:t>บริษัทตั้งค่าเผื่อหนี้สงสัยจะสูญจำนวน</w:t>
      </w:r>
      <w:r w:rsidR="006223EA">
        <w:rPr>
          <w:rFonts w:ascii="Angsana New" w:hAnsi="Angsana New" w:hint="cs"/>
          <w:spacing w:val="2"/>
          <w:sz w:val="28"/>
          <w:szCs w:val="28"/>
          <w:cs/>
        </w:rPr>
        <w:t xml:space="preserve">รวม </w:t>
      </w:r>
      <w:r w:rsidR="00826131" w:rsidRPr="00E47BB8">
        <w:rPr>
          <w:rFonts w:ascii="Angsana New" w:hAnsi="Angsana New"/>
          <w:spacing w:val="2"/>
          <w:sz w:val="28"/>
          <w:szCs w:val="28"/>
        </w:rPr>
        <w:t>5.</w:t>
      </w:r>
      <w:r w:rsidR="00967C08" w:rsidRPr="00E47BB8">
        <w:rPr>
          <w:rFonts w:ascii="Angsana New" w:hAnsi="Angsana New"/>
          <w:spacing w:val="2"/>
          <w:sz w:val="28"/>
          <w:szCs w:val="28"/>
        </w:rPr>
        <w:t>2</w:t>
      </w:r>
      <w:r w:rsidR="00B40B34" w:rsidRPr="00967C08">
        <w:rPr>
          <w:rFonts w:ascii="Angsana New" w:hAnsi="Angsana New"/>
          <w:spacing w:val="2"/>
          <w:sz w:val="28"/>
          <w:szCs w:val="28"/>
        </w:rPr>
        <w:t xml:space="preserve"> </w:t>
      </w:r>
      <w:r w:rsidRPr="00967C08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="00FB710E" w:rsidRPr="00826131">
        <w:rPr>
          <w:rFonts w:ascii="Angsana New" w:hAnsi="Angsana New"/>
          <w:spacing w:val="2"/>
          <w:sz w:val="28"/>
          <w:szCs w:val="28"/>
        </w:rPr>
        <w:t xml:space="preserve"> </w:t>
      </w:r>
      <w:r w:rsidR="0038653F" w:rsidRPr="00826131">
        <w:rPr>
          <w:rFonts w:ascii="Angsana New" w:hAnsi="Angsana New"/>
          <w:spacing w:val="2"/>
          <w:sz w:val="28"/>
          <w:szCs w:val="28"/>
        </w:rPr>
        <w:t>(</w:t>
      </w:r>
      <w:r w:rsidR="0038653F" w:rsidRPr="005E755B">
        <w:rPr>
          <w:rFonts w:ascii="Angsana New" w:hAnsi="Angsana New"/>
          <w:spacing w:val="2"/>
          <w:sz w:val="28"/>
          <w:szCs w:val="28"/>
        </w:rPr>
        <w:t xml:space="preserve">31 </w:t>
      </w:r>
      <w:r w:rsidR="0038653F" w:rsidRPr="005E755B">
        <w:rPr>
          <w:rFonts w:ascii="Angsana New" w:hAnsi="Angsana New"/>
          <w:spacing w:val="2"/>
          <w:sz w:val="28"/>
          <w:szCs w:val="28"/>
          <w:cs/>
        </w:rPr>
        <w:t>ธันวาคม</w:t>
      </w:r>
      <w:r w:rsidR="0038653F" w:rsidRPr="009E573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38653F" w:rsidRPr="009E573D">
        <w:rPr>
          <w:rFonts w:ascii="Angsana New" w:hAnsi="Angsana New"/>
          <w:spacing w:val="2"/>
          <w:sz w:val="28"/>
          <w:szCs w:val="28"/>
        </w:rPr>
        <w:t>256</w:t>
      </w:r>
      <w:r w:rsidR="008E2DA5">
        <w:rPr>
          <w:rFonts w:ascii="Angsana New" w:hAnsi="Angsana New" w:hint="cs"/>
          <w:spacing w:val="2"/>
          <w:sz w:val="28"/>
          <w:szCs w:val="28"/>
          <w:cs/>
        </w:rPr>
        <w:t>5</w:t>
      </w:r>
      <w:r w:rsidR="0038653F" w:rsidRPr="009E573D">
        <w:rPr>
          <w:rFonts w:ascii="Angsana New" w:hAnsi="Angsana New"/>
          <w:spacing w:val="2"/>
          <w:sz w:val="28"/>
          <w:szCs w:val="28"/>
        </w:rPr>
        <w:t xml:space="preserve">: </w:t>
      </w:r>
      <w:r w:rsidR="006223EA">
        <w:rPr>
          <w:rFonts w:ascii="Angsana New" w:hAnsi="Angsana New" w:hint="cs"/>
          <w:spacing w:val="2"/>
          <w:sz w:val="28"/>
          <w:szCs w:val="28"/>
          <w:cs/>
        </w:rPr>
        <w:t xml:space="preserve">จำนวนรวม </w:t>
      </w:r>
      <w:r w:rsidR="008E2DA5" w:rsidRPr="005E755B">
        <w:rPr>
          <w:rFonts w:ascii="Angsana New" w:hAnsi="Angsana New"/>
          <w:spacing w:val="2"/>
          <w:sz w:val="28"/>
          <w:szCs w:val="28"/>
        </w:rPr>
        <w:t xml:space="preserve">3.9 </w:t>
      </w:r>
      <w:r w:rsidR="002917D3" w:rsidRPr="009E573D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38653F" w:rsidRPr="009E573D">
        <w:rPr>
          <w:rFonts w:ascii="Angsana New" w:hAnsi="Angsana New"/>
          <w:spacing w:val="2"/>
          <w:sz w:val="28"/>
          <w:szCs w:val="28"/>
        </w:rPr>
        <w:t>)</w:t>
      </w:r>
      <w:r w:rsidR="0038653F" w:rsidRPr="009E573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E573D">
        <w:rPr>
          <w:rFonts w:ascii="Angsana New" w:hAnsi="Angsana New"/>
          <w:spacing w:val="2"/>
          <w:sz w:val="28"/>
          <w:szCs w:val="28"/>
          <w:cs/>
        </w:rPr>
        <w:t>ฝ่ายบริหารของ</w:t>
      </w:r>
      <w:r w:rsidR="004E64C6" w:rsidRPr="009E573D">
        <w:rPr>
          <w:rFonts w:ascii="Angsana New" w:hAnsi="Angsana New"/>
          <w:spacing w:val="2"/>
          <w:sz w:val="28"/>
          <w:szCs w:val="28"/>
          <w:cs/>
        </w:rPr>
        <w:t>บริษัท</w:t>
      </w:r>
      <w:r w:rsidRPr="009E573D">
        <w:rPr>
          <w:rFonts w:ascii="Angsana New" w:hAnsi="Angsana New"/>
          <w:spacing w:val="2"/>
          <w:sz w:val="28"/>
          <w:szCs w:val="28"/>
          <w:cs/>
        </w:rPr>
        <w:t>เชื่อว่า</w:t>
      </w:r>
      <w:r w:rsidRPr="009E573D">
        <w:rPr>
          <w:rFonts w:ascii="Angsana New" w:hAnsi="Angsana New"/>
          <w:sz w:val="28"/>
          <w:szCs w:val="28"/>
          <w:cs/>
        </w:rPr>
        <w:t>ค่าเผื่อหนี้สงสัยจะสูญจำนวนดังกล่าวเพียงพอต่อผลเสียหายที่</w:t>
      </w:r>
      <w:r w:rsidRPr="0038653F">
        <w:rPr>
          <w:rFonts w:ascii="Angsana New" w:hAnsi="Angsana New"/>
          <w:sz w:val="28"/>
          <w:szCs w:val="28"/>
          <w:cs/>
        </w:rPr>
        <w:t>อาจเกิดขึ้นจากการเรียกเก็บเงินจากลูกหนี้ไม่ได้</w:t>
      </w:r>
    </w:p>
    <w:p w14:paraId="7E134C8D" w14:textId="77777777" w:rsidR="00C505BB" w:rsidRDefault="00C505BB" w:rsidP="0016431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752B447" w14:textId="77777777" w:rsidR="00C505BB" w:rsidRDefault="00C505BB" w:rsidP="0016431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3602E88" w14:textId="511925BF" w:rsidR="00B8760F" w:rsidRPr="003E7D5F" w:rsidRDefault="00B8760F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3E7D5F">
        <w:rPr>
          <w:b/>
          <w:bCs/>
          <w:u w:val="none"/>
          <w:cs/>
        </w:rPr>
        <w:lastRenderedPageBreak/>
        <w:t xml:space="preserve">สินทรัพย์จากการประกันภัยต่อ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1F3F4C" w14:paraId="5FED9095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E5C7F6" w14:textId="77777777" w:rsidR="00B8760F" w:rsidRPr="001F3F4C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4F6D1" w14:textId="77777777" w:rsidR="00B8760F" w:rsidRPr="001F3F4C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1F3F4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6D23" w:rsidRPr="001F3F4C" w14:paraId="410237F2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D08A1B" w14:textId="75B97321" w:rsidR="00F06D23" w:rsidRPr="001F3F4C" w:rsidRDefault="002E6FF6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0FD0" w14:textId="3783F311" w:rsidR="00F06D23" w:rsidRPr="001F3F4C" w:rsidRDefault="00906F92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604B8" w:rsidRPr="003604B8">
              <w:rPr>
                <w:rFonts w:asciiTheme="majorBidi" w:hAnsiTheme="majorBidi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E8EE2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C324A" w14:textId="2243DCD9" w:rsidR="00F06D23" w:rsidRPr="001F3F4C" w:rsidRDefault="006D477D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F06D23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2F1C4F" w:rsidRPr="001F3F4C" w14:paraId="067C3B9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D290A72" w14:textId="17F800F1" w:rsidR="002F1C4F" w:rsidRPr="001F3F4C" w:rsidRDefault="002F1C4F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826E7C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D5784A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4A8CB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8E2DA5" w:rsidRPr="001F3F4C" w14:paraId="197F3767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7076433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9BEFE4" w14:textId="2B177925" w:rsidR="008E2DA5" w:rsidRPr="00D55E4B" w:rsidRDefault="008F556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F556F">
              <w:rPr>
                <w:rFonts w:asciiTheme="majorBidi" w:eastAsia="Cordia New" w:hAnsiTheme="majorBidi" w:cstheme="majorBidi"/>
                <w:sz w:val="28"/>
                <w:szCs w:val="28"/>
              </w:rPr>
              <w:t>260,287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EBEDD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D179A" w14:textId="290779F3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255,321</w:t>
            </w:r>
          </w:p>
        </w:tc>
      </w:tr>
      <w:tr w:rsidR="008E2DA5" w:rsidRPr="001F3F4C" w14:paraId="569750C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07D36B2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8210F" w14:textId="77777777" w:rsidR="008E2DA5" w:rsidRPr="00D55E4B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9007C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46C2F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8E2DA5" w:rsidRPr="001F3F4C" w14:paraId="10FFF598" w14:textId="77777777" w:rsidTr="00071B8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035032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28367A" w14:textId="4FDCF61B" w:rsidR="008E2DA5" w:rsidRPr="00D55E4B" w:rsidRDefault="008F556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F556F">
              <w:rPr>
                <w:rFonts w:asciiTheme="majorBidi" w:eastAsia="Cordia New" w:hAnsiTheme="majorBidi" w:cstheme="majorBidi"/>
                <w:sz w:val="28"/>
                <w:szCs w:val="28"/>
              </w:rPr>
              <w:t>221,074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EB585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688EF" w14:textId="4BA163D5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181,617</w:t>
            </w:r>
          </w:p>
        </w:tc>
      </w:tr>
      <w:tr w:rsidR="008E2DA5" w:rsidRPr="001F3F4C" w14:paraId="46B0ACB0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67D879C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838C6" w14:textId="58770FC9" w:rsidR="008E2DA5" w:rsidRPr="00D55E4B" w:rsidRDefault="008F556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F556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481,361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6DA40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F8652" w14:textId="051C79BE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436,938</w:t>
            </w:r>
          </w:p>
        </w:tc>
      </w:tr>
    </w:tbl>
    <w:p w14:paraId="02DDBEEC" w14:textId="1A104015" w:rsidR="008877F8" w:rsidRPr="00A475E4" w:rsidRDefault="008877F8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A475E4">
        <w:rPr>
          <w:b/>
          <w:bCs/>
          <w:u w:val="none"/>
          <w:cs/>
        </w:rPr>
        <w:t xml:space="preserve">ลูกหนี้จากสัญญาประกันภัยต่อ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EA2538" w14:paraId="53E8903A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F21531" w14:textId="77777777" w:rsidR="008877F8" w:rsidRPr="00EA2538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523A7C8" w14:textId="77777777" w:rsidR="008877F8" w:rsidRPr="00EA2538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075BB" w:rsidRPr="00EA2538" w14:paraId="06F0BE31" w14:textId="77777777" w:rsidTr="00B0557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E27B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A4142" w14:textId="392FFC09" w:rsidR="003075BB" w:rsidRPr="00EA2538" w:rsidRDefault="00906F92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604B8" w:rsidRPr="003604B8">
              <w:rPr>
                <w:rFonts w:asciiTheme="majorBidi" w:hAnsiTheme="majorBidi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E2D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639C6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32EA1" w14:textId="0C9EF0E4" w:rsidR="003075BB" w:rsidRPr="00EA2538" w:rsidRDefault="00FC2D07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8E2D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8E2DA5" w:rsidRPr="00EA2538" w14:paraId="0AAB3C77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BD2043" w14:textId="77777777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B8899" w14:textId="1B8C4845" w:rsidR="008E2DA5" w:rsidRPr="00D55E4B" w:rsidRDefault="008F556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556F">
              <w:rPr>
                <w:rFonts w:asciiTheme="majorBidi" w:hAnsiTheme="majorBidi" w:cstheme="majorBidi"/>
                <w:sz w:val="28"/>
                <w:szCs w:val="28"/>
              </w:rPr>
              <w:t>101,188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442C1" w14:textId="77777777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1B28B" w14:textId="0178C8B5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64,857</w:t>
            </w:r>
          </w:p>
        </w:tc>
      </w:tr>
      <w:tr w:rsidR="008E2DA5" w:rsidRPr="00EA2538" w14:paraId="21D8B52A" w14:textId="77777777" w:rsidTr="00B57166">
        <w:trPr>
          <w:trHeight w:val="25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BF57A4D" w14:textId="08306AAD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361A2C7" w14:textId="4B267BA0" w:rsidR="008E2DA5" w:rsidRPr="008E4950" w:rsidRDefault="008F556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55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101,188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E9F15" w14:textId="77777777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D19CCF5" w14:textId="6FAC7D77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64,857</w:t>
            </w:r>
          </w:p>
        </w:tc>
      </w:tr>
    </w:tbl>
    <w:p w14:paraId="11AABDCA" w14:textId="1AE9F04A" w:rsidR="008877F8" w:rsidRPr="00EA2538" w:rsidRDefault="008877F8" w:rsidP="00702A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C1901">
        <w:rPr>
          <w:rFonts w:ascii="Angsana New" w:hAnsi="Angsana New"/>
          <w:sz w:val="28"/>
          <w:szCs w:val="28"/>
          <w:cs/>
        </w:rPr>
        <w:t xml:space="preserve">ณ </w:t>
      </w:r>
      <w:r w:rsidR="00DD42CD" w:rsidRPr="003C1901">
        <w:rPr>
          <w:rFonts w:ascii="Angsana New" w:hAnsi="Angsana New"/>
          <w:sz w:val="28"/>
          <w:szCs w:val="28"/>
          <w:cs/>
        </w:rPr>
        <w:t xml:space="preserve">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3604B8" w:rsidRPr="003604B8">
        <w:rPr>
          <w:rFonts w:ascii="Angsana New" w:hAnsi="Angsana New"/>
          <w:sz w:val="28"/>
          <w:szCs w:val="28"/>
          <w:cs/>
        </w:rPr>
        <w:t>กันยา</w:t>
      </w:r>
      <w:r w:rsidR="00906F92">
        <w:rPr>
          <w:rFonts w:ascii="Angsana New" w:hAnsi="Angsana New"/>
          <w:sz w:val="28"/>
          <w:szCs w:val="28"/>
          <w:cs/>
        </w:rPr>
        <w:t>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694926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A00285">
        <w:rPr>
          <w:rFonts w:ascii="Angsana New" w:hAnsi="Angsana New" w:hint="cs"/>
          <w:sz w:val="28"/>
          <w:szCs w:val="28"/>
          <w:cs/>
        </w:rPr>
        <w:t>และ</w:t>
      </w:r>
      <w:r w:rsidR="0088172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 w:rsidR="00694926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2F1C4F">
        <w:rPr>
          <w:rFonts w:ascii="Angsana New" w:hAnsi="Angsana New"/>
          <w:sz w:val="28"/>
          <w:szCs w:val="28"/>
        </w:rPr>
        <w:t>256</w:t>
      </w:r>
      <w:r w:rsidR="009B6E1D">
        <w:rPr>
          <w:rFonts w:ascii="Angsana New" w:hAnsi="Angsana New"/>
          <w:sz w:val="28"/>
          <w:szCs w:val="28"/>
        </w:rPr>
        <w:t>5</w:t>
      </w:r>
      <w:r w:rsidR="00C7625A" w:rsidRPr="003C1901">
        <w:rPr>
          <w:rFonts w:ascii="Angsana New" w:hAnsi="Angsana New"/>
          <w:sz w:val="28"/>
          <w:szCs w:val="28"/>
          <w:cs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850"/>
        <w:gridCol w:w="1440"/>
        <w:gridCol w:w="270"/>
        <w:gridCol w:w="1440"/>
      </w:tblGrid>
      <w:tr w:rsidR="00717871" w:rsidRPr="00EA2538" w14:paraId="1681B501" w14:textId="77777777" w:rsidTr="00B57166">
        <w:tc>
          <w:tcPr>
            <w:tcW w:w="5850" w:type="dxa"/>
          </w:tcPr>
          <w:p w14:paraId="5E3FA454" w14:textId="77777777" w:rsidR="008877F8" w:rsidRPr="00EA2538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A902253" w14:textId="77777777" w:rsidR="008877F8" w:rsidRPr="00EA2538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075BB" w:rsidRPr="00EA2538" w14:paraId="0F20A2EB" w14:textId="77777777" w:rsidTr="004621D8">
        <w:tc>
          <w:tcPr>
            <w:tcW w:w="5850" w:type="dxa"/>
          </w:tcPr>
          <w:p w14:paraId="09099B98" w14:textId="77777777" w:rsidR="003075BB" w:rsidRPr="00EA2538" w:rsidRDefault="003075BB" w:rsidP="003075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2BA7C" w14:textId="5DC39AAC" w:rsidR="003075BB" w:rsidRPr="00EA2538" w:rsidRDefault="00906F92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604B8" w:rsidRPr="003604B8">
              <w:rPr>
                <w:rFonts w:asciiTheme="majorBidi" w:hAnsiTheme="majorBidi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E2D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D8FD98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55BD3" w14:textId="5925B9AE" w:rsidR="003075BB" w:rsidRPr="00881727" w:rsidRDefault="00881727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E2DA5" w:rsidRPr="008817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8E2DA5" w:rsidRPr="008817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 w:rsidRPr="0088172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8E2DA5" w:rsidRPr="00EA2538" w14:paraId="481ADE2C" w14:textId="77777777" w:rsidTr="0091155A">
        <w:tc>
          <w:tcPr>
            <w:tcW w:w="5850" w:type="dxa"/>
            <w:vAlign w:val="bottom"/>
          </w:tcPr>
          <w:p w14:paraId="7216CF1C" w14:textId="77777777" w:rsidR="008E2DA5" w:rsidRPr="00EA2538" w:rsidRDefault="008E2DA5" w:rsidP="008E2DA5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</w:tcPr>
          <w:p w14:paraId="701458C9" w14:textId="29B163E6" w:rsidR="008E2DA5" w:rsidRPr="00D55E4B" w:rsidRDefault="008F556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556F">
              <w:rPr>
                <w:rFonts w:asciiTheme="majorBidi" w:hAnsiTheme="majorBidi" w:cstheme="majorBidi"/>
                <w:sz w:val="28"/>
                <w:szCs w:val="28"/>
              </w:rPr>
              <w:t>56,734</w:t>
            </w:r>
          </w:p>
        </w:tc>
        <w:tc>
          <w:tcPr>
            <w:tcW w:w="270" w:type="dxa"/>
          </w:tcPr>
          <w:p w14:paraId="579EFB59" w14:textId="77777777" w:rsidR="008E2DA5" w:rsidRPr="00EA2538" w:rsidRDefault="008E2DA5" w:rsidP="008E2DA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1D6791" w14:textId="01D4E7F4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center" w:pos="530"/>
                <w:tab w:val="right" w:pos="1168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33,479</w:t>
            </w:r>
          </w:p>
        </w:tc>
      </w:tr>
      <w:tr w:rsidR="008E2DA5" w:rsidRPr="00EA2538" w14:paraId="47F524D7" w14:textId="77777777" w:rsidTr="00B57166">
        <w:tc>
          <w:tcPr>
            <w:tcW w:w="5850" w:type="dxa"/>
            <w:vAlign w:val="bottom"/>
          </w:tcPr>
          <w:p w14:paraId="49CA162D" w14:textId="77777777" w:rsidR="008E2DA5" w:rsidRPr="00EA2538" w:rsidRDefault="008E2DA5" w:rsidP="008E2DA5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ค้างรับไม่เกินระยะเวลา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</w:t>
            </w:r>
          </w:p>
        </w:tc>
        <w:tc>
          <w:tcPr>
            <w:tcW w:w="1440" w:type="dxa"/>
          </w:tcPr>
          <w:p w14:paraId="68C18E2B" w14:textId="39C5E22D" w:rsidR="008E2DA5" w:rsidRPr="00D55E4B" w:rsidRDefault="008F556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556F">
              <w:rPr>
                <w:rFonts w:asciiTheme="majorBidi" w:hAnsiTheme="majorBidi" w:cstheme="majorBidi"/>
                <w:sz w:val="28"/>
                <w:szCs w:val="28"/>
              </w:rPr>
              <w:t>42,522</w:t>
            </w:r>
          </w:p>
        </w:tc>
        <w:tc>
          <w:tcPr>
            <w:tcW w:w="270" w:type="dxa"/>
          </w:tcPr>
          <w:p w14:paraId="6477EEF2" w14:textId="77777777" w:rsidR="008E2DA5" w:rsidRPr="00EA2538" w:rsidRDefault="008E2DA5" w:rsidP="008E2DA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16A642" w14:textId="44759B8E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29,157</w:t>
            </w:r>
          </w:p>
        </w:tc>
      </w:tr>
      <w:tr w:rsidR="008E2DA5" w:rsidRPr="00EA2538" w14:paraId="7E5EAC3E" w14:textId="77777777" w:rsidTr="00B57166">
        <w:tc>
          <w:tcPr>
            <w:tcW w:w="5850" w:type="dxa"/>
            <w:vAlign w:val="bottom"/>
          </w:tcPr>
          <w:p w14:paraId="22933768" w14:textId="6D31B3C9" w:rsidR="008E2DA5" w:rsidRPr="00EA2538" w:rsidRDefault="008E2DA5" w:rsidP="008E2DA5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4C14875" w14:textId="47D11FBE" w:rsidR="008E2DA5" w:rsidRPr="00D55E4B" w:rsidRDefault="008F556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556F">
              <w:rPr>
                <w:rFonts w:asciiTheme="majorBidi" w:hAnsiTheme="majorBidi" w:cstheme="majorBidi"/>
                <w:sz w:val="28"/>
                <w:szCs w:val="28"/>
              </w:rPr>
              <w:t>1,769</w:t>
            </w:r>
          </w:p>
        </w:tc>
        <w:tc>
          <w:tcPr>
            <w:tcW w:w="270" w:type="dxa"/>
          </w:tcPr>
          <w:p w14:paraId="06056269" w14:textId="77777777" w:rsidR="008E2DA5" w:rsidRPr="00EA2538" w:rsidRDefault="008E2DA5" w:rsidP="008E2DA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9D0893" w14:textId="3FC47C0E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</w:tr>
      <w:tr w:rsidR="008E2DA5" w:rsidRPr="00EA2538" w14:paraId="0DBEF6D1" w14:textId="77777777" w:rsidTr="00B57166">
        <w:tc>
          <w:tcPr>
            <w:tcW w:w="5850" w:type="dxa"/>
            <w:vAlign w:val="bottom"/>
          </w:tcPr>
          <w:p w14:paraId="1102B33F" w14:textId="77777777" w:rsidR="008E2DA5" w:rsidRPr="00EA2538" w:rsidRDefault="008E2DA5" w:rsidP="008E2DA5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A340F1" w14:textId="54556C76" w:rsidR="008E2DA5" w:rsidRPr="00D55E4B" w:rsidRDefault="008F556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556F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270" w:type="dxa"/>
          </w:tcPr>
          <w:p w14:paraId="24FF3B37" w14:textId="77777777" w:rsidR="008E2DA5" w:rsidRPr="00EA2538" w:rsidRDefault="008E2DA5" w:rsidP="008E2DA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F6267" w14:textId="4C27DE19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1,579</w:t>
            </w:r>
          </w:p>
        </w:tc>
      </w:tr>
      <w:tr w:rsidR="008E2DA5" w:rsidRPr="005067F3" w14:paraId="05A5A77B" w14:textId="77777777" w:rsidTr="00B57166">
        <w:tc>
          <w:tcPr>
            <w:tcW w:w="5850" w:type="dxa"/>
            <w:vAlign w:val="bottom"/>
          </w:tcPr>
          <w:p w14:paraId="1235AB89" w14:textId="01323837" w:rsidR="008E2DA5" w:rsidRPr="009F4578" w:rsidRDefault="008E2DA5" w:rsidP="008E2DA5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45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02664F" w14:textId="27278ADB" w:rsidR="008E2DA5" w:rsidRPr="00D55E4B" w:rsidRDefault="008F556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55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101,188</w:t>
            </w:r>
          </w:p>
        </w:tc>
        <w:tc>
          <w:tcPr>
            <w:tcW w:w="270" w:type="dxa"/>
          </w:tcPr>
          <w:p w14:paraId="671BBFBC" w14:textId="77777777" w:rsidR="008E2DA5" w:rsidRPr="00EA2538" w:rsidRDefault="008E2DA5" w:rsidP="008E2DA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9783BD" w14:textId="4287BA94" w:rsidR="008E2DA5" w:rsidRPr="00673CB1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64,857</w:t>
            </w:r>
          </w:p>
        </w:tc>
      </w:tr>
    </w:tbl>
    <w:p w14:paraId="2623CAC9" w14:textId="77777777" w:rsidR="00344070" w:rsidRDefault="00344070" w:rsidP="00344070">
      <w:pPr>
        <w:pStyle w:val="FSNoteNumbered"/>
        <w:spacing w:after="120"/>
        <w:ind w:left="540"/>
        <w:rPr>
          <w:rFonts w:asciiTheme="majorBidi" w:hAnsiTheme="majorBidi"/>
          <w:b/>
          <w:bCs/>
          <w:u w:val="none"/>
        </w:rPr>
      </w:pPr>
    </w:p>
    <w:p w14:paraId="3C1B8835" w14:textId="77777777" w:rsidR="00344070" w:rsidRDefault="00344070" w:rsidP="00344070">
      <w:pPr>
        <w:rPr>
          <w:lang w:val="th-TH"/>
        </w:rPr>
      </w:pPr>
    </w:p>
    <w:p w14:paraId="05304C9C" w14:textId="77777777" w:rsidR="00344070" w:rsidRDefault="00344070" w:rsidP="00344070">
      <w:pPr>
        <w:rPr>
          <w:lang w:val="th-TH"/>
        </w:rPr>
      </w:pPr>
    </w:p>
    <w:p w14:paraId="41419292" w14:textId="77777777" w:rsidR="00344070" w:rsidRDefault="00344070" w:rsidP="00344070">
      <w:pPr>
        <w:rPr>
          <w:lang w:val="th-TH"/>
        </w:rPr>
      </w:pPr>
    </w:p>
    <w:p w14:paraId="33098DC3" w14:textId="77777777" w:rsidR="00344070" w:rsidRDefault="00344070" w:rsidP="00344070">
      <w:pPr>
        <w:rPr>
          <w:lang w:val="th-TH"/>
        </w:rPr>
      </w:pPr>
    </w:p>
    <w:p w14:paraId="0AA5C488" w14:textId="77777777" w:rsidR="00344070" w:rsidRDefault="00344070" w:rsidP="00344070">
      <w:pPr>
        <w:rPr>
          <w:lang w:val="th-TH"/>
        </w:rPr>
      </w:pPr>
    </w:p>
    <w:p w14:paraId="5C0B14FC" w14:textId="77777777" w:rsidR="00344070" w:rsidRDefault="00344070" w:rsidP="00344070">
      <w:pPr>
        <w:rPr>
          <w:lang w:val="th-TH"/>
        </w:rPr>
      </w:pPr>
    </w:p>
    <w:p w14:paraId="5ECA7E8F" w14:textId="77777777" w:rsidR="00344070" w:rsidRDefault="00344070" w:rsidP="00344070">
      <w:pPr>
        <w:rPr>
          <w:lang w:val="th-TH"/>
        </w:rPr>
      </w:pPr>
    </w:p>
    <w:p w14:paraId="7AD2B40F" w14:textId="77777777" w:rsidR="00344070" w:rsidRDefault="00344070" w:rsidP="00344070">
      <w:pPr>
        <w:rPr>
          <w:lang w:val="th-TH"/>
        </w:rPr>
      </w:pPr>
    </w:p>
    <w:p w14:paraId="7F319A68" w14:textId="77777777" w:rsidR="00344070" w:rsidRDefault="00344070" w:rsidP="00344070">
      <w:pPr>
        <w:rPr>
          <w:lang w:val="th-TH"/>
        </w:rPr>
      </w:pPr>
    </w:p>
    <w:p w14:paraId="146DD915" w14:textId="77777777" w:rsidR="00344070" w:rsidRDefault="00344070" w:rsidP="00344070">
      <w:pPr>
        <w:rPr>
          <w:lang w:val="th-TH"/>
        </w:rPr>
      </w:pPr>
    </w:p>
    <w:p w14:paraId="57BBCE1B" w14:textId="77777777" w:rsidR="00344070" w:rsidRDefault="00344070" w:rsidP="00344070">
      <w:pPr>
        <w:rPr>
          <w:lang w:val="th-TH"/>
        </w:rPr>
      </w:pPr>
    </w:p>
    <w:p w14:paraId="2D7E44BA" w14:textId="77777777" w:rsidR="00344070" w:rsidRPr="00344070" w:rsidRDefault="00344070" w:rsidP="00344070">
      <w:pPr>
        <w:rPr>
          <w:cs/>
          <w:lang w:val="th-TH"/>
        </w:rPr>
      </w:pPr>
    </w:p>
    <w:p w14:paraId="75F97ABB" w14:textId="75ED27FB" w:rsidR="002F1C4F" w:rsidRPr="00057D2D" w:rsidRDefault="002F1C4F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rFonts w:asciiTheme="majorBidi" w:hAnsiTheme="majorBidi"/>
          <w:b/>
          <w:bCs/>
          <w:u w:val="none"/>
          <w:cs/>
        </w:rPr>
      </w:pPr>
      <w:r w:rsidRPr="00057D2D">
        <w:rPr>
          <w:rFonts w:asciiTheme="majorBidi" w:hAnsiTheme="majorBidi"/>
          <w:b/>
          <w:bCs/>
          <w:u w:val="none"/>
          <w:cs/>
        </w:rPr>
        <w:lastRenderedPageBreak/>
        <w:t>สินทรัพย์ทางการเงินตราสารหนี้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9D7796" w:rsidRPr="00E809E9" w14:paraId="1AD9E08A" w14:textId="77777777" w:rsidTr="00E43BC1">
        <w:tc>
          <w:tcPr>
            <w:tcW w:w="5850" w:type="dxa"/>
          </w:tcPr>
          <w:p w14:paraId="5F3AF8D8" w14:textId="77777777" w:rsidR="009D7796" w:rsidRPr="002F1C4F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2E4A2" w14:textId="46E7AFE4" w:rsidR="009D7796" w:rsidRPr="00E809E9" w:rsidRDefault="009D7796" w:rsidP="009D77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F7436" w:rsidRPr="00E809E9" w14:paraId="76B20AE7" w14:textId="77777777" w:rsidTr="004B6E0F">
        <w:tc>
          <w:tcPr>
            <w:tcW w:w="5850" w:type="dxa"/>
          </w:tcPr>
          <w:p w14:paraId="3387BEC3" w14:textId="77777777" w:rsidR="00BF7436" w:rsidRPr="00E809E9" w:rsidRDefault="00BF7436" w:rsidP="00BF74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E1441" w14:textId="138A26BB" w:rsidR="00BF7436" w:rsidRPr="00E809E9" w:rsidRDefault="00906F92" w:rsidP="00BF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604B8" w:rsidRPr="003604B8">
              <w:rPr>
                <w:rFonts w:asciiTheme="majorBidi" w:hAnsiTheme="majorBidi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E2D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4C0484" w14:textId="77777777" w:rsidR="00BF7436" w:rsidRPr="00E809E9" w:rsidRDefault="00BF7436" w:rsidP="00BF74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5FC04" w14:textId="5C5D2079" w:rsidR="00BF7436" w:rsidRPr="00E809E9" w:rsidRDefault="006D477D" w:rsidP="00BF7436">
            <w:pPr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8E2D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9D7796" w:rsidRPr="00E809E9" w14:paraId="60D13423" w14:textId="77777777" w:rsidTr="00E43BC1">
        <w:tc>
          <w:tcPr>
            <w:tcW w:w="5850" w:type="dxa"/>
            <w:hideMark/>
          </w:tcPr>
          <w:p w14:paraId="27593DE0" w14:textId="77777777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A77AE4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23F5E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5B804" w14:textId="0AC143CD" w:rsidR="009D7796" w:rsidRPr="00E809E9" w:rsidRDefault="009D7796" w:rsidP="009D77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DA5" w:rsidRPr="00E809E9" w14:paraId="06F4FB5A" w14:textId="77777777" w:rsidTr="00E3058E">
        <w:tc>
          <w:tcPr>
            <w:tcW w:w="5850" w:type="dxa"/>
            <w:hideMark/>
          </w:tcPr>
          <w:p w14:paraId="54CA15E1" w14:textId="12B3C6D1" w:rsidR="008E2DA5" w:rsidRPr="00E809E9" w:rsidRDefault="008E2DA5" w:rsidP="008E2DA5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4574B4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</w:tcPr>
          <w:p w14:paraId="67B6398B" w14:textId="7870052C" w:rsidR="008E2DA5" w:rsidRPr="007C1F52" w:rsidRDefault="00BE569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69F">
              <w:rPr>
                <w:rFonts w:asciiTheme="majorBidi" w:hAnsiTheme="majorBidi" w:cstheme="majorBidi"/>
                <w:sz w:val="28"/>
                <w:szCs w:val="28"/>
              </w:rPr>
              <w:t>117,182</w:t>
            </w:r>
          </w:p>
        </w:tc>
        <w:tc>
          <w:tcPr>
            <w:tcW w:w="270" w:type="dxa"/>
          </w:tcPr>
          <w:p w14:paraId="54CA7D69" w14:textId="77777777" w:rsidR="008E2DA5" w:rsidRPr="00E809E9" w:rsidRDefault="008E2DA5" w:rsidP="008E2DA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39FEE8" w14:textId="2EA938F9" w:rsidR="008E2DA5" w:rsidRPr="009D7796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32,247</w:t>
            </w:r>
          </w:p>
        </w:tc>
      </w:tr>
      <w:tr w:rsidR="008E2DA5" w:rsidRPr="00E809E9" w14:paraId="1FB111B3" w14:textId="77777777" w:rsidTr="00E3058E">
        <w:tc>
          <w:tcPr>
            <w:tcW w:w="5850" w:type="dxa"/>
          </w:tcPr>
          <w:p w14:paraId="218224D9" w14:textId="0C37E2D4" w:rsidR="008E2DA5" w:rsidRPr="00E809E9" w:rsidRDefault="008E2DA5" w:rsidP="008E2DA5">
            <w:pPr>
              <w:pStyle w:val="Defaul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CC6423" w14:textId="76FA2C3B" w:rsidR="008E2DA5" w:rsidRPr="007C1F52" w:rsidRDefault="00BE569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69F">
              <w:rPr>
                <w:rFonts w:asciiTheme="majorBidi" w:hAnsiTheme="majorBidi" w:cstheme="majorBidi"/>
                <w:sz w:val="28"/>
                <w:szCs w:val="28"/>
              </w:rPr>
              <w:t>123,220</w:t>
            </w:r>
          </w:p>
        </w:tc>
        <w:tc>
          <w:tcPr>
            <w:tcW w:w="270" w:type="dxa"/>
          </w:tcPr>
          <w:p w14:paraId="742A5B3E" w14:textId="77777777" w:rsidR="008E2DA5" w:rsidRPr="00E809E9" w:rsidRDefault="008E2DA5" w:rsidP="008E2DA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FB5323" w14:textId="46EAD8FB" w:rsidR="008E2DA5" w:rsidRPr="009D7796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123,124</w:t>
            </w:r>
          </w:p>
        </w:tc>
      </w:tr>
      <w:tr w:rsidR="008E2DA5" w:rsidRPr="00E809E9" w14:paraId="4424A5F1" w14:textId="77777777" w:rsidTr="00E43BC1">
        <w:tc>
          <w:tcPr>
            <w:tcW w:w="5850" w:type="dxa"/>
          </w:tcPr>
          <w:p w14:paraId="7F5B62EA" w14:textId="77777777" w:rsidR="008E2DA5" w:rsidRPr="00E809E9" w:rsidRDefault="008E2DA5" w:rsidP="008E2D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EA630" w14:textId="5A5375B5" w:rsidR="008E2DA5" w:rsidRPr="007C1F52" w:rsidRDefault="00BE569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56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240,402</w:t>
            </w:r>
          </w:p>
        </w:tc>
        <w:tc>
          <w:tcPr>
            <w:tcW w:w="270" w:type="dxa"/>
          </w:tcPr>
          <w:p w14:paraId="316A70F5" w14:textId="77777777" w:rsidR="008E2DA5" w:rsidRPr="00E809E9" w:rsidRDefault="008E2DA5" w:rsidP="008E2D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C21AC" w14:textId="322AA7E1" w:rsidR="008E2DA5" w:rsidRPr="009D7796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155,371</w:t>
            </w:r>
          </w:p>
        </w:tc>
      </w:tr>
    </w:tbl>
    <w:p w14:paraId="0F856C9B" w14:textId="0195BAC8" w:rsidR="00B57166" w:rsidRPr="00C25F8D" w:rsidRDefault="00B57166" w:rsidP="00991B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25F8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6F92">
        <w:rPr>
          <w:rFonts w:asciiTheme="majorBidi" w:hAnsiTheme="majorBidi" w:cstheme="majorBidi"/>
          <w:sz w:val="28"/>
          <w:szCs w:val="28"/>
        </w:rPr>
        <w:t xml:space="preserve">30 </w:t>
      </w:r>
      <w:r w:rsidR="003604B8" w:rsidRPr="003604B8">
        <w:rPr>
          <w:rFonts w:asciiTheme="majorBidi" w:hAnsiTheme="majorBidi"/>
          <w:sz w:val="28"/>
          <w:szCs w:val="28"/>
          <w:cs/>
        </w:rPr>
        <w:t>กันยา</w:t>
      </w:r>
      <w:r w:rsidR="00906F92">
        <w:rPr>
          <w:rFonts w:asciiTheme="majorBidi" w:hAnsiTheme="majorBidi" w:cstheme="majorBidi"/>
          <w:sz w:val="28"/>
          <w:szCs w:val="28"/>
          <w:cs/>
        </w:rPr>
        <w:t>ยน</w:t>
      </w:r>
      <w:r w:rsidR="00AD041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D041B">
        <w:rPr>
          <w:rFonts w:asciiTheme="majorBidi" w:hAnsiTheme="majorBidi" w:cstheme="majorBidi"/>
          <w:sz w:val="28"/>
          <w:szCs w:val="28"/>
        </w:rPr>
        <w:t>256</w:t>
      </w:r>
      <w:r w:rsidR="009A7853">
        <w:rPr>
          <w:rFonts w:asciiTheme="majorBidi" w:hAnsiTheme="majorBidi" w:cstheme="majorBidi" w:hint="cs"/>
          <w:sz w:val="28"/>
          <w:szCs w:val="28"/>
          <w:cs/>
        </w:rPr>
        <w:t>6</w:t>
      </w:r>
      <w:r w:rsidR="00AD041B">
        <w:rPr>
          <w:rFonts w:asciiTheme="majorBidi" w:hAnsiTheme="majorBidi" w:cstheme="majorBidi"/>
          <w:sz w:val="28"/>
          <w:szCs w:val="28"/>
        </w:rPr>
        <w:t xml:space="preserve"> </w:t>
      </w:r>
      <w:r w:rsidRPr="00C25F8D">
        <w:rPr>
          <w:rFonts w:ascii="Angsana New" w:hAnsi="Angsana New" w:hint="cs"/>
          <w:sz w:val="28"/>
          <w:szCs w:val="28"/>
          <w:cs/>
        </w:rPr>
        <w:t>และ</w:t>
      </w:r>
      <w:r w:rsidR="0088172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 w:rsidR="009A7853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C25F8D">
        <w:rPr>
          <w:rFonts w:ascii="Angsana New" w:hAnsi="Angsana New"/>
          <w:sz w:val="28"/>
          <w:szCs w:val="28"/>
          <w:cs/>
        </w:rPr>
        <w:t xml:space="preserve"> </w:t>
      </w:r>
      <w:r w:rsidRPr="00C25F8D">
        <w:rPr>
          <w:rFonts w:ascii="Angsana New" w:hAnsi="Angsana New"/>
          <w:sz w:val="28"/>
          <w:szCs w:val="28"/>
        </w:rPr>
        <w:t>256</w:t>
      </w:r>
      <w:r w:rsidR="00E5558B">
        <w:rPr>
          <w:rFonts w:ascii="Angsana New" w:hAnsi="Angsana New"/>
          <w:sz w:val="28"/>
          <w:szCs w:val="28"/>
        </w:rPr>
        <w:t>5</w:t>
      </w:r>
      <w:r w:rsidRPr="00C25F8D">
        <w:rPr>
          <w:rFonts w:ascii="Angsana New" w:hAnsi="Angsana New"/>
          <w:sz w:val="28"/>
          <w:szCs w:val="28"/>
          <w:cs/>
        </w:rPr>
        <w:t xml:space="preserve"> สินทรัพย์ทางการเงินตราสารหนี้ที่วัดมูลค่าด้วยราคาทุนตัดจำหน่าย มีระยะเวลาคงเหลือของตราสารหนี้นับจากวันสิ้น</w:t>
      </w:r>
      <w:r w:rsidR="00624505" w:rsidRPr="00C25F8D">
        <w:rPr>
          <w:rFonts w:ascii="Angsana New" w:hAnsi="Angsana New" w:hint="cs"/>
          <w:sz w:val="28"/>
          <w:szCs w:val="28"/>
          <w:cs/>
        </w:rPr>
        <w:t>งวด</w:t>
      </w:r>
      <w:r w:rsidRPr="00C25F8D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76C1711F" w14:textId="77777777" w:rsidTr="00EE572F">
        <w:trPr>
          <w:trHeight w:val="315"/>
        </w:trPr>
        <w:tc>
          <w:tcPr>
            <w:tcW w:w="4230" w:type="dxa"/>
          </w:tcPr>
          <w:p w14:paraId="4A37ACE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3D22AFD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5996209E" w14:textId="77777777" w:rsidTr="00EE572F">
        <w:trPr>
          <w:trHeight w:val="389"/>
        </w:trPr>
        <w:tc>
          <w:tcPr>
            <w:tcW w:w="4230" w:type="dxa"/>
          </w:tcPr>
          <w:p w14:paraId="761DA92C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981CD0" w14:textId="2B640ABA" w:rsidR="00173871" w:rsidRPr="00735725" w:rsidRDefault="00906F92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604B8" w:rsidRPr="003604B8">
              <w:rPr>
                <w:rFonts w:asciiTheme="majorBidi" w:hAnsiTheme="majorBidi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73871" w:rsidRPr="00735725" w14:paraId="718F22CC" w14:textId="77777777" w:rsidTr="00EE572F">
        <w:trPr>
          <w:trHeight w:val="389"/>
        </w:trPr>
        <w:tc>
          <w:tcPr>
            <w:tcW w:w="4230" w:type="dxa"/>
          </w:tcPr>
          <w:p w14:paraId="6F6E2B0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7D45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798213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801414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31F713F9" w14:textId="77777777" w:rsidTr="00EE572F">
        <w:trPr>
          <w:trHeight w:val="389"/>
        </w:trPr>
        <w:tc>
          <w:tcPr>
            <w:tcW w:w="4230" w:type="dxa"/>
          </w:tcPr>
          <w:p w14:paraId="1B36DCA7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8A47448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0DB29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88384C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48A5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9CC198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EBB935A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10A0D6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25806855" w14:textId="77777777" w:rsidTr="00EE572F">
        <w:trPr>
          <w:trHeight w:val="389"/>
        </w:trPr>
        <w:tc>
          <w:tcPr>
            <w:tcW w:w="4230" w:type="dxa"/>
          </w:tcPr>
          <w:p w14:paraId="6EC61663" w14:textId="77777777" w:rsidR="00173871" w:rsidRPr="00735725" w:rsidRDefault="00173871" w:rsidP="00173871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8855E43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DFF9D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C40A9E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82E7C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7C11C8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2EB1D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C29FFC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871" w:rsidRPr="00735725" w14:paraId="581FF75F" w14:textId="77777777" w:rsidTr="00EE572F">
        <w:trPr>
          <w:trHeight w:val="389"/>
        </w:trPr>
        <w:tc>
          <w:tcPr>
            <w:tcW w:w="4230" w:type="dxa"/>
          </w:tcPr>
          <w:p w14:paraId="4A2F39E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502EAB07" w14:textId="0D6DBA13" w:rsidR="00173871" w:rsidRPr="007C1F52" w:rsidRDefault="00CF7AA3" w:rsidP="0045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7AA3">
              <w:rPr>
                <w:rFonts w:asciiTheme="majorBidi" w:hAnsiTheme="majorBidi" w:cstheme="majorBidi"/>
                <w:sz w:val="28"/>
                <w:szCs w:val="28"/>
              </w:rPr>
              <w:t>112,182</w:t>
            </w:r>
          </w:p>
        </w:tc>
        <w:tc>
          <w:tcPr>
            <w:tcW w:w="270" w:type="dxa"/>
            <w:vAlign w:val="bottom"/>
          </w:tcPr>
          <w:p w14:paraId="296401A3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9F98BC" w14:textId="005AFB92" w:rsidR="00173871" w:rsidRPr="007C1F52" w:rsidRDefault="00BE569F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69F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70" w:type="dxa"/>
            <w:vAlign w:val="bottom"/>
          </w:tcPr>
          <w:p w14:paraId="11B3724A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343C74" w14:textId="316A1D70" w:rsidR="00173871" w:rsidRPr="007C1F52" w:rsidRDefault="00CF7AA3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7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FFF120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D2414C" w14:textId="6D72582F" w:rsidR="00173871" w:rsidRPr="007C1F52" w:rsidRDefault="00CF7AA3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7AA3">
              <w:rPr>
                <w:rFonts w:asciiTheme="majorBidi" w:hAnsiTheme="majorBidi" w:cstheme="majorBidi"/>
                <w:sz w:val="28"/>
                <w:szCs w:val="28"/>
              </w:rPr>
              <w:t>117,182</w:t>
            </w:r>
          </w:p>
        </w:tc>
      </w:tr>
      <w:tr w:rsidR="00E00140" w:rsidRPr="00735725" w14:paraId="7EE33471" w14:textId="77777777" w:rsidTr="00EE572F">
        <w:trPr>
          <w:trHeight w:val="389"/>
        </w:trPr>
        <w:tc>
          <w:tcPr>
            <w:tcW w:w="4230" w:type="dxa"/>
          </w:tcPr>
          <w:p w14:paraId="0C1981D6" w14:textId="64FD647F" w:rsidR="00E00140" w:rsidRPr="00735725" w:rsidRDefault="00E00140" w:rsidP="00E00140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EAF838" w14:textId="7597D2DE" w:rsidR="00E00140" w:rsidRPr="007C1F52" w:rsidRDefault="00BE569F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569F">
              <w:rPr>
                <w:rFonts w:asciiTheme="majorBidi" w:hAnsiTheme="majorBidi" w:cstheme="majorBidi"/>
                <w:sz w:val="28"/>
                <w:szCs w:val="28"/>
              </w:rPr>
              <w:t>123,220</w:t>
            </w:r>
          </w:p>
        </w:tc>
        <w:tc>
          <w:tcPr>
            <w:tcW w:w="270" w:type="dxa"/>
            <w:vAlign w:val="bottom"/>
          </w:tcPr>
          <w:p w14:paraId="35415EBA" w14:textId="77777777" w:rsidR="00E00140" w:rsidRPr="007C1F52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DBCC01" w14:textId="624353A0" w:rsidR="00E00140" w:rsidRPr="007C1F52" w:rsidRDefault="00BE569F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6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2E1250" w14:textId="77777777" w:rsidR="00E00140" w:rsidRPr="007C1F52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8159A3" w14:textId="7DD08DE6" w:rsidR="00E00140" w:rsidRPr="007C1F52" w:rsidRDefault="00BE569F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6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587C23" w14:textId="77777777" w:rsidR="00E00140" w:rsidRPr="007C1F52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9F0DD9" w14:textId="2D80B938" w:rsidR="00E00140" w:rsidRPr="007C1F52" w:rsidRDefault="00BE569F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69F">
              <w:rPr>
                <w:rFonts w:asciiTheme="majorBidi" w:hAnsiTheme="majorBidi" w:cstheme="majorBidi"/>
                <w:sz w:val="28"/>
                <w:szCs w:val="28"/>
              </w:rPr>
              <w:t>123,220</w:t>
            </w:r>
          </w:p>
        </w:tc>
      </w:tr>
      <w:tr w:rsidR="00E00140" w:rsidRPr="00735725" w14:paraId="422F3F43" w14:textId="77777777" w:rsidTr="00EE572F">
        <w:trPr>
          <w:trHeight w:val="389"/>
        </w:trPr>
        <w:tc>
          <w:tcPr>
            <w:tcW w:w="4230" w:type="dxa"/>
          </w:tcPr>
          <w:p w14:paraId="6D5FC17E" w14:textId="77777777" w:rsidR="00E00140" w:rsidRPr="00735725" w:rsidRDefault="00E00140" w:rsidP="00E00140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D1FA3" w14:textId="71C2776A" w:rsidR="00E00140" w:rsidRPr="007C1F52" w:rsidRDefault="00483BDF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3B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235,402</w:t>
            </w:r>
          </w:p>
        </w:tc>
        <w:tc>
          <w:tcPr>
            <w:tcW w:w="270" w:type="dxa"/>
            <w:vAlign w:val="bottom"/>
          </w:tcPr>
          <w:p w14:paraId="4F939777" w14:textId="77777777" w:rsidR="00E00140" w:rsidRPr="007C1F52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6959B" w14:textId="0FFA18B4" w:rsidR="00E00140" w:rsidRPr="007C1F52" w:rsidRDefault="00483BDF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3B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270" w:type="dxa"/>
            <w:vAlign w:val="bottom"/>
          </w:tcPr>
          <w:p w14:paraId="1F46524C" w14:textId="77777777" w:rsidR="00E00140" w:rsidRPr="007C1F52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F22B" w14:textId="3CB3EE1B" w:rsidR="00E00140" w:rsidRPr="007C1F52" w:rsidRDefault="00483BDF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3B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8A3D2E" w14:textId="77777777" w:rsidR="00E00140" w:rsidRPr="007C1F52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9D437" w14:textId="0D97A8F3" w:rsidR="00E00140" w:rsidRPr="007C1F52" w:rsidRDefault="00483BDF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3B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240,402</w:t>
            </w:r>
          </w:p>
        </w:tc>
      </w:tr>
    </w:tbl>
    <w:p w14:paraId="41ADF909" w14:textId="77777777" w:rsidR="00173871" w:rsidRPr="00475FEA" w:rsidRDefault="00173871" w:rsidP="00B178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5AE60EDE" w14:textId="77777777" w:rsidTr="00EE572F">
        <w:trPr>
          <w:trHeight w:val="315"/>
        </w:trPr>
        <w:tc>
          <w:tcPr>
            <w:tcW w:w="4230" w:type="dxa"/>
          </w:tcPr>
          <w:p w14:paraId="0CA42D9C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0790D91E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15EC14FA" w14:textId="77777777" w:rsidTr="00EE572F">
        <w:trPr>
          <w:trHeight w:val="389"/>
        </w:trPr>
        <w:tc>
          <w:tcPr>
            <w:tcW w:w="4230" w:type="dxa"/>
          </w:tcPr>
          <w:p w14:paraId="46D5329D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5DB4C1" w14:textId="283498CF" w:rsidR="00173871" w:rsidRPr="00735725" w:rsidRDefault="000764AB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173871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173871" w:rsidRPr="00735725" w14:paraId="4F0B35D3" w14:textId="77777777" w:rsidTr="00EE572F">
        <w:trPr>
          <w:trHeight w:val="389"/>
        </w:trPr>
        <w:tc>
          <w:tcPr>
            <w:tcW w:w="4230" w:type="dxa"/>
          </w:tcPr>
          <w:p w14:paraId="1CED6B8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4F498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982B95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CCCE1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759F3A16" w14:textId="77777777" w:rsidTr="00EE572F">
        <w:trPr>
          <w:trHeight w:val="389"/>
        </w:trPr>
        <w:tc>
          <w:tcPr>
            <w:tcW w:w="4230" w:type="dxa"/>
          </w:tcPr>
          <w:p w14:paraId="7C1CC7F3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6C0BC6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0CA223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B5189E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7E41A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A8D4B2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9F4796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E2E606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47B646AC" w14:textId="77777777" w:rsidTr="00EE572F">
        <w:trPr>
          <w:trHeight w:val="389"/>
        </w:trPr>
        <w:tc>
          <w:tcPr>
            <w:tcW w:w="4230" w:type="dxa"/>
          </w:tcPr>
          <w:p w14:paraId="788449E3" w14:textId="77777777" w:rsidR="00173871" w:rsidRPr="00735725" w:rsidRDefault="00173871" w:rsidP="009434DA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41153D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A1B8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8DC069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B5DD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EC48A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B8A4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E3AED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853" w:rsidRPr="00735725" w14:paraId="035DBAD9" w14:textId="77777777" w:rsidTr="00EE572F">
        <w:trPr>
          <w:trHeight w:val="389"/>
        </w:trPr>
        <w:tc>
          <w:tcPr>
            <w:tcW w:w="4230" w:type="dxa"/>
          </w:tcPr>
          <w:p w14:paraId="36C21EA9" w14:textId="77777777" w:rsidR="009A7853" w:rsidRPr="00735725" w:rsidRDefault="009A7853" w:rsidP="009A7853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4FA83F35" w14:textId="301399CD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6,016</w:t>
            </w:r>
          </w:p>
        </w:tc>
        <w:tc>
          <w:tcPr>
            <w:tcW w:w="270" w:type="dxa"/>
            <w:vAlign w:val="bottom"/>
          </w:tcPr>
          <w:p w14:paraId="048DA76E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5CCBE6" w14:textId="50C89009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26,231</w:t>
            </w:r>
          </w:p>
        </w:tc>
        <w:tc>
          <w:tcPr>
            <w:tcW w:w="270" w:type="dxa"/>
            <w:vAlign w:val="bottom"/>
          </w:tcPr>
          <w:p w14:paraId="08072574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348007" w14:textId="7A32DF3D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203874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227E8C" w14:textId="1B010455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32,247</w:t>
            </w:r>
          </w:p>
        </w:tc>
      </w:tr>
      <w:tr w:rsidR="009A7853" w:rsidRPr="00735725" w14:paraId="1694CD55" w14:textId="77777777" w:rsidTr="00EE572F">
        <w:trPr>
          <w:trHeight w:val="389"/>
        </w:trPr>
        <w:tc>
          <w:tcPr>
            <w:tcW w:w="4230" w:type="dxa"/>
          </w:tcPr>
          <w:p w14:paraId="4C159D83" w14:textId="5B9F4965" w:rsidR="009A7853" w:rsidRPr="00735725" w:rsidRDefault="009A7853" w:rsidP="009A7853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68923" w14:textId="29596D00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123,124</w:t>
            </w:r>
          </w:p>
        </w:tc>
        <w:tc>
          <w:tcPr>
            <w:tcW w:w="270" w:type="dxa"/>
            <w:vAlign w:val="bottom"/>
          </w:tcPr>
          <w:p w14:paraId="24A7BF96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6D95FD" w14:textId="240E72B0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1FE31A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582E44" w14:textId="50709156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F3CE08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33CEE4" w14:textId="3B30B369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123,124</w:t>
            </w:r>
          </w:p>
        </w:tc>
      </w:tr>
      <w:tr w:rsidR="009A7853" w:rsidRPr="00735725" w14:paraId="3C1568E1" w14:textId="77777777" w:rsidTr="00EE572F">
        <w:trPr>
          <w:trHeight w:val="389"/>
        </w:trPr>
        <w:tc>
          <w:tcPr>
            <w:tcW w:w="4230" w:type="dxa"/>
          </w:tcPr>
          <w:p w14:paraId="6595FAD0" w14:textId="77777777" w:rsidR="009A7853" w:rsidRPr="00735725" w:rsidRDefault="009A7853" w:rsidP="009A7853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C54DA" w14:textId="2A4A816C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129,140</w:t>
            </w:r>
          </w:p>
        </w:tc>
        <w:tc>
          <w:tcPr>
            <w:tcW w:w="270" w:type="dxa"/>
            <w:vAlign w:val="bottom"/>
          </w:tcPr>
          <w:p w14:paraId="0ADFE1A0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F73F7" w14:textId="372A2A09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26,231</w:t>
            </w:r>
          </w:p>
        </w:tc>
        <w:tc>
          <w:tcPr>
            <w:tcW w:w="270" w:type="dxa"/>
            <w:vAlign w:val="bottom"/>
          </w:tcPr>
          <w:p w14:paraId="1C70B774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AA61F" w14:textId="4EFA4699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03C9F5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7758D" w14:textId="48FAA03A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155,371</w:t>
            </w:r>
          </w:p>
        </w:tc>
      </w:tr>
    </w:tbl>
    <w:p w14:paraId="146EE412" w14:textId="00529B21" w:rsidR="00CC2CF3" w:rsidRDefault="00F06D23" w:rsidP="00B36418">
      <w:pPr>
        <w:pStyle w:val="FSNoteNumbered"/>
        <w:spacing w:after="120"/>
        <w:ind w:left="547"/>
        <w:rPr>
          <w:u w:val="none"/>
        </w:rPr>
      </w:pPr>
      <w:r w:rsidRPr="00133654">
        <w:rPr>
          <w:rFonts w:hint="cs"/>
          <w:spacing w:val="-2"/>
          <w:u w:val="none"/>
          <w:cs/>
        </w:rPr>
        <w:t>ณ</w:t>
      </w:r>
      <w:r w:rsidRPr="00133654">
        <w:rPr>
          <w:spacing w:val="-2"/>
          <w:u w:val="none"/>
          <w:cs/>
        </w:rPr>
        <w:t xml:space="preserve"> วันที่</w:t>
      </w:r>
      <w:r w:rsidRPr="00133654">
        <w:rPr>
          <w:spacing w:val="-2"/>
          <w:u w:val="none"/>
          <w:lang w:val="en-US"/>
        </w:rPr>
        <w:t xml:space="preserve"> </w:t>
      </w:r>
      <w:r w:rsidR="00906F92">
        <w:rPr>
          <w:spacing w:val="-2"/>
          <w:u w:val="none"/>
          <w:lang w:val="en-US"/>
        </w:rPr>
        <w:t xml:space="preserve">30 </w:t>
      </w:r>
      <w:r w:rsidR="003604B8" w:rsidRPr="003604B8">
        <w:rPr>
          <w:spacing w:val="-2"/>
          <w:u w:val="none"/>
          <w:cs/>
          <w:lang w:val="en-US"/>
        </w:rPr>
        <w:t>กันยา</w:t>
      </w:r>
      <w:r w:rsidR="00906F92">
        <w:rPr>
          <w:spacing w:val="-2"/>
          <w:u w:val="none"/>
          <w:cs/>
          <w:lang w:val="en-US"/>
        </w:rPr>
        <w:t>ยน</w:t>
      </w:r>
      <w:r w:rsidR="00AD041B">
        <w:rPr>
          <w:spacing w:val="-2"/>
          <w:u w:val="none"/>
          <w:cs/>
          <w:lang w:val="en-US"/>
        </w:rPr>
        <w:t xml:space="preserve"> </w:t>
      </w:r>
      <w:r w:rsidR="00AD041B">
        <w:rPr>
          <w:spacing w:val="-2"/>
          <w:u w:val="none"/>
          <w:lang w:val="en-US"/>
        </w:rPr>
        <w:t>256</w:t>
      </w:r>
      <w:r w:rsidR="009A7853">
        <w:rPr>
          <w:rFonts w:hint="cs"/>
          <w:spacing w:val="-2"/>
          <w:u w:val="none"/>
          <w:cs/>
          <w:lang w:val="en-US"/>
        </w:rPr>
        <w:t>6</w:t>
      </w:r>
      <w:r w:rsidR="00AD041B">
        <w:rPr>
          <w:spacing w:val="-2"/>
          <w:u w:val="none"/>
          <w:lang w:val="en-US"/>
        </w:rPr>
        <w:t xml:space="preserve"> </w:t>
      </w:r>
      <w:r w:rsidRPr="00133654">
        <w:rPr>
          <w:rFonts w:asciiTheme="majorBidi" w:eastAsia="Cordia New" w:hAnsiTheme="majorBidi" w:cstheme="majorBidi"/>
          <w:spacing w:val="-2"/>
          <w:u w:val="none"/>
          <w:cs/>
        </w:rPr>
        <w:t>เงินฝากสถาบันการเงินที่ครบกำหนดเกินกว่าสาม</w:t>
      </w:r>
      <w:r w:rsidRPr="00034CD7">
        <w:rPr>
          <w:rFonts w:asciiTheme="majorBidi" w:eastAsia="Cordia New" w:hAnsiTheme="majorBidi" w:cstheme="majorBidi"/>
          <w:spacing w:val="-2"/>
          <w:u w:val="none"/>
          <w:cs/>
        </w:rPr>
        <w:t>เดือน</w:t>
      </w:r>
      <w:r w:rsidRPr="00825EBA">
        <w:rPr>
          <w:spacing w:val="-2"/>
          <w:u w:val="none"/>
          <w:cs/>
        </w:rPr>
        <w:t>จำนวน</w:t>
      </w:r>
      <w:r w:rsidR="00034CD7" w:rsidRPr="00825EBA">
        <w:rPr>
          <w:rFonts w:hint="cs"/>
          <w:spacing w:val="-2"/>
          <w:u w:val="none"/>
          <w:cs/>
        </w:rPr>
        <w:t xml:space="preserve"> </w:t>
      </w:r>
      <w:r w:rsidR="00FE0D77" w:rsidRPr="00586119">
        <w:rPr>
          <w:u w:val="none"/>
          <w:lang w:val="en-US"/>
        </w:rPr>
        <w:t>100.3</w:t>
      </w:r>
      <w:r w:rsidR="00FC1D38" w:rsidRPr="00825EBA">
        <w:rPr>
          <w:rFonts w:hint="cs"/>
          <w:spacing w:val="-2"/>
          <w:u w:val="none"/>
          <w:cs/>
        </w:rPr>
        <w:t xml:space="preserve"> </w:t>
      </w:r>
      <w:r w:rsidRPr="00825EBA">
        <w:rPr>
          <w:rFonts w:hint="cs"/>
          <w:spacing w:val="-2"/>
          <w:u w:val="none"/>
          <w:cs/>
        </w:rPr>
        <w:t>ล้าน</w:t>
      </w:r>
      <w:r w:rsidRPr="00324AFE">
        <w:rPr>
          <w:rFonts w:hint="cs"/>
          <w:spacing w:val="-2"/>
          <w:u w:val="none"/>
          <w:cs/>
        </w:rPr>
        <w:t>บาท</w:t>
      </w:r>
      <w:r w:rsidRPr="00034CD7">
        <w:rPr>
          <w:rFonts w:hint="cs"/>
          <w:spacing w:val="-2"/>
          <w:u w:val="none"/>
          <w:cs/>
        </w:rPr>
        <w:t xml:space="preserve"> </w:t>
      </w:r>
      <w:r w:rsidR="005C7C2F" w:rsidRPr="00034CD7">
        <w:rPr>
          <w:spacing w:val="-2"/>
          <w:u w:val="none"/>
          <w:cs/>
        </w:rPr>
        <w:t>(</w:t>
      </w:r>
      <w:r w:rsidR="00F551FB" w:rsidRPr="00034CD7">
        <w:rPr>
          <w:spacing w:val="-2"/>
          <w:u w:val="none"/>
          <w:lang w:val="en-US"/>
        </w:rPr>
        <w:t>31</w:t>
      </w:r>
      <w:r w:rsidR="004243B7" w:rsidRPr="00180CE2">
        <w:rPr>
          <w:rFonts w:hint="cs"/>
          <w:spacing w:val="-2"/>
          <w:u w:val="none"/>
          <w:cs/>
        </w:rPr>
        <w:t xml:space="preserve"> </w:t>
      </w:r>
      <w:r w:rsidR="005C7C2F" w:rsidRPr="00180CE2">
        <w:rPr>
          <w:spacing w:val="-2"/>
          <w:u w:val="none"/>
          <w:cs/>
        </w:rPr>
        <w:t>ธันวาคม</w:t>
      </w:r>
      <w:r w:rsidR="005C7C2F" w:rsidRPr="00180CE2">
        <w:rPr>
          <w:rFonts w:hint="cs"/>
          <w:spacing w:val="-2"/>
          <w:u w:val="none"/>
          <w:cs/>
        </w:rPr>
        <w:t xml:space="preserve"> </w:t>
      </w:r>
      <w:r w:rsidR="00F551FB" w:rsidRPr="00180CE2">
        <w:rPr>
          <w:spacing w:val="-2"/>
          <w:u w:val="none"/>
          <w:lang w:val="en-US"/>
        </w:rPr>
        <w:t>256</w:t>
      </w:r>
      <w:r w:rsidR="009A7853">
        <w:rPr>
          <w:rFonts w:hint="cs"/>
          <w:spacing w:val="-2"/>
          <w:u w:val="none"/>
          <w:cs/>
          <w:lang w:val="en-US"/>
        </w:rPr>
        <w:t>5</w:t>
      </w:r>
      <w:r w:rsidR="005C7C2F" w:rsidRPr="00180CE2">
        <w:rPr>
          <w:u w:val="none"/>
          <w:cs/>
        </w:rPr>
        <w:t xml:space="preserve">: </w:t>
      </w:r>
      <w:r w:rsidR="00D113BC" w:rsidRPr="00180CE2">
        <w:rPr>
          <w:u w:val="none"/>
          <w:lang w:val="en-US"/>
        </w:rPr>
        <w:t xml:space="preserve">100.3 </w:t>
      </w:r>
      <w:r w:rsidR="005C7C2F" w:rsidRPr="00180CE2">
        <w:rPr>
          <w:rFonts w:hint="cs"/>
          <w:u w:val="none"/>
          <w:cs/>
        </w:rPr>
        <w:t>ล้านบาท</w:t>
      </w:r>
      <w:r w:rsidR="005C7C2F" w:rsidRPr="00180CE2">
        <w:rPr>
          <w:u w:val="none"/>
          <w:cs/>
        </w:rPr>
        <w:t xml:space="preserve">) </w:t>
      </w:r>
      <w:r w:rsidRPr="00180CE2">
        <w:rPr>
          <w:u w:val="none"/>
          <w:cs/>
        </w:rPr>
        <w:t>ได้วางไว้เป็นเงินสำรองประกันภัยกับนายทะเบียนตามที่กล่าว</w:t>
      </w:r>
      <w:r w:rsidRPr="00133654">
        <w:rPr>
          <w:u w:val="none"/>
          <w:cs/>
        </w:rPr>
        <w:t>ไว้ในหมาย</w:t>
      </w:r>
      <w:r w:rsidRPr="00B6617A">
        <w:rPr>
          <w:u w:val="none"/>
          <w:cs/>
        </w:rPr>
        <w:t xml:space="preserve">เหตุ </w:t>
      </w:r>
      <w:r w:rsidR="00B465C7">
        <w:rPr>
          <w:u w:val="none"/>
          <w:lang w:val="en-US"/>
        </w:rPr>
        <w:t>27</w:t>
      </w:r>
      <w:r w:rsidR="00AA473C" w:rsidRPr="00324AFE">
        <w:rPr>
          <w:u w:val="none"/>
          <w:lang w:val="en-US"/>
        </w:rPr>
        <w:t xml:space="preserve"> </w:t>
      </w:r>
      <w:r w:rsidR="00AA473C" w:rsidRPr="00324AFE">
        <w:rPr>
          <w:rFonts w:hint="cs"/>
          <w:u w:val="none"/>
          <w:cs/>
          <w:lang w:val="en-US"/>
        </w:rPr>
        <w:t xml:space="preserve">และ </w:t>
      </w:r>
      <w:r w:rsidR="00A66294" w:rsidRPr="00324AFE">
        <w:rPr>
          <w:u w:val="none"/>
          <w:lang w:val="en-US"/>
        </w:rPr>
        <w:t>2</w:t>
      </w:r>
      <w:r w:rsidR="00B465C7">
        <w:rPr>
          <w:u w:val="none"/>
          <w:lang w:val="en-US"/>
        </w:rPr>
        <w:t>8</w:t>
      </w:r>
      <w:r w:rsidRPr="00133654">
        <w:rPr>
          <w:u w:val="none"/>
          <w:cs/>
        </w:rPr>
        <w:t xml:space="preserve"> </w:t>
      </w:r>
    </w:p>
    <w:p w14:paraId="314D7FF7" w14:textId="77777777" w:rsidR="00344070" w:rsidRDefault="00344070" w:rsidP="00344070">
      <w:pPr>
        <w:rPr>
          <w:lang w:val="th-TH"/>
        </w:rPr>
      </w:pPr>
    </w:p>
    <w:p w14:paraId="0C9C0167" w14:textId="77777777" w:rsidR="00344070" w:rsidRDefault="00344070" w:rsidP="00344070">
      <w:pPr>
        <w:rPr>
          <w:lang w:val="th-TH"/>
        </w:rPr>
      </w:pPr>
    </w:p>
    <w:p w14:paraId="72573540" w14:textId="77777777" w:rsidR="00344070" w:rsidRDefault="00344070" w:rsidP="00344070">
      <w:pPr>
        <w:rPr>
          <w:lang w:val="th-TH"/>
        </w:rPr>
      </w:pPr>
    </w:p>
    <w:p w14:paraId="7F065B17" w14:textId="77777777" w:rsidR="00344070" w:rsidRDefault="00344070" w:rsidP="00344070">
      <w:pPr>
        <w:rPr>
          <w:lang w:val="th-TH"/>
        </w:rPr>
      </w:pPr>
    </w:p>
    <w:p w14:paraId="32BE4213" w14:textId="77777777" w:rsidR="00344070" w:rsidRDefault="00344070" w:rsidP="00344070">
      <w:pPr>
        <w:rPr>
          <w:lang w:val="th-TH"/>
        </w:rPr>
      </w:pPr>
    </w:p>
    <w:p w14:paraId="4EFD76DC" w14:textId="77777777" w:rsidR="00344070" w:rsidRDefault="00344070" w:rsidP="00344070">
      <w:pPr>
        <w:rPr>
          <w:lang w:val="th-TH"/>
        </w:rPr>
      </w:pPr>
    </w:p>
    <w:p w14:paraId="3F16C78A" w14:textId="028B8847" w:rsidR="002F1C4F" w:rsidRPr="00F60B3F" w:rsidRDefault="002F1C4F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rFonts w:asciiTheme="majorBidi" w:hAnsiTheme="majorBidi"/>
          <w:b/>
          <w:bCs/>
          <w:u w:val="none"/>
          <w:cs/>
        </w:rPr>
      </w:pPr>
      <w:r w:rsidRPr="00F60B3F">
        <w:rPr>
          <w:rFonts w:asciiTheme="majorBidi" w:hAnsiTheme="majorBidi" w:hint="cs"/>
          <w:b/>
          <w:bCs/>
          <w:u w:val="none"/>
          <w:cs/>
        </w:rPr>
        <w:lastRenderedPageBreak/>
        <w:t>สินทรัพย์ทางการเงินตราสารทุน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153B2E" w:rsidRPr="00E809E9" w14:paraId="732E71DF" w14:textId="77777777" w:rsidTr="00007918">
        <w:tc>
          <w:tcPr>
            <w:tcW w:w="5850" w:type="dxa"/>
          </w:tcPr>
          <w:p w14:paraId="4DE3665E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E6465" w14:textId="73BB676C" w:rsidR="00153B2E" w:rsidRPr="00E809E9" w:rsidRDefault="00153B2E" w:rsidP="00153B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7A2F" w:rsidRPr="00E809E9" w14:paraId="23DF007B" w14:textId="77777777" w:rsidTr="00007918">
        <w:trPr>
          <w:trHeight w:val="350"/>
        </w:trPr>
        <w:tc>
          <w:tcPr>
            <w:tcW w:w="5850" w:type="dxa"/>
          </w:tcPr>
          <w:p w14:paraId="57D36987" w14:textId="77777777" w:rsidR="00757A2F" w:rsidRPr="00E809E9" w:rsidRDefault="00757A2F" w:rsidP="00757A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44113" w14:textId="49729AC2" w:rsidR="00757A2F" w:rsidRPr="00E809E9" w:rsidRDefault="00906F92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604B8" w:rsidRPr="003604B8">
              <w:rPr>
                <w:rFonts w:asciiTheme="majorBidi" w:hAnsiTheme="majorBidi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1585C" w14:textId="77777777" w:rsidR="00757A2F" w:rsidRPr="00E809E9" w:rsidRDefault="00757A2F" w:rsidP="00624C3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78ED2" w14:textId="76F01D9D" w:rsidR="00757A2F" w:rsidRPr="00E809E9" w:rsidRDefault="006D477D" w:rsidP="00624C3E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757A2F" w:rsidRPr="002638F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>65</w:t>
            </w:r>
          </w:p>
        </w:tc>
      </w:tr>
      <w:tr w:rsidR="00153B2E" w:rsidRPr="00E809E9" w14:paraId="56720826" w14:textId="77777777" w:rsidTr="00007918">
        <w:tc>
          <w:tcPr>
            <w:tcW w:w="5850" w:type="dxa"/>
            <w:hideMark/>
          </w:tcPr>
          <w:p w14:paraId="3D2241A1" w14:textId="77777777" w:rsidR="00153B2E" w:rsidRPr="00E809E9" w:rsidRDefault="00153B2E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3C9A3F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65E25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868390" w14:textId="77777777" w:rsidR="00153B2E" w:rsidRPr="00AE2C8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853" w:rsidRPr="00E809E9" w14:paraId="46763C42" w14:textId="77777777" w:rsidTr="00007918">
        <w:trPr>
          <w:trHeight w:val="89"/>
        </w:trPr>
        <w:tc>
          <w:tcPr>
            <w:tcW w:w="5850" w:type="dxa"/>
            <w:hideMark/>
          </w:tcPr>
          <w:p w14:paraId="6FAF75AA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3941EF1F" w14:textId="70ACC59B" w:rsidR="009A7853" w:rsidRPr="007C1F52" w:rsidRDefault="00586119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6119">
              <w:rPr>
                <w:rFonts w:asciiTheme="majorBidi" w:hAnsiTheme="majorBidi" w:cstheme="majorBidi"/>
                <w:sz w:val="28"/>
                <w:szCs w:val="28"/>
              </w:rPr>
              <w:t>65,48</w:t>
            </w:r>
            <w:r w:rsidR="002379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17F558C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01BB2A" w14:textId="31B9D371" w:rsidR="009A7853" w:rsidRPr="00E809E9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74,511</w:t>
            </w:r>
          </w:p>
        </w:tc>
      </w:tr>
      <w:tr w:rsidR="009A7853" w:rsidRPr="00E809E9" w14:paraId="6E29D95E" w14:textId="77777777" w:rsidTr="00007918">
        <w:tc>
          <w:tcPr>
            <w:tcW w:w="5850" w:type="dxa"/>
          </w:tcPr>
          <w:p w14:paraId="40F28F83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</w:tcPr>
          <w:p w14:paraId="34785EC5" w14:textId="56456633" w:rsidR="009A7853" w:rsidRPr="007C1F52" w:rsidRDefault="00CF7AA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7AA3">
              <w:rPr>
                <w:rFonts w:asciiTheme="majorBidi" w:hAnsiTheme="majorBidi" w:cstheme="majorBidi"/>
                <w:sz w:val="28"/>
                <w:szCs w:val="28"/>
              </w:rPr>
              <w:t>25,61</w:t>
            </w:r>
            <w:r w:rsidR="0023793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08D87EAA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800417" w14:textId="062274C0" w:rsidR="009A7853" w:rsidRPr="00E809E9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30,497</w:t>
            </w:r>
          </w:p>
        </w:tc>
      </w:tr>
      <w:tr w:rsidR="009A7853" w:rsidRPr="00E809E9" w14:paraId="6748936D" w14:textId="77777777" w:rsidTr="00007918">
        <w:tc>
          <w:tcPr>
            <w:tcW w:w="5850" w:type="dxa"/>
          </w:tcPr>
          <w:p w14:paraId="5684E475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1440" w:type="dxa"/>
          </w:tcPr>
          <w:p w14:paraId="433D3957" w14:textId="0DD271EC" w:rsidR="009A7853" w:rsidRPr="007C1F52" w:rsidRDefault="00CF7AA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7AA3">
              <w:rPr>
                <w:rFonts w:asciiTheme="majorBidi" w:hAnsiTheme="majorBidi" w:cstheme="majorBidi"/>
                <w:sz w:val="28"/>
                <w:szCs w:val="28"/>
              </w:rPr>
              <w:t>7,97</w:t>
            </w:r>
            <w:r w:rsidR="0023793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ECD9A78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ABBB98" w14:textId="6D6050A7" w:rsidR="009A7853" w:rsidRPr="00E809E9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7,084</w:t>
            </w:r>
          </w:p>
        </w:tc>
      </w:tr>
      <w:tr w:rsidR="009A7853" w:rsidRPr="00E809E9" w14:paraId="388019AF" w14:textId="77777777" w:rsidTr="00007918">
        <w:tc>
          <w:tcPr>
            <w:tcW w:w="5850" w:type="dxa"/>
            <w:hideMark/>
          </w:tcPr>
          <w:p w14:paraId="664CBB4D" w14:textId="77777777" w:rsidR="009A7853" w:rsidRPr="00C752C3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A58BC" w14:textId="22FB4356" w:rsidR="009A7853" w:rsidRPr="007C1F52" w:rsidRDefault="00586119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119">
              <w:rPr>
                <w:rFonts w:asciiTheme="majorBidi" w:hAnsiTheme="majorBidi" w:cstheme="majorBidi"/>
                <w:sz w:val="28"/>
                <w:szCs w:val="28"/>
              </w:rPr>
              <w:t>99,06</w:t>
            </w:r>
            <w:r w:rsidR="0023793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FEADD05" w14:textId="77777777" w:rsidR="009A7853" w:rsidRPr="00C752C3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DCF8D" w14:textId="48F8B61A" w:rsidR="009A7853" w:rsidRPr="00C752C3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112,092</w:t>
            </w:r>
          </w:p>
        </w:tc>
      </w:tr>
      <w:tr w:rsidR="009A7853" w:rsidRPr="00E809E9" w14:paraId="40134344" w14:textId="77777777" w:rsidTr="00007918">
        <w:tc>
          <w:tcPr>
            <w:tcW w:w="5850" w:type="dxa"/>
          </w:tcPr>
          <w:p w14:paraId="256610AA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A052D" w14:textId="77777777" w:rsidR="009A7853" w:rsidRPr="007C1F52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56AC3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D8566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853" w:rsidRPr="00E809E9" w14:paraId="57E0CDBA" w14:textId="77777777" w:rsidTr="00007918">
        <w:tc>
          <w:tcPr>
            <w:tcW w:w="5850" w:type="dxa"/>
            <w:hideMark/>
          </w:tcPr>
          <w:p w14:paraId="3E085DCC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440" w:type="dxa"/>
          </w:tcPr>
          <w:p w14:paraId="620329A2" w14:textId="77777777" w:rsidR="009A7853" w:rsidRPr="007C1F52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1137B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35112D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853" w:rsidRPr="00E809E9" w14:paraId="3D714D85" w14:textId="77777777" w:rsidTr="00007918">
        <w:tc>
          <w:tcPr>
            <w:tcW w:w="5850" w:type="dxa"/>
            <w:hideMark/>
          </w:tcPr>
          <w:p w14:paraId="6641455D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710EF718" w14:textId="34100D5E" w:rsidR="009A7853" w:rsidRPr="007C1F52" w:rsidRDefault="00CF7AA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7AA3">
              <w:rPr>
                <w:rFonts w:asciiTheme="majorBidi" w:hAnsiTheme="majorBidi" w:cstheme="majorBidi"/>
                <w:sz w:val="28"/>
                <w:szCs w:val="28"/>
              </w:rPr>
              <w:t>67,369</w:t>
            </w:r>
          </w:p>
        </w:tc>
        <w:tc>
          <w:tcPr>
            <w:tcW w:w="270" w:type="dxa"/>
          </w:tcPr>
          <w:p w14:paraId="662A4CA7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CB8319" w14:textId="21E99726" w:rsidR="009A7853" w:rsidRPr="00E809E9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67,184</w:t>
            </w:r>
          </w:p>
        </w:tc>
      </w:tr>
      <w:tr w:rsidR="009A7853" w:rsidRPr="00E809E9" w14:paraId="1FC98D46" w14:textId="77777777" w:rsidTr="00007918">
        <w:tc>
          <w:tcPr>
            <w:tcW w:w="5850" w:type="dxa"/>
          </w:tcPr>
          <w:p w14:paraId="3EB7AF79" w14:textId="77777777" w:rsidR="009A7853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D38BBA" w14:textId="3822733A" w:rsidR="009A7853" w:rsidRPr="007C1F52" w:rsidRDefault="00CF7AA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7AA3">
              <w:rPr>
                <w:rFonts w:asciiTheme="majorBidi" w:hAnsiTheme="majorBidi" w:cstheme="majorBidi"/>
                <w:sz w:val="28"/>
                <w:szCs w:val="28"/>
              </w:rPr>
              <w:t>139,53</w:t>
            </w:r>
            <w:r w:rsidR="0023793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9A41F15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495188" w14:textId="6B982574" w:rsidR="009A7853" w:rsidRPr="00E809E9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156,109</w:t>
            </w:r>
          </w:p>
        </w:tc>
      </w:tr>
      <w:tr w:rsidR="009A7853" w:rsidRPr="00E809E9" w14:paraId="6C9EE515" w14:textId="77777777" w:rsidTr="00007918">
        <w:tc>
          <w:tcPr>
            <w:tcW w:w="5850" w:type="dxa"/>
            <w:hideMark/>
          </w:tcPr>
          <w:p w14:paraId="123D791E" w14:textId="77777777" w:rsidR="009A7853" w:rsidRPr="00C752C3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รวมตราสารทุนที่วัดมูลค่ายุติธรรมผ่านกำไรหรือขาดทุนเบ็ดเสร็จอื่น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C40B3" w14:textId="72A6127F" w:rsidR="009A7853" w:rsidRPr="007C1F52" w:rsidRDefault="00CF7AA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7AA3">
              <w:rPr>
                <w:rFonts w:asciiTheme="majorBidi" w:hAnsiTheme="majorBidi" w:cstheme="majorBidi"/>
                <w:sz w:val="28"/>
                <w:szCs w:val="28"/>
              </w:rPr>
              <w:t>206,90</w:t>
            </w:r>
            <w:r w:rsidR="0023793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D2AF3D5" w14:textId="77777777" w:rsidR="009A7853" w:rsidRPr="00C752C3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9264A" w14:textId="5D08F03C" w:rsidR="009A7853" w:rsidRPr="00C752C3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223,293</w:t>
            </w:r>
          </w:p>
        </w:tc>
      </w:tr>
      <w:tr w:rsidR="009A7853" w:rsidRPr="00E809E9" w14:paraId="719359F1" w14:textId="77777777" w:rsidTr="00007918">
        <w:tc>
          <w:tcPr>
            <w:tcW w:w="5850" w:type="dxa"/>
            <w:hideMark/>
          </w:tcPr>
          <w:p w14:paraId="26C74EBE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48918" w14:textId="29DB76C5" w:rsidR="009A7853" w:rsidRPr="007C1F52" w:rsidRDefault="00586119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861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305,970</w:t>
            </w:r>
          </w:p>
        </w:tc>
        <w:tc>
          <w:tcPr>
            <w:tcW w:w="270" w:type="dxa"/>
          </w:tcPr>
          <w:p w14:paraId="5FAC2ECA" w14:textId="77777777" w:rsidR="009A7853" w:rsidRPr="00A530B2" w:rsidRDefault="009A7853" w:rsidP="009A785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8BE9C0" w14:textId="65DC6241" w:rsidR="009A7853" w:rsidRPr="00A530B2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335,385</w:t>
            </w:r>
          </w:p>
        </w:tc>
      </w:tr>
    </w:tbl>
    <w:p w14:paraId="024C28BB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6E898F32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387AF7C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F0E7CA7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2C030BF2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49648330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F918DB5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E77A40F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69845F18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5A8B61E6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5DBAB1BC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BC31005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C3E0ED8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C728614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20F14CE5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1151BBC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24B30286" w14:textId="16602A87" w:rsidR="00A745E1" w:rsidRPr="00F44FE9" w:rsidRDefault="00F44FE9" w:rsidP="00F44FE9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F44FE9">
        <w:rPr>
          <w:rFonts w:hint="cs"/>
          <w:b/>
          <w:bCs/>
          <w:u w:val="none"/>
          <w:cs/>
        </w:rPr>
        <w:lastRenderedPageBreak/>
        <w:t>เ</w:t>
      </w:r>
      <w:r w:rsidR="002F1C4F" w:rsidRPr="00F44FE9">
        <w:rPr>
          <w:b/>
          <w:bCs/>
          <w:u w:val="none"/>
          <w:cs/>
        </w:rPr>
        <w:t>งินให้กู้ยืม</w:t>
      </w:r>
    </w:p>
    <w:p w14:paraId="04598DC6" w14:textId="255D6CC8" w:rsidR="002F1C4F" w:rsidRDefault="002F1C4F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2F1C4F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3604B8" w:rsidRPr="003604B8">
        <w:rPr>
          <w:rFonts w:ascii="Angsana New" w:hAnsi="Angsana New"/>
          <w:sz w:val="28"/>
          <w:szCs w:val="28"/>
          <w:cs/>
        </w:rPr>
        <w:t>กันยา</w:t>
      </w:r>
      <w:r w:rsidR="00906F92">
        <w:rPr>
          <w:rFonts w:ascii="Angsana New" w:hAnsi="Angsana New"/>
          <w:sz w:val="28"/>
          <w:szCs w:val="28"/>
          <w:cs/>
        </w:rPr>
        <w:t>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9A7853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0924FC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BD1CEE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pacing w:val="-2"/>
          <w:sz w:val="28"/>
          <w:szCs w:val="28"/>
        </w:rPr>
        <w:t>31</w:t>
      </w:r>
      <w:r w:rsidR="009A7853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</w:t>
      </w:r>
      <w:r w:rsidR="000924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924FC">
        <w:rPr>
          <w:rFonts w:ascii="Angsana New" w:hAnsi="Angsana New"/>
          <w:spacing w:val="-2"/>
          <w:sz w:val="28"/>
          <w:szCs w:val="28"/>
        </w:rPr>
        <w:t>256</w:t>
      </w:r>
      <w:r w:rsidR="009A7853">
        <w:rPr>
          <w:rFonts w:ascii="Angsana New" w:hAnsi="Angsana New" w:hint="cs"/>
          <w:spacing w:val="-2"/>
          <w:sz w:val="28"/>
          <w:szCs w:val="28"/>
          <w:cs/>
        </w:rPr>
        <w:t>5</w:t>
      </w:r>
      <w:r w:rsidR="000924FC">
        <w:rPr>
          <w:rFonts w:ascii="Angsana New" w:hAnsi="Angsana New"/>
          <w:spacing w:val="-2"/>
          <w:sz w:val="28"/>
          <w:szCs w:val="28"/>
        </w:rPr>
        <w:t xml:space="preserve"> </w:t>
      </w:r>
      <w:r w:rsidRPr="002F1C4F">
        <w:rPr>
          <w:rFonts w:ascii="Angsana New" w:hAnsi="Angsana New"/>
          <w:spacing w:val="-2"/>
          <w:sz w:val="28"/>
          <w:szCs w:val="28"/>
          <w:cs/>
        </w:rPr>
        <w:t>มูลค่าของเงินให้กู้ยืมจำแนกตามการวิเคราะห์ลำดับชั้นความเสี่ยงด้านเครดิต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360"/>
        <w:gridCol w:w="1530"/>
        <w:gridCol w:w="260"/>
        <w:gridCol w:w="1540"/>
      </w:tblGrid>
      <w:tr w:rsidR="006A56A7" w:rsidRPr="00E809E9" w14:paraId="4C28402C" w14:textId="77777777" w:rsidTr="009E3E26">
        <w:tc>
          <w:tcPr>
            <w:tcW w:w="5310" w:type="dxa"/>
          </w:tcPr>
          <w:p w14:paraId="5D57D81D" w14:textId="77777777" w:rsidR="006A56A7" w:rsidRPr="00E809E9" w:rsidRDefault="006A56A7" w:rsidP="009434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85F380A" w14:textId="77777777" w:rsidR="006A56A7" w:rsidRPr="00EA2538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0AB757" w14:textId="41AEC242" w:rsidR="006A56A7" w:rsidRPr="00E809E9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7A2F" w:rsidRPr="00E809E9" w14:paraId="66318657" w14:textId="77777777" w:rsidTr="009E3E26">
        <w:trPr>
          <w:trHeight w:val="350"/>
        </w:trPr>
        <w:tc>
          <w:tcPr>
            <w:tcW w:w="5310" w:type="dxa"/>
          </w:tcPr>
          <w:p w14:paraId="3F32C155" w14:textId="77777777" w:rsidR="00757A2F" w:rsidRPr="00E809E9" w:rsidRDefault="00757A2F" w:rsidP="00757A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4087D6F" w14:textId="77777777" w:rsidR="00757A2F" w:rsidRDefault="00757A2F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FC28E" w14:textId="5A24A8A0" w:rsidR="00757A2F" w:rsidRPr="00E809E9" w:rsidRDefault="00906F92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604B8" w:rsidRPr="003604B8">
              <w:rPr>
                <w:rFonts w:asciiTheme="majorBidi" w:hAnsiTheme="majorBidi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84791E8" w14:textId="77777777" w:rsidR="00757A2F" w:rsidRPr="00E809E9" w:rsidRDefault="00757A2F" w:rsidP="00757A2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B566B2" w14:textId="5C98BAAA" w:rsidR="00757A2F" w:rsidRPr="00E809E9" w:rsidRDefault="006D477D" w:rsidP="00757A2F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757A2F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6A56A7" w:rsidRPr="00E809E9" w14:paraId="1F7FC71E" w14:textId="77777777" w:rsidTr="009E3E26">
        <w:tc>
          <w:tcPr>
            <w:tcW w:w="5310" w:type="dxa"/>
            <w:tcBorders>
              <w:bottom w:val="single" w:sz="4" w:space="0" w:color="auto"/>
            </w:tcBorders>
            <w:vAlign w:val="bottom"/>
          </w:tcPr>
          <w:p w14:paraId="14FBA2FB" w14:textId="2EFBD66F" w:rsidR="006A56A7" w:rsidRPr="00E809E9" w:rsidRDefault="006A56A7" w:rsidP="006A56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360" w:type="dxa"/>
          </w:tcPr>
          <w:p w14:paraId="68C4E842" w14:textId="77777777" w:rsidR="006A56A7" w:rsidRPr="00447BFE" w:rsidRDefault="006A56A7" w:rsidP="006A56A7">
            <w:pPr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835D4" w14:textId="0EA84753" w:rsidR="006A56A7" w:rsidRPr="00E809E9" w:rsidRDefault="006A56A7" w:rsidP="00985105">
            <w:pPr>
              <w:spacing w:line="240" w:lineRule="auto"/>
              <w:ind w:left="-5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60" w:type="dxa"/>
          </w:tcPr>
          <w:p w14:paraId="1425B3CD" w14:textId="77777777" w:rsidR="006A56A7" w:rsidRPr="00E809E9" w:rsidRDefault="006A56A7" w:rsidP="006A56A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A7824" w14:textId="77777777" w:rsidR="009E3E26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</w:t>
            </w:r>
          </w:p>
          <w:p w14:paraId="056F7247" w14:textId="2AB3BA9A" w:rsidR="006A56A7" w:rsidRPr="00AE2C89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เป็นประกัน</w:t>
            </w:r>
          </w:p>
        </w:tc>
      </w:tr>
      <w:tr w:rsidR="009A7853" w:rsidRPr="00E809E9" w14:paraId="499EF096" w14:textId="77777777" w:rsidTr="009E3E26">
        <w:tc>
          <w:tcPr>
            <w:tcW w:w="5310" w:type="dxa"/>
            <w:tcBorders>
              <w:top w:val="single" w:sz="4" w:space="0" w:color="auto"/>
            </w:tcBorders>
          </w:tcPr>
          <w:p w14:paraId="14714171" w14:textId="77777777" w:rsidR="009A7853" w:rsidRDefault="009A7853" w:rsidP="009A7853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 xml:space="preserve">ชั้นที่ 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</w:t>
            </w:r>
          </w:p>
          <w:p w14:paraId="04067BA8" w14:textId="2F765C01" w:rsidR="009A7853" w:rsidRPr="00985105" w:rsidRDefault="009A7853" w:rsidP="009A7853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360" w:type="dxa"/>
          </w:tcPr>
          <w:p w14:paraId="6E5664C6" w14:textId="77777777" w:rsidR="009A7853" w:rsidRPr="00E809E9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C28086" w14:textId="4F8F4911" w:rsidR="009A7853" w:rsidRPr="00E809E9" w:rsidRDefault="00B212FE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12FE">
              <w:rPr>
                <w:rFonts w:asciiTheme="majorBidi" w:hAnsiTheme="majorBidi" w:cstheme="majorBidi"/>
                <w:sz w:val="28"/>
                <w:szCs w:val="28"/>
              </w:rPr>
              <w:t>34,000</w:t>
            </w:r>
          </w:p>
        </w:tc>
        <w:tc>
          <w:tcPr>
            <w:tcW w:w="260" w:type="dxa"/>
          </w:tcPr>
          <w:p w14:paraId="4BC959C3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068579D1" w14:textId="3E98DF1C" w:rsidR="009A7853" w:rsidRPr="00E809E9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</w:tr>
      <w:tr w:rsidR="009A7853" w:rsidRPr="00E809E9" w14:paraId="7774A354" w14:textId="77777777" w:rsidTr="009E3E26">
        <w:tc>
          <w:tcPr>
            <w:tcW w:w="5310" w:type="dxa"/>
            <w:hideMark/>
          </w:tcPr>
          <w:p w14:paraId="2E8A1717" w14:textId="77777777" w:rsidR="009A7853" w:rsidRPr="00E809E9" w:rsidRDefault="009A7853" w:rsidP="009A785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360" w:type="dxa"/>
          </w:tcPr>
          <w:p w14:paraId="46F654A0" w14:textId="77777777" w:rsidR="009A7853" w:rsidRPr="00A530B2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A600" w14:textId="5230DF2F" w:rsidR="009A7853" w:rsidRPr="00A530B2" w:rsidRDefault="00B212FE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12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34,000</w:t>
            </w:r>
          </w:p>
        </w:tc>
        <w:tc>
          <w:tcPr>
            <w:tcW w:w="260" w:type="dxa"/>
          </w:tcPr>
          <w:p w14:paraId="0180FCE9" w14:textId="77777777" w:rsidR="009A7853" w:rsidRPr="00A530B2" w:rsidRDefault="009A7853" w:rsidP="009A785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731EE2" w14:textId="5940F3D3" w:rsidR="009A7853" w:rsidRPr="00A530B2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22,000</w:t>
            </w:r>
          </w:p>
        </w:tc>
      </w:tr>
    </w:tbl>
    <w:p w14:paraId="6E1EDBF2" w14:textId="0A4D660C" w:rsidR="00197CDE" w:rsidRDefault="007D7FB7" w:rsidP="004C35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bookmarkStart w:id="5" w:name="_Hlk142421012"/>
      <w:r w:rsidRPr="00DA2419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7A2395" w:rsidRPr="00DA2419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4A4E29" w:rsidRPr="00DA2419">
        <w:rPr>
          <w:rFonts w:asciiTheme="majorBidi" w:hAnsiTheme="majorBidi" w:cstheme="majorBidi"/>
          <w:sz w:val="28"/>
          <w:szCs w:val="28"/>
        </w:rPr>
        <w:t>30</w:t>
      </w:r>
      <w:r w:rsidRPr="00DA241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604B8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Pr="00DA2419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4A4E29" w:rsidRPr="00DA2419">
        <w:rPr>
          <w:rFonts w:asciiTheme="majorBidi" w:hAnsiTheme="majorBidi" w:cstheme="majorBidi"/>
          <w:sz w:val="28"/>
          <w:szCs w:val="28"/>
        </w:rPr>
        <w:t>2566</w:t>
      </w:r>
      <w:r w:rsidRPr="00DA2419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เงินให้กู้ยืมจำนวน </w:t>
      </w:r>
      <w:r w:rsidR="004A4E29" w:rsidRPr="00593B11">
        <w:rPr>
          <w:rFonts w:asciiTheme="majorBidi" w:hAnsiTheme="majorBidi" w:cstheme="majorBidi"/>
          <w:sz w:val="28"/>
          <w:szCs w:val="28"/>
        </w:rPr>
        <w:t>34.0</w:t>
      </w:r>
      <w:r w:rsidRPr="00DA2419">
        <w:rPr>
          <w:rFonts w:asciiTheme="majorBidi" w:hAnsiTheme="majorBidi" w:cstheme="majorBidi"/>
          <w:sz w:val="28"/>
          <w:szCs w:val="28"/>
          <w:cs/>
        </w:rPr>
        <w:t xml:space="preserve"> ล้านบาท เป็นเงินให้กู้ยืมแก่บุคคลภายนอกสองราย</w:t>
      </w:r>
      <w:r w:rsidR="005C5048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7A2395" w:rsidRPr="00DA2419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  <w:r w:rsidRPr="00DA241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bookmarkEnd w:id="5"/>
    <w:p w14:paraId="53697256" w14:textId="37904376" w:rsidR="000C0264" w:rsidRPr="00593B11" w:rsidRDefault="000C0264" w:rsidP="00C15733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5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เงินให้กู้ยืมจำนวน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22.0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ล้านบาท ระยะเวลากู้ยืม</w:t>
      </w:r>
      <w:r w:rsidR="0073447A" w:rsidRPr="00593B11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ปี สัญญามีกำหนดชำระคืนวันที่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กรกฎาคม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โดยบริษัทได้</w:t>
      </w:r>
      <w:r w:rsidR="002B626C" w:rsidRPr="00593B11">
        <w:rPr>
          <w:rFonts w:asciiTheme="majorBidi" w:hAnsiTheme="majorBidi"/>
          <w:spacing w:val="-2"/>
          <w:sz w:val="28"/>
          <w:szCs w:val="28"/>
        </w:rPr>
        <w:br/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ตกลงขยายระยะเวลาสัญญาเงินให้กู้ยืมออกไปอีก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ปี และจะครบกำหนดจ่ายชำระคืนในวันที่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กรกฎาคม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ทั้งนี้การให้สินเชื่อแก่บุคคลดังกล่าวได้รับการอนุมัติและเป็นไปตามมติการประชุมของคณะกรรมการสินเชื่อ</w:t>
      </w:r>
      <w:r w:rsidR="008D7B65" w:rsidRPr="00593B11">
        <w:rPr>
          <w:rFonts w:asciiTheme="majorBidi" w:hAnsiTheme="majorBidi" w:hint="cs"/>
          <w:spacing w:val="-2"/>
          <w:sz w:val="28"/>
          <w:szCs w:val="28"/>
          <w:cs/>
        </w:rPr>
        <w:t>ครั้งที่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3/2566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เมื่อวันที่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13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มิถุนายน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สัญญามีอัตราดอกเบี้ยร้อยละ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8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ต่อปี และมีกำหนดชำระดอกเบี้ยเป็นรายเดือน เงินให้กู้ยืมดังกล่าวค้ำประกันโดยอสังหาริมทรัพย์ซึ่งได้มีการจดจำนองหลักประกันเรียบร้อยแล้ว โดยราคาประเมินหลักทรัพย์</w:t>
      </w:r>
      <w:r w:rsidR="007578BD" w:rsidRPr="00593B11">
        <w:rPr>
          <w:rFonts w:asciiTheme="majorBidi" w:hAnsiTheme="majorBidi"/>
          <w:spacing w:val="-2"/>
          <w:sz w:val="28"/>
          <w:szCs w:val="28"/>
        </w:rPr>
        <w:br/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ค้ำประกันจากการประเมินโดยผู้ประเมินราคาอิสระเมื่อวันที่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มิถุนายน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2563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เป็นจำนวน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25.0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ล้านบาท ซึ่งครอบคลุมมูลค่าเงินให้กู้ยืม</w:t>
      </w:r>
    </w:p>
    <w:p w14:paraId="744FABE5" w14:textId="59DF5A03" w:rsidR="000C0264" w:rsidRPr="00593B11" w:rsidRDefault="000C0264" w:rsidP="00C15733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95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เงินให้กู้ยืมจำนวน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12.0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ล้านบาท ระยะเวลากู้ยืม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ปี สัญญามีอัตราดอกเบี้ยร้อยละ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ต่อปี และมีกำหนดชำระดอกเบี้ยเป็นรายเดือน เงินให้กู้ยืมดังกล่าวมีกำหนดชำระคืนภายในวันที่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พฤษภาคม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และค้ำประกันโดยอสังหาริมทรัพย์ซึ่งได้มีการจดจำนองหลักประกันเรียบร้อยแล้ว โดยราคาประเมินหลักทรัพย์ค้ำประกันจากการประเมินโดยผู้ประเมินราคาอิสระเมื่อวันที่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เ</w:t>
      </w:r>
      <w:r w:rsidR="008D7B65" w:rsidRPr="00593B11">
        <w:rPr>
          <w:rFonts w:asciiTheme="majorBidi" w:hAnsiTheme="majorBidi" w:hint="cs"/>
          <w:spacing w:val="-2"/>
          <w:sz w:val="28"/>
          <w:szCs w:val="28"/>
          <w:cs/>
        </w:rPr>
        <w:t>ม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ษายน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เป็นจำนวน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15.0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ล้านบาท ซึ่งครอบคลุมมูลค่าเงินให้กู้ยืม ทั้งนี้การให้สินเชื่อแก่บุคคลดังกล่าวได้รับการอนุมัติและเป็นไปตามมติการประชุมของคณะกรรมการสินเชื่อครั้งที่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2/2566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เมื่อวันที่ </w:t>
      </w:r>
      <w:r w:rsidR="007578BD" w:rsidRPr="00593B11">
        <w:rPr>
          <w:rFonts w:asciiTheme="majorBidi" w:hAnsiTheme="majorBidi"/>
          <w:spacing w:val="-2"/>
          <w:sz w:val="28"/>
          <w:szCs w:val="28"/>
        </w:rPr>
        <w:br/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>25</w:t>
      </w:r>
      <w:r w:rsidRPr="00593B11">
        <w:rPr>
          <w:rFonts w:asciiTheme="majorBidi" w:hAnsiTheme="majorBidi"/>
          <w:spacing w:val="-2"/>
          <w:sz w:val="28"/>
          <w:szCs w:val="28"/>
          <w:cs/>
        </w:rPr>
        <w:t xml:space="preserve"> เมษายน </w:t>
      </w:r>
      <w:r w:rsidRPr="00593B11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</w:p>
    <w:p w14:paraId="20FBBF1E" w14:textId="6E679785" w:rsidR="007578BD" w:rsidRPr="00604F37" w:rsidRDefault="007578BD" w:rsidP="00604F37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950"/>
        <w:contextualSpacing w:val="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604F37">
        <w:rPr>
          <w:rFonts w:asciiTheme="majorBidi" w:hAnsiTheme="majorBidi"/>
          <w:spacing w:val="-2"/>
          <w:sz w:val="28"/>
          <w:szCs w:val="28"/>
          <w:cs/>
        </w:rPr>
        <w:t xml:space="preserve">ณ 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วันที่ </w:t>
      </w:r>
      <w:r w:rsidRPr="00604F37">
        <w:rPr>
          <w:rFonts w:asciiTheme="majorBidi" w:hAnsiTheme="majorBidi"/>
          <w:spacing w:val="-2"/>
          <w:sz w:val="28"/>
          <w:szCs w:val="28"/>
        </w:rPr>
        <w:t>31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ธันวาคม </w:t>
      </w:r>
      <w:r w:rsidRPr="00604F37">
        <w:rPr>
          <w:rFonts w:asciiTheme="majorBidi" w:hAnsiTheme="majorBidi"/>
          <w:spacing w:val="-2"/>
          <w:sz w:val="28"/>
          <w:szCs w:val="28"/>
        </w:rPr>
        <w:t xml:space="preserve">2565 </w:t>
      </w:r>
      <w:r w:rsidRPr="00604F37">
        <w:rPr>
          <w:rFonts w:asciiTheme="majorBidi" w:hAnsiTheme="majorBidi"/>
          <w:spacing w:val="-2"/>
          <w:sz w:val="28"/>
          <w:szCs w:val="28"/>
          <w:cs/>
        </w:rPr>
        <w:t xml:space="preserve">เงินให้กู้ยืมจำนวน </w:t>
      </w:r>
      <w:r w:rsidRPr="00604F37">
        <w:rPr>
          <w:rFonts w:asciiTheme="majorBidi" w:hAnsiTheme="majorBidi"/>
          <w:spacing w:val="-2"/>
          <w:sz w:val="28"/>
          <w:szCs w:val="28"/>
        </w:rPr>
        <w:t>22.0</w:t>
      </w:r>
      <w:r w:rsidRPr="00604F37">
        <w:rPr>
          <w:rFonts w:asciiTheme="majorBidi" w:hAnsiTheme="majorBidi"/>
          <w:spacing w:val="-2"/>
          <w:sz w:val="28"/>
          <w:szCs w:val="28"/>
          <w:cs/>
        </w:rPr>
        <w:t xml:space="preserve"> ล้านบาท เป็นเงินให้กู้ยืมแก่บุคคลภายนอ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>กหนึ่ง</w:t>
      </w:r>
      <w:r w:rsidRPr="00604F37">
        <w:rPr>
          <w:rFonts w:asciiTheme="majorBidi" w:hAnsiTheme="majorBidi"/>
          <w:spacing w:val="-2"/>
          <w:sz w:val="28"/>
          <w:szCs w:val="28"/>
          <w:cs/>
        </w:rPr>
        <w:t>ราย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ซึ่งสัญญาหลักมีกำหนดจ่ายชำระคืนวันที่ </w:t>
      </w:r>
      <w:r w:rsidRPr="00604F37">
        <w:rPr>
          <w:rFonts w:asciiTheme="majorBidi" w:hAnsiTheme="majorBidi"/>
          <w:spacing w:val="-2"/>
          <w:sz w:val="28"/>
          <w:szCs w:val="28"/>
        </w:rPr>
        <w:t>1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กรกฎาคม </w:t>
      </w:r>
      <w:r w:rsidRPr="00604F37">
        <w:rPr>
          <w:rFonts w:asciiTheme="majorBidi" w:hAnsiTheme="majorBidi"/>
          <w:spacing w:val="-2"/>
          <w:sz w:val="28"/>
          <w:szCs w:val="28"/>
        </w:rPr>
        <w:t xml:space="preserve">2565 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แต่บริษัทได้ตกลงขยายระยะเวลาสัญญาให้กู้ยืมออกไปอีก </w:t>
      </w:r>
      <w:r w:rsidRPr="00604F37">
        <w:rPr>
          <w:rFonts w:asciiTheme="majorBidi" w:hAnsiTheme="majorBidi"/>
          <w:spacing w:val="-2"/>
          <w:sz w:val="28"/>
          <w:szCs w:val="28"/>
        </w:rPr>
        <w:t>1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ปี โดยจะครบกำหนดจ่ายชำระคืนในวันที่ </w:t>
      </w:r>
      <w:r w:rsidRPr="00604F37">
        <w:rPr>
          <w:rFonts w:asciiTheme="majorBidi" w:hAnsiTheme="majorBidi"/>
          <w:spacing w:val="-2"/>
          <w:sz w:val="28"/>
          <w:szCs w:val="28"/>
        </w:rPr>
        <w:t>1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กรกฎาคม </w:t>
      </w:r>
      <w:r w:rsidRPr="00604F37">
        <w:rPr>
          <w:rFonts w:asciiTheme="majorBidi" w:hAnsiTheme="majorBidi"/>
          <w:spacing w:val="-2"/>
          <w:sz w:val="28"/>
          <w:szCs w:val="28"/>
        </w:rPr>
        <w:t>256</w:t>
      </w:r>
      <w:r w:rsidR="00B33AD2" w:rsidRPr="00604F37">
        <w:rPr>
          <w:rFonts w:asciiTheme="majorBidi" w:hAnsiTheme="majorBidi"/>
          <w:spacing w:val="-2"/>
          <w:sz w:val="28"/>
          <w:szCs w:val="28"/>
        </w:rPr>
        <w:t>6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สัญญามีอัตราดอกเบี้ยร้อยละ </w:t>
      </w:r>
      <w:r w:rsidRPr="00604F37">
        <w:rPr>
          <w:rFonts w:asciiTheme="majorBidi" w:hAnsiTheme="majorBidi"/>
          <w:spacing w:val="-2"/>
          <w:sz w:val="28"/>
          <w:szCs w:val="28"/>
        </w:rPr>
        <w:t>8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ต่อปี และมีกำหนด</w:t>
      </w:r>
      <w:r w:rsidR="00F77D71" w:rsidRPr="00604F37">
        <w:rPr>
          <w:rFonts w:asciiTheme="majorBidi" w:hAnsiTheme="majorBidi" w:hint="cs"/>
          <w:spacing w:val="-2"/>
          <w:sz w:val="28"/>
          <w:szCs w:val="28"/>
          <w:cs/>
        </w:rPr>
        <w:t>ชำระดอกเบี้ยเป็นรายเดือน</w:t>
      </w:r>
      <w:r w:rsidR="002B626C" w:rsidRPr="00604F37">
        <w:rPr>
          <w:rFonts w:asciiTheme="majorBidi" w:hAnsiTheme="majorBidi"/>
          <w:spacing w:val="-2"/>
          <w:sz w:val="28"/>
          <w:szCs w:val="28"/>
          <w:cs/>
        </w:rPr>
        <w:t xml:space="preserve"> เงินให้กู้ยืมดังกล่าวค้ำประกันโดยอสังหาริมทรัพย์ซึ่งได้มีการจดจำนองหลักประกันเรียบร้อยแล้ว โดยราคาประเมินหลักทรัพย์ค้ำประกันจากการประเมินโดยผู้ประเมินราคาอิสระเมื่อวันที่ </w:t>
      </w:r>
      <w:r w:rsidR="008D7B65" w:rsidRPr="00604F37">
        <w:rPr>
          <w:rFonts w:asciiTheme="majorBidi" w:hAnsiTheme="majorBidi"/>
          <w:spacing w:val="-2"/>
          <w:sz w:val="28"/>
          <w:szCs w:val="28"/>
        </w:rPr>
        <w:t>10</w:t>
      </w:r>
      <w:r w:rsidR="002B626C" w:rsidRPr="00604F37">
        <w:rPr>
          <w:rFonts w:asciiTheme="majorBidi" w:hAnsiTheme="majorBidi"/>
          <w:spacing w:val="-2"/>
          <w:sz w:val="28"/>
          <w:szCs w:val="28"/>
          <w:cs/>
        </w:rPr>
        <w:t xml:space="preserve"> มิถุนายน </w:t>
      </w:r>
      <w:r w:rsidR="008D7B65" w:rsidRPr="00604F37">
        <w:rPr>
          <w:rFonts w:asciiTheme="majorBidi" w:hAnsiTheme="majorBidi"/>
          <w:spacing w:val="-2"/>
          <w:sz w:val="28"/>
          <w:szCs w:val="28"/>
        </w:rPr>
        <w:t>2563</w:t>
      </w:r>
      <w:r w:rsidR="002B626C" w:rsidRPr="00604F37">
        <w:rPr>
          <w:rFonts w:asciiTheme="majorBidi" w:hAnsiTheme="majorBidi"/>
          <w:spacing w:val="-2"/>
          <w:sz w:val="28"/>
          <w:szCs w:val="28"/>
          <w:cs/>
        </w:rPr>
        <w:t xml:space="preserve"> เป็นจำนวน </w:t>
      </w:r>
      <w:r w:rsidR="008D7B65" w:rsidRPr="00604F37">
        <w:rPr>
          <w:rFonts w:asciiTheme="majorBidi" w:hAnsiTheme="majorBidi"/>
          <w:spacing w:val="-2"/>
          <w:sz w:val="28"/>
          <w:szCs w:val="28"/>
        </w:rPr>
        <w:t>25.0</w:t>
      </w:r>
      <w:r w:rsidR="002B626C" w:rsidRPr="00604F37">
        <w:rPr>
          <w:rFonts w:asciiTheme="majorBidi" w:hAnsiTheme="majorBidi"/>
          <w:spacing w:val="-2"/>
          <w:sz w:val="28"/>
          <w:szCs w:val="28"/>
          <w:cs/>
        </w:rPr>
        <w:t xml:space="preserve"> ล้านบาท ซึ่งครอบคลุมมูลค่าเงินให้กู้ยืม</w:t>
      </w:r>
      <w:r w:rsidR="00F77D71"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ทั้งนี้การขยายระยะเวลาสัญญาให้กู้ยืมดังกล่าวเป็นไปตามการพิจารณาของคณะกรรมการสินเชื่อ เมื่อคณะกรรมการสินเชื่อได้จัดตั้งขึ้นตามประกาศของสำนักงานกำกับและส่งเสริมการประกอบธุรกิจประกันภัย ลงวันที่ </w:t>
      </w:r>
      <w:r w:rsidR="00F77D71" w:rsidRPr="00604F37">
        <w:rPr>
          <w:rFonts w:asciiTheme="majorBidi" w:hAnsiTheme="majorBidi"/>
          <w:spacing w:val="-2"/>
          <w:sz w:val="28"/>
          <w:szCs w:val="28"/>
        </w:rPr>
        <w:t>2</w:t>
      </w:r>
      <w:r w:rsidR="00F77D71"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มิถุนายน </w:t>
      </w:r>
      <w:r w:rsidR="00F77D71" w:rsidRPr="00604F37">
        <w:rPr>
          <w:rFonts w:asciiTheme="majorBidi" w:hAnsiTheme="majorBidi"/>
          <w:spacing w:val="-2"/>
          <w:sz w:val="28"/>
          <w:szCs w:val="28"/>
        </w:rPr>
        <w:t xml:space="preserve">2565 </w:t>
      </w:r>
      <w:r w:rsidR="00F77D71"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ซึ่งบริษัทได้จัดตั้งคณะกรรมการสินเชื่อแล้วเสร็จเมื่อวันที่ </w:t>
      </w:r>
      <w:r w:rsidR="00F77D71" w:rsidRPr="00604F37">
        <w:rPr>
          <w:rFonts w:asciiTheme="majorBidi" w:hAnsiTheme="majorBidi"/>
          <w:spacing w:val="-2"/>
          <w:sz w:val="28"/>
          <w:szCs w:val="28"/>
        </w:rPr>
        <w:t>11</w:t>
      </w:r>
      <w:r w:rsidR="00F77D71"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พฤศจิกายน </w:t>
      </w:r>
      <w:r w:rsidR="00F77D71" w:rsidRPr="00604F37">
        <w:rPr>
          <w:rFonts w:asciiTheme="majorBidi" w:hAnsiTheme="majorBidi"/>
          <w:spacing w:val="-2"/>
          <w:sz w:val="28"/>
          <w:szCs w:val="28"/>
        </w:rPr>
        <w:t>2565</w:t>
      </w:r>
      <w:r w:rsidRPr="00604F3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</w:p>
    <w:p w14:paraId="16397E73" w14:textId="4767F53A" w:rsidR="000218DE" w:rsidRPr="00F60B3F" w:rsidRDefault="00AF3B4A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</w:rPr>
      </w:pPr>
      <w:r w:rsidRPr="00F60B3F">
        <w:rPr>
          <w:b/>
          <w:bCs/>
          <w:u w:val="none"/>
          <w:cs/>
        </w:rPr>
        <w:lastRenderedPageBreak/>
        <w:t>ที่ดิน อาคาร</w:t>
      </w:r>
      <w:r w:rsidR="0038653F" w:rsidRPr="00F60B3F">
        <w:rPr>
          <w:rFonts w:hint="cs"/>
          <w:b/>
          <w:bCs/>
          <w:u w:val="none"/>
          <w:cs/>
        </w:rPr>
        <w:t xml:space="preserve"> </w:t>
      </w:r>
      <w:r w:rsidRPr="00F60B3F">
        <w:rPr>
          <w:b/>
          <w:bCs/>
          <w:u w:val="none"/>
          <w:cs/>
        </w:rPr>
        <w:t xml:space="preserve">และอุปกรณ์ </w:t>
      </w:r>
      <w:r w:rsidR="0073447A">
        <w:rPr>
          <w:b/>
          <w:bCs/>
          <w:u w:val="none"/>
          <w:cs/>
        </w:rPr>
        <w:tab/>
      </w:r>
    </w:p>
    <w:tbl>
      <w:tblPr>
        <w:tblW w:w="954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810"/>
        <w:gridCol w:w="180"/>
        <w:gridCol w:w="900"/>
        <w:gridCol w:w="180"/>
        <w:gridCol w:w="990"/>
        <w:gridCol w:w="180"/>
        <w:gridCol w:w="990"/>
        <w:gridCol w:w="180"/>
        <w:gridCol w:w="900"/>
        <w:gridCol w:w="181"/>
        <w:gridCol w:w="899"/>
        <w:gridCol w:w="180"/>
        <w:gridCol w:w="900"/>
      </w:tblGrid>
      <w:tr w:rsidR="0073447A" w:rsidRPr="004F1EDD" w14:paraId="6BB40B51" w14:textId="77777777" w:rsidTr="00B624A2">
        <w:trPr>
          <w:cantSplit/>
          <w:tblHeader/>
        </w:trPr>
        <w:tc>
          <w:tcPr>
            <w:tcW w:w="2070" w:type="dxa"/>
          </w:tcPr>
          <w:p w14:paraId="551D1147" w14:textId="77777777" w:rsidR="0073447A" w:rsidRPr="004F1EDD" w:rsidRDefault="0073447A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0" w:type="dxa"/>
            <w:gridSpan w:val="13"/>
          </w:tcPr>
          <w:p w14:paraId="572CC5FB" w14:textId="13F87B91" w:rsidR="0073447A" w:rsidRPr="004F1EDD" w:rsidRDefault="0073447A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762658" w:rsidRPr="004F1EDD" w14:paraId="04C8DED5" w14:textId="77777777" w:rsidTr="008D7B65">
        <w:trPr>
          <w:cantSplit/>
          <w:tblHeader/>
        </w:trPr>
        <w:tc>
          <w:tcPr>
            <w:tcW w:w="2070" w:type="dxa"/>
          </w:tcPr>
          <w:p w14:paraId="75231A29" w14:textId="77777777" w:rsidR="00762658" w:rsidRPr="004F1EDD" w:rsidRDefault="00762658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EAF7AEC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0D0B9C75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117DFD7D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297254B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2229B692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354DC5B3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03A62286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17870E87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33450C16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tcBorders>
              <w:top w:val="single" w:sz="4" w:space="0" w:color="auto"/>
              <w:bottom w:val="nil"/>
            </w:tcBorders>
          </w:tcPr>
          <w:p w14:paraId="53012F8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nil"/>
            </w:tcBorders>
            <w:vAlign w:val="bottom"/>
          </w:tcPr>
          <w:p w14:paraId="7AED86EC" w14:textId="40568A3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663B3B7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055E1143" w14:textId="78D032D6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2658" w:rsidRPr="004F1EDD" w14:paraId="3D2079A5" w14:textId="77777777" w:rsidTr="008D7B65">
        <w:trPr>
          <w:cantSplit/>
          <w:tblHeader/>
        </w:trPr>
        <w:tc>
          <w:tcPr>
            <w:tcW w:w="2070" w:type="dxa"/>
          </w:tcPr>
          <w:p w14:paraId="29193A4B" w14:textId="77777777" w:rsidR="00762658" w:rsidRPr="004F1EDD" w:rsidRDefault="00762658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DE0977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1DF93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4EF7F4A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2F30376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FD8ADF0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95DBDB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E202A37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30048AA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CF05C93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237A51BD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0C1C63CC" w14:textId="6F8A30AD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382AC69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3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82D4E45" w14:textId="09664571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3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2658" w:rsidRPr="004F1EDD" w14:paraId="67D83265" w14:textId="77777777" w:rsidTr="008D7B65">
        <w:trPr>
          <w:cantSplit/>
          <w:tblHeader/>
        </w:trPr>
        <w:tc>
          <w:tcPr>
            <w:tcW w:w="2070" w:type="dxa"/>
          </w:tcPr>
          <w:p w14:paraId="21E77AD9" w14:textId="77777777" w:rsidR="00762658" w:rsidRPr="004F1EDD" w:rsidRDefault="00762658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608A62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A9AA3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9F4E1CB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286F758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ECBD98F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66470D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7C07A30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E1C73A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48EB7F3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29C4BF98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4233A1AB" w14:textId="269E80ED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95E141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1CE0665" w14:textId="371D0000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2658" w:rsidRPr="004F1EDD" w14:paraId="6460D9BC" w14:textId="77777777" w:rsidTr="008D7B65">
        <w:trPr>
          <w:cantSplit/>
          <w:tblHeader/>
        </w:trPr>
        <w:tc>
          <w:tcPr>
            <w:tcW w:w="2070" w:type="dxa"/>
          </w:tcPr>
          <w:p w14:paraId="6C12477F" w14:textId="77777777" w:rsidR="00762658" w:rsidRPr="004F1EDD" w:rsidRDefault="00762658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144DC82D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70535B3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6DE9D536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EA579D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D412039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7E1E18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5F55746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C608796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E3E6759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49EB7898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bottom w:val="single" w:sz="4" w:space="0" w:color="auto"/>
            </w:tcBorders>
            <w:vAlign w:val="bottom"/>
          </w:tcPr>
          <w:p w14:paraId="4B0FA3DD" w14:textId="6E5DF419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265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F444EF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320E29A8" w14:textId="06EF71FA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62658" w:rsidRPr="004F1EDD" w14:paraId="087D41B1" w14:textId="77777777" w:rsidTr="008D7B65">
        <w:trPr>
          <w:cantSplit/>
        </w:trPr>
        <w:tc>
          <w:tcPr>
            <w:tcW w:w="2070" w:type="dxa"/>
            <w:vAlign w:val="bottom"/>
          </w:tcPr>
          <w:p w14:paraId="728DFAFA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810" w:type="dxa"/>
            <w:tcBorders>
              <w:bottom w:val="nil"/>
            </w:tcBorders>
          </w:tcPr>
          <w:p w14:paraId="4BE2486C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3013DF6" w14:textId="77777777" w:rsidR="00762658" w:rsidRPr="004F1EDD" w:rsidRDefault="00762658" w:rsidP="00F0559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1B2E155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67B40FC" w14:textId="77777777" w:rsidR="00762658" w:rsidRPr="004F1EDD" w:rsidRDefault="00762658" w:rsidP="00F0559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178EBD9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6FCB7AD" w14:textId="77777777" w:rsidR="00762658" w:rsidRPr="004F1EDD" w:rsidRDefault="00762658" w:rsidP="00F0559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81F4B81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3A05DAC" w14:textId="77777777" w:rsidR="00762658" w:rsidRPr="004F1EDD" w:rsidRDefault="00762658" w:rsidP="00F0559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A363FBD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28E45732" w14:textId="77777777" w:rsidR="00762658" w:rsidRPr="004F1EDD" w:rsidRDefault="00762658" w:rsidP="00F0559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4E380E99" w14:textId="697E2F2A" w:rsidR="00762658" w:rsidRPr="004F1EDD" w:rsidRDefault="00762658" w:rsidP="0076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002A5BA7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94F4B9" w14:textId="780558BE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34E9" w:rsidRPr="004F1EDD" w14:paraId="7E6D8B98" w14:textId="77777777" w:rsidTr="008D7B65">
        <w:trPr>
          <w:cantSplit/>
        </w:trPr>
        <w:tc>
          <w:tcPr>
            <w:tcW w:w="2070" w:type="dxa"/>
            <w:vAlign w:val="bottom"/>
          </w:tcPr>
          <w:p w14:paraId="484DC6AB" w14:textId="0B4B5537" w:rsidR="009434E9" w:rsidRPr="004F1EDD" w:rsidRDefault="009434E9" w:rsidP="0094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F1E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F1ED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</w:t>
            </w:r>
            <w:r w:rsidRPr="004F1ED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B5DC5" w14:textId="091CE436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eastAsia="Cordia New" w:hAnsiTheme="majorBidi" w:cstheme="majorBidi"/>
                <w:sz w:val="24"/>
                <w:szCs w:val="24"/>
              </w:rPr>
              <w:t>72,341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92BA1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B8A0B" w14:textId="37EEE75F" w:rsidR="009434E9" w:rsidRPr="00762658" w:rsidRDefault="00F760F7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B9792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29223" w14:textId="07001583" w:rsidR="009434E9" w:rsidRPr="00762658" w:rsidRDefault="00F760F7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13,578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CF0E0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1A901" w14:textId="5AEF7964" w:rsidR="009434E9" w:rsidRPr="00762658" w:rsidRDefault="00F760F7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4,343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D46DB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421F1" w14:textId="792D55C9" w:rsidR="009434E9" w:rsidRPr="00762658" w:rsidRDefault="00F760F7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1,437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14:paraId="0A3BB622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6E10F" w14:textId="05BCD834" w:rsidR="009434E9" w:rsidRPr="009434E9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D104C6" w14:textId="77777777" w:rsidR="009434E9" w:rsidRPr="00762658" w:rsidRDefault="009434E9" w:rsidP="009434E9">
            <w:pPr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4D35E" w14:textId="6D9CA6CA" w:rsidR="009434E9" w:rsidRPr="00762658" w:rsidRDefault="00F760F7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91,713</w:t>
            </w:r>
          </w:p>
        </w:tc>
      </w:tr>
      <w:tr w:rsidR="009434E9" w:rsidRPr="004F1EDD" w14:paraId="4D709E75" w14:textId="77777777" w:rsidTr="008D7B65">
        <w:trPr>
          <w:cantSplit/>
          <w:trHeight w:val="333"/>
        </w:trPr>
        <w:tc>
          <w:tcPr>
            <w:tcW w:w="2070" w:type="dxa"/>
            <w:vAlign w:val="bottom"/>
          </w:tcPr>
          <w:p w14:paraId="4B914D3D" w14:textId="77777777" w:rsidR="009434E9" w:rsidRPr="004F1EDD" w:rsidRDefault="009434E9" w:rsidP="0094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D034A" w14:textId="162B0EDE" w:rsidR="009434E9" w:rsidRPr="00C47DB5" w:rsidRDefault="00B212FE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212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3F776" w14:textId="77777777" w:rsidR="009434E9" w:rsidRPr="00C47DB5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951F1" w14:textId="5313EF3A" w:rsidR="009434E9" w:rsidRPr="00C47DB5" w:rsidRDefault="00B212FE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212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96FDA" w14:textId="77777777" w:rsidR="009434E9" w:rsidRPr="00C47DB5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4EE37" w14:textId="57E024C5" w:rsidR="009434E9" w:rsidRPr="00C47DB5" w:rsidRDefault="00B212FE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212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37CAA" w14:textId="77777777" w:rsidR="009434E9" w:rsidRPr="00C47DB5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24095" w14:textId="6BAD1C3C" w:rsidR="009434E9" w:rsidRPr="00C47DB5" w:rsidRDefault="00B212FE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212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437CB" w14:textId="77777777" w:rsidR="009434E9" w:rsidRPr="00C47DB5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D5245" w14:textId="7A9756F0" w:rsidR="009434E9" w:rsidRPr="00C47DB5" w:rsidRDefault="00B212FE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212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1,331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14:paraId="7B954C3D" w14:textId="77777777" w:rsidR="009434E9" w:rsidRPr="00C47DB5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9EDA4" w14:textId="49A76CD5" w:rsidR="009434E9" w:rsidRPr="00C47DB5" w:rsidRDefault="00B212FE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212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4B0227" w14:textId="77777777" w:rsidR="009434E9" w:rsidRPr="00C47DB5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E9ED7" w14:textId="08EFC502" w:rsidR="009434E9" w:rsidRPr="00C47DB5" w:rsidRDefault="00B212FE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212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1,582</w:t>
            </w:r>
          </w:p>
        </w:tc>
      </w:tr>
      <w:tr w:rsidR="00762658" w:rsidRPr="004F1EDD" w14:paraId="27E4392A" w14:textId="77777777" w:rsidTr="008D7B65">
        <w:trPr>
          <w:cantSplit/>
          <w:trHeight w:val="333"/>
        </w:trPr>
        <w:tc>
          <w:tcPr>
            <w:tcW w:w="2070" w:type="dxa"/>
            <w:vAlign w:val="bottom"/>
          </w:tcPr>
          <w:p w14:paraId="210F1B0C" w14:textId="77777777" w:rsidR="008D7B65" w:rsidRDefault="00F760F7" w:rsidP="00F760F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2C6BB5">
              <w:rPr>
                <w:rFonts w:asciiTheme="majorBidi" w:hAnsiTheme="majorBidi" w:cstheme="majorBidi"/>
                <w:sz w:val="26"/>
                <w:szCs w:val="26"/>
                <w:cs/>
              </w:rPr>
              <w:t>รับโอนจากสินทรัพย์</w:t>
            </w:r>
            <w:r w:rsidR="00E95FF9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  <w:p w14:paraId="3122A370" w14:textId="02C029C5" w:rsidR="00762658" w:rsidRPr="00F760F7" w:rsidRDefault="00F760F7" w:rsidP="008D7B65">
            <w:pPr>
              <w:spacing w:line="240" w:lineRule="auto"/>
              <w:ind w:left="34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0F7">
              <w:rPr>
                <w:rFonts w:asciiTheme="majorBidi" w:hAnsiTheme="majorBidi" w:cstheme="majorBidi"/>
                <w:sz w:val="28"/>
                <w:szCs w:val="28"/>
                <w:cs/>
              </w:rPr>
              <w:t>สิทธิ</w:t>
            </w:r>
            <w:r w:rsidRPr="002C6BB5">
              <w:rPr>
                <w:rFonts w:asciiTheme="majorBidi" w:hAnsiTheme="majorBidi" w:cstheme="majorBidi"/>
                <w:sz w:val="26"/>
                <w:szCs w:val="26"/>
                <w:cs/>
              </w:rPr>
              <w:t>การใช้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4CED1" w14:textId="6D438629" w:rsidR="00007918" w:rsidRPr="00C47DB5" w:rsidRDefault="00007918" w:rsidP="000079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7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ED436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FDC82" w14:textId="527EB247" w:rsidR="00762658" w:rsidRPr="00C47DB5" w:rsidRDefault="0000791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7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B263D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6E925" w14:textId="618A3079" w:rsidR="00762658" w:rsidRPr="00C47DB5" w:rsidRDefault="0000791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7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1B5E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5A06A" w14:textId="0D727444" w:rsidR="00762658" w:rsidRPr="00C47DB5" w:rsidRDefault="0000791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7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7F658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28720" w14:textId="7AE3142A" w:rsidR="00762658" w:rsidRPr="00C47DB5" w:rsidRDefault="0000791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7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14:paraId="2F5152DD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6CBE3" w14:textId="10A234C3" w:rsidR="00762658" w:rsidRPr="00C47DB5" w:rsidRDefault="00007918" w:rsidP="0076265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7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37445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8A7A6" w14:textId="08104C65" w:rsidR="00762658" w:rsidRPr="00C47DB5" w:rsidRDefault="0000791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7D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</w:p>
        </w:tc>
      </w:tr>
      <w:tr w:rsidR="00762658" w:rsidRPr="004F1EDD" w14:paraId="7F9C9B13" w14:textId="77777777" w:rsidTr="008D7B65">
        <w:trPr>
          <w:cantSplit/>
          <w:trHeight w:val="351"/>
        </w:trPr>
        <w:tc>
          <w:tcPr>
            <w:tcW w:w="2070" w:type="dxa"/>
            <w:vAlign w:val="bottom"/>
          </w:tcPr>
          <w:p w14:paraId="747BCE2F" w14:textId="77777777" w:rsidR="00762658" w:rsidRPr="004F1EDD" w:rsidRDefault="00762658" w:rsidP="0081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1DF8D" w14:textId="504D6997" w:rsidR="00762658" w:rsidRPr="00C47DB5" w:rsidRDefault="003927A4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A1570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55523" w14:textId="23E29184" w:rsidR="00762658" w:rsidRPr="00C47DB5" w:rsidRDefault="00B212FE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212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FE57A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330EB" w14:textId="081E74A6" w:rsidR="00762658" w:rsidRPr="00C47DB5" w:rsidRDefault="00B212FE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212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(495)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878AC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A2C09" w14:textId="03A6FC93" w:rsidR="00762658" w:rsidRPr="00C47DB5" w:rsidRDefault="00B212FE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212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(1,600)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82F08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136F9" w14:textId="5BA9E9E0" w:rsidR="00762658" w:rsidRPr="00C47DB5" w:rsidRDefault="00B212FE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212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(803)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14:paraId="29771423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6CC0B" w14:textId="3E26CCB4" w:rsidR="00762658" w:rsidRPr="00C47DB5" w:rsidRDefault="00B212FE" w:rsidP="0076265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212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(428)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AE3F16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E96D0" w14:textId="5B4E0BA0" w:rsidR="00762658" w:rsidRPr="00C47DB5" w:rsidRDefault="00B212FE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212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(3,327)</w:t>
            </w:r>
          </w:p>
        </w:tc>
      </w:tr>
      <w:tr w:rsidR="00762658" w:rsidRPr="004F1EDD" w14:paraId="2C78A5C7" w14:textId="77777777" w:rsidTr="008D7B65">
        <w:trPr>
          <w:cantSplit/>
        </w:trPr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35F62F4C" w14:textId="77777777" w:rsidR="00762658" w:rsidRPr="004F1EDD" w:rsidRDefault="00762658" w:rsidP="0081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15924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58E73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6997C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AFD5E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6D863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8349E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76565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99EEC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2854D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14:paraId="04342903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8BFA" w14:textId="584C5A61" w:rsidR="00762658" w:rsidRPr="00C47DB5" w:rsidRDefault="00762658" w:rsidP="0076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86F1C8" w14:textId="77777777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6C7B7" w14:textId="39B713FF" w:rsidR="00762658" w:rsidRPr="00C47DB5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040EA" w:rsidRPr="004F1EDD" w14:paraId="5430B731" w14:textId="77777777" w:rsidTr="008D7B65">
        <w:trPr>
          <w:cantSplit/>
          <w:trHeight w:val="378"/>
        </w:trPr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2B7C8528" w14:textId="09B4F0A9" w:rsidR="00762658" w:rsidRPr="004F1EDD" w:rsidRDefault="00762658" w:rsidP="0076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06F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="003604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</w:t>
            </w:r>
            <w:r w:rsidR="00906F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ยน</w:t>
            </w:r>
            <w:r w:rsidRPr="000F3C3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0F3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0D1C68" w14:textId="5DD13CED" w:rsidR="00762658" w:rsidRPr="00C47DB5" w:rsidRDefault="00B212FE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212F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72,341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7A990" w14:textId="77777777" w:rsidR="00762658" w:rsidRPr="00C47DB5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009C62" w14:textId="787E9FA6" w:rsidR="00762658" w:rsidRPr="00C47DB5" w:rsidRDefault="00B212FE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212F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C0F60" w14:textId="77777777" w:rsidR="00762658" w:rsidRPr="00C47DB5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66C36C" w14:textId="7A1A3ADB" w:rsidR="00762658" w:rsidRPr="00C47DB5" w:rsidRDefault="00B212FE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212F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13,083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3CF25" w14:textId="77777777" w:rsidR="00762658" w:rsidRPr="00C47DB5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F0E67CE" w14:textId="45E05065" w:rsidR="00762658" w:rsidRPr="00C47DB5" w:rsidRDefault="00B212FE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212F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2,994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10781" w14:textId="77777777" w:rsidR="00762658" w:rsidRPr="00C47DB5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79A625" w14:textId="78D84514" w:rsidR="00762658" w:rsidRPr="00C47DB5" w:rsidRDefault="00B212FE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212F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1,965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14:paraId="495EE47E" w14:textId="77777777" w:rsidR="00762658" w:rsidRPr="00C47DB5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E7C1D2" w14:textId="4DB5E6E5" w:rsidR="00762658" w:rsidRPr="00C47DB5" w:rsidRDefault="00B212FE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212F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A07DF9" w14:textId="77777777" w:rsidR="00762658" w:rsidRPr="00C47DB5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0349BC" w14:textId="20C99BFD" w:rsidR="00762658" w:rsidRPr="00C47DB5" w:rsidRDefault="00B212FE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212F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90,668</w:t>
            </w:r>
          </w:p>
        </w:tc>
      </w:tr>
    </w:tbl>
    <w:p w14:paraId="22831F05" w14:textId="77777777" w:rsidR="004567D1" w:rsidRDefault="004567D1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49608C97" w14:textId="0A9573AB" w:rsidR="009B35CC" w:rsidRPr="00B50D72" w:rsidRDefault="009B35CC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D7FCA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pacing w:val="-4"/>
          <w:sz w:val="28"/>
          <w:szCs w:val="28"/>
        </w:rPr>
        <w:t xml:space="preserve">30 </w:t>
      </w:r>
      <w:r w:rsidR="003604B8">
        <w:rPr>
          <w:rFonts w:ascii="Angsana New" w:hAnsi="Angsana New" w:hint="cs"/>
          <w:spacing w:val="-4"/>
          <w:sz w:val="28"/>
          <w:szCs w:val="28"/>
          <w:cs/>
        </w:rPr>
        <w:t>กันยา</w:t>
      </w:r>
      <w:r w:rsidR="00906F92">
        <w:rPr>
          <w:rFonts w:ascii="Angsana New" w:hAnsi="Angsana New"/>
          <w:spacing w:val="-4"/>
          <w:sz w:val="28"/>
          <w:szCs w:val="28"/>
          <w:cs/>
        </w:rPr>
        <w:t>ยน</w:t>
      </w:r>
      <w:r w:rsidR="00AD041B" w:rsidRPr="001D7FC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D041B" w:rsidRPr="001D7FCA">
        <w:rPr>
          <w:rFonts w:ascii="Angsana New" w:hAnsi="Angsana New"/>
          <w:spacing w:val="-4"/>
          <w:sz w:val="28"/>
          <w:szCs w:val="28"/>
        </w:rPr>
        <w:t>256</w:t>
      </w:r>
      <w:r w:rsidR="008552B2" w:rsidRPr="001D7FCA">
        <w:rPr>
          <w:rFonts w:ascii="Angsana New" w:hAnsi="Angsana New"/>
          <w:spacing w:val="-4"/>
          <w:sz w:val="28"/>
          <w:szCs w:val="28"/>
        </w:rPr>
        <w:t>6</w:t>
      </w:r>
      <w:r w:rsidR="00AD041B" w:rsidRPr="001D7FCA">
        <w:rPr>
          <w:rFonts w:ascii="Angsana New" w:hAnsi="Angsana New"/>
          <w:spacing w:val="-4"/>
          <w:sz w:val="28"/>
          <w:szCs w:val="28"/>
        </w:rPr>
        <w:t xml:space="preserve"> </w:t>
      </w:r>
      <w:r w:rsidR="0037290C" w:rsidRPr="001D7FCA">
        <w:rPr>
          <w:rFonts w:ascii="Angsana New" w:hAnsi="Angsana New"/>
          <w:spacing w:val="-4"/>
          <w:sz w:val="28"/>
          <w:szCs w:val="28"/>
          <w:cs/>
        </w:rPr>
        <w:t>และ</w:t>
      </w:r>
      <w:r w:rsidR="006F06AE" w:rsidRPr="001D7FCA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184EEB" w:rsidRPr="001D7FCA">
        <w:rPr>
          <w:rFonts w:ascii="Angsana New" w:hAnsi="Angsana New"/>
          <w:spacing w:val="-4"/>
          <w:sz w:val="28"/>
          <w:szCs w:val="28"/>
        </w:rPr>
        <w:t xml:space="preserve">31 </w:t>
      </w:r>
      <w:r w:rsidR="008552B2" w:rsidRPr="001D7FCA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AF629A" w:rsidRPr="001D7FCA">
        <w:rPr>
          <w:rFonts w:ascii="Angsana New" w:hAnsi="Angsana New"/>
          <w:spacing w:val="-4"/>
          <w:sz w:val="28"/>
          <w:szCs w:val="28"/>
        </w:rPr>
        <w:t>256</w:t>
      </w:r>
      <w:r w:rsidR="008552B2" w:rsidRPr="001D7FCA">
        <w:rPr>
          <w:rFonts w:ascii="Angsana New" w:hAnsi="Angsana New"/>
          <w:spacing w:val="-4"/>
          <w:sz w:val="28"/>
          <w:szCs w:val="28"/>
        </w:rPr>
        <w:t>5</w:t>
      </w:r>
      <w:r w:rsidR="001264BB" w:rsidRPr="001D7FCA">
        <w:rPr>
          <w:rFonts w:ascii="Angsana New" w:hAnsi="Angsana New" w:hint="cs"/>
          <w:spacing w:val="-4"/>
          <w:sz w:val="28"/>
          <w:szCs w:val="28"/>
          <w:cs/>
        </w:rPr>
        <w:t xml:space="preserve"> สินทรัพย์บางรายการซึ่ง</w:t>
      </w:r>
      <w:r w:rsidR="009F12B9" w:rsidRPr="001D7FCA">
        <w:rPr>
          <w:rFonts w:ascii="Angsana New" w:hAnsi="Angsana New" w:hint="cs"/>
          <w:spacing w:val="-4"/>
          <w:sz w:val="28"/>
          <w:szCs w:val="28"/>
          <w:cs/>
        </w:rPr>
        <w:t>คิดค่าเสื่อมราคา</w:t>
      </w:r>
      <w:r w:rsidR="00132AEA" w:rsidRPr="001D7FCA">
        <w:rPr>
          <w:rFonts w:ascii="Angsana New" w:hAnsi="Angsana New" w:hint="cs"/>
          <w:spacing w:val="-4"/>
          <w:sz w:val="28"/>
          <w:szCs w:val="28"/>
          <w:cs/>
        </w:rPr>
        <w:t>เต็มมูลค่า</w:t>
      </w:r>
      <w:r w:rsidR="009F12B9" w:rsidRPr="001D7FCA">
        <w:rPr>
          <w:rFonts w:ascii="Angsana New" w:hAnsi="Angsana New" w:hint="cs"/>
          <w:spacing w:val="-4"/>
          <w:sz w:val="28"/>
          <w:szCs w:val="28"/>
          <w:cs/>
        </w:rPr>
        <w:t>แล้ว</w:t>
      </w:r>
      <w:r w:rsidR="00132AEA" w:rsidRPr="001D7FCA">
        <w:rPr>
          <w:rFonts w:ascii="Angsana New" w:hAnsi="Angsana New" w:hint="cs"/>
          <w:spacing w:val="-4"/>
          <w:sz w:val="28"/>
          <w:szCs w:val="28"/>
          <w:cs/>
        </w:rPr>
        <w:t xml:space="preserve"> แต่ยังใช้งานอยู่ รวมถึงสินทรัพย์ที่มีภาระผูกพัน</w:t>
      </w:r>
      <w:r w:rsidR="00132AEA">
        <w:rPr>
          <w:rFonts w:ascii="Angsana New" w:hAnsi="Angsana New" w:hint="cs"/>
          <w:sz w:val="28"/>
          <w:szCs w:val="28"/>
          <w:cs/>
        </w:rPr>
        <w:t xml:space="preserve"> </w:t>
      </w:r>
      <w:r w:rsidR="001264BB">
        <w:rPr>
          <w:rFonts w:ascii="Angsana New" w:hAnsi="Angsana New" w:hint="cs"/>
          <w:sz w:val="28"/>
          <w:szCs w:val="28"/>
          <w:cs/>
        </w:rPr>
        <w:t>มีราย</w:t>
      </w:r>
      <w:r w:rsidR="00C81F17">
        <w:rPr>
          <w:rFonts w:ascii="Angsana New" w:hAnsi="Angsana New" w:hint="cs"/>
          <w:sz w:val="28"/>
          <w:szCs w:val="28"/>
          <w:cs/>
        </w:rPr>
        <w:t>ล</w:t>
      </w:r>
      <w:r w:rsidR="001264BB">
        <w:rPr>
          <w:rFonts w:ascii="Angsana New" w:hAnsi="Angsana New" w:hint="cs"/>
          <w:sz w:val="28"/>
          <w:szCs w:val="28"/>
          <w:cs/>
        </w:rPr>
        <w:t>ะเอียดดังนี้</w:t>
      </w:r>
    </w:p>
    <w:p w14:paraId="48FB6A75" w14:textId="5DE52C4C" w:rsidR="006B41DF" w:rsidRPr="00F87CF5" w:rsidRDefault="006B41DF" w:rsidP="00A5753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B41DF">
        <w:rPr>
          <w:rFonts w:asciiTheme="majorBidi" w:hAnsiTheme="majorBidi"/>
          <w:sz w:val="28"/>
          <w:szCs w:val="28"/>
          <w:cs/>
        </w:rPr>
        <w:t>มูลค่าต้นทุนของอาคารและ</w:t>
      </w:r>
      <w:r w:rsidRPr="00F87CF5">
        <w:rPr>
          <w:rFonts w:asciiTheme="majorBidi" w:hAnsiTheme="majorBidi"/>
          <w:sz w:val="28"/>
          <w:szCs w:val="28"/>
          <w:cs/>
        </w:rPr>
        <w:t>อุปกรณ์จำนวน</w:t>
      </w:r>
      <w:r w:rsidR="00902CB0" w:rsidRPr="00F87CF5">
        <w:rPr>
          <w:rFonts w:asciiTheme="majorBidi" w:hAnsiTheme="majorBidi"/>
          <w:sz w:val="28"/>
          <w:szCs w:val="28"/>
        </w:rPr>
        <w:t xml:space="preserve"> </w:t>
      </w:r>
      <w:r w:rsidR="00F87CF5" w:rsidRPr="0099722A">
        <w:rPr>
          <w:rFonts w:asciiTheme="majorBidi" w:hAnsiTheme="majorBidi"/>
          <w:sz w:val="28"/>
          <w:szCs w:val="28"/>
        </w:rPr>
        <w:t>1</w:t>
      </w:r>
      <w:r w:rsidR="00F47E2E" w:rsidRPr="0099722A">
        <w:rPr>
          <w:rFonts w:asciiTheme="majorBidi" w:hAnsiTheme="majorBidi"/>
          <w:sz w:val="28"/>
          <w:szCs w:val="28"/>
        </w:rPr>
        <w:t>1.</w:t>
      </w:r>
      <w:r w:rsidR="00304E7D" w:rsidRPr="0099722A">
        <w:rPr>
          <w:rFonts w:asciiTheme="majorBidi" w:hAnsiTheme="majorBidi"/>
          <w:sz w:val="28"/>
          <w:szCs w:val="28"/>
        </w:rPr>
        <w:t>3</w:t>
      </w:r>
      <w:r w:rsidR="00F87CF5" w:rsidRPr="00F87CF5">
        <w:rPr>
          <w:rFonts w:asciiTheme="majorBidi" w:hAnsiTheme="majorBidi"/>
          <w:sz w:val="28"/>
          <w:szCs w:val="28"/>
        </w:rPr>
        <w:t xml:space="preserve"> </w:t>
      </w:r>
      <w:r w:rsidRPr="00F87CF5">
        <w:rPr>
          <w:rFonts w:asciiTheme="majorBidi" w:hAnsiTheme="majorBidi"/>
          <w:sz w:val="28"/>
          <w:szCs w:val="28"/>
          <w:cs/>
        </w:rPr>
        <w:t>ล้านบาท</w:t>
      </w:r>
      <w:r w:rsidR="00EE7C37">
        <w:rPr>
          <w:rFonts w:asciiTheme="majorBidi" w:hAnsiTheme="majorBidi"/>
          <w:sz w:val="28"/>
          <w:szCs w:val="28"/>
        </w:rPr>
        <w:t xml:space="preserve"> </w:t>
      </w:r>
      <w:r w:rsidR="00EE7C37">
        <w:rPr>
          <w:rFonts w:asciiTheme="majorBidi" w:hAnsiTheme="majorBidi" w:hint="cs"/>
          <w:sz w:val="28"/>
          <w:szCs w:val="28"/>
          <w:cs/>
        </w:rPr>
        <w:t>และ</w:t>
      </w:r>
      <w:r w:rsidR="007466BB">
        <w:rPr>
          <w:rFonts w:asciiTheme="majorBidi" w:hAnsiTheme="majorBidi" w:hint="cs"/>
          <w:sz w:val="28"/>
          <w:szCs w:val="28"/>
          <w:cs/>
        </w:rPr>
        <w:t>จำนวน</w:t>
      </w:r>
      <w:r w:rsidR="00EE7C37">
        <w:rPr>
          <w:rFonts w:asciiTheme="majorBidi" w:hAnsiTheme="majorBidi" w:hint="cs"/>
          <w:sz w:val="28"/>
          <w:szCs w:val="28"/>
          <w:cs/>
        </w:rPr>
        <w:t xml:space="preserve"> </w:t>
      </w:r>
      <w:r w:rsidR="00EE7C37">
        <w:rPr>
          <w:rFonts w:asciiTheme="majorBidi" w:hAnsiTheme="majorBidi"/>
          <w:sz w:val="28"/>
          <w:szCs w:val="28"/>
        </w:rPr>
        <w:t xml:space="preserve">10.8 </w:t>
      </w:r>
      <w:r w:rsidR="00EE7C37">
        <w:rPr>
          <w:rFonts w:asciiTheme="majorBidi" w:hAnsiTheme="majorBidi" w:hint="cs"/>
          <w:sz w:val="28"/>
          <w:szCs w:val="28"/>
          <w:cs/>
        </w:rPr>
        <w:t>ล้านบาท ตามลำดับ</w:t>
      </w:r>
      <w:r w:rsidR="00CD1102">
        <w:rPr>
          <w:rFonts w:asciiTheme="majorBidi" w:hAnsiTheme="majorBidi" w:hint="cs"/>
          <w:sz w:val="28"/>
          <w:szCs w:val="28"/>
          <w:cs/>
        </w:rPr>
        <w:t xml:space="preserve"> </w:t>
      </w:r>
      <w:r w:rsidRPr="00F87CF5">
        <w:rPr>
          <w:rFonts w:asciiTheme="majorBidi" w:hAnsiTheme="majorBidi"/>
          <w:sz w:val="28"/>
          <w:szCs w:val="28"/>
          <w:cs/>
        </w:rPr>
        <w:t>ได้ตัดค่าเสื่อมราคาเต็มจำนวนแล้วแต่บริษัทยังสามารถใช้ประโยชน์จากสินทรัพย์เหล่านั้นได้</w:t>
      </w:r>
    </w:p>
    <w:p w14:paraId="612A51B0" w14:textId="42649EE8" w:rsidR="009B6E1D" w:rsidRPr="004470DA" w:rsidRDefault="006B41DF" w:rsidP="004470DA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bookmarkStart w:id="6" w:name="_Hlk119575573"/>
      <w:r w:rsidRPr="00F87CF5">
        <w:rPr>
          <w:rFonts w:asciiTheme="majorBidi" w:hAnsiTheme="majorBidi"/>
          <w:sz w:val="28"/>
          <w:szCs w:val="28"/>
          <w:cs/>
        </w:rPr>
        <w:t>มูลค่าสุทธิตามบัญชีของที่ดินและอาคารจำนวน</w:t>
      </w:r>
      <w:r w:rsidR="00902CB0" w:rsidRPr="00F87CF5">
        <w:rPr>
          <w:rFonts w:asciiTheme="majorBidi" w:hAnsiTheme="majorBidi"/>
          <w:sz w:val="28"/>
          <w:szCs w:val="28"/>
        </w:rPr>
        <w:t xml:space="preserve"> </w:t>
      </w:r>
      <w:r w:rsidR="00F87CF5" w:rsidRPr="0099722A">
        <w:rPr>
          <w:rFonts w:asciiTheme="majorBidi" w:hAnsiTheme="majorBidi"/>
          <w:sz w:val="28"/>
          <w:szCs w:val="28"/>
        </w:rPr>
        <w:t>36.</w:t>
      </w:r>
      <w:r w:rsidR="00237934">
        <w:rPr>
          <w:rFonts w:asciiTheme="majorBidi" w:hAnsiTheme="majorBidi"/>
          <w:sz w:val="28"/>
          <w:szCs w:val="28"/>
        </w:rPr>
        <w:t>7</w:t>
      </w:r>
      <w:r w:rsidR="00902CB0" w:rsidRPr="00F87CF5">
        <w:rPr>
          <w:rFonts w:asciiTheme="majorBidi" w:hAnsiTheme="majorBidi"/>
          <w:sz w:val="28"/>
          <w:szCs w:val="28"/>
        </w:rPr>
        <w:t xml:space="preserve"> </w:t>
      </w:r>
      <w:r w:rsidRPr="00F87CF5">
        <w:rPr>
          <w:rFonts w:asciiTheme="majorBidi" w:hAnsiTheme="majorBidi"/>
          <w:sz w:val="28"/>
          <w:szCs w:val="28"/>
          <w:cs/>
        </w:rPr>
        <w:t>ล้านบาท และ</w:t>
      </w:r>
      <w:r w:rsidR="007466BB">
        <w:rPr>
          <w:rFonts w:asciiTheme="majorBidi" w:hAnsiTheme="majorBidi" w:hint="cs"/>
          <w:sz w:val="28"/>
          <w:szCs w:val="28"/>
          <w:cs/>
        </w:rPr>
        <w:t>จำนวน</w:t>
      </w:r>
      <w:r w:rsidRPr="00F87CF5">
        <w:rPr>
          <w:rFonts w:asciiTheme="majorBidi" w:hAnsiTheme="majorBidi"/>
          <w:sz w:val="28"/>
          <w:szCs w:val="28"/>
          <w:cs/>
        </w:rPr>
        <w:t xml:space="preserve"> </w:t>
      </w:r>
      <w:r w:rsidR="00402F45" w:rsidRPr="00F87CF5">
        <w:rPr>
          <w:rFonts w:asciiTheme="majorBidi" w:hAnsiTheme="majorBidi" w:cstheme="majorBidi"/>
          <w:sz w:val="28"/>
          <w:szCs w:val="28"/>
        </w:rPr>
        <w:t>36.8</w:t>
      </w:r>
      <w:r w:rsidRPr="00F87CF5">
        <w:rPr>
          <w:rFonts w:asciiTheme="majorBidi" w:hAnsiTheme="majorBidi"/>
          <w:sz w:val="28"/>
          <w:szCs w:val="28"/>
          <w:cs/>
        </w:rPr>
        <w:t xml:space="preserve"> ล้านบาท ตามลำดับ ได้ถูกจดจำนอง/จำนำ</w:t>
      </w:r>
      <w:bookmarkEnd w:id="6"/>
      <w:r w:rsidRPr="00F87CF5">
        <w:rPr>
          <w:rFonts w:asciiTheme="majorBidi" w:hAnsiTheme="majorBidi"/>
          <w:sz w:val="28"/>
          <w:szCs w:val="28"/>
          <w:cs/>
        </w:rPr>
        <w:t>เป็นหลักทรัพย์ค้ำประกันวงเงินสินเชื่อกับธนาคารในประเทศ ตามที่</w:t>
      </w:r>
      <w:r w:rsidRPr="006B41DF">
        <w:rPr>
          <w:rFonts w:asciiTheme="majorBidi" w:hAnsiTheme="majorBidi"/>
          <w:sz w:val="28"/>
          <w:szCs w:val="28"/>
          <w:cs/>
        </w:rPr>
        <w:t xml:space="preserve">กล่าวไว้ในหมายเหตุ </w:t>
      </w:r>
      <w:r w:rsidR="002C1A27">
        <w:rPr>
          <w:rFonts w:asciiTheme="majorBidi" w:hAnsiTheme="majorBidi"/>
          <w:sz w:val="28"/>
          <w:szCs w:val="28"/>
        </w:rPr>
        <w:t>30</w:t>
      </w:r>
      <w:r w:rsidRPr="00AC0421">
        <w:rPr>
          <w:rFonts w:asciiTheme="majorBidi" w:hAnsiTheme="majorBidi"/>
          <w:sz w:val="28"/>
          <w:szCs w:val="28"/>
          <w:cs/>
        </w:rPr>
        <w:t xml:space="preserve"> ข)</w:t>
      </w:r>
    </w:p>
    <w:p w14:paraId="64809C74" w14:textId="065DB1B0" w:rsidR="00FB5340" w:rsidRPr="00026DD9" w:rsidRDefault="000E3D8D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E54D4">
        <w:rPr>
          <w:rFonts w:ascii="Angsana New" w:hAnsi="Angsana New"/>
          <w:sz w:val="28"/>
          <w:szCs w:val="28"/>
          <w:cs/>
        </w:rPr>
        <w:t>บริษัท</w:t>
      </w:r>
      <w:r w:rsidR="00EC4E0A" w:rsidRPr="00DE54D4">
        <w:rPr>
          <w:rFonts w:ascii="Angsana New" w:hAnsi="Angsana New"/>
          <w:sz w:val="28"/>
          <w:szCs w:val="28"/>
          <w:cs/>
        </w:rPr>
        <w:t>ได้จัดให้มีการประเมินราคาที่ดิน</w:t>
      </w:r>
      <w:r w:rsidR="00EC4E0A" w:rsidRPr="00DE54D4">
        <w:rPr>
          <w:rFonts w:ascii="Angsana New" w:hAnsi="Angsana New" w:hint="cs"/>
          <w:sz w:val="28"/>
          <w:szCs w:val="28"/>
          <w:cs/>
        </w:rPr>
        <w:t>และ</w:t>
      </w:r>
      <w:r w:rsidRPr="00DE54D4">
        <w:rPr>
          <w:rFonts w:ascii="Angsana New" w:hAnsi="Angsana New"/>
          <w:sz w:val="28"/>
          <w:szCs w:val="28"/>
          <w:cs/>
        </w:rPr>
        <w:t xml:space="preserve">อาคารตามรายงานของผู้ประเมินราคาอิสระในปี </w:t>
      </w:r>
      <w:r w:rsidR="002D5C09" w:rsidRPr="00DE54D4">
        <w:rPr>
          <w:rFonts w:asciiTheme="majorBidi" w:hAnsiTheme="majorBidi"/>
          <w:sz w:val="28"/>
          <w:szCs w:val="28"/>
        </w:rPr>
        <w:t>256</w:t>
      </w:r>
      <w:r w:rsidR="00382B64" w:rsidRPr="00DE54D4">
        <w:rPr>
          <w:rFonts w:asciiTheme="majorBidi" w:hAnsiTheme="majorBidi"/>
          <w:sz w:val="28"/>
          <w:szCs w:val="28"/>
        </w:rPr>
        <w:t>5</w:t>
      </w:r>
      <w:r w:rsidRPr="00DE54D4">
        <w:rPr>
          <w:rFonts w:ascii="Angsana New" w:hAnsi="Angsana New"/>
          <w:sz w:val="28"/>
          <w:szCs w:val="28"/>
        </w:rPr>
        <w:t xml:space="preserve"> </w:t>
      </w:r>
      <w:r w:rsidR="00535FC2" w:rsidRPr="00DE54D4">
        <w:rPr>
          <w:rFonts w:ascii="Angsana New" w:hAnsi="Angsana New"/>
          <w:sz w:val="28"/>
          <w:szCs w:val="28"/>
          <w:cs/>
        </w:rPr>
        <w:t>ซึ</w:t>
      </w:r>
      <w:r w:rsidR="00535FC2" w:rsidRPr="00DE54D4">
        <w:rPr>
          <w:rFonts w:ascii="Angsana New" w:hAnsi="Angsana New" w:hint="cs"/>
          <w:sz w:val="28"/>
          <w:szCs w:val="28"/>
          <w:cs/>
        </w:rPr>
        <w:t>่</w:t>
      </w:r>
      <w:r w:rsidRPr="00DE54D4">
        <w:rPr>
          <w:rFonts w:ascii="Angsana New" w:hAnsi="Angsana New"/>
          <w:sz w:val="28"/>
          <w:szCs w:val="28"/>
          <w:cs/>
        </w:rPr>
        <w:t>งใช้วิธีพิจารณา</w:t>
      </w:r>
      <w:r w:rsidR="00EC4E0A" w:rsidRPr="00DE54D4">
        <w:rPr>
          <w:rFonts w:ascii="Angsana New" w:hAnsi="Angsana New" w:hint="cs"/>
          <w:sz w:val="28"/>
          <w:szCs w:val="28"/>
          <w:cs/>
        </w:rPr>
        <w:t>มูลค่าตลาดของทรัพย์สินเปรียบเทียบกับ</w:t>
      </w:r>
      <w:r w:rsidR="00EC4E0A" w:rsidRPr="008B624B">
        <w:rPr>
          <w:rFonts w:ascii="Angsana New" w:hAnsi="Angsana New" w:hint="cs"/>
          <w:sz w:val="28"/>
          <w:szCs w:val="28"/>
          <w:cs/>
        </w:rPr>
        <w:t>ราคาตามบัญชีของสินทรัพย์</w:t>
      </w:r>
      <w:r w:rsidR="008B7752" w:rsidRPr="008B624B">
        <w:rPr>
          <w:rFonts w:ascii="Angsana New" w:hAnsi="Angsana New" w:hint="cs"/>
          <w:sz w:val="28"/>
          <w:szCs w:val="28"/>
          <w:cs/>
        </w:rPr>
        <w:t>ตามรายงานลง</w:t>
      </w:r>
      <w:r w:rsidR="00EC4E0A" w:rsidRPr="008B624B">
        <w:rPr>
          <w:rFonts w:ascii="Angsana New" w:hAnsi="Angsana New" w:hint="cs"/>
          <w:sz w:val="28"/>
          <w:szCs w:val="28"/>
          <w:cs/>
        </w:rPr>
        <w:t>วันที่</w:t>
      </w:r>
      <w:r w:rsidR="00EC4E0A" w:rsidRPr="008B624B">
        <w:rPr>
          <w:rFonts w:ascii="Angsana New" w:hAnsi="Angsana New"/>
          <w:sz w:val="28"/>
          <w:szCs w:val="28"/>
        </w:rPr>
        <w:t xml:space="preserve"> </w:t>
      </w:r>
      <w:r w:rsidR="00EC4E0A" w:rsidRPr="008B624B">
        <w:rPr>
          <w:rFonts w:asciiTheme="majorBidi" w:hAnsiTheme="majorBidi"/>
          <w:sz w:val="28"/>
          <w:szCs w:val="28"/>
        </w:rPr>
        <w:t>3</w:t>
      </w:r>
      <w:r w:rsidR="00382B64" w:rsidRPr="008B624B">
        <w:rPr>
          <w:rFonts w:asciiTheme="majorBidi" w:hAnsiTheme="majorBidi"/>
          <w:sz w:val="28"/>
          <w:szCs w:val="28"/>
        </w:rPr>
        <w:t>1</w:t>
      </w:r>
      <w:r w:rsidR="00EC4E0A" w:rsidRPr="008B624B">
        <w:rPr>
          <w:rFonts w:ascii="Angsana New" w:hAnsi="Angsana New"/>
          <w:sz w:val="28"/>
          <w:szCs w:val="28"/>
        </w:rPr>
        <w:t xml:space="preserve"> </w:t>
      </w:r>
      <w:r w:rsidR="00382B64" w:rsidRPr="008B624B">
        <w:rPr>
          <w:rFonts w:ascii="Angsana New" w:hAnsi="Angsana New" w:hint="cs"/>
          <w:sz w:val="28"/>
          <w:szCs w:val="28"/>
          <w:cs/>
        </w:rPr>
        <w:t>พฤษภาคม</w:t>
      </w:r>
      <w:r w:rsidR="00EC4E0A" w:rsidRPr="008B624B">
        <w:rPr>
          <w:rFonts w:ascii="Angsana New" w:hAnsi="Angsana New" w:hint="cs"/>
          <w:sz w:val="28"/>
          <w:szCs w:val="28"/>
          <w:cs/>
        </w:rPr>
        <w:t xml:space="preserve"> </w:t>
      </w:r>
      <w:r w:rsidR="00EC4E0A" w:rsidRPr="008B624B">
        <w:rPr>
          <w:rFonts w:asciiTheme="majorBidi" w:hAnsiTheme="majorBidi"/>
          <w:sz w:val="28"/>
          <w:szCs w:val="28"/>
        </w:rPr>
        <w:t>256</w:t>
      </w:r>
      <w:r w:rsidR="00382B64" w:rsidRPr="008B624B">
        <w:rPr>
          <w:rFonts w:asciiTheme="majorBidi" w:hAnsiTheme="majorBidi"/>
          <w:sz w:val="28"/>
          <w:szCs w:val="28"/>
        </w:rPr>
        <w:t>5</w:t>
      </w:r>
    </w:p>
    <w:p w14:paraId="463739C6" w14:textId="49E11F2A" w:rsidR="008455F9" w:rsidRDefault="00E04485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382B64">
        <w:rPr>
          <w:rFonts w:ascii="Angsana New" w:hAnsi="Angsana New"/>
          <w:spacing w:val="4"/>
          <w:sz w:val="28"/>
          <w:szCs w:val="28"/>
          <w:cs/>
        </w:rPr>
        <w:t>ค่าเสื่อมราคาของส่วนเกินทุนจากการตีราคาสินทรัพย์</w:t>
      </w:r>
      <w:r w:rsidR="00A80558">
        <w:rPr>
          <w:rFonts w:ascii="Angsana New" w:hAnsi="Angsana New"/>
          <w:spacing w:val="4"/>
          <w:sz w:val="28"/>
          <w:szCs w:val="28"/>
          <w:cs/>
        </w:rPr>
        <w:t>สำหรับ</w:t>
      </w:r>
      <w:r w:rsidR="001A4714">
        <w:rPr>
          <w:rFonts w:ascii="Angsana New" w:hAnsi="Angsana New" w:hint="cs"/>
          <w:spacing w:val="4"/>
          <w:sz w:val="28"/>
          <w:szCs w:val="28"/>
          <w:cs/>
        </w:rPr>
        <w:t>งวด</w:t>
      </w:r>
      <w:r w:rsidR="00514931">
        <w:rPr>
          <w:rFonts w:ascii="Angsana New" w:hAnsi="Angsana New" w:hint="cs"/>
          <w:spacing w:val="4"/>
          <w:sz w:val="28"/>
          <w:szCs w:val="28"/>
          <w:cs/>
        </w:rPr>
        <w:t>เก้า</w:t>
      </w:r>
      <w:r w:rsidR="001A4714">
        <w:rPr>
          <w:rFonts w:ascii="Angsana New" w:hAnsi="Angsana New" w:hint="cs"/>
          <w:spacing w:val="4"/>
          <w:sz w:val="28"/>
          <w:szCs w:val="28"/>
          <w:cs/>
        </w:rPr>
        <w:t>เดือน</w:t>
      </w:r>
      <w:r w:rsidR="00A80558">
        <w:rPr>
          <w:rFonts w:ascii="Angsana New" w:hAnsi="Angsana New"/>
          <w:spacing w:val="4"/>
          <w:sz w:val="28"/>
          <w:szCs w:val="28"/>
          <w:cs/>
        </w:rPr>
        <w:t xml:space="preserve">สิ้นสุดวันที่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5A546E">
        <w:rPr>
          <w:rFonts w:ascii="Angsana New" w:hAnsi="Angsana New" w:hint="cs"/>
          <w:sz w:val="28"/>
          <w:szCs w:val="28"/>
          <w:cs/>
        </w:rPr>
        <w:t>กันยา</w:t>
      </w:r>
      <w:r w:rsidR="00906F92">
        <w:rPr>
          <w:rFonts w:ascii="Angsana New" w:hAnsi="Angsana New"/>
          <w:sz w:val="28"/>
          <w:szCs w:val="28"/>
          <w:cs/>
        </w:rPr>
        <w:t>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FD54A0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37290C" w:rsidRPr="00382B64">
        <w:rPr>
          <w:rFonts w:ascii="Angsana New" w:hAnsi="Angsana New"/>
          <w:spacing w:val="4"/>
          <w:sz w:val="28"/>
          <w:szCs w:val="28"/>
          <w:cs/>
        </w:rPr>
        <w:t xml:space="preserve">และ </w:t>
      </w:r>
      <w:r w:rsidR="0037290C" w:rsidRPr="00DB03FC">
        <w:rPr>
          <w:rFonts w:asciiTheme="majorBidi" w:hAnsiTheme="majorBidi"/>
          <w:spacing w:val="4"/>
          <w:sz w:val="28"/>
          <w:szCs w:val="28"/>
        </w:rPr>
        <w:t>25</w:t>
      </w:r>
      <w:r w:rsidR="004F63CC">
        <w:rPr>
          <w:rFonts w:asciiTheme="majorBidi" w:hAnsiTheme="majorBidi"/>
          <w:spacing w:val="4"/>
          <w:sz w:val="28"/>
          <w:szCs w:val="28"/>
        </w:rPr>
        <w:t>65</w:t>
      </w:r>
      <w:r w:rsidR="006913A7" w:rsidRPr="00DB03FC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6913A7" w:rsidRPr="0016337B">
        <w:rPr>
          <w:rFonts w:asciiTheme="majorBidi" w:hAnsiTheme="majorBidi"/>
          <w:sz w:val="28"/>
          <w:szCs w:val="28"/>
          <w:cs/>
        </w:rPr>
        <w:t>จำ</w:t>
      </w:r>
      <w:r w:rsidR="006913A7" w:rsidRPr="0064577E">
        <w:rPr>
          <w:rFonts w:asciiTheme="majorBidi" w:hAnsiTheme="majorBidi"/>
          <w:sz w:val="28"/>
          <w:szCs w:val="28"/>
          <w:cs/>
        </w:rPr>
        <w:t>นวน</w:t>
      </w:r>
      <w:r w:rsidR="006913A7" w:rsidRPr="0064577E">
        <w:rPr>
          <w:rFonts w:asciiTheme="majorBidi" w:hAnsiTheme="majorBidi" w:hint="cs"/>
          <w:sz w:val="28"/>
          <w:szCs w:val="28"/>
          <w:cs/>
        </w:rPr>
        <w:t xml:space="preserve"> </w:t>
      </w:r>
      <w:r w:rsidR="009264E5" w:rsidRPr="0099722A">
        <w:rPr>
          <w:rFonts w:asciiTheme="majorBidi" w:hAnsiTheme="majorBidi"/>
          <w:sz w:val="28"/>
          <w:szCs w:val="28"/>
        </w:rPr>
        <w:t>0.</w:t>
      </w:r>
      <w:r w:rsidR="00304E7D" w:rsidRPr="0099722A">
        <w:rPr>
          <w:rFonts w:asciiTheme="majorBidi" w:hAnsiTheme="majorBidi"/>
          <w:sz w:val="28"/>
          <w:szCs w:val="28"/>
        </w:rPr>
        <w:t>3</w:t>
      </w:r>
      <w:r w:rsidR="009264E5" w:rsidRPr="0064577E">
        <w:rPr>
          <w:rFonts w:asciiTheme="majorBidi" w:hAnsiTheme="majorBidi"/>
          <w:sz w:val="28"/>
          <w:szCs w:val="28"/>
        </w:rPr>
        <w:t xml:space="preserve"> </w:t>
      </w:r>
      <w:r w:rsidR="00C426F6" w:rsidRPr="0064577E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="002F62AF">
        <w:rPr>
          <w:rFonts w:ascii="Angsana New" w:hAnsi="Angsana New"/>
          <w:spacing w:val="4"/>
          <w:sz w:val="28"/>
          <w:szCs w:val="28"/>
        </w:rPr>
        <w:t xml:space="preserve"> </w:t>
      </w:r>
      <w:r w:rsidR="00EF3F5D">
        <w:rPr>
          <w:rFonts w:ascii="Angsana New" w:hAnsi="Angsana New" w:hint="cs"/>
          <w:spacing w:val="4"/>
          <w:sz w:val="28"/>
          <w:szCs w:val="28"/>
          <w:cs/>
        </w:rPr>
        <w:t xml:space="preserve">เท่ากันทั้งสองงวด </w:t>
      </w:r>
      <w:r w:rsidR="006403CB" w:rsidRPr="0016337B">
        <w:rPr>
          <w:rFonts w:ascii="Angsana New" w:hAnsi="Angsana New" w:hint="cs"/>
          <w:spacing w:val="-2"/>
          <w:sz w:val="28"/>
          <w:szCs w:val="28"/>
          <w:cs/>
        </w:rPr>
        <w:t>ได้โอนไปยังขาดทุนสะสม</w:t>
      </w:r>
    </w:p>
    <w:p w14:paraId="09066E6E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2F02C1BC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E0E43B5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683CA707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7C8C7AE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D217CBA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F4E292A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45BF0E6E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1A6EAB3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50E6C2F" w14:textId="2BC3BA05" w:rsidR="00FA0DEC" w:rsidRDefault="00FA0DEC" w:rsidP="00B82B03">
      <w:pPr>
        <w:pStyle w:val="FSNoteNumbered"/>
        <w:numPr>
          <w:ilvl w:val="0"/>
          <w:numId w:val="16"/>
        </w:numPr>
        <w:tabs>
          <w:tab w:val="left" w:pos="540"/>
        </w:tabs>
        <w:spacing w:after="120"/>
        <w:ind w:left="540" w:hanging="540"/>
        <w:rPr>
          <w:b/>
          <w:bCs/>
          <w:u w:val="none"/>
        </w:rPr>
      </w:pPr>
      <w:r w:rsidRPr="00E511EC">
        <w:rPr>
          <w:b/>
          <w:bCs/>
          <w:u w:val="none"/>
          <w:cs/>
        </w:rPr>
        <w:lastRenderedPageBreak/>
        <w:t>สินทรัพย์สิทธิการใช้</w:t>
      </w:r>
    </w:p>
    <w:tbl>
      <w:tblPr>
        <w:tblW w:w="900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710"/>
        <w:gridCol w:w="180"/>
        <w:gridCol w:w="1530"/>
        <w:gridCol w:w="180"/>
        <w:gridCol w:w="1440"/>
      </w:tblGrid>
      <w:tr w:rsidR="00FD54A0" w14:paraId="0997E38C" w14:textId="77777777" w:rsidTr="00F05598">
        <w:trPr>
          <w:cantSplit/>
        </w:trPr>
        <w:tc>
          <w:tcPr>
            <w:tcW w:w="3960" w:type="dxa"/>
            <w:vAlign w:val="bottom"/>
          </w:tcPr>
          <w:p w14:paraId="5917267D" w14:textId="77777777" w:rsidR="00FD54A0" w:rsidRPr="0052118C" w:rsidRDefault="00FD54A0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682C6126" w14:textId="77777777" w:rsidR="00FD54A0" w:rsidRPr="009B326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FD54A0" w14:paraId="750F5BFC" w14:textId="77777777" w:rsidTr="00EF3F5D">
        <w:trPr>
          <w:cantSplit/>
        </w:trPr>
        <w:tc>
          <w:tcPr>
            <w:tcW w:w="3960" w:type="dxa"/>
            <w:vAlign w:val="bottom"/>
          </w:tcPr>
          <w:p w14:paraId="23012530" w14:textId="77777777" w:rsidR="00FD54A0" w:rsidRPr="0052118C" w:rsidRDefault="00FD54A0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C662B" w14:textId="5597C59F" w:rsidR="00FD54A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อาคาร</w:t>
            </w:r>
            <w:r w:rsidR="004567D1">
              <w:rPr>
                <w:rFonts w:asciiTheme="majorBidi" w:eastAsia="Cordia New" w:hAnsiTheme="majorBidi"/>
                <w:sz w:val="28"/>
                <w:szCs w:val="28"/>
              </w:rPr>
              <w:t xml:space="preserve"> </w:t>
            </w: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และ</w:t>
            </w:r>
          </w:p>
          <w:p w14:paraId="56E8879D" w14:textId="77777777" w:rsidR="00FD54A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31A785F3" w14:textId="77777777" w:rsidR="00FD54A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A950C" w14:textId="77777777" w:rsidR="00FD54A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30C491B3" w14:textId="77777777" w:rsidR="00FD54A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65D8B" w14:textId="77777777" w:rsidR="00FD54A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รวม</w:t>
            </w:r>
          </w:p>
        </w:tc>
      </w:tr>
      <w:tr w:rsidR="00AB78B2" w:rsidRPr="00F15D05" w14:paraId="66C8C868" w14:textId="77777777" w:rsidTr="00EF3F5D">
        <w:trPr>
          <w:cantSplit/>
        </w:trPr>
        <w:tc>
          <w:tcPr>
            <w:tcW w:w="3960" w:type="dxa"/>
            <w:vAlign w:val="bottom"/>
          </w:tcPr>
          <w:p w14:paraId="6948BF1E" w14:textId="40E8C117" w:rsidR="00AB78B2" w:rsidRPr="0052118C" w:rsidRDefault="00AB78B2" w:rsidP="00AB78B2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211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8D105" w14:textId="4C736CC8" w:rsidR="00AB78B2" w:rsidRP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AB78B2">
              <w:rPr>
                <w:rFonts w:asciiTheme="majorBidi" w:eastAsia="Cordia New" w:hAnsiTheme="majorBidi" w:cstheme="majorBidi"/>
                <w:sz w:val="28"/>
                <w:szCs w:val="28"/>
              </w:rPr>
              <w:t>45,513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D76E9A" w14:textId="77777777" w:rsidR="00AB78B2" w:rsidRP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BAF637" w14:textId="032116AB" w:rsidR="00AB78B2" w:rsidRP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B78B2">
              <w:rPr>
                <w:rFonts w:asciiTheme="majorBidi" w:eastAsia="Cordia New" w:hAnsiTheme="majorBidi" w:cstheme="majorBidi"/>
                <w:sz w:val="28"/>
                <w:szCs w:val="28"/>
              </w:rPr>
              <w:t>818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8487E1" w14:textId="77777777" w:rsidR="00AB78B2" w:rsidRP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5D8BCA" w14:textId="276F41B7" w:rsidR="00AB78B2" w:rsidRP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B78B2">
              <w:rPr>
                <w:rFonts w:asciiTheme="majorBidi" w:eastAsia="Cordia New" w:hAnsiTheme="majorBidi" w:cstheme="majorBidi"/>
                <w:sz w:val="28"/>
                <w:szCs w:val="28"/>
              </w:rPr>
              <w:t>46,331</w:t>
            </w:r>
          </w:p>
        </w:tc>
      </w:tr>
      <w:tr w:rsidR="006769B4" w:rsidRPr="00F15D05" w14:paraId="0D199D93" w14:textId="77777777" w:rsidTr="00EF3F5D">
        <w:trPr>
          <w:cantSplit/>
        </w:trPr>
        <w:tc>
          <w:tcPr>
            <w:tcW w:w="3960" w:type="dxa"/>
            <w:vAlign w:val="bottom"/>
          </w:tcPr>
          <w:p w14:paraId="321BD5A5" w14:textId="6D377327" w:rsidR="006769B4" w:rsidRPr="0052118C" w:rsidRDefault="005701F7" w:rsidP="00AB78B2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1F7">
              <w:rPr>
                <w:rFonts w:asciiTheme="majorBidi" w:hAnsi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0DFD7C8" w14:textId="3B0AE796" w:rsidR="006769B4" w:rsidRPr="00AB78B2" w:rsidRDefault="005701F7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701F7">
              <w:rPr>
                <w:rFonts w:asciiTheme="majorBidi" w:eastAsia="Cordia New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660060" w14:textId="77777777" w:rsidR="006769B4" w:rsidRPr="00AB78B2" w:rsidRDefault="006769B4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29524C" w14:textId="24ED4F0F" w:rsidR="006769B4" w:rsidRPr="00AB78B2" w:rsidRDefault="005701F7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701F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46E4E9" w14:textId="77777777" w:rsidR="006769B4" w:rsidRPr="00AB78B2" w:rsidRDefault="006769B4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C87412" w14:textId="3CD50BA4" w:rsidR="006769B4" w:rsidRPr="00AB78B2" w:rsidRDefault="005701F7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701F7">
              <w:rPr>
                <w:rFonts w:asciiTheme="majorBidi" w:eastAsia="Cordia New" w:hAnsiTheme="majorBidi" w:cstheme="majorBidi"/>
                <w:sz w:val="28"/>
                <w:szCs w:val="28"/>
              </w:rPr>
              <w:t>488</w:t>
            </w:r>
          </w:p>
        </w:tc>
      </w:tr>
      <w:tr w:rsidR="00AB78B2" w14:paraId="5CC0964E" w14:textId="77777777" w:rsidTr="00623A00">
        <w:trPr>
          <w:cantSplit/>
        </w:trPr>
        <w:tc>
          <w:tcPr>
            <w:tcW w:w="3960" w:type="dxa"/>
          </w:tcPr>
          <w:p w14:paraId="6AF4184B" w14:textId="662DDB63" w:rsidR="00AB78B2" w:rsidRPr="0052118C" w:rsidRDefault="000D3738" w:rsidP="00AB78B2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3738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4E9C3" w14:textId="5A4BC422" w:rsidR="00AB78B2" w:rsidRPr="00C47DB5" w:rsidRDefault="000D3738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D3738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(194)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8A2B3" w14:textId="77777777" w:rsidR="00AB78B2" w:rsidRPr="00C47DB5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68417" w14:textId="102463AC" w:rsidR="00AB78B2" w:rsidRPr="00C47DB5" w:rsidRDefault="000D3738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701F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6691B" w14:textId="77777777" w:rsidR="00AB78B2" w:rsidRPr="00C47DB5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B094D" w14:textId="2E4FF071" w:rsidR="00AB78B2" w:rsidRPr="00C06D73" w:rsidRDefault="000D3738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cyan"/>
              </w:rPr>
            </w:pPr>
            <w:r w:rsidRPr="000D3738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(194) </w:t>
            </w:r>
          </w:p>
        </w:tc>
      </w:tr>
      <w:tr w:rsidR="00C06D73" w14:paraId="5F2C0BC0" w14:textId="77777777" w:rsidTr="006E6C33">
        <w:trPr>
          <w:cantSplit/>
        </w:trPr>
        <w:tc>
          <w:tcPr>
            <w:tcW w:w="3960" w:type="dxa"/>
          </w:tcPr>
          <w:p w14:paraId="1844A2DF" w14:textId="08464973" w:rsidR="00C06D73" w:rsidRDefault="000D3738" w:rsidP="00C06D7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3738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91064" w14:textId="27B03EFE" w:rsidR="00C06D73" w:rsidRPr="00C47DB5" w:rsidRDefault="000D3738" w:rsidP="00C0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Pr="00C06D73">
              <w:rPr>
                <w:rFonts w:asciiTheme="majorBidi" w:eastAsia="Cordia New" w:hAnsiTheme="majorBidi" w:cstheme="majorBidi"/>
                <w:sz w:val="28"/>
                <w:szCs w:val="28"/>
              </w:rPr>
              <w:t>5,909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  <w:r w:rsidRPr="00C06D7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69BD3" w14:textId="77777777" w:rsidR="00C06D73" w:rsidRPr="00C47DB5" w:rsidRDefault="00C06D73" w:rsidP="00C0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4E323" w14:textId="4680EC40" w:rsidR="00C06D73" w:rsidRPr="00C47DB5" w:rsidRDefault="000D3738" w:rsidP="00C0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D3738">
              <w:rPr>
                <w:rFonts w:asciiTheme="majorBidi" w:eastAsia="Cordia New" w:hAnsiTheme="majorBidi" w:cstheme="majorBidi"/>
                <w:sz w:val="28"/>
                <w:szCs w:val="28"/>
              </w:rPr>
              <w:t>(118)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AAEBA" w14:textId="77777777" w:rsidR="00C06D73" w:rsidRPr="00C47DB5" w:rsidRDefault="00C06D73" w:rsidP="00C0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DD688" w14:textId="4BC7DF6A" w:rsidR="00C06D73" w:rsidRPr="00C06D73" w:rsidRDefault="000D3738" w:rsidP="00C0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cyan"/>
              </w:rPr>
            </w:pPr>
            <w:r w:rsidRPr="000D3738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(6,027) </w:t>
            </w:r>
          </w:p>
        </w:tc>
      </w:tr>
      <w:tr w:rsidR="00623A00" w14:paraId="598C9BE3" w14:textId="77777777" w:rsidTr="00623A00">
        <w:trPr>
          <w:cantSplit/>
        </w:trPr>
        <w:tc>
          <w:tcPr>
            <w:tcW w:w="3960" w:type="dxa"/>
          </w:tcPr>
          <w:p w14:paraId="2EC30588" w14:textId="3F747DF0" w:rsidR="00623A00" w:rsidRPr="0052118C" w:rsidRDefault="00A4179F" w:rsidP="00AB78B2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</w:t>
            </w:r>
            <w:r w:rsidR="00CF3E9D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ไปยังที่ดิน อาคาร 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7F22C" w14:textId="3871289B" w:rsidR="00623A00" w:rsidRPr="00C47DB5" w:rsidRDefault="00C747F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47DB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24B90" w14:textId="77777777" w:rsidR="00623A00" w:rsidRPr="00C47DB5" w:rsidRDefault="00623A00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9BB64" w14:textId="7A411799" w:rsidR="00623A00" w:rsidRPr="00C47DB5" w:rsidRDefault="006A15D6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47DB5">
              <w:rPr>
                <w:rFonts w:asciiTheme="majorBidi" w:eastAsia="Cordia New" w:hAnsiTheme="majorBidi" w:cstheme="majorBidi"/>
                <w:sz w:val="28"/>
                <w:szCs w:val="28"/>
              </w:rPr>
              <w:t>(700)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6AA44" w14:textId="77777777" w:rsidR="00623A00" w:rsidRPr="00C47DB5" w:rsidRDefault="00623A00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3EE2B8" w14:textId="013C7070" w:rsidR="00623A00" w:rsidRPr="00C47DB5" w:rsidRDefault="006A15D6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47DB5">
              <w:rPr>
                <w:rFonts w:asciiTheme="majorBidi" w:eastAsia="Cordia New" w:hAnsiTheme="majorBidi" w:cstheme="majorBidi"/>
                <w:sz w:val="28"/>
                <w:szCs w:val="28"/>
              </w:rPr>
              <w:t>(700)</w:t>
            </w:r>
          </w:p>
        </w:tc>
      </w:tr>
      <w:tr w:rsidR="00AB78B2" w14:paraId="742D1AA2" w14:textId="77777777" w:rsidTr="00F05598">
        <w:trPr>
          <w:cantSplit/>
          <w:trHeight w:val="345"/>
        </w:trPr>
        <w:tc>
          <w:tcPr>
            <w:tcW w:w="3960" w:type="dxa"/>
            <w:tcBorders>
              <w:top w:val="nil"/>
              <w:bottom w:val="nil"/>
            </w:tcBorders>
          </w:tcPr>
          <w:p w14:paraId="6353052D" w14:textId="348E796A" w:rsidR="00AB78B2" w:rsidRPr="0052118C" w:rsidRDefault="00AB78B2" w:rsidP="00AB78B2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06F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5A54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906F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ยน</w:t>
            </w:r>
            <w:r w:rsidRPr="00E511E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FA7D32" w14:textId="54C0B2AC" w:rsidR="00AB78B2" w:rsidRPr="00C47DB5" w:rsidRDefault="005701F7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5701F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39,898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1A594" w14:textId="77777777" w:rsidR="00AB78B2" w:rsidRPr="00C47DB5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5A045E" w14:textId="48B088D4" w:rsidR="00AB78B2" w:rsidRPr="00C47DB5" w:rsidRDefault="005701F7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701F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686AD" w14:textId="77777777" w:rsidR="00AB78B2" w:rsidRPr="00C47DB5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4996DA" w14:textId="102440B2" w:rsidR="00AB78B2" w:rsidRPr="00C47DB5" w:rsidRDefault="005701F7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701F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39,898</w:t>
            </w:r>
          </w:p>
        </w:tc>
      </w:tr>
    </w:tbl>
    <w:p w14:paraId="7823AB6F" w14:textId="4E931257" w:rsidR="00735B7D" w:rsidRDefault="007E327D" w:rsidP="0016431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2071DA">
        <w:rPr>
          <w:rFonts w:ascii="Angsana New" w:hAnsi="Angsana New"/>
          <w:sz w:val="28"/>
          <w:szCs w:val="28"/>
          <w:cs/>
        </w:rPr>
        <w:t>สำหรับงวด</w:t>
      </w:r>
      <w:r w:rsidR="00285DF0">
        <w:rPr>
          <w:rFonts w:ascii="Angsana New" w:hAnsi="Angsana New" w:hint="cs"/>
          <w:sz w:val="28"/>
          <w:szCs w:val="28"/>
          <w:cs/>
        </w:rPr>
        <w:t>เก้า</w:t>
      </w:r>
      <w:r w:rsidRPr="002071DA">
        <w:rPr>
          <w:rFonts w:ascii="Angsana New" w:hAnsi="Angsana New"/>
          <w:sz w:val="28"/>
          <w:szCs w:val="28"/>
          <w:cs/>
        </w:rPr>
        <w:t>เดือนสิ้นสุด</w:t>
      </w:r>
      <w:r w:rsidR="00A80558" w:rsidRPr="002071DA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5A546E">
        <w:rPr>
          <w:rFonts w:ascii="Angsana New" w:hAnsi="Angsana New" w:hint="cs"/>
          <w:sz w:val="28"/>
          <w:szCs w:val="28"/>
          <w:cs/>
        </w:rPr>
        <w:t>กันยา</w:t>
      </w:r>
      <w:r w:rsidR="00906F92">
        <w:rPr>
          <w:rFonts w:ascii="Angsana New" w:hAnsi="Angsana New"/>
          <w:sz w:val="28"/>
          <w:szCs w:val="28"/>
          <w:cs/>
        </w:rPr>
        <w:t>ยน</w:t>
      </w:r>
      <w:r w:rsidR="00AD041B" w:rsidRPr="002071DA">
        <w:rPr>
          <w:rFonts w:ascii="Angsana New" w:hAnsi="Angsana New"/>
          <w:sz w:val="28"/>
          <w:szCs w:val="28"/>
          <w:cs/>
        </w:rPr>
        <w:t xml:space="preserve"> </w:t>
      </w:r>
      <w:r w:rsidR="00AD041B" w:rsidRPr="002071DA">
        <w:rPr>
          <w:rFonts w:ascii="Angsana New" w:hAnsi="Angsana New"/>
          <w:sz w:val="28"/>
          <w:szCs w:val="28"/>
        </w:rPr>
        <w:t>256</w:t>
      </w:r>
      <w:r w:rsidR="00A4179F" w:rsidRPr="002071DA">
        <w:rPr>
          <w:rFonts w:ascii="Angsana New" w:hAnsi="Angsana New"/>
          <w:sz w:val="28"/>
          <w:szCs w:val="28"/>
        </w:rPr>
        <w:t>6</w:t>
      </w:r>
      <w:r w:rsidR="004F4A73">
        <w:rPr>
          <w:rFonts w:ascii="Angsana New" w:hAnsi="Angsana New" w:hint="cs"/>
          <w:sz w:val="28"/>
          <w:szCs w:val="28"/>
          <w:cs/>
        </w:rPr>
        <w:t xml:space="preserve"> </w:t>
      </w:r>
      <w:r w:rsidR="00007918">
        <w:rPr>
          <w:rFonts w:ascii="Angsana New" w:hAnsi="Angsana New" w:hint="cs"/>
          <w:sz w:val="28"/>
          <w:szCs w:val="28"/>
          <w:cs/>
        </w:rPr>
        <w:t xml:space="preserve">และ </w:t>
      </w:r>
      <w:r w:rsidR="00007918">
        <w:rPr>
          <w:rFonts w:ascii="Angsana New" w:hAnsi="Angsana New"/>
          <w:sz w:val="28"/>
          <w:szCs w:val="28"/>
        </w:rPr>
        <w:t xml:space="preserve">2565 </w:t>
      </w:r>
      <w:r w:rsidR="00735B7D" w:rsidRPr="002071DA">
        <w:rPr>
          <w:rFonts w:ascii="Angsana New" w:hAnsi="Angsana New"/>
          <w:spacing w:val="2"/>
          <w:sz w:val="28"/>
          <w:szCs w:val="28"/>
          <w:cs/>
        </w:rPr>
        <w:t>ค่าเช่าที่เกิดจากสัญญาเช่าที่ไม่ได้ถูกรับรู้เป็นสินทรัพย์ประกอบด้วย</w:t>
      </w:r>
      <w:r w:rsidR="00735B7D" w:rsidRPr="002071DA">
        <w:rPr>
          <w:rFonts w:ascii="Angsana New" w:hAnsi="Angsana New"/>
          <w:sz w:val="28"/>
          <w:szCs w:val="28"/>
          <w:cs/>
        </w:rPr>
        <w:t>ค่าเช่าจากสัญญาเช่าสินทรัพย์</w:t>
      </w:r>
      <w:r w:rsidR="00132AEA" w:rsidRPr="002071DA">
        <w:rPr>
          <w:rFonts w:ascii="Angsana New" w:hAnsi="Angsana New"/>
          <w:sz w:val="28"/>
          <w:szCs w:val="28"/>
          <w:cs/>
        </w:rPr>
        <w:t>ซึ่ง</w:t>
      </w:r>
      <w:r w:rsidR="00735B7D" w:rsidRPr="002071DA">
        <w:rPr>
          <w:rFonts w:ascii="Angsana New" w:hAnsi="Angsana New"/>
          <w:sz w:val="28"/>
          <w:szCs w:val="28"/>
          <w:cs/>
        </w:rPr>
        <w:t>มีมูลค่าต่ำจำนวน</w:t>
      </w:r>
      <w:r w:rsidR="0075033D" w:rsidRPr="002071DA">
        <w:rPr>
          <w:rFonts w:ascii="Angsana New" w:hAnsi="Angsana New"/>
          <w:sz w:val="28"/>
          <w:szCs w:val="28"/>
        </w:rPr>
        <w:t xml:space="preserve"> </w:t>
      </w:r>
      <w:r w:rsidR="001B30EA" w:rsidRPr="00666031">
        <w:rPr>
          <w:rFonts w:ascii="Angsana New" w:hAnsi="Angsana New"/>
          <w:sz w:val="28"/>
          <w:szCs w:val="28"/>
        </w:rPr>
        <w:t>0.</w:t>
      </w:r>
      <w:r w:rsidR="00304E7D" w:rsidRPr="00666031">
        <w:rPr>
          <w:rFonts w:ascii="Angsana New" w:hAnsi="Angsana New"/>
          <w:sz w:val="28"/>
          <w:szCs w:val="28"/>
        </w:rPr>
        <w:t>4</w:t>
      </w:r>
      <w:r w:rsidR="001B30EA" w:rsidRPr="002071DA">
        <w:rPr>
          <w:rFonts w:ascii="Angsana New" w:hAnsi="Angsana New"/>
          <w:sz w:val="28"/>
          <w:szCs w:val="28"/>
        </w:rPr>
        <w:t xml:space="preserve"> </w:t>
      </w:r>
      <w:r w:rsidR="00735B7D" w:rsidRPr="002071DA">
        <w:rPr>
          <w:rFonts w:ascii="Angsana New" w:hAnsi="Angsana New"/>
          <w:sz w:val="28"/>
          <w:szCs w:val="28"/>
          <w:cs/>
        </w:rPr>
        <w:t>ล้านบาท</w:t>
      </w:r>
      <w:r w:rsidR="00007918">
        <w:rPr>
          <w:rFonts w:ascii="Angsana New" w:hAnsi="Angsana New"/>
          <w:sz w:val="28"/>
          <w:szCs w:val="28"/>
        </w:rPr>
        <w:t xml:space="preserve"> </w:t>
      </w:r>
      <w:r w:rsidR="00007918">
        <w:rPr>
          <w:rFonts w:ascii="Angsana New" w:hAnsi="Angsana New" w:hint="cs"/>
          <w:sz w:val="28"/>
          <w:szCs w:val="28"/>
          <w:cs/>
        </w:rPr>
        <w:t>และ</w:t>
      </w:r>
      <w:r w:rsidR="00604F37">
        <w:rPr>
          <w:rFonts w:ascii="Angsana New" w:hAnsi="Angsana New" w:hint="cs"/>
          <w:sz w:val="28"/>
          <w:szCs w:val="28"/>
          <w:cs/>
        </w:rPr>
        <w:t>จำนวน</w:t>
      </w:r>
      <w:r w:rsidR="00007918">
        <w:rPr>
          <w:rFonts w:ascii="Angsana New" w:hAnsi="Angsana New" w:hint="cs"/>
          <w:sz w:val="28"/>
          <w:szCs w:val="28"/>
          <w:cs/>
        </w:rPr>
        <w:t xml:space="preserve"> </w:t>
      </w:r>
      <w:r w:rsidR="00007918">
        <w:rPr>
          <w:rFonts w:ascii="Angsana New" w:hAnsi="Angsana New"/>
          <w:sz w:val="28"/>
          <w:szCs w:val="28"/>
        </w:rPr>
        <w:t>0.</w:t>
      </w:r>
      <w:r w:rsidR="002F62AF">
        <w:rPr>
          <w:rFonts w:ascii="Angsana New" w:hAnsi="Angsana New"/>
          <w:sz w:val="28"/>
          <w:szCs w:val="28"/>
        </w:rPr>
        <w:t>6</w:t>
      </w:r>
      <w:r w:rsidR="00007918">
        <w:rPr>
          <w:rFonts w:ascii="Angsana New" w:hAnsi="Angsana New"/>
          <w:sz w:val="28"/>
          <w:szCs w:val="28"/>
        </w:rPr>
        <w:t xml:space="preserve"> </w:t>
      </w:r>
      <w:r w:rsidR="0000791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1C8F59EF" w14:textId="77777777" w:rsidR="009964D9" w:rsidRPr="000E1724" w:rsidRDefault="007D0B63" w:rsidP="00C90F4A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0E1724">
        <w:rPr>
          <w:b/>
          <w:bCs/>
          <w:u w:val="none"/>
          <w:cs/>
        </w:rPr>
        <w:t>สินทรัพย์อื่น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317F1C" w14:paraId="5593C6D4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279D6E7" w14:textId="77777777" w:rsidR="009964D9" w:rsidRPr="00317F1C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634C8" w14:textId="77777777" w:rsidR="009964D9" w:rsidRPr="00317F1C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9964D9" w:rsidRPr="00317F1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245BA" w:rsidRPr="00317F1C" w14:paraId="01882630" w14:textId="77777777" w:rsidTr="00895CC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13F9B9E" w14:textId="77777777" w:rsidR="00E245BA" w:rsidRPr="00317F1C" w:rsidRDefault="00E245BA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C5C1" w14:textId="68B06239" w:rsidR="00E245BA" w:rsidRPr="00317F1C" w:rsidRDefault="00906F92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A54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FD54A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D47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C5049" w14:textId="77777777" w:rsidR="00E245BA" w:rsidRPr="00317F1C" w:rsidRDefault="00E245BA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0CBD3" w14:textId="50B6CFFA" w:rsidR="00E245BA" w:rsidRPr="00317F1C" w:rsidRDefault="006D477D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D54A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D54A0" w:rsidRPr="00317F1C" w14:paraId="1AB0865B" w14:textId="77777777" w:rsidTr="00D7251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F2DAC51" w14:textId="71637363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8980F" w14:textId="07A9D123" w:rsidR="00FD54A0" w:rsidRPr="00317F1C" w:rsidRDefault="0050109A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109A">
              <w:rPr>
                <w:rFonts w:asciiTheme="majorBidi" w:hAnsiTheme="majorBidi" w:cstheme="majorBidi"/>
                <w:sz w:val="28"/>
                <w:szCs w:val="28"/>
              </w:rPr>
              <w:t>2,970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E6DAF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2C4B1" w14:textId="2EDF5E9D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2,143</w:t>
            </w:r>
          </w:p>
        </w:tc>
      </w:tr>
      <w:tr w:rsidR="00FD54A0" w:rsidRPr="00317F1C" w14:paraId="0E195F75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8385" w14:textId="2C52666A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85651" w14:textId="6ACEC991" w:rsidR="00FD54A0" w:rsidRDefault="0050109A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109A">
              <w:rPr>
                <w:rFonts w:asciiTheme="majorBidi" w:hAnsiTheme="majorBidi" w:cstheme="majorBidi"/>
                <w:sz w:val="28"/>
                <w:szCs w:val="28"/>
              </w:rPr>
              <w:t>6,763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842276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AFC2E" w14:textId="3255949D" w:rsidR="00FD54A0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9,136</w:t>
            </w:r>
          </w:p>
        </w:tc>
      </w:tr>
      <w:tr w:rsidR="00FD54A0" w:rsidRPr="00317F1C" w14:paraId="39F43D74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BA47" w14:textId="586578DA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71CD2" w14:textId="215FA4E4" w:rsidR="00FD54A0" w:rsidRDefault="0050109A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109A">
              <w:rPr>
                <w:rFonts w:asciiTheme="majorBidi" w:hAnsiTheme="majorBidi" w:cstheme="majorBidi"/>
                <w:sz w:val="28"/>
                <w:szCs w:val="28"/>
              </w:rPr>
              <w:t>4,071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D974C3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139D3" w14:textId="7A65B636" w:rsidR="00FD54A0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3,874</w:t>
            </w:r>
          </w:p>
        </w:tc>
      </w:tr>
      <w:tr w:rsidR="00FD54A0" w:rsidRPr="00317F1C" w14:paraId="63E6EB3D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7E60" w14:textId="037F58E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CEEC9" w14:textId="32B0D88A" w:rsidR="00FD54A0" w:rsidRDefault="0050109A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109A">
              <w:rPr>
                <w:rFonts w:asciiTheme="majorBidi" w:eastAsia="Cordia New" w:hAnsiTheme="majorBidi" w:cstheme="majorBidi"/>
                <w:sz w:val="28"/>
                <w:szCs w:val="28"/>
              </w:rPr>
              <w:t>1,291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15A8E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BC2A4" w14:textId="0DC4731D" w:rsidR="00FD54A0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1,797</w:t>
            </w:r>
          </w:p>
        </w:tc>
      </w:tr>
      <w:tr w:rsidR="00F67714" w:rsidRPr="00317F1C" w14:paraId="49CD762A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2BC7E" w14:textId="49FB9FEB" w:rsidR="00F67714" w:rsidRDefault="00F67714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5F495" w14:textId="176AC9E7" w:rsidR="00F67714" w:rsidRDefault="0050109A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109A">
              <w:rPr>
                <w:rFonts w:asciiTheme="majorBidi" w:eastAsia="Cordia New" w:hAnsiTheme="majorBidi" w:cstheme="majorBidi"/>
                <w:sz w:val="28"/>
                <w:szCs w:val="28"/>
              </w:rPr>
              <w:t>1,130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64C48E" w14:textId="77777777" w:rsidR="00F67714" w:rsidRPr="00317F1C" w:rsidRDefault="00F67714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55FEA" w14:textId="15782898" w:rsidR="00F67714" w:rsidRDefault="00676D7A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1,267</w:t>
            </w:r>
          </w:p>
        </w:tc>
      </w:tr>
      <w:tr w:rsidR="0063044C" w:rsidRPr="00317F1C" w14:paraId="1B01589B" w14:textId="77777777" w:rsidTr="00676D7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96AC" w14:textId="432563C4" w:rsidR="0063044C" w:rsidRPr="0063044C" w:rsidRDefault="0063044C" w:rsidP="0063044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44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เงินสำรอง</w:t>
            </w:r>
            <w:r w:rsidR="00535FE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63044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ค่าสินไหมทดแทนที่วางไว้กับ</w:t>
            </w:r>
            <w:r w:rsidR="00AC0C9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3044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92344" w14:textId="507D6684" w:rsidR="0063044C" w:rsidRDefault="0050109A" w:rsidP="0067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109A">
              <w:rPr>
                <w:rFonts w:asciiTheme="majorBidi" w:eastAsia="Cordia New" w:hAnsiTheme="majorBidi" w:cstheme="majorBidi"/>
                <w:sz w:val="28"/>
                <w:szCs w:val="28"/>
              </w:rPr>
              <w:t>3,690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7ADF4B" w14:textId="77777777" w:rsidR="0063044C" w:rsidRPr="00317F1C" w:rsidRDefault="0063044C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4EFD4" w14:textId="40525551" w:rsidR="0063044C" w:rsidRDefault="00676D7A" w:rsidP="0067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6D7A">
              <w:rPr>
                <w:rFonts w:asciiTheme="majorBidi" w:eastAsia="Cordia New" w:hAnsiTheme="majorBidi" w:cstheme="majorBidi"/>
                <w:sz w:val="28"/>
                <w:szCs w:val="28"/>
              </w:rPr>
              <w:t>3,690</w:t>
            </w:r>
          </w:p>
        </w:tc>
      </w:tr>
      <w:tr w:rsidR="00FD54A0" w:rsidRPr="00317F1C" w14:paraId="33EA94E1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B6130" w14:textId="71DF80CE" w:rsidR="00FD54A0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ลูกหนี้จากการจำหน่ายเงินลงทุน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C4548" w14:textId="7D95E639" w:rsidR="00FD54A0" w:rsidRDefault="0050109A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109A">
              <w:rPr>
                <w:rFonts w:asciiTheme="majorBidi" w:eastAsia="Cordia New" w:hAnsiTheme="majorBidi" w:cstheme="majorBidi"/>
                <w:sz w:val="28"/>
                <w:szCs w:val="28"/>
              </w:rPr>
              <w:t>1,167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BAA2A3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E2BFE" w14:textId="1BC49BEE" w:rsidR="00FD54A0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8,028</w:t>
            </w:r>
          </w:p>
        </w:tc>
      </w:tr>
      <w:tr w:rsidR="00FD54A0" w:rsidRPr="00317F1C" w14:paraId="614A99A2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917F" w14:textId="5EB2E37F" w:rsidR="00FD54A0" w:rsidRPr="002B08E3" w:rsidRDefault="00FD54A0" w:rsidP="00FD54A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47294" w14:textId="268A5690" w:rsidR="00FD54A0" w:rsidRPr="00317F1C" w:rsidRDefault="0050109A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109A">
              <w:rPr>
                <w:rFonts w:asciiTheme="majorBidi" w:eastAsia="Cordia New" w:hAnsiTheme="majorBidi" w:cstheme="majorBidi"/>
                <w:sz w:val="28"/>
                <w:szCs w:val="28"/>
              </w:rPr>
              <w:t>4,205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C6F82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7E9C9A" w14:textId="66FA48BB" w:rsidR="00FD54A0" w:rsidRPr="00317F1C" w:rsidRDefault="00676D7A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3,108</w:t>
            </w:r>
          </w:p>
        </w:tc>
      </w:tr>
      <w:tr w:rsidR="00FD54A0" w:rsidRPr="005067F3" w14:paraId="372D6A46" w14:textId="77777777" w:rsidTr="004958FE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C5F4" w14:textId="3F698781" w:rsidR="00FD54A0" w:rsidRPr="00317F1C" w:rsidRDefault="00FD54A0" w:rsidP="00FD54A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ADCE9" w14:textId="230F0437" w:rsidR="00FD54A0" w:rsidRPr="00317F1C" w:rsidRDefault="0050109A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0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9A41F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A0C0E" w14:textId="38B0D77A" w:rsidR="00FD54A0" w:rsidRPr="006342B5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33,043</w:t>
            </w:r>
          </w:p>
        </w:tc>
      </w:tr>
    </w:tbl>
    <w:p w14:paraId="4D1A2AE9" w14:textId="77777777" w:rsidR="005535D7" w:rsidRDefault="005535D7" w:rsidP="005535D7">
      <w:pPr>
        <w:pStyle w:val="FSNoteNumbered"/>
        <w:spacing w:after="120"/>
        <w:ind w:left="547"/>
        <w:rPr>
          <w:b/>
          <w:bCs/>
          <w:u w:val="none"/>
        </w:rPr>
      </w:pPr>
    </w:p>
    <w:p w14:paraId="4693ECE3" w14:textId="77777777" w:rsidR="005535D7" w:rsidRDefault="005535D7" w:rsidP="005535D7">
      <w:pPr>
        <w:rPr>
          <w:lang w:val="th-TH"/>
        </w:rPr>
      </w:pPr>
    </w:p>
    <w:p w14:paraId="22E97A38" w14:textId="77777777" w:rsidR="005535D7" w:rsidRDefault="005535D7" w:rsidP="005535D7">
      <w:pPr>
        <w:rPr>
          <w:lang w:val="th-TH"/>
        </w:rPr>
      </w:pPr>
    </w:p>
    <w:p w14:paraId="62772564" w14:textId="77777777" w:rsidR="005535D7" w:rsidRDefault="005535D7" w:rsidP="005535D7">
      <w:pPr>
        <w:rPr>
          <w:lang w:val="th-TH"/>
        </w:rPr>
      </w:pPr>
    </w:p>
    <w:p w14:paraId="770A8BB4" w14:textId="77777777" w:rsidR="005535D7" w:rsidRDefault="005535D7" w:rsidP="005535D7">
      <w:pPr>
        <w:rPr>
          <w:lang w:val="th-TH"/>
        </w:rPr>
      </w:pPr>
    </w:p>
    <w:p w14:paraId="5B997B92" w14:textId="77777777" w:rsidR="005535D7" w:rsidRDefault="005535D7" w:rsidP="005535D7">
      <w:pPr>
        <w:rPr>
          <w:lang w:val="th-TH"/>
        </w:rPr>
      </w:pPr>
    </w:p>
    <w:p w14:paraId="1E990FD6" w14:textId="77777777" w:rsidR="005535D7" w:rsidRDefault="005535D7" w:rsidP="005535D7">
      <w:pPr>
        <w:rPr>
          <w:lang w:val="th-TH"/>
        </w:rPr>
      </w:pPr>
    </w:p>
    <w:p w14:paraId="57D0A2C3" w14:textId="77777777" w:rsidR="005535D7" w:rsidRDefault="005535D7" w:rsidP="005535D7">
      <w:pPr>
        <w:rPr>
          <w:lang w:val="th-TH"/>
        </w:rPr>
      </w:pPr>
    </w:p>
    <w:p w14:paraId="14393635" w14:textId="77777777" w:rsidR="005535D7" w:rsidRDefault="005535D7" w:rsidP="005535D7">
      <w:pPr>
        <w:rPr>
          <w:lang w:val="th-TH"/>
        </w:rPr>
      </w:pPr>
    </w:p>
    <w:p w14:paraId="6CE32DE9" w14:textId="77777777" w:rsidR="005535D7" w:rsidRDefault="005535D7" w:rsidP="005535D7">
      <w:pPr>
        <w:rPr>
          <w:lang w:val="th-TH"/>
        </w:rPr>
      </w:pPr>
    </w:p>
    <w:p w14:paraId="13B13C59" w14:textId="77777777" w:rsidR="00F44FE9" w:rsidRPr="005535D7" w:rsidRDefault="00F44FE9" w:rsidP="005535D7">
      <w:pPr>
        <w:rPr>
          <w:cs/>
          <w:lang w:val="th-TH"/>
        </w:rPr>
      </w:pPr>
    </w:p>
    <w:p w14:paraId="2CDE483E" w14:textId="7D8AB3A1" w:rsidR="00E253F0" w:rsidRPr="00DC7155" w:rsidRDefault="00E253F0" w:rsidP="00C90F4A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DC7155">
        <w:rPr>
          <w:b/>
          <w:bCs/>
          <w:u w:val="none"/>
          <w:cs/>
        </w:rPr>
        <w:lastRenderedPageBreak/>
        <w:t>หนี้สินจากสัญญาประกันภัย</w:t>
      </w: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17871" w:rsidRPr="00680864" w14:paraId="391745C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862ADE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44277744" w14:textId="77777777" w:rsidR="002558B8" w:rsidRPr="00680864" w:rsidRDefault="005E40F7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680864" w14:paraId="016C1FE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DC56C8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BFA03AF" w14:textId="3F8DA205" w:rsidR="00535FC2" w:rsidRPr="00680864" w:rsidRDefault="00906F9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1493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FD54A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D54A0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B66F5" w:rsidRPr="00680864" w14:paraId="0FAB9BB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118849" w14:textId="77777777" w:rsidR="002558B8" w:rsidRPr="00680864" w:rsidRDefault="002558B8" w:rsidP="0011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336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0EC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09B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88A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D8E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0EC730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580884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ECDE" w14:textId="77777777" w:rsidR="002558B8" w:rsidRPr="003B66F5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F6E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2E3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E65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8A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06E0626A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04C30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3B9EECF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2EF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B15F400" w14:textId="759A9E30" w:rsidR="002558B8" w:rsidRPr="005578BD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853F1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934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FA48DC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B66F5" w:rsidRPr="00680864" w14:paraId="4364F5A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2C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B27C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1184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0DAE6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9090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0D0AD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F4DA55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32FE514" w14:textId="789FE872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 w:rsidR="00920F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73DD99" w14:textId="455B2059" w:rsidR="001F74FD" w:rsidRPr="00680864" w:rsidRDefault="004425EC" w:rsidP="0083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25EC">
              <w:rPr>
                <w:rFonts w:asciiTheme="majorBidi" w:hAnsiTheme="majorBidi" w:cstheme="majorBidi"/>
                <w:sz w:val="28"/>
                <w:szCs w:val="28"/>
              </w:rPr>
              <w:t>306,838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90C4E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29B804" w14:textId="074D9131" w:rsidR="001F74FD" w:rsidRPr="00680864" w:rsidRDefault="004425EC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5EC">
              <w:rPr>
                <w:rFonts w:asciiTheme="majorBidi" w:hAnsiTheme="majorBidi" w:cstheme="majorBidi"/>
                <w:sz w:val="28"/>
                <w:szCs w:val="28"/>
              </w:rPr>
              <w:t>(230,760)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56DAF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B2B6" w14:textId="44A05CFF" w:rsidR="001F74FD" w:rsidRPr="00680864" w:rsidRDefault="004425EC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5EC">
              <w:rPr>
                <w:rFonts w:asciiTheme="majorBidi" w:hAnsiTheme="majorBidi" w:cstheme="majorBidi"/>
                <w:sz w:val="28"/>
                <w:szCs w:val="28"/>
              </w:rPr>
              <w:t>76,078</w:t>
            </w:r>
          </w:p>
        </w:tc>
      </w:tr>
      <w:tr w:rsidR="003B66F5" w:rsidRPr="00680864" w14:paraId="3FBFDDE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CBECEB" w14:textId="0BF69A5D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A4CBAB4" w14:textId="691E84BC" w:rsidR="001F74FD" w:rsidRPr="00680864" w:rsidRDefault="004425EC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5EC">
              <w:rPr>
                <w:rFonts w:asciiTheme="majorBidi" w:hAnsiTheme="majorBidi" w:cstheme="majorBidi"/>
                <w:sz w:val="28"/>
                <w:szCs w:val="28"/>
              </w:rPr>
              <w:t>70,063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623B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2FC5F48" w14:textId="7112AD1F" w:rsidR="001F74FD" w:rsidRPr="00680864" w:rsidRDefault="004425EC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5EC">
              <w:rPr>
                <w:rFonts w:asciiTheme="majorBidi" w:hAnsiTheme="majorBidi" w:cstheme="majorBidi"/>
                <w:sz w:val="28"/>
                <w:szCs w:val="28"/>
              </w:rPr>
              <w:t>(29,527)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0BB9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E8563" w14:textId="63FD1046" w:rsidR="001F74FD" w:rsidRPr="00680864" w:rsidRDefault="004425EC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5EC">
              <w:rPr>
                <w:rFonts w:asciiTheme="majorBidi" w:hAnsiTheme="majorBidi" w:cstheme="majorBidi"/>
                <w:sz w:val="28"/>
                <w:szCs w:val="28"/>
              </w:rPr>
              <w:t>40,536</w:t>
            </w:r>
          </w:p>
        </w:tc>
      </w:tr>
      <w:tr w:rsidR="003B66F5" w:rsidRPr="00680864" w14:paraId="17670A37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2CC6" w14:textId="3AF9E0E6" w:rsidR="001F74FD" w:rsidRPr="00680864" w:rsidRDefault="001961AC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B28392" w14:textId="597B16E4" w:rsidR="001F74FD" w:rsidRPr="00680864" w:rsidRDefault="004425EC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5EC">
              <w:rPr>
                <w:rFonts w:asciiTheme="majorBidi" w:hAnsiTheme="majorBidi" w:cstheme="majorBidi"/>
                <w:sz w:val="28"/>
                <w:szCs w:val="28"/>
              </w:rPr>
              <w:t>376,901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E3122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5FCEED" w14:textId="1176EAE1" w:rsidR="001F74FD" w:rsidRPr="00680864" w:rsidRDefault="004425EC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5EC">
              <w:rPr>
                <w:rFonts w:asciiTheme="majorBidi" w:hAnsiTheme="majorBidi" w:cstheme="majorBidi"/>
                <w:sz w:val="28"/>
                <w:szCs w:val="28"/>
              </w:rPr>
              <w:t>(260,287)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23150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B462" w14:textId="4BC7436E" w:rsidR="001F74FD" w:rsidRPr="00680864" w:rsidRDefault="004425EC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5EC">
              <w:rPr>
                <w:rFonts w:asciiTheme="majorBidi" w:hAnsiTheme="majorBidi" w:cstheme="majorBidi"/>
                <w:sz w:val="28"/>
                <w:szCs w:val="28"/>
              </w:rPr>
              <w:t>116,614</w:t>
            </w:r>
          </w:p>
        </w:tc>
      </w:tr>
      <w:tr w:rsidR="003B66F5" w:rsidRPr="00680864" w14:paraId="700BF98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FFA822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21D7B" w14:textId="5F5EB412" w:rsidR="001F74FD" w:rsidRPr="00680864" w:rsidRDefault="004425EC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25EC">
              <w:rPr>
                <w:rFonts w:asciiTheme="majorBidi" w:hAnsiTheme="majorBidi" w:cstheme="majorBidi"/>
                <w:sz w:val="28"/>
                <w:szCs w:val="28"/>
              </w:rPr>
              <w:t>417,600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1DE90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3FCED" w14:textId="070F325F" w:rsidR="001F74FD" w:rsidRPr="00680864" w:rsidRDefault="004425EC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5EC">
              <w:rPr>
                <w:rFonts w:asciiTheme="majorBidi" w:hAnsiTheme="majorBidi" w:cstheme="majorBidi"/>
                <w:sz w:val="28"/>
                <w:szCs w:val="28"/>
              </w:rPr>
              <w:t>(221,074)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AD5EE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F063" w14:textId="0AE05892" w:rsidR="001F74FD" w:rsidRPr="00680864" w:rsidRDefault="004425EC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5EC">
              <w:rPr>
                <w:rFonts w:asciiTheme="majorBidi" w:hAnsiTheme="majorBidi" w:cstheme="majorBidi"/>
                <w:sz w:val="28"/>
                <w:szCs w:val="28"/>
              </w:rPr>
              <w:t>196,526</w:t>
            </w:r>
          </w:p>
        </w:tc>
      </w:tr>
      <w:tr w:rsidR="003B66F5" w:rsidRPr="001E5DF6" w14:paraId="74610ED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727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546C3C30" w14:textId="706E0723" w:rsidR="001F74FD" w:rsidRPr="0083585F" w:rsidRDefault="004425EC" w:rsidP="0083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25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794,501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E00B" w14:textId="77777777" w:rsidR="001F74FD" w:rsidRPr="0083585F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198E155" w14:textId="0ABCE183" w:rsidR="001F74FD" w:rsidRPr="0083585F" w:rsidRDefault="004425EC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25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(481,361)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0963D4" w14:textId="77777777" w:rsidR="001F74FD" w:rsidRPr="0083585F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78FB6" w14:textId="67DBD687" w:rsidR="001F74FD" w:rsidRPr="0083585F" w:rsidRDefault="004425EC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25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313,140</w:t>
            </w:r>
          </w:p>
        </w:tc>
      </w:tr>
    </w:tbl>
    <w:p w14:paraId="3FA09571" w14:textId="77777777" w:rsidR="00FD54A0" w:rsidRDefault="00FD54A0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1E5EBA7" w14:textId="77777777" w:rsidR="00C41E7F" w:rsidRDefault="00C41E7F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85CC1" w:rsidRPr="005067F3" w14:paraId="0C83406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E2738C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E77945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85CC1" w:rsidRPr="005067F3" w14:paraId="4DECFEAC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496A22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75796A39" w14:textId="50D5CFDF" w:rsidR="00785CC1" w:rsidRPr="005067F3" w:rsidRDefault="006D477D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D54A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CF7E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D54A0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785CC1" w:rsidRPr="005067F3" w14:paraId="70508C48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F2F0F7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2FD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678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1004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33D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408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51EBB42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229A4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1E11" w14:textId="77777777" w:rsidR="00785CC1" w:rsidRPr="003B66F5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3E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BE88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51C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22F9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67ABEE0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6BF6CA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AE7986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F3670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5681A04" w14:textId="1FA8B3EF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853F1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CF31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AAB4613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1961AC" w:rsidRPr="005067F3" w14:paraId="4927AA59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E240" w14:textId="3AC00325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B28013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8360B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6DEF01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6DD3F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12893D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54A0" w:rsidRPr="005067F3" w14:paraId="283AF0B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BEF339" w14:textId="4A05DB9D" w:rsidR="00FD54A0" w:rsidRPr="005067F3" w:rsidRDefault="00FD54A0" w:rsidP="00FD54A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8591D8" w14:textId="171185D1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307,609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8F7E4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8AB94D" w14:textId="4DC9D10D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(234,250)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37FC9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A206E" w14:textId="2216EBCD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73,359</w:t>
            </w:r>
          </w:p>
        </w:tc>
      </w:tr>
      <w:tr w:rsidR="00FD54A0" w:rsidRPr="005067F3" w14:paraId="4FF3877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3113F0" w14:textId="634371D2" w:rsidR="00FD54A0" w:rsidRPr="005067F3" w:rsidRDefault="00FD54A0" w:rsidP="00FD54A0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30DE2E5" w14:textId="7011A10D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60,493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20D7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9E6B40C" w14:textId="45C0858E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(21,071)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F5F7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FB1E" w14:textId="28DF4FFA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39,422</w:t>
            </w:r>
          </w:p>
        </w:tc>
      </w:tr>
      <w:tr w:rsidR="00FD54A0" w:rsidRPr="005067F3" w14:paraId="070EEF39" w14:textId="77777777" w:rsidTr="004578B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AFD9" w14:textId="16356FEB" w:rsidR="00FD54A0" w:rsidRPr="005067F3" w:rsidRDefault="00FD54A0" w:rsidP="00FD54A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A01B5" w14:textId="5976C1C1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368,102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0497B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5FCD86" w14:textId="1A728CFB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(255,321)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C5F5A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2D917" w14:textId="4175F494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112,781</w:t>
            </w:r>
          </w:p>
        </w:tc>
      </w:tr>
      <w:tr w:rsidR="00FD54A0" w:rsidRPr="005067F3" w14:paraId="25E11901" w14:textId="77777777" w:rsidTr="0038485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FC0318" w14:textId="4B38AB03" w:rsidR="00FD54A0" w:rsidRPr="005067F3" w:rsidRDefault="00FD54A0" w:rsidP="00FD54A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FA20E" w14:textId="30DBE8A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391,362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8FA54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8637A" w14:textId="66645146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(181,617)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CF592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5A8FE" w14:textId="52B51B8F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209,745</w:t>
            </w:r>
          </w:p>
        </w:tc>
      </w:tr>
      <w:tr w:rsidR="00FD54A0" w:rsidRPr="006342B5" w14:paraId="39D8606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F13D" w14:textId="663216CA" w:rsidR="00FD54A0" w:rsidRPr="00287A7B" w:rsidRDefault="00FD54A0" w:rsidP="00FD54A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B9B7BA3" w14:textId="5669DF24" w:rsidR="00FD54A0" w:rsidRPr="006342B5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759,464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E30B2F" w14:textId="77777777" w:rsidR="00FD54A0" w:rsidRPr="006342B5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0F30E45E" w14:textId="0BE40DBC" w:rsidR="00FD54A0" w:rsidRPr="006342B5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(436,938)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598E7" w14:textId="77777777" w:rsidR="00FD54A0" w:rsidRPr="006342B5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B7BCF3" w14:textId="6F94034F" w:rsidR="00FD54A0" w:rsidRPr="006342B5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322,526</w:t>
            </w:r>
          </w:p>
        </w:tc>
      </w:tr>
    </w:tbl>
    <w:p w14:paraId="0246C982" w14:textId="77777777" w:rsidR="00C77C6A" w:rsidRDefault="00C77C6A" w:rsidP="00C77C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00CCD69" w14:textId="77777777" w:rsidR="00C77C6A" w:rsidRDefault="00C77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C497280" w14:textId="70AD3666" w:rsidR="009B41EA" w:rsidRPr="00C77C6A" w:rsidRDefault="00F26ADA" w:rsidP="00C77C6A">
      <w:pPr>
        <w:pStyle w:val="ListParagraph"/>
        <w:numPr>
          <w:ilvl w:val="1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 w:right="403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77C6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สำรองประกันภัยสำหรับสัญญาประกันภัยระยะสั้น</w:t>
      </w:r>
    </w:p>
    <w:p w14:paraId="58BA836C" w14:textId="77C09279" w:rsidR="00F26ADA" w:rsidRPr="00C77C6A" w:rsidRDefault="00F26ADA" w:rsidP="00C77C6A">
      <w:pPr>
        <w:pStyle w:val="ListParagraph"/>
        <w:numPr>
          <w:ilvl w:val="2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72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77C6A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6B18476B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50A7DF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F44BD1F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27F03" w:rsidRPr="00824832" w14:paraId="52D16C0B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78C910" w14:textId="77777777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62196" w14:textId="12572388" w:rsidR="00627F03" w:rsidRPr="00824832" w:rsidRDefault="00906F92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14931" w:rsidRPr="00514931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27F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627F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0348DD" w14:textId="77777777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F2A2B" w14:textId="662A8C9A" w:rsidR="00627F03" w:rsidRPr="00824832" w:rsidRDefault="006D477D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627F03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403686" w:rsidRPr="00824832" w14:paraId="674A02F9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72AB338" w14:textId="3350D92A" w:rsidR="00403686" w:rsidRPr="00824832" w:rsidRDefault="00403686" w:rsidP="0040368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  <w:r w:rsidR="0030179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A4149" w14:textId="62E3407D" w:rsidR="00403686" w:rsidRPr="00FC3859" w:rsidRDefault="000141D0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368,102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77479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C0F75" w14:textId="73CE4675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64E5">
              <w:rPr>
                <w:rFonts w:asciiTheme="majorBidi" w:hAnsiTheme="majorBidi" w:cstheme="majorBidi"/>
                <w:sz w:val="28"/>
                <w:szCs w:val="28"/>
              </w:rPr>
              <w:t>232,756</w:t>
            </w:r>
          </w:p>
        </w:tc>
      </w:tr>
      <w:tr w:rsidR="00403686" w:rsidRPr="00824832" w14:paraId="4A78417F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60F3E2" w14:textId="4AD258F9" w:rsidR="00403686" w:rsidRPr="00824832" w:rsidRDefault="00403686" w:rsidP="0040368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  <w:r w:rsidR="00F47A8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F47A8D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8EE62" w14:textId="6D96FA85" w:rsidR="00403686" w:rsidRPr="00FC3859" w:rsidRDefault="004425EC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5EC">
              <w:rPr>
                <w:rFonts w:asciiTheme="majorBidi" w:hAnsiTheme="majorBidi" w:cstheme="majorBidi"/>
                <w:sz w:val="28"/>
                <w:szCs w:val="28"/>
              </w:rPr>
              <w:t>334,911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DF1CD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23B44" w14:textId="6B468FC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494,164</w:t>
            </w:r>
          </w:p>
        </w:tc>
      </w:tr>
      <w:tr w:rsidR="00403686" w:rsidRPr="00824832" w14:paraId="284A68EA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757BE8" w14:textId="2BD01F90" w:rsidR="00403686" w:rsidRPr="00824832" w:rsidRDefault="00403686" w:rsidP="0040368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การเปลี่ยนแปลงประมาณการสินไหมทดแทนที่เกิดขึ้นในปี</w:t>
            </w:r>
            <w:r w:rsidR="0030179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F33CB" w14:textId="3E97D027" w:rsidR="00403686" w:rsidRPr="00FC3859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DBA5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14540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3686" w:rsidRPr="00824832" w14:paraId="1E4977BC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9A7A97B" w14:textId="77777777" w:rsidR="00403686" w:rsidRPr="00824832" w:rsidRDefault="00403686" w:rsidP="0040368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DB0AC" w14:textId="0EA04179" w:rsidR="00403686" w:rsidRPr="00FC3859" w:rsidRDefault="004425EC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5EC">
              <w:rPr>
                <w:rFonts w:asciiTheme="majorBidi" w:hAnsiTheme="majorBidi" w:cstheme="majorBidi"/>
                <w:sz w:val="28"/>
                <w:szCs w:val="28"/>
              </w:rPr>
              <w:t>9,570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F79EB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5187E" w14:textId="52A64694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403686" w:rsidRPr="00824832" w14:paraId="57F1A935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3833899" w14:textId="40C31111" w:rsidR="00403686" w:rsidRPr="00824832" w:rsidRDefault="00403686" w:rsidP="0040368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ค่าสินไหมทดแทนจ่ายระหว่างปี</w:t>
            </w:r>
            <w:r w:rsidR="0030179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EFC21" w14:textId="239ACD76" w:rsidR="00403686" w:rsidRPr="00FC3859" w:rsidRDefault="004425EC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5EC">
              <w:rPr>
                <w:rFonts w:asciiTheme="majorBidi" w:hAnsiTheme="majorBidi" w:cstheme="majorBidi"/>
                <w:sz w:val="28"/>
                <w:szCs w:val="28"/>
              </w:rPr>
              <w:t>(335,682)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60D2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E222B" w14:textId="0967B564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(359,286)</w:t>
            </w:r>
          </w:p>
        </w:tc>
      </w:tr>
      <w:tr w:rsidR="00403686" w:rsidRPr="00824832" w14:paraId="3C084676" w14:textId="77777777" w:rsidTr="00E27E8F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CF52B12" w14:textId="19A069B0" w:rsidR="00403686" w:rsidRPr="00824832" w:rsidRDefault="00403686" w:rsidP="0040368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ยอดคงเหลือปลายปี</w:t>
            </w:r>
            <w:r w:rsidR="003017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82430F" w14:textId="2DCB2A67" w:rsidR="00403686" w:rsidRPr="00824832" w:rsidRDefault="004425EC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25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376,901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511E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5BCE5A" w14:textId="0E174273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368,102</w:t>
            </w:r>
          </w:p>
        </w:tc>
      </w:tr>
    </w:tbl>
    <w:p w14:paraId="2483E8C6" w14:textId="77777777" w:rsidR="00F26ADA" w:rsidRPr="00455856" w:rsidRDefault="00F26ADA" w:rsidP="00C77C6A">
      <w:pPr>
        <w:pStyle w:val="ListParagraph"/>
        <w:numPr>
          <w:ilvl w:val="2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5585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สำรองเบี้ยประกันภัยที่ยังไม่ถือเป็นรายได้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33B2F8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385A77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6976F252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03686" w:rsidRPr="00824832" w14:paraId="0205F0D8" w14:textId="77777777" w:rsidTr="00AD5C5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99F0B4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413DE" w14:textId="2F641CCF" w:rsidR="00403686" w:rsidRPr="00824832" w:rsidRDefault="00906F92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14931" w:rsidRPr="00514931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0368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4036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6AE364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278EC" w14:textId="4F755B56" w:rsidR="00403686" w:rsidRPr="00824832" w:rsidRDefault="006D477D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403686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403686" w:rsidRPr="00824832" w14:paraId="39E41AFD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F552A7" w14:textId="653C750B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30179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0B5C0" w14:textId="23844D0E" w:rsidR="00403686" w:rsidRPr="00493BF8" w:rsidRDefault="000141D0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391,362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5281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EEAD8" w14:textId="3F390B8F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64E5">
              <w:rPr>
                <w:rFonts w:ascii="Angsana New" w:hAnsi="Angsana New"/>
                <w:sz w:val="28"/>
                <w:szCs w:val="28"/>
              </w:rPr>
              <w:t>340,250</w:t>
            </w:r>
          </w:p>
        </w:tc>
      </w:tr>
      <w:tr w:rsidR="00403686" w:rsidRPr="00824832" w14:paraId="78771F23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EEC306D" w14:textId="3E972069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เบี้ยประกันภัยรับสำหรับปี</w:t>
            </w:r>
            <w:r w:rsidR="0030179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AC19B" w14:textId="757F4083" w:rsidR="00403686" w:rsidRPr="00824832" w:rsidRDefault="00BC49A3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49A3">
              <w:rPr>
                <w:rFonts w:ascii="Angsana New" w:hAnsi="Angsana New"/>
                <w:sz w:val="28"/>
                <w:szCs w:val="28"/>
              </w:rPr>
              <w:t>639,722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22277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0E9D3" w14:textId="02792BEA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792,679</w:t>
            </w:r>
          </w:p>
        </w:tc>
      </w:tr>
      <w:tr w:rsidR="00403686" w:rsidRPr="00824832" w14:paraId="1FB88A99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CF2799B" w14:textId="1AF29BAE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  <w:r w:rsidR="0030179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FD466" w14:textId="589D3400" w:rsidR="00403686" w:rsidRPr="00824832" w:rsidRDefault="00BC49A3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49A3">
              <w:rPr>
                <w:rFonts w:ascii="Angsana New" w:hAnsi="Angsana New"/>
                <w:sz w:val="28"/>
                <w:szCs w:val="28"/>
              </w:rPr>
              <w:t>(613,484)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42386" w14:textId="02547D02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0396AF" w14:textId="0B9ED2CE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(741,567)</w:t>
            </w:r>
          </w:p>
        </w:tc>
      </w:tr>
      <w:tr w:rsidR="00403686" w:rsidRPr="00824832" w14:paraId="49B6A3A7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5A9CCF4" w14:textId="51EF5988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Pr="00493B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="003017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E28570C" w14:textId="3250BF71" w:rsidR="00403686" w:rsidRPr="00824832" w:rsidRDefault="00BC49A3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49A3">
              <w:rPr>
                <w:rFonts w:ascii="Angsana New" w:hAnsi="Angsana New"/>
                <w:b/>
                <w:bCs/>
                <w:sz w:val="28"/>
                <w:szCs w:val="28"/>
              </w:rPr>
              <w:t>417,600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A06038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F981DA9" w14:textId="00E57446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391,362</w:t>
            </w:r>
          </w:p>
        </w:tc>
      </w:tr>
    </w:tbl>
    <w:p w14:paraId="56A3F88F" w14:textId="4DE6678C" w:rsidR="00F26ADA" w:rsidRDefault="00F26ADA" w:rsidP="00C90F4A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</w:rPr>
      </w:pPr>
      <w:r w:rsidRPr="008B5A70">
        <w:rPr>
          <w:b/>
          <w:bCs/>
          <w:u w:val="none"/>
          <w:cs/>
        </w:rPr>
        <w:t>เจ้าหนี้บริษัทประกันภัยต่อ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719BE15" w14:textId="77777777" w:rsidTr="00493BF8">
        <w:trPr>
          <w:trHeight w:val="3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83760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2D5453A5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03686" w:rsidRPr="00824832" w14:paraId="52DC400B" w14:textId="77777777" w:rsidTr="00BC61E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9DD6A3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00F18" w14:textId="59A08F2E" w:rsidR="00403686" w:rsidRPr="00824832" w:rsidRDefault="00906F92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14931" w:rsidRPr="00514931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0368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4036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FEA6E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14836" w14:textId="28E508AB" w:rsidR="00403686" w:rsidRPr="00824832" w:rsidRDefault="006D477D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403686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6A6C94" w:rsidRPr="00824832" w14:paraId="6B51D0E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CCB9" w14:textId="77777777" w:rsidR="006A6C94" w:rsidRPr="00824832" w:rsidRDefault="006A6C94" w:rsidP="006A6C94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7B02D" w14:textId="1667E242" w:rsidR="006A6C94" w:rsidRPr="00824832" w:rsidRDefault="00BC49A3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49A3">
              <w:rPr>
                <w:rFonts w:asciiTheme="majorBidi" w:hAnsiTheme="majorBidi"/>
                <w:sz w:val="28"/>
                <w:szCs w:val="28"/>
                <w:cs/>
              </w:rPr>
              <w:t>201</w:t>
            </w:r>
            <w:r w:rsidRPr="00BC4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49A3">
              <w:rPr>
                <w:rFonts w:asciiTheme="majorBidi" w:hAnsiTheme="majorBidi"/>
                <w:sz w:val="28"/>
                <w:szCs w:val="28"/>
                <w:cs/>
              </w:rPr>
              <w:t>814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E4F17" w14:textId="77777777" w:rsidR="006A6C94" w:rsidRPr="008D2DBB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D0DA9" w14:textId="5A3252A2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185,528</w:t>
            </w:r>
          </w:p>
        </w:tc>
      </w:tr>
      <w:tr w:rsidR="006A6C94" w:rsidRPr="00824832" w14:paraId="7F7DFE6A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2254" w14:textId="77777777" w:rsidR="006A6C94" w:rsidRPr="00824832" w:rsidRDefault="006A6C94" w:rsidP="006A6C94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CBB38" w14:textId="249AF24A" w:rsidR="006A6C94" w:rsidRPr="00824832" w:rsidRDefault="00BC49A3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49A3">
              <w:rPr>
                <w:rFonts w:asciiTheme="majorBidi" w:hAnsiTheme="majorBidi"/>
                <w:sz w:val="28"/>
                <w:szCs w:val="28"/>
                <w:cs/>
              </w:rPr>
              <w:t>119</w:t>
            </w:r>
            <w:r w:rsidRPr="00BC4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49A3">
              <w:rPr>
                <w:rFonts w:asciiTheme="majorBidi" w:hAnsiTheme="majorBidi"/>
                <w:sz w:val="28"/>
                <w:szCs w:val="28"/>
                <w:cs/>
              </w:rPr>
              <w:t>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730DA" w14:textId="77777777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A0F69" w14:textId="24EB4660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32,005</w:t>
            </w:r>
          </w:p>
        </w:tc>
      </w:tr>
      <w:tr w:rsidR="006A6C94" w:rsidRPr="00824832" w14:paraId="2DE4CCB3" w14:textId="77777777" w:rsidTr="00E876F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2F75" w14:textId="77777777" w:rsidR="006A6C94" w:rsidRPr="00824832" w:rsidRDefault="006A6C94" w:rsidP="006A6C94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FA75439" w14:textId="1098DA6D" w:rsidR="006A6C94" w:rsidRPr="00824832" w:rsidRDefault="00BC49A3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49A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321</w:t>
            </w:r>
            <w:r w:rsidRPr="00BC4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C49A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6FBCE" w14:textId="77777777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106D34B" w14:textId="635819F6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217,533</w:t>
            </w:r>
          </w:p>
        </w:tc>
      </w:tr>
    </w:tbl>
    <w:p w14:paraId="18251883" w14:textId="77777777" w:rsidR="005535D7" w:rsidRDefault="005535D7" w:rsidP="005535D7">
      <w:pPr>
        <w:pStyle w:val="FSNoteNumbered"/>
        <w:spacing w:after="120"/>
        <w:ind w:left="547"/>
        <w:rPr>
          <w:b/>
          <w:bCs/>
          <w:u w:val="none"/>
        </w:rPr>
      </w:pPr>
    </w:p>
    <w:p w14:paraId="06630764" w14:textId="77777777" w:rsidR="005535D7" w:rsidRDefault="005535D7" w:rsidP="005535D7">
      <w:pPr>
        <w:rPr>
          <w:lang w:val="th-TH"/>
        </w:rPr>
      </w:pPr>
    </w:p>
    <w:p w14:paraId="669EBF58" w14:textId="77777777" w:rsidR="005535D7" w:rsidRDefault="005535D7" w:rsidP="005535D7">
      <w:pPr>
        <w:rPr>
          <w:lang w:val="th-TH"/>
        </w:rPr>
      </w:pPr>
    </w:p>
    <w:p w14:paraId="1D0A7469" w14:textId="77777777" w:rsidR="005535D7" w:rsidRDefault="005535D7" w:rsidP="005535D7">
      <w:pPr>
        <w:rPr>
          <w:lang w:val="th-TH"/>
        </w:rPr>
      </w:pPr>
    </w:p>
    <w:p w14:paraId="3E674573" w14:textId="77777777" w:rsidR="005535D7" w:rsidRDefault="005535D7" w:rsidP="005535D7">
      <w:pPr>
        <w:rPr>
          <w:lang w:val="th-TH"/>
        </w:rPr>
      </w:pPr>
    </w:p>
    <w:p w14:paraId="254A40A8" w14:textId="77777777" w:rsidR="005535D7" w:rsidRDefault="005535D7" w:rsidP="005535D7">
      <w:pPr>
        <w:rPr>
          <w:lang w:val="th-TH"/>
        </w:rPr>
      </w:pPr>
    </w:p>
    <w:p w14:paraId="73918026" w14:textId="77777777" w:rsidR="005535D7" w:rsidRDefault="005535D7" w:rsidP="005535D7">
      <w:pPr>
        <w:rPr>
          <w:lang w:val="th-TH"/>
        </w:rPr>
      </w:pPr>
    </w:p>
    <w:p w14:paraId="5EF8D45F" w14:textId="77777777" w:rsidR="005535D7" w:rsidRDefault="005535D7" w:rsidP="005535D7">
      <w:pPr>
        <w:rPr>
          <w:lang w:val="th-TH"/>
        </w:rPr>
      </w:pPr>
    </w:p>
    <w:p w14:paraId="6B655CDF" w14:textId="77777777" w:rsidR="005535D7" w:rsidRDefault="005535D7" w:rsidP="005535D7">
      <w:pPr>
        <w:rPr>
          <w:lang w:val="th-TH"/>
        </w:rPr>
      </w:pPr>
    </w:p>
    <w:p w14:paraId="2AD684D6" w14:textId="77777777" w:rsidR="005535D7" w:rsidRDefault="005535D7" w:rsidP="005535D7">
      <w:pPr>
        <w:rPr>
          <w:lang w:val="th-TH"/>
        </w:rPr>
      </w:pPr>
    </w:p>
    <w:p w14:paraId="1E5B80CD" w14:textId="77777777" w:rsidR="005535D7" w:rsidRDefault="005535D7" w:rsidP="005535D7">
      <w:pPr>
        <w:rPr>
          <w:lang w:val="th-TH"/>
        </w:rPr>
      </w:pPr>
    </w:p>
    <w:p w14:paraId="521370B7" w14:textId="77777777" w:rsidR="005535D7" w:rsidRPr="005535D7" w:rsidRDefault="005535D7" w:rsidP="005535D7">
      <w:pPr>
        <w:rPr>
          <w:lang w:val="th-TH"/>
        </w:rPr>
      </w:pPr>
    </w:p>
    <w:p w14:paraId="4834B5BC" w14:textId="0D949502" w:rsidR="005704D7" w:rsidRPr="00DC7155" w:rsidRDefault="005704D7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DC7155">
        <w:rPr>
          <w:b/>
          <w:bCs/>
          <w:u w:val="none"/>
          <w:cs/>
        </w:rPr>
        <w:lastRenderedPageBreak/>
        <w:t xml:space="preserve">ภาษีเงินได้รอการตัดบัญชี </w:t>
      </w:r>
    </w:p>
    <w:p w14:paraId="292CC93C" w14:textId="1DC19356" w:rsidR="000C0E90" w:rsidRDefault="00276DE0" w:rsidP="00627F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ค่าใช้จ่าย</w:t>
      </w:r>
      <w:r w:rsidR="000125B2" w:rsidRPr="00C90F4A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BD604B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397F09">
        <w:rPr>
          <w:rFonts w:ascii="Angsana New" w:hAnsi="Angsana New" w:hint="cs"/>
          <w:sz w:val="28"/>
          <w:szCs w:val="28"/>
          <w:cs/>
        </w:rPr>
        <w:t>และ</w:t>
      </w:r>
      <w:r w:rsidR="00D06956">
        <w:rPr>
          <w:rFonts w:ascii="Angsana New" w:hAnsi="Angsana New" w:hint="cs"/>
          <w:sz w:val="28"/>
          <w:szCs w:val="28"/>
          <w:cs/>
        </w:rPr>
        <w:t>เก้า</w:t>
      </w:r>
      <w:r w:rsidR="00397F09">
        <w:rPr>
          <w:rFonts w:ascii="Angsana New" w:hAnsi="Angsana New" w:hint="cs"/>
          <w:sz w:val="28"/>
          <w:szCs w:val="28"/>
          <w:cs/>
        </w:rPr>
        <w:t>เดือน</w:t>
      </w:r>
      <w:r w:rsidR="00A80558" w:rsidRPr="00C90F4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285DF0">
        <w:rPr>
          <w:rFonts w:ascii="Angsana New" w:hAnsi="Angsana New" w:hint="cs"/>
          <w:sz w:val="28"/>
          <w:szCs w:val="28"/>
          <w:cs/>
        </w:rPr>
        <w:t>กันยา</w:t>
      </w:r>
      <w:r w:rsidR="00906F92">
        <w:rPr>
          <w:rFonts w:ascii="Angsana New" w:hAnsi="Angsana New"/>
          <w:sz w:val="28"/>
          <w:szCs w:val="28"/>
          <w:cs/>
        </w:rPr>
        <w:t>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6A6C94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0C0E90" w:rsidRPr="00C90F4A">
        <w:rPr>
          <w:rFonts w:ascii="Angsana New" w:hAnsi="Angsana New"/>
          <w:sz w:val="28"/>
          <w:szCs w:val="28"/>
          <w:cs/>
        </w:rPr>
        <w:t xml:space="preserve">และ </w:t>
      </w:r>
      <w:r w:rsidR="000C0E90" w:rsidRPr="00C90F4A">
        <w:rPr>
          <w:rFonts w:ascii="Angsana New" w:hAnsi="Angsana New"/>
          <w:sz w:val="28"/>
          <w:szCs w:val="28"/>
        </w:rPr>
        <w:t>256</w:t>
      </w:r>
      <w:r w:rsidR="006D477D">
        <w:rPr>
          <w:rFonts w:ascii="Angsana New" w:hAnsi="Angsana New"/>
          <w:sz w:val="28"/>
          <w:szCs w:val="28"/>
        </w:rPr>
        <w:t>5</w:t>
      </w:r>
      <w:r w:rsidR="000C0E90" w:rsidRPr="00C90F4A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397F09" w14:paraId="6EB290A5" w14:textId="77777777" w:rsidTr="007B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06E04B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D77BBC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97F09" w14:paraId="5F60632C" w14:textId="77777777" w:rsidTr="007B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363F05E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092BAD" w14:textId="4DB6C348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left" w:pos="-3402"/>
                <w:tab w:val="left" w:pos="-3261"/>
                <w:tab w:val="left" w:pos="-3119"/>
                <w:tab w:val="left" w:pos="231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br/>
              <w:t xml:space="preserve">สิ้นสุดวันที่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 w:rsidR="00514931" w:rsidRPr="00514931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D6A68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47FA76" w14:textId="307AD425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สำหรับงวด</w:t>
            </w:r>
            <w:r w:rsidR="00514931">
              <w:rPr>
                <w:rFonts w:asciiTheme="majorBidi" w:hAnsiTheme="majorBidi" w:hint="cs"/>
                <w:sz w:val="28"/>
                <w:szCs w:val="28"/>
                <w:cs/>
              </w:rPr>
              <w:t>เก้า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เดือน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br/>
              <w:t>สิ้นสุดวันที่</w:t>
            </w:r>
            <w:r w:rsidR="00E92344">
              <w:rPr>
                <w:rFonts w:asciiTheme="majorBidi" w:hAnsiTheme="majorBidi"/>
                <w:sz w:val="28"/>
                <w:szCs w:val="28"/>
              </w:rPr>
              <w:t xml:space="preserve"> 30 </w:t>
            </w:r>
            <w:r w:rsidR="00514931" w:rsidRPr="00514931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</w:tr>
      <w:tr w:rsidR="00397F09" w14:paraId="61220C6D" w14:textId="77777777" w:rsidTr="007B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C974D1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9323A2" w14:textId="1FAF8155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AD00D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9C402A" w14:textId="73CF470A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5662FF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0C55F" w14:textId="6EECCC1A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40CDB6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20B73A" w14:textId="0058B4D4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D19AB" w14:paraId="282BF2AD" w14:textId="77777777" w:rsidTr="00397F0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3A236" w14:textId="77777777" w:rsidR="00AD19AB" w:rsidRDefault="00AD19AB" w:rsidP="00AD19A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2F20C" w14:textId="06813A2C" w:rsidR="00AD19AB" w:rsidRDefault="00DF57B2" w:rsidP="00AD19A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FC76BA" w14:textId="77777777" w:rsidR="00AD19AB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63722B" w14:textId="12CC8657" w:rsidR="00AD19AB" w:rsidRDefault="00AD19AB" w:rsidP="00AD19A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FC917" w14:textId="77777777" w:rsidR="00AD19AB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25FBA" w14:textId="26A166D4" w:rsidR="00AD19AB" w:rsidRDefault="00DF57B2" w:rsidP="00AD19A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CF63D3" w14:textId="77777777" w:rsidR="00AD19AB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3555DD" w14:textId="19793544" w:rsidR="00AD19AB" w:rsidRDefault="00AD19AB" w:rsidP="00AD19A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19AB" w14:paraId="649C9749" w14:textId="77777777" w:rsidTr="007B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9A633" w14:textId="77777777" w:rsidR="00AD19AB" w:rsidRDefault="00AD19AB" w:rsidP="00AD19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9B3B7" w14:textId="6A3967E7" w:rsidR="00AD19AB" w:rsidRDefault="005812CB" w:rsidP="00AD19A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12CB">
              <w:rPr>
                <w:rFonts w:asciiTheme="majorBidi" w:hAnsiTheme="majorBidi" w:cstheme="majorBidi"/>
                <w:sz w:val="28"/>
                <w:szCs w:val="28"/>
              </w:rPr>
              <w:t>2,88</w:t>
            </w:r>
            <w:r w:rsidR="00D017C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B04E5E" w14:textId="77777777" w:rsidR="00AD19AB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B52A7" w14:textId="3522FEA4" w:rsidR="00AD19AB" w:rsidRDefault="00AD19AB" w:rsidP="00AD19A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76D28">
              <w:rPr>
                <w:rFonts w:asciiTheme="majorBidi" w:hAnsiTheme="majorBidi" w:cstheme="majorBidi"/>
                <w:sz w:val="28"/>
                <w:szCs w:val="28"/>
              </w:rPr>
              <w:t>7,663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5E96B9" w14:textId="77777777" w:rsidR="00AD19AB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9310A" w14:textId="1A797439" w:rsidR="00AD19AB" w:rsidRDefault="005812CB" w:rsidP="00AD19A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12C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D017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B33CF" w14:textId="77777777" w:rsidR="00AD19AB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90" w:firstLine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F6AB0" w14:textId="654869DE" w:rsidR="00AD19AB" w:rsidRDefault="00AD19AB" w:rsidP="00AD19A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76D28">
              <w:rPr>
                <w:rFonts w:asciiTheme="majorBidi" w:hAnsiTheme="majorBidi" w:cstheme="majorBidi"/>
                <w:sz w:val="28"/>
                <w:szCs w:val="28"/>
              </w:rPr>
              <w:t>13,305</w:t>
            </w:r>
          </w:p>
        </w:tc>
      </w:tr>
      <w:tr w:rsidR="00AD19AB" w14:paraId="3CA002DA" w14:textId="77777777" w:rsidTr="007B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4B1F2" w14:textId="56747492" w:rsidR="00AD19AB" w:rsidRDefault="005812CB" w:rsidP="00AD19A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12C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B81D5" w14:textId="28FB2BF9" w:rsidR="00AD19AB" w:rsidRDefault="005812CB" w:rsidP="00AD19A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12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2,88</w:t>
            </w:r>
            <w:r w:rsidR="00D017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8097F5" w14:textId="77777777" w:rsidR="00AD19AB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45241BC" w14:textId="7DB8C9CF" w:rsidR="00AD19AB" w:rsidRDefault="00AD19AB" w:rsidP="00AD19A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B76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097D3" w14:textId="77777777" w:rsidR="00AD19AB" w:rsidRDefault="00AD19AB" w:rsidP="00AD19AB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BD3AEA" w14:textId="19A62F3F" w:rsidR="00AD19AB" w:rsidRDefault="005812CB" w:rsidP="00AD19A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12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D017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8A04DE" w14:textId="77777777" w:rsidR="00AD19AB" w:rsidRDefault="00AD19AB" w:rsidP="00AD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E98BAC" w14:textId="25D0A2CA" w:rsidR="00AD19AB" w:rsidRDefault="00AD19AB" w:rsidP="00AD19A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B76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13,305</w:t>
            </w:r>
          </w:p>
        </w:tc>
      </w:tr>
    </w:tbl>
    <w:p w14:paraId="4DB87B05" w14:textId="39399B82" w:rsidR="00B67966" w:rsidRDefault="00B67966" w:rsidP="00627F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058B7">
        <w:rPr>
          <w:rFonts w:ascii="Angsana New" w:hAnsi="Angsana New"/>
          <w:sz w:val="28"/>
          <w:szCs w:val="28"/>
          <w:cs/>
        </w:rPr>
        <w:t>รายการกระทบยอดจำนว</w:t>
      </w:r>
      <w:r w:rsidR="00841AF8" w:rsidRPr="003058B7">
        <w:rPr>
          <w:rFonts w:ascii="Angsana New" w:hAnsi="Angsana New"/>
          <w:sz w:val="28"/>
          <w:szCs w:val="28"/>
          <w:cs/>
        </w:rPr>
        <w:t>นเงินระหว่าง</w:t>
      </w:r>
      <w:r w:rsidR="00860AB5" w:rsidRPr="00860AB5">
        <w:rPr>
          <w:rFonts w:asciiTheme="majorBidi" w:hAnsiTheme="majorBidi" w:cstheme="majorBidi" w:hint="cs"/>
          <w:sz w:val="28"/>
          <w:szCs w:val="28"/>
          <w:cs/>
        </w:rPr>
        <w:t>ค่าใช้จ่าย</w:t>
      </w:r>
      <w:r w:rsidRPr="003058B7">
        <w:rPr>
          <w:rFonts w:ascii="Angsana New" w:hAnsi="Angsana New"/>
          <w:sz w:val="28"/>
          <w:szCs w:val="28"/>
          <w:cs/>
        </w:rPr>
        <w:t>ภาษีเงินได้กับผลคูณของ</w:t>
      </w:r>
      <w:r w:rsidR="00097FC0">
        <w:rPr>
          <w:rFonts w:ascii="Angsana New" w:hAnsi="Angsana New" w:hint="cs"/>
          <w:sz w:val="28"/>
          <w:szCs w:val="28"/>
          <w:cs/>
        </w:rPr>
        <w:t>ขาดทุน</w:t>
      </w:r>
      <w:r w:rsidRPr="003058B7">
        <w:rPr>
          <w:rFonts w:ascii="Angsana New" w:hAnsi="Angsana New"/>
          <w:sz w:val="28"/>
          <w:szCs w:val="28"/>
          <w:cs/>
        </w:rPr>
        <w:t>ทางบัญชีโดยใช้อัตราภาษี</w:t>
      </w:r>
      <w:r w:rsidR="007E6F52" w:rsidRPr="00824832">
        <w:rPr>
          <w:rFonts w:ascii="Angsana New" w:hAnsi="Angsana New"/>
          <w:sz w:val="28"/>
          <w:szCs w:val="28"/>
          <w:cs/>
        </w:rPr>
        <w:t>สำหรับ</w:t>
      </w:r>
      <w:r w:rsidR="006C1F03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397F09">
        <w:rPr>
          <w:rFonts w:ascii="Angsana New" w:hAnsi="Angsana New" w:hint="cs"/>
          <w:sz w:val="28"/>
          <w:szCs w:val="28"/>
          <w:cs/>
        </w:rPr>
        <w:t>และ</w:t>
      </w:r>
      <w:r w:rsidR="00D06956">
        <w:rPr>
          <w:rFonts w:ascii="Angsana New" w:hAnsi="Angsana New" w:hint="cs"/>
          <w:sz w:val="28"/>
          <w:szCs w:val="28"/>
          <w:cs/>
        </w:rPr>
        <w:t>เก้า</w:t>
      </w:r>
      <w:r w:rsidR="00397F09">
        <w:rPr>
          <w:rFonts w:ascii="Angsana New" w:hAnsi="Angsana New" w:hint="cs"/>
          <w:sz w:val="28"/>
          <w:szCs w:val="28"/>
          <w:cs/>
        </w:rPr>
        <w:t>เดือน</w:t>
      </w:r>
      <w:r w:rsidR="00A8055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AD19AB">
        <w:rPr>
          <w:rFonts w:ascii="Angsana New" w:hAnsi="Angsana New" w:hint="cs"/>
          <w:sz w:val="28"/>
          <w:szCs w:val="28"/>
          <w:cs/>
        </w:rPr>
        <w:t>กันยา</w:t>
      </w:r>
      <w:r w:rsidR="00906F92">
        <w:rPr>
          <w:rFonts w:ascii="Angsana New" w:hAnsi="Angsana New"/>
          <w:sz w:val="28"/>
          <w:szCs w:val="28"/>
          <w:cs/>
        </w:rPr>
        <w:t>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6A6C94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7C6505" w:rsidRPr="0025191D">
        <w:rPr>
          <w:rFonts w:ascii="Angsana New" w:hAnsi="Angsana New" w:hint="cs"/>
          <w:sz w:val="28"/>
          <w:szCs w:val="28"/>
          <w:cs/>
        </w:rPr>
        <w:t xml:space="preserve">และ </w:t>
      </w:r>
      <w:r w:rsidR="007C6505" w:rsidRPr="0025191D">
        <w:rPr>
          <w:rFonts w:ascii="Angsana New" w:hAnsi="Angsana New"/>
          <w:sz w:val="28"/>
          <w:szCs w:val="28"/>
        </w:rPr>
        <w:t>256</w:t>
      </w:r>
      <w:r w:rsidR="00A828EB">
        <w:rPr>
          <w:rFonts w:ascii="Angsana New" w:hAnsi="Angsana New"/>
          <w:sz w:val="28"/>
          <w:szCs w:val="28"/>
        </w:rPr>
        <w:t>5</w:t>
      </w:r>
      <w:r w:rsidR="007C6505">
        <w:rPr>
          <w:rFonts w:ascii="Angsana New" w:hAnsi="Angsana New" w:hint="cs"/>
          <w:sz w:val="28"/>
          <w:szCs w:val="28"/>
          <w:cs/>
        </w:rPr>
        <w:t xml:space="preserve"> </w:t>
      </w:r>
      <w:r w:rsidRPr="003058B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397F09" w14:paraId="70C39B34" w14:textId="77777777" w:rsidTr="007B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63A619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E7E833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97F09" w14:paraId="5AADB866" w14:textId="77777777" w:rsidTr="007B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262051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B271CF" w14:textId="76F44E81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br/>
              <w:t>สิ้นสุดวันที่</w:t>
            </w:r>
            <w:r>
              <w:rPr>
                <w:rFonts w:asciiTheme="majorBidi" w:hAnsiTheme="majorBidi" w:hint="cs"/>
                <w:sz w:val="28"/>
                <w:szCs w:val="28"/>
              </w:rPr>
              <w:t xml:space="preserve"> 30 </w:t>
            </w:r>
            <w:r w:rsidR="00AD19AB" w:rsidRPr="00AD19AB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4D661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6152AE" w14:textId="2C8B46D0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สำหรับงวด</w:t>
            </w:r>
            <w:r w:rsidR="00AD19AB">
              <w:rPr>
                <w:rFonts w:asciiTheme="majorBidi" w:hAnsiTheme="majorBidi" w:hint="cs"/>
                <w:sz w:val="28"/>
                <w:szCs w:val="28"/>
                <w:cs/>
              </w:rPr>
              <w:t>เก้า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เดือน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br/>
              <w:t>สิ้นสุดวันที่</w:t>
            </w:r>
            <w:r>
              <w:rPr>
                <w:rFonts w:asciiTheme="majorBidi" w:hAnsiTheme="majorBidi" w:hint="cs"/>
                <w:sz w:val="28"/>
                <w:szCs w:val="28"/>
              </w:rPr>
              <w:t xml:space="preserve"> 30 </w:t>
            </w:r>
            <w:r w:rsidR="00AD19AB" w:rsidRPr="00AD19AB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</w:tr>
      <w:tr w:rsidR="00397F09" w14:paraId="2B63CE95" w14:textId="77777777" w:rsidTr="007B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87FD11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04511D" w14:textId="50CA90FE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 w:rsidR="00F1719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89A82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3C1FF4" w14:textId="1DEF0C7E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A2AC5B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BAFB4C" w14:textId="06294954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 w:rsidR="00F1719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75D17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CB03F5" w14:textId="17FD419F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</w:tr>
      <w:tr w:rsidR="00397F09" w14:paraId="249B7AEF" w14:textId="77777777" w:rsidTr="00397F0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8F848" w14:textId="10B23009" w:rsidR="00397F09" w:rsidRDefault="00097FC0" w:rsidP="007B5F9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397F0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2059A6F1" w14:textId="11483EBE" w:rsidR="00397F09" w:rsidRPr="002C3013" w:rsidRDefault="00DF57B2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(13,067)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663BA7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F0B2FD0" w14:textId="1A2D39E4" w:rsidR="00397F09" w:rsidRDefault="00AD19AB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19AB">
              <w:rPr>
                <w:rFonts w:asciiTheme="majorBidi" w:hAnsiTheme="majorBidi" w:cstheme="majorBidi"/>
                <w:sz w:val="28"/>
                <w:szCs w:val="28"/>
              </w:rPr>
              <w:t>(18,083)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36169A" w14:textId="77777777" w:rsidR="00397F09" w:rsidRDefault="00397F09" w:rsidP="007B5F9E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450DFC32" w14:textId="7F0F8285" w:rsidR="00397F09" w:rsidRPr="002C3013" w:rsidRDefault="00DF57B2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(55,553)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90D35E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0309A8C0" w14:textId="08240977" w:rsidR="00397F09" w:rsidRDefault="00661DB1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DB1">
              <w:rPr>
                <w:rFonts w:asciiTheme="majorBidi" w:hAnsiTheme="majorBidi"/>
                <w:sz w:val="28"/>
                <w:szCs w:val="28"/>
                <w:cs/>
              </w:rPr>
              <w:t>(10</w:t>
            </w:r>
            <w:r w:rsidRPr="00661DB1">
              <w:rPr>
                <w:rFonts w:asciiTheme="majorBidi" w:hAnsiTheme="majorBidi"/>
                <w:sz w:val="28"/>
                <w:szCs w:val="28"/>
              </w:rPr>
              <w:t>,</w:t>
            </w:r>
            <w:r w:rsidRPr="00661DB1">
              <w:rPr>
                <w:rFonts w:asciiTheme="majorBidi" w:hAnsiTheme="majorBidi"/>
                <w:sz w:val="28"/>
                <w:szCs w:val="28"/>
                <w:cs/>
              </w:rPr>
              <w:t>998)</w:t>
            </w:r>
          </w:p>
        </w:tc>
      </w:tr>
      <w:tr w:rsidR="00397F09" w14:paraId="05723C89" w14:textId="77777777" w:rsidTr="007B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C7EA9B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802D9A" w14:textId="77777777" w:rsidR="00397F09" w:rsidRPr="002C3013" w:rsidRDefault="00397F09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23900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31767C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9B69CF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370039" w14:textId="77777777" w:rsidR="00397F09" w:rsidRPr="002C3013" w:rsidRDefault="00397F09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102BE6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71024E" w14:textId="292B1EEA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97F09" w14:paraId="7A7FDE3A" w14:textId="77777777" w:rsidTr="00397F0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91137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661C5C" w14:textId="3DA712B8" w:rsidR="00397F09" w:rsidRPr="002C3013" w:rsidRDefault="005812CB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344F" w:rsidRPr="00E8344F">
              <w:rPr>
                <w:rFonts w:asciiTheme="majorBidi" w:hAnsiTheme="majorBidi" w:cstheme="majorBidi"/>
                <w:sz w:val="28"/>
                <w:szCs w:val="28"/>
              </w:rPr>
              <w:t>2,614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AC3CC" w14:textId="77777777" w:rsidR="00397F09" w:rsidRDefault="00397F09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C1642CD" w14:textId="286F1C93" w:rsidR="00397F09" w:rsidRDefault="005812CB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1DB1" w:rsidRPr="00661DB1">
              <w:rPr>
                <w:rFonts w:asciiTheme="majorBidi" w:hAnsiTheme="majorBidi" w:cstheme="majorBidi"/>
                <w:sz w:val="28"/>
                <w:szCs w:val="28"/>
              </w:rPr>
              <w:t>3,617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7635" w14:textId="77777777" w:rsidR="00397F09" w:rsidRDefault="00397F09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CB0E3" w14:textId="58DAF838" w:rsidR="00397F09" w:rsidRPr="002C3013" w:rsidRDefault="005812CB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E8344F" w:rsidRPr="00E8344F">
              <w:rPr>
                <w:rFonts w:asciiTheme="majorBidi" w:eastAsia="Cordia New" w:hAnsiTheme="majorBidi" w:cstheme="majorBidi"/>
                <w:sz w:val="28"/>
                <w:szCs w:val="28"/>
              </w:rPr>
              <w:t>11,111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AC1F0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F0D59" w14:textId="09D877A0" w:rsidR="00397F09" w:rsidRDefault="005812CB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/>
                <w:sz w:val="28"/>
                <w:szCs w:val="28"/>
              </w:rPr>
              <w:t>(</w:t>
            </w:r>
            <w:r w:rsidR="00661DB1" w:rsidRPr="00661DB1">
              <w:rPr>
                <w:rFonts w:asciiTheme="majorBidi" w:eastAsia="Cordia New" w:hAnsiTheme="majorBidi"/>
                <w:sz w:val="28"/>
                <w:szCs w:val="28"/>
                <w:cs/>
              </w:rPr>
              <w:t>2</w:t>
            </w:r>
            <w:r w:rsidR="00661DB1" w:rsidRPr="00661DB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661DB1" w:rsidRPr="00661DB1">
              <w:rPr>
                <w:rFonts w:asciiTheme="majorBidi" w:eastAsia="Cordia New" w:hAnsiTheme="majorBidi"/>
                <w:sz w:val="28"/>
                <w:szCs w:val="28"/>
                <w:cs/>
              </w:rPr>
              <w:t>200</w:t>
            </w:r>
            <w:r>
              <w:rPr>
                <w:rFonts w:asciiTheme="majorBidi" w:eastAsia="Cordia New" w:hAnsiTheme="majorBidi"/>
                <w:sz w:val="28"/>
                <w:szCs w:val="28"/>
              </w:rPr>
              <w:t>)</w:t>
            </w:r>
          </w:p>
        </w:tc>
      </w:tr>
      <w:tr w:rsidR="00397F09" w14:paraId="1045EEFD" w14:textId="77777777" w:rsidTr="00661DB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D618A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</w:p>
          <w:p w14:paraId="6313B862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956BDC" w14:textId="205D7D92" w:rsidR="00397F09" w:rsidRPr="002C3013" w:rsidRDefault="005812CB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344F" w:rsidRPr="00E8344F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78BBF" w14:textId="77777777" w:rsidR="00397F09" w:rsidRDefault="00397F09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98FA67" w14:textId="4BF778E4" w:rsidR="00397F09" w:rsidRDefault="00661DB1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61DB1">
              <w:rPr>
                <w:rFonts w:asciiTheme="majorBidi" w:eastAsia="Cordia New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AF6FF" w14:textId="77777777" w:rsidR="00397F09" w:rsidRDefault="00397F09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2433E" w14:textId="637154D5" w:rsidR="00397F09" w:rsidRPr="002C3013" w:rsidRDefault="00E8344F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8344F">
              <w:rPr>
                <w:rFonts w:asciiTheme="majorBidi" w:eastAsia="Cordia New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A7A9C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EB1C0" w14:textId="667B6C81" w:rsidR="00397F09" w:rsidRDefault="00661DB1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61DB1">
              <w:rPr>
                <w:rFonts w:asciiTheme="majorBidi" w:eastAsia="Cordia New" w:hAnsiTheme="majorBidi"/>
                <w:sz w:val="28"/>
                <w:szCs w:val="28"/>
                <w:cs/>
              </w:rPr>
              <w:t>312</w:t>
            </w:r>
          </w:p>
        </w:tc>
      </w:tr>
      <w:tr w:rsidR="002A3696" w14:paraId="5C072B52" w14:textId="77777777" w:rsidTr="00661DB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5773A24" w14:textId="402A87F3" w:rsidR="002A3696" w:rsidRDefault="002A3696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hint="cs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ภาษีเงินได้รอการตัดบัญชีที่รับรู้ในงวด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FE6D51" w14:textId="73DF6EE5" w:rsidR="002A3696" w:rsidRPr="00E8344F" w:rsidRDefault="002A3696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48808" w14:textId="77777777" w:rsidR="002A3696" w:rsidRDefault="002A3696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D358F2" w14:textId="3E367ECB" w:rsidR="002A3696" w:rsidRDefault="002A3696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82509" w14:textId="77777777" w:rsidR="002A3696" w:rsidRDefault="002A3696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1C468" w14:textId="4D01195A" w:rsidR="002A3696" w:rsidRPr="00E8344F" w:rsidRDefault="002A3696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88041" w14:textId="77777777" w:rsidR="002A3696" w:rsidRDefault="002A3696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D1979" w14:textId="7ECE0A14" w:rsidR="002A3696" w:rsidRDefault="002A3696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9C23C8" w14:paraId="017FC2B8" w14:textId="77777777" w:rsidTr="00661DB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8335D8A" w14:textId="11A56372" w:rsidR="009C23C8" w:rsidRDefault="009C23C8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ตัดจำหน่ายผลขาดทุนสะสมทางภาษี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9837A6" w14:textId="3BEAF7F4" w:rsidR="009C23C8" w:rsidRDefault="00E8344F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344F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9DD7" w14:textId="77777777" w:rsidR="009C23C8" w:rsidRDefault="009C23C8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032655" w14:textId="5A817BF2" w:rsidR="009C23C8" w:rsidRDefault="009C23C8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273ED" w14:textId="77777777" w:rsidR="009C23C8" w:rsidRDefault="009C23C8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63E44" w14:textId="0D8F78BF" w:rsidR="009C23C8" w:rsidRDefault="00E8344F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8344F">
              <w:rPr>
                <w:rFonts w:asciiTheme="majorBidi" w:eastAsia="Cordia New" w:hAnsiTheme="majorBidi"/>
                <w:sz w:val="28"/>
                <w:szCs w:val="28"/>
                <w:cs/>
              </w:rPr>
              <w:t>4</w:t>
            </w:r>
            <w:r w:rsidRPr="00E8344F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E8344F">
              <w:rPr>
                <w:rFonts w:asciiTheme="majorBidi" w:eastAsia="Cordia New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F713A" w14:textId="77777777" w:rsidR="009C23C8" w:rsidRDefault="009C23C8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76C39" w14:textId="711829A6" w:rsidR="009C23C8" w:rsidRDefault="009C23C8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2A3696" w14:paraId="7B142944" w14:textId="77777777" w:rsidTr="003E3C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2871B0" w14:textId="34AAAAFF" w:rsidR="002A3696" w:rsidRDefault="002A3696" w:rsidP="002A369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ผลแตกต่างชั่วคราวที่ไม่ได้รับรู้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9E3B89" w14:textId="00083F47" w:rsidR="002A3696" w:rsidRPr="002C3013" w:rsidRDefault="002A3696" w:rsidP="002A3696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A3696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2A3696">
              <w:rPr>
                <w:rFonts w:asciiTheme="majorBidi" w:hAnsiTheme="majorBidi"/>
                <w:sz w:val="28"/>
                <w:szCs w:val="28"/>
              </w:rPr>
              <w:t>,</w:t>
            </w:r>
            <w:r w:rsidRPr="002A3696">
              <w:rPr>
                <w:rFonts w:asciiTheme="majorBidi" w:hAnsiTheme="majorBidi"/>
                <w:sz w:val="28"/>
                <w:szCs w:val="28"/>
                <w:cs/>
              </w:rPr>
              <w:t>966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EE55E" w14:textId="77777777" w:rsidR="002A3696" w:rsidRDefault="002A3696" w:rsidP="002A3696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91FE85" w14:textId="08FF2928" w:rsidR="002A3696" w:rsidRDefault="002A3696" w:rsidP="002A369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E1713" w14:textId="77777777" w:rsidR="002A3696" w:rsidRDefault="002A3696" w:rsidP="002A3696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F6D1" w14:textId="3E590AFD" w:rsidR="002A3696" w:rsidRPr="002C3013" w:rsidRDefault="002A3696" w:rsidP="002A369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2A3696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2A3696">
              <w:rPr>
                <w:rFonts w:asciiTheme="majorBidi" w:hAnsiTheme="majorBidi"/>
                <w:sz w:val="28"/>
                <w:szCs w:val="28"/>
              </w:rPr>
              <w:t>,</w:t>
            </w:r>
            <w:r w:rsidRPr="002A3696">
              <w:rPr>
                <w:rFonts w:asciiTheme="majorBidi" w:hAnsiTheme="majorBidi"/>
                <w:sz w:val="28"/>
                <w:szCs w:val="28"/>
                <w:cs/>
              </w:rPr>
              <w:t>966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46B45" w14:textId="77777777" w:rsidR="002A3696" w:rsidRDefault="002A3696" w:rsidP="002A369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0A84" w14:textId="29872311" w:rsidR="002A3696" w:rsidRDefault="002A3696" w:rsidP="002A369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C3013">
              <w:rPr>
                <w:rFonts w:asciiTheme="majorBidi" w:hAnsiTheme="majorBidi" w:cstheme="majorBidi"/>
                <w:sz w:val="28"/>
                <w:szCs w:val="28"/>
              </w:rPr>
              <w:t>2,340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C3013" w14:paraId="45B15CB8" w14:textId="77777777" w:rsidTr="00397F0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00233" w14:textId="77777777" w:rsidR="002C3013" w:rsidRDefault="002C3013" w:rsidP="002C3013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CE138F6" w14:textId="2F1D3EB5" w:rsidR="002C3013" w:rsidRPr="002C3013" w:rsidRDefault="00E8344F" w:rsidP="002C3013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344F">
              <w:rPr>
                <w:rFonts w:asciiTheme="majorBidi" w:hAnsiTheme="majorBidi" w:cstheme="majorBidi"/>
                <w:sz w:val="28"/>
                <w:szCs w:val="28"/>
              </w:rPr>
              <w:t>2,193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3EC9" w14:textId="77777777" w:rsidR="002C3013" w:rsidRDefault="002C3013" w:rsidP="002C3013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F9C83F3" w14:textId="54A175D9" w:rsidR="002C3013" w:rsidRDefault="002C3013" w:rsidP="002C301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61DB1">
              <w:rPr>
                <w:rFonts w:asciiTheme="majorBidi" w:eastAsia="Cordia New" w:hAnsiTheme="majorBidi" w:cstheme="majorBidi"/>
                <w:sz w:val="28"/>
                <w:szCs w:val="28"/>
              </w:rPr>
              <w:t>11,057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06CD" w14:textId="77777777" w:rsidR="002C3013" w:rsidRDefault="002C3013" w:rsidP="002C3013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4B453" w14:textId="37996F6E" w:rsidR="002C3013" w:rsidRPr="002C3013" w:rsidRDefault="00E8344F" w:rsidP="002C301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344F">
              <w:rPr>
                <w:rFonts w:asciiTheme="majorBidi" w:eastAsia="Cordia New" w:hAnsiTheme="majorBidi"/>
                <w:sz w:val="28"/>
                <w:szCs w:val="28"/>
                <w:cs/>
              </w:rPr>
              <w:t>5</w:t>
            </w:r>
            <w:r w:rsidRPr="00E8344F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E8344F">
              <w:rPr>
                <w:rFonts w:asciiTheme="majorBidi" w:eastAsia="Cordia New" w:hAnsiTheme="majorBidi"/>
                <w:sz w:val="28"/>
                <w:szCs w:val="28"/>
                <w:cs/>
              </w:rPr>
              <w:t>015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6A36D" w14:textId="77777777" w:rsidR="002C3013" w:rsidRDefault="002C3013" w:rsidP="002C301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E86D2E" w14:textId="781AB0BC" w:rsidR="002C3013" w:rsidRDefault="002C3013" w:rsidP="002C301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17,533</w:t>
            </w:r>
          </w:p>
        </w:tc>
      </w:tr>
      <w:tr w:rsidR="002C3013" w14:paraId="5A4BBD1B" w14:textId="77777777" w:rsidTr="00397F09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EE4F9" w14:textId="2C6BABFE" w:rsidR="002C3013" w:rsidRDefault="002C3013" w:rsidP="002C301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47E2EE09" w14:textId="552EDCB0" w:rsidR="002C3013" w:rsidRPr="002C3013" w:rsidRDefault="00052680" w:rsidP="002C301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2,88</w:t>
            </w:r>
            <w:r w:rsidR="00D017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D2B758" w14:textId="77777777" w:rsidR="002C3013" w:rsidRDefault="002C3013" w:rsidP="002C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19D09046" w14:textId="278D9D3A" w:rsidR="002C3013" w:rsidRDefault="002C3013" w:rsidP="002C301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661DB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7,663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3B9715" w14:textId="77777777" w:rsidR="002C3013" w:rsidRDefault="002C3013" w:rsidP="002C301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161FEFAD" w14:textId="7EC6FE9C" w:rsidR="002C3013" w:rsidRPr="002C3013" w:rsidRDefault="008973ED" w:rsidP="002C301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D017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A7AD1" w14:textId="77777777" w:rsidR="002C3013" w:rsidRDefault="002C3013" w:rsidP="002C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78867BE3" w14:textId="68869395" w:rsidR="002C3013" w:rsidRDefault="002C3013" w:rsidP="002C301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B76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13,305</w:t>
            </w:r>
          </w:p>
        </w:tc>
      </w:tr>
    </w:tbl>
    <w:p w14:paraId="0D0BD900" w14:textId="77777777" w:rsidR="00397F09" w:rsidRDefault="00397F09" w:rsidP="00627F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50D0ACA" w14:textId="77777777" w:rsidR="00397F09" w:rsidRDefault="00397F09" w:rsidP="00627F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5470CEF" w14:textId="5551BCD6" w:rsidR="009D2977" w:rsidRDefault="009D2977" w:rsidP="00A828E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1C68C30" w14:textId="77777777" w:rsidR="005535D7" w:rsidRDefault="005535D7" w:rsidP="00A828E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1B87F3D" w14:textId="77777777" w:rsidR="00E8344F" w:rsidRDefault="00E8344F" w:rsidP="00A828E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E5420B" w14:textId="11C9B0B7" w:rsidR="005704D7" w:rsidRPr="00E4284A" w:rsidRDefault="005704D7" w:rsidP="009D29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lastRenderedPageBreak/>
        <w:t>รายละเอียดของ</w:t>
      </w:r>
      <w:bookmarkStart w:id="7" w:name="OLE_LINK1"/>
      <w:bookmarkStart w:id="8" w:name="OLE_LINK2"/>
      <w:r w:rsidR="00A01DA6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7"/>
      <w:bookmarkEnd w:id="8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2C3013">
        <w:rPr>
          <w:rFonts w:ascii="Angsana New" w:hAnsi="Angsana New" w:hint="cs"/>
          <w:sz w:val="28"/>
          <w:szCs w:val="28"/>
          <w:cs/>
        </w:rPr>
        <w:t>กันยา</w:t>
      </w:r>
      <w:r w:rsidR="00906F92">
        <w:rPr>
          <w:rFonts w:ascii="Angsana New" w:hAnsi="Angsana New"/>
          <w:sz w:val="28"/>
          <w:szCs w:val="28"/>
          <w:cs/>
        </w:rPr>
        <w:t>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A828EB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120AA5" w:rsidRPr="00E4284A">
        <w:rPr>
          <w:rFonts w:ascii="Angsana New" w:hAnsi="Angsana New"/>
          <w:sz w:val="28"/>
          <w:szCs w:val="28"/>
          <w:cs/>
        </w:rPr>
        <w:t>และ</w:t>
      </w:r>
      <w:r w:rsidR="007F10C8">
        <w:rPr>
          <w:rFonts w:ascii="Angsana New" w:hAnsi="Angsana New" w:hint="cs"/>
          <w:sz w:val="28"/>
          <w:szCs w:val="28"/>
          <w:cs/>
        </w:rPr>
        <w:t>วันที่</w:t>
      </w:r>
      <w:r w:rsidR="00A828EB">
        <w:rPr>
          <w:rFonts w:ascii="Angsana New" w:hAnsi="Angsana New" w:hint="cs"/>
          <w:sz w:val="28"/>
          <w:szCs w:val="28"/>
          <w:cs/>
        </w:rPr>
        <w:t xml:space="preserve"> </w:t>
      </w:r>
      <w:r w:rsidR="00A828EB">
        <w:rPr>
          <w:rFonts w:ascii="Angsana New" w:hAnsi="Angsana New"/>
          <w:sz w:val="28"/>
          <w:szCs w:val="28"/>
        </w:rPr>
        <w:t>31</w:t>
      </w:r>
      <w:r w:rsidR="00A828EB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8D2DBB">
        <w:rPr>
          <w:rFonts w:ascii="Angsana New" w:hAnsi="Angsana New" w:hint="cs"/>
          <w:sz w:val="28"/>
          <w:szCs w:val="28"/>
          <w:cs/>
        </w:rPr>
        <w:t xml:space="preserve"> </w:t>
      </w:r>
      <w:r w:rsidR="00943DB5" w:rsidRPr="00E4284A">
        <w:rPr>
          <w:rFonts w:ascii="Angsana New" w:hAnsi="Angsana New"/>
          <w:sz w:val="28"/>
          <w:szCs w:val="28"/>
        </w:rPr>
        <w:t>256</w:t>
      </w:r>
      <w:r w:rsidR="009B6E1D">
        <w:rPr>
          <w:rFonts w:ascii="Angsana New" w:hAnsi="Angsana New"/>
          <w:sz w:val="28"/>
          <w:szCs w:val="28"/>
        </w:rPr>
        <w:t>5</w:t>
      </w:r>
      <w:r w:rsidR="009516D5">
        <w:rPr>
          <w:rFonts w:ascii="Angsana New" w:hAnsi="Angsana New" w:hint="cs"/>
          <w:sz w:val="28"/>
          <w:szCs w:val="28"/>
          <w:cs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260"/>
        <w:gridCol w:w="270"/>
        <w:gridCol w:w="1440"/>
      </w:tblGrid>
      <w:tr w:rsidR="007A014C" w:rsidRPr="009A7EE8" w14:paraId="3DD1E755" w14:textId="77777777" w:rsidTr="00226CA5">
        <w:trPr>
          <w:tblHeader/>
        </w:trPr>
        <w:tc>
          <w:tcPr>
            <w:tcW w:w="3330" w:type="dxa"/>
          </w:tcPr>
          <w:p w14:paraId="75C1CFA0" w14:textId="77777777" w:rsidR="007A014C" w:rsidRPr="009A7EE8" w:rsidRDefault="007A014C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6E7C9E4D" w14:textId="22F59636" w:rsidR="007A014C" w:rsidRPr="009A7EE8" w:rsidRDefault="009A7EE8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D72D3E" w:rsidRPr="009A7EE8" w14:paraId="0DF9D839" w14:textId="77777777" w:rsidTr="00226CA5">
        <w:trPr>
          <w:tblHeader/>
        </w:trPr>
        <w:tc>
          <w:tcPr>
            <w:tcW w:w="3330" w:type="dxa"/>
          </w:tcPr>
          <w:p w14:paraId="38A48F5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1C69F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1A8672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AEBD51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A1CF53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B8994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D3E" w:rsidRPr="009A7EE8" w14:paraId="68C97048" w14:textId="77777777" w:rsidTr="0083176B">
        <w:trPr>
          <w:tblHeader/>
        </w:trPr>
        <w:tc>
          <w:tcPr>
            <w:tcW w:w="3330" w:type="dxa"/>
          </w:tcPr>
          <w:p w14:paraId="44E8B41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517E5E" w14:textId="6A67CB90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828E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769B5D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D135" w14:textId="1F927D6D" w:rsidR="00D72D3E" w:rsidRPr="00690A0E" w:rsidRDefault="00D72D3E" w:rsidP="00831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0A0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  <w:p w14:paraId="1EBBDE62" w14:textId="6D4A330B" w:rsidR="00D72D3E" w:rsidRPr="00690A0E" w:rsidRDefault="00D72D3E" w:rsidP="00831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0A0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2C4909" w:rsidRPr="00690A0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4F204F" w14:textId="77777777" w:rsidR="00D72D3E" w:rsidRPr="00690A0E" w:rsidRDefault="00D72D3E" w:rsidP="00831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223AD" w14:textId="77777777" w:rsidR="00180370" w:rsidRPr="009A7EE8" w:rsidRDefault="00180370" w:rsidP="00831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7E972DD8" w14:textId="072E1746" w:rsidR="00D72D3E" w:rsidRPr="009A7EE8" w:rsidRDefault="00D72D3E" w:rsidP="00831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เบ็ดเสร็จอื่นสำหรับ</w:t>
            </w:r>
            <w:r w:rsidR="00CA66B4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08C6ABB0" w14:textId="77777777" w:rsidR="00D72D3E" w:rsidRPr="009A7EE8" w:rsidRDefault="00D72D3E" w:rsidP="00831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B527EC" w14:textId="543255FD" w:rsidR="00D72D3E" w:rsidRPr="001A426F" w:rsidRDefault="00906F92" w:rsidP="00831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C3013" w:rsidRPr="002C3013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="00AD04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828EB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D72D3E" w:rsidRPr="009A7EE8" w14:paraId="7F56ACA7" w14:textId="77777777" w:rsidTr="00226CA5">
        <w:tc>
          <w:tcPr>
            <w:tcW w:w="3330" w:type="dxa"/>
          </w:tcPr>
          <w:p w14:paraId="12E57B6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BC2B4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5559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C974D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953D6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10FE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E97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CAE24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28EB" w:rsidRPr="009A7EE8" w14:paraId="598D1CD2" w14:textId="77777777" w:rsidTr="00B44E7A">
        <w:tc>
          <w:tcPr>
            <w:tcW w:w="3330" w:type="dxa"/>
          </w:tcPr>
          <w:p w14:paraId="3B2A8917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vAlign w:val="bottom"/>
          </w:tcPr>
          <w:p w14:paraId="69DA0C19" w14:textId="14A50080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783</w:t>
            </w:r>
          </w:p>
        </w:tc>
        <w:tc>
          <w:tcPr>
            <w:tcW w:w="270" w:type="dxa"/>
          </w:tcPr>
          <w:p w14:paraId="6D0F05A1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D1215E" w14:textId="7D016725" w:rsidR="00A828EB" w:rsidRPr="002C3013" w:rsidRDefault="00B66B45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6B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270" w:type="dxa"/>
          </w:tcPr>
          <w:p w14:paraId="15FA1C6C" w14:textId="77777777" w:rsidR="00A828EB" w:rsidRPr="002C3013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2105B8" w14:textId="13E0E6C0" w:rsidR="00A828EB" w:rsidRPr="002C3013" w:rsidRDefault="00B66B45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6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E53D50" w14:textId="77777777" w:rsidR="00A828EB" w:rsidRPr="002C3013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6DD4E4" w14:textId="0E1821CC" w:rsidR="00A828EB" w:rsidRPr="002C3013" w:rsidRDefault="00B66B45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6B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1,037</w:t>
            </w:r>
          </w:p>
        </w:tc>
      </w:tr>
      <w:tr w:rsidR="00134A3B" w:rsidRPr="009A7EE8" w14:paraId="50B3569B" w14:textId="77777777" w:rsidTr="00E77006">
        <w:tc>
          <w:tcPr>
            <w:tcW w:w="3330" w:type="dxa"/>
          </w:tcPr>
          <w:p w14:paraId="752452B8" w14:textId="77777777" w:rsidR="00134A3B" w:rsidRPr="004C0B33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D864080" w14:textId="77777777" w:rsidR="00134A3B" w:rsidRPr="004C0B33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ทางการเงินที่วัดมูลค่ายุติธรรม</w:t>
            </w:r>
          </w:p>
          <w:p w14:paraId="72653874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1350" w:type="dxa"/>
            <w:vAlign w:val="bottom"/>
          </w:tcPr>
          <w:p w14:paraId="30339EB2" w14:textId="3B6BBAF2" w:rsidR="00134A3B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</w:t>
            </w:r>
          </w:p>
        </w:tc>
        <w:tc>
          <w:tcPr>
            <w:tcW w:w="270" w:type="dxa"/>
          </w:tcPr>
          <w:p w14:paraId="475BE383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33F20E" w14:textId="66CA258B" w:rsidR="00134A3B" w:rsidRPr="002C3013" w:rsidRDefault="00B66B45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6B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2,81</w:t>
            </w:r>
            <w:r w:rsidR="00DF57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02D9D849" w14:textId="77777777" w:rsidR="00134A3B" w:rsidRPr="002C3013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5B2A34" w14:textId="323AF583" w:rsidR="00B66B45" w:rsidRPr="00B66B45" w:rsidRDefault="00B66B45" w:rsidP="00B6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4B09C9" w14:textId="2543B9C8" w:rsidR="00134A3B" w:rsidRPr="002C3013" w:rsidRDefault="00B66B45" w:rsidP="00B6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C356BD" w14:textId="77777777" w:rsidR="00134A3B" w:rsidRPr="002C3013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E35EA8" w14:textId="137FF478" w:rsidR="00134A3B" w:rsidRPr="002C3013" w:rsidRDefault="00B66B45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6B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3,74</w:t>
            </w:r>
            <w:r w:rsidR="00375B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134A3B" w:rsidRPr="009A7EE8" w14:paraId="28832F13" w14:textId="77777777" w:rsidTr="00A2365A">
        <w:tc>
          <w:tcPr>
            <w:tcW w:w="3330" w:type="dxa"/>
          </w:tcPr>
          <w:p w14:paraId="59A0B518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เงินสำรองสำหรับเบี้ยประกันภัย</w:t>
            </w:r>
          </w:p>
          <w:p w14:paraId="05503D01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7240F653" w14:textId="3A2E0832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8,618</w:t>
            </w:r>
          </w:p>
        </w:tc>
        <w:tc>
          <w:tcPr>
            <w:tcW w:w="270" w:type="dxa"/>
            <w:shd w:val="clear" w:color="auto" w:fill="auto"/>
          </w:tcPr>
          <w:p w14:paraId="4136B960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2D6463" w14:textId="665D442A" w:rsidR="00B66B45" w:rsidRPr="00B66B45" w:rsidRDefault="00B66B45" w:rsidP="00B6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9460CA5" w14:textId="3CC82C6E" w:rsidR="00134A3B" w:rsidRPr="002C3013" w:rsidRDefault="00B66B45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FE49E" w14:textId="77777777" w:rsidR="00134A3B" w:rsidRPr="002C3013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D2509A" w14:textId="230CE5B0" w:rsidR="00134A3B" w:rsidRPr="002C3013" w:rsidRDefault="00B66B45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AD731" w14:textId="77777777" w:rsidR="00134A3B" w:rsidRPr="002C3013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E7C4B" w14:textId="3282AC33" w:rsidR="00134A3B" w:rsidRPr="002C3013" w:rsidRDefault="00B66B45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6B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9,215</w:t>
            </w:r>
          </w:p>
        </w:tc>
      </w:tr>
      <w:tr w:rsidR="00134A3B" w:rsidRPr="009A7EE8" w14:paraId="48F7CC41" w14:textId="77777777" w:rsidTr="00A2365A">
        <w:trPr>
          <w:trHeight w:val="720"/>
        </w:trPr>
        <w:tc>
          <w:tcPr>
            <w:tcW w:w="3330" w:type="dxa"/>
          </w:tcPr>
          <w:p w14:paraId="4BB1BFF9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สำรองค่าสินไหมทดแทนที่เกิดขึ้นแล้ว</w:t>
            </w:r>
          </w:p>
          <w:p w14:paraId="7D1E85A6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แต่ยังไม่ได้รับรายงาน 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350" w:type="dxa"/>
            <w:vAlign w:val="bottom"/>
          </w:tcPr>
          <w:p w14:paraId="16FA3B7A" w14:textId="1548BDAC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868B3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51EBE9" w14:textId="04C882F7" w:rsidR="00134A3B" w:rsidRPr="002C3013" w:rsidRDefault="00B66B45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6B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404EA" w14:textId="77777777" w:rsidR="00134A3B" w:rsidRPr="002C3013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CD527B" w14:textId="1B54F5B4" w:rsidR="00134A3B" w:rsidRPr="002C3013" w:rsidRDefault="00B66B45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E231D9" w14:textId="77777777" w:rsidR="00134A3B" w:rsidRPr="002C3013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9EFA5F" w14:textId="2F272011" w:rsidR="00134A3B" w:rsidRPr="002C3013" w:rsidRDefault="00B66B45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6B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6,541</w:t>
            </w:r>
          </w:p>
        </w:tc>
      </w:tr>
      <w:tr w:rsidR="00134A3B" w:rsidRPr="009A7EE8" w14:paraId="4D852BDB" w14:textId="77777777" w:rsidTr="00A2365A">
        <w:tc>
          <w:tcPr>
            <w:tcW w:w="3330" w:type="dxa"/>
          </w:tcPr>
          <w:p w14:paraId="6D472617" w14:textId="77777777" w:rsidR="00134A3B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สำรองค่าใช้จ่ายในการจัดกา</w:t>
            </w:r>
            <w:r w:rsidRP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สินไหม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</w:t>
            </w:r>
          </w:p>
          <w:p w14:paraId="3B05508A" w14:textId="026503D6" w:rsidR="00134A3B" w:rsidRPr="00AE1CA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ทดแทนที่ยังไม่ได้จัดสรร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</w:rPr>
              <w:t>(ULAE)</w:t>
            </w:r>
          </w:p>
        </w:tc>
        <w:tc>
          <w:tcPr>
            <w:tcW w:w="1350" w:type="dxa"/>
            <w:vAlign w:val="bottom"/>
          </w:tcPr>
          <w:p w14:paraId="55EF9952" w14:textId="1C34189E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9BACD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03B49F" w14:textId="12E043B5" w:rsidR="00134A3B" w:rsidRPr="002C3013" w:rsidRDefault="00B66B45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6B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3536D6" w14:textId="77777777" w:rsidR="00134A3B" w:rsidRPr="002C3013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41AE7E" w14:textId="40CFE04E" w:rsidR="00B66B45" w:rsidRPr="00B66B45" w:rsidRDefault="00B66B45" w:rsidP="00B66B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85B258" w14:textId="01DCE396" w:rsidR="00134A3B" w:rsidRPr="002C3013" w:rsidRDefault="00B66B45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7A485" w14:textId="77777777" w:rsidR="00134A3B" w:rsidRPr="002C3013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0F7841" w14:textId="26A39606" w:rsidR="00134A3B" w:rsidRPr="002C3013" w:rsidRDefault="00B66B45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1,566</w:t>
            </w:r>
          </w:p>
        </w:tc>
      </w:tr>
      <w:tr w:rsidR="00134A3B" w:rsidRPr="009A7EE8" w14:paraId="1065CBE4" w14:textId="77777777" w:rsidTr="00A2365A">
        <w:tc>
          <w:tcPr>
            <w:tcW w:w="3330" w:type="dxa"/>
          </w:tcPr>
          <w:p w14:paraId="08F04D06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05C79834" w14:textId="6240E428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14:paraId="5526BF22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2E328" w14:textId="2B621BB3" w:rsidR="00134A3B" w:rsidRPr="002C3013" w:rsidRDefault="00B66B45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66B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91719E" w14:textId="77777777" w:rsidR="00134A3B" w:rsidRPr="002C3013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8C06616" w14:textId="49BE7C6B" w:rsidR="00134A3B" w:rsidRPr="002C3013" w:rsidRDefault="00B66B45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19097F" w14:textId="77777777" w:rsidR="00134A3B" w:rsidRPr="002C3013" w:rsidRDefault="00134A3B" w:rsidP="00AC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E2D1E" w14:textId="7F3ABBB5" w:rsidR="00134A3B" w:rsidRPr="002C3013" w:rsidRDefault="00B66B45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6B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1,098</w:t>
            </w:r>
          </w:p>
        </w:tc>
      </w:tr>
      <w:tr w:rsidR="00134A3B" w:rsidRPr="009A7EE8" w14:paraId="2F6FF720" w14:textId="77777777" w:rsidTr="00A2365A">
        <w:tc>
          <w:tcPr>
            <w:tcW w:w="3330" w:type="dxa"/>
          </w:tcPr>
          <w:p w14:paraId="2C4BA433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E6FF1B" w14:textId="66252BDD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9,455</w:t>
            </w:r>
          </w:p>
        </w:tc>
        <w:tc>
          <w:tcPr>
            <w:tcW w:w="270" w:type="dxa"/>
            <w:shd w:val="clear" w:color="auto" w:fill="auto"/>
          </w:tcPr>
          <w:p w14:paraId="74D5B30E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F335F" w14:textId="0573E255" w:rsidR="00134A3B" w:rsidRPr="002C3013" w:rsidRDefault="00B66B45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6B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928D2A" w14:textId="77777777" w:rsidR="00134A3B" w:rsidRPr="002C3013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E734C" w14:textId="2BB7EEC9" w:rsidR="00134A3B" w:rsidRPr="002C3013" w:rsidRDefault="00B66B45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DA324E" w14:textId="77777777" w:rsidR="00134A3B" w:rsidRPr="002C3013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8B260" w14:textId="743E8057" w:rsidR="00134A3B" w:rsidRPr="002C3013" w:rsidRDefault="00B66B45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6B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5,455</w:t>
            </w:r>
          </w:p>
        </w:tc>
      </w:tr>
      <w:tr w:rsidR="00A828EB" w:rsidRPr="009A7EE8" w14:paraId="38B1218A" w14:textId="77777777" w:rsidTr="00A2365A">
        <w:tc>
          <w:tcPr>
            <w:tcW w:w="3330" w:type="dxa"/>
          </w:tcPr>
          <w:p w14:paraId="75684FFA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1235B" w14:textId="08BB9EB2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060</w:t>
            </w:r>
          </w:p>
        </w:tc>
        <w:tc>
          <w:tcPr>
            <w:tcW w:w="270" w:type="dxa"/>
            <w:shd w:val="clear" w:color="auto" w:fill="auto"/>
          </w:tcPr>
          <w:p w14:paraId="1B462584" w14:textId="77777777" w:rsidR="00A828EB" w:rsidRPr="00A2365A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6DC83C" w14:textId="2F78E4F1" w:rsidR="00A828EB" w:rsidRPr="002C3013" w:rsidRDefault="008973ED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(403)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A7907F" w14:textId="77777777" w:rsidR="00A828EB" w:rsidRPr="002C3013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5F24C9" w14:textId="6A8DB201" w:rsidR="00A828EB" w:rsidRPr="002C3013" w:rsidRDefault="00B66B45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132C41" w14:textId="77777777" w:rsidR="00A828EB" w:rsidRPr="002C3013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958F8E" w14:textId="2850D076" w:rsidR="00A828EB" w:rsidRPr="002C3013" w:rsidRDefault="008973ED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28,657</w:t>
            </w:r>
          </w:p>
        </w:tc>
      </w:tr>
      <w:tr w:rsidR="00A828EB" w:rsidRPr="00694D4E" w14:paraId="418B4753" w14:textId="77777777" w:rsidTr="00A2365A">
        <w:trPr>
          <w:trHeight w:val="216"/>
        </w:trPr>
        <w:tc>
          <w:tcPr>
            <w:tcW w:w="3330" w:type="dxa"/>
          </w:tcPr>
          <w:p w14:paraId="7E6074A2" w14:textId="77777777" w:rsidR="00A828EB" w:rsidRPr="00694D4E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677252" w14:textId="77777777" w:rsidR="00A828EB" w:rsidRPr="00694D4E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999D36" w14:textId="77777777" w:rsidR="00A828EB" w:rsidRPr="00A2365A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CB1AA" w14:textId="77777777" w:rsidR="00A828EB" w:rsidRPr="002C3013" w:rsidRDefault="00A828EB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8886D1" w14:textId="77777777" w:rsidR="00A828EB" w:rsidRPr="002C3013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90BBD" w14:textId="77777777" w:rsidR="00A828EB" w:rsidRPr="002C3013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344FC3" w14:textId="77777777" w:rsidR="00A828EB" w:rsidRPr="002C3013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4E0A8" w14:textId="77777777" w:rsidR="00A828EB" w:rsidRPr="002C3013" w:rsidRDefault="00A828EB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828EB" w:rsidRPr="009A7EE8" w14:paraId="5337FDEF" w14:textId="77777777" w:rsidTr="0096022F">
        <w:tc>
          <w:tcPr>
            <w:tcW w:w="3330" w:type="dxa"/>
          </w:tcPr>
          <w:p w14:paraId="173C2122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FD0FE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19097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06ACE4" w14:textId="77777777" w:rsidR="00A828EB" w:rsidRPr="002C3013" w:rsidRDefault="00A828EB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235E46" w14:textId="77777777" w:rsidR="00A828EB" w:rsidRPr="002C3013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E48D27" w14:textId="77777777" w:rsidR="00A828EB" w:rsidRPr="002C3013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0801EE" w14:textId="77777777" w:rsidR="00A828EB" w:rsidRPr="002C3013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3F15E7" w14:textId="77777777" w:rsidR="00A828EB" w:rsidRPr="002C3013" w:rsidRDefault="00A828EB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828EB" w:rsidRPr="009A7EE8" w14:paraId="371920F5" w14:textId="77777777" w:rsidTr="000B2495">
        <w:tc>
          <w:tcPr>
            <w:tcW w:w="3330" w:type="dxa"/>
          </w:tcPr>
          <w:p w14:paraId="26158A73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  <w:vAlign w:val="bottom"/>
          </w:tcPr>
          <w:p w14:paraId="236D2257" w14:textId="3A6C07D0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(10,824)</w:t>
            </w:r>
          </w:p>
        </w:tc>
        <w:tc>
          <w:tcPr>
            <w:tcW w:w="270" w:type="dxa"/>
          </w:tcPr>
          <w:p w14:paraId="2CCB1ECD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305BE5" w14:textId="5E0D23B7" w:rsidR="00A828EB" w:rsidRPr="002C3013" w:rsidRDefault="00B66B45" w:rsidP="00A828E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6B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</w:p>
        </w:tc>
        <w:tc>
          <w:tcPr>
            <w:tcW w:w="270" w:type="dxa"/>
            <w:vAlign w:val="bottom"/>
          </w:tcPr>
          <w:p w14:paraId="784240EC" w14:textId="77777777" w:rsidR="00A828EB" w:rsidRPr="002C3013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C18AAF" w14:textId="392000B1" w:rsidR="00A828EB" w:rsidRPr="002C3013" w:rsidRDefault="00B66B45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F2133F" w14:textId="77777777" w:rsidR="00A828EB" w:rsidRPr="002C3013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D93027" w14:textId="5D5B7AE3" w:rsidR="00A828EB" w:rsidRPr="002C3013" w:rsidRDefault="00B66B45" w:rsidP="00A828E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6B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(10,747)</w:t>
            </w:r>
          </w:p>
        </w:tc>
      </w:tr>
      <w:tr w:rsidR="00A828EB" w:rsidRPr="009A7EE8" w14:paraId="3C446DC2" w14:textId="77777777" w:rsidTr="00226CA5">
        <w:tc>
          <w:tcPr>
            <w:tcW w:w="3330" w:type="dxa"/>
          </w:tcPr>
          <w:p w14:paraId="0DD37AA4" w14:textId="77777777" w:rsidR="00505175" w:rsidRPr="00505175" w:rsidRDefault="00505175" w:rsidP="00505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/>
                <w:sz w:val="28"/>
                <w:szCs w:val="28"/>
              </w:rPr>
            </w:pPr>
            <w:r w:rsidRPr="00505175">
              <w:rPr>
                <w:rFonts w:asciiTheme="majorBidi" w:eastAsia="Cordia New" w:hAnsi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51494DD" w14:textId="77777777" w:rsidR="00505175" w:rsidRPr="00505175" w:rsidRDefault="00505175" w:rsidP="00505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/>
                <w:sz w:val="28"/>
                <w:szCs w:val="28"/>
              </w:rPr>
            </w:pPr>
            <w:r w:rsidRPr="00505175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ทางการเงินที่วัดมูลค่ายุติธรรม</w:t>
            </w:r>
          </w:p>
          <w:p w14:paraId="7DB612CC" w14:textId="019F8701" w:rsidR="00A828EB" w:rsidRPr="009A7EE8" w:rsidRDefault="00505175" w:rsidP="00505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505175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E5E403D" w14:textId="599B6AB2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(13,444)</w:t>
            </w:r>
          </w:p>
        </w:tc>
        <w:tc>
          <w:tcPr>
            <w:tcW w:w="270" w:type="dxa"/>
          </w:tcPr>
          <w:p w14:paraId="00D35827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C6D3D4" w14:textId="464862E8" w:rsidR="00A828EB" w:rsidRPr="002C3013" w:rsidRDefault="00B66B45" w:rsidP="00A828E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B954B2" w14:textId="77777777" w:rsidR="00A828EB" w:rsidRPr="002C3013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1F2DAB4" w14:textId="054F1795" w:rsidR="00A828EB" w:rsidRPr="002C3013" w:rsidRDefault="00B66B45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6B45">
              <w:rPr>
                <w:rFonts w:asciiTheme="majorBidi" w:hAnsiTheme="majorBidi" w:cstheme="majorBidi"/>
                <w:sz w:val="28"/>
                <w:szCs w:val="28"/>
              </w:rPr>
              <w:t>(184)</w:t>
            </w:r>
          </w:p>
        </w:tc>
        <w:tc>
          <w:tcPr>
            <w:tcW w:w="270" w:type="dxa"/>
            <w:vAlign w:val="bottom"/>
          </w:tcPr>
          <w:p w14:paraId="5CBCDB0B" w14:textId="77777777" w:rsidR="00A828EB" w:rsidRPr="002C3013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2C22EB" w14:textId="034AF78A" w:rsidR="00A828EB" w:rsidRPr="002C3013" w:rsidRDefault="00B66B45" w:rsidP="00A828E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6B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(13,628)</w:t>
            </w:r>
          </w:p>
        </w:tc>
      </w:tr>
      <w:tr w:rsidR="00A828EB" w:rsidRPr="009A7EE8" w14:paraId="679940F1" w14:textId="77777777" w:rsidTr="00226CA5">
        <w:tc>
          <w:tcPr>
            <w:tcW w:w="3330" w:type="dxa"/>
          </w:tcPr>
          <w:p w14:paraId="283383E5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7A88E" w14:textId="4A3B88E2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(24,268)</w:t>
            </w:r>
          </w:p>
        </w:tc>
        <w:tc>
          <w:tcPr>
            <w:tcW w:w="270" w:type="dxa"/>
          </w:tcPr>
          <w:p w14:paraId="4CEA2A8C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CE5C5" w14:textId="3D5AB443" w:rsidR="00A828EB" w:rsidRPr="002C3013" w:rsidRDefault="00B66B45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6B4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</w:t>
            </w:r>
          </w:p>
        </w:tc>
        <w:tc>
          <w:tcPr>
            <w:tcW w:w="270" w:type="dxa"/>
            <w:vAlign w:val="bottom"/>
          </w:tcPr>
          <w:p w14:paraId="21B79A39" w14:textId="77777777" w:rsidR="00A828EB" w:rsidRPr="002C3013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44684" w14:textId="29762F8D" w:rsidR="00A828EB" w:rsidRPr="002C3013" w:rsidRDefault="00B66B45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6B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(184)</w:t>
            </w:r>
          </w:p>
        </w:tc>
        <w:tc>
          <w:tcPr>
            <w:tcW w:w="270" w:type="dxa"/>
            <w:vAlign w:val="bottom"/>
          </w:tcPr>
          <w:p w14:paraId="0831E636" w14:textId="77777777" w:rsidR="00A828EB" w:rsidRPr="002C3013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95831" w14:textId="2AF2C13E" w:rsidR="00A828EB" w:rsidRPr="002C3013" w:rsidRDefault="00B66B45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66B4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(24,375)</w:t>
            </w:r>
          </w:p>
        </w:tc>
      </w:tr>
    </w:tbl>
    <w:p w14:paraId="6084FC17" w14:textId="77777777" w:rsidR="00F17197" w:rsidRDefault="00F17197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E286DBF" w14:textId="77777777" w:rsidR="00F17197" w:rsidRDefault="00F17197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E964E66" w14:textId="77777777" w:rsidR="00F17197" w:rsidRDefault="00F17197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260"/>
        <w:gridCol w:w="270"/>
        <w:gridCol w:w="1440"/>
      </w:tblGrid>
      <w:tr w:rsidR="00F17197" w:rsidRPr="009A7EE8" w14:paraId="10794CA2" w14:textId="77777777" w:rsidTr="00897F69">
        <w:trPr>
          <w:tblHeader/>
        </w:trPr>
        <w:tc>
          <w:tcPr>
            <w:tcW w:w="3330" w:type="dxa"/>
          </w:tcPr>
          <w:p w14:paraId="6BA22EE5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47EDFFC0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F17197" w:rsidRPr="009A7EE8" w14:paraId="6423C07D" w14:textId="77777777" w:rsidTr="00897F69">
        <w:trPr>
          <w:tblHeader/>
        </w:trPr>
        <w:tc>
          <w:tcPr>
            <w:tcW w:w="3330" w:type="dxa"/>
          </w:tcPr>
          <w:p w14:paraId="187D9B33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B7BDC9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F87BB9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AF286C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AE8443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14CDB1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7197" w:rsidRPr="009A7EE8" w14:paraId="7E4F3830" w14:textId="77777777" w:rsidTr="00690A0E">
        <w:trPr>
          <w:tblHeader/>
        </w:trPr>
        <w:tc>
          <w:tcPr>
            <w:tcW w:w="3330" w:type="dxa"/>
          </w:tcPr>
          <w:p w14:paraId="4A9C564C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A7881C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81D8698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6C713" w14:textId="77777777" w:rsidR="00690A0E" w:rsidRPr="00690A0E" w:rsidRDefault="00690A0E" w:rsidP="0069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0A0E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</w:p>
          <w:p w14:paraId="2C3FD97A" w14:textId="77777777" w:rsidR="00690A0E" w:rsidRPr="00690A0E" w:rsidRDefault="00690A0E" w:rsidP="0069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0A0E">
              <w:rPr>
                <w:rFonts w:asciiTheme="majorBidi" w:hAnsiTheme="majorBidi"/>
                <w:sz w:val="28"/>
                <w:szCs w:val="28"/>
                <w:cs/>
              </w:rPr>
              <w:t>(ขาดทุน)</w:t>
            </w:r>
          </w:p>
          <w:p w14:paraId="65C989F1" w14:textId="61AC92EB" w:rsidR="00F17197" w:rsidRPr="009A7EE8" w:rsidRDefault="00690A0E" w:rsidP="0069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 w:hint="cs"/>
                <w:sz w:val="28"/>
                <w:szCs w:val="28"/>
                <w:cs/>
              </w:rPr>
            </w:pPr>
            <w:r w:rsidRPr="00690A0E">
              <w:rPr>
                <w:rFonts w:asciiTheme="majorBidi" w:hAnsiTheme="majorBidi"/>
                <w:sz w:val="28"/>
                <w:szCs w:val="28"/>
                <w:cs/>
              </w:rPr>
              <w:t>สำหรับ</w:t>
            </w:r>
            <w:r w:rsidR="006C7467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FBDDDA8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D6095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7A9EF2FE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EDCE353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09B41B" w14:textId="77777777" w:rsidR="00F17197" w:rsidRPr="001A426F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</w:tr>
      <w:tr w:rsidR="00F17197" w:rsidRPr="009A7EE8" w14:paraId="73346CE1" w14:textId="77777777" w:rsidTr="00897F69">
        <w:tc>
          <w:tcPr>
            <w:tcW w:w="3330" w:type="dxa"/>
          </w:tcPr>
          <w:p w14:paraId="402B751C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388DC2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A33C78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539E23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E676AF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640CD5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4D51DA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49BF15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7197" w:rsidRPr="009A7EE8" w14:paraId="19B95C5A" w14:textId="77777777" w:rsidTr="00897F69">
        <w:tc>
          <w:tcPr>
            <w:tcW w:w="3330" w:type="dxa"/>
          </w:tcPr>
          <w:p w14:paraId="3D41F54A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266BF3F9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70" w:type="dxa"/>
          </w:tcPr>
          <w:p w14:paraId="167B5401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5254DA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(30,721)</w:t>
            </w:r>
          </w:p>
        </w:tc>
        <w:tc>
          <w:tcPr>
            <w:tcW w:w="270" w:type="dxa"/>
          </w:tcPr>
          <w:p w14:paraId="358DE24C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2F52CE" w14:textId="77777777" w:rsidR="00F17197" w:rsidRPr="005F2DD4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887077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4F77F3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783</w:t>
            </w:r>
          </w:p>
        </w:tc>
      </w:tr>
      <w:tr w:rsidR="00F17197" w:rsidRPr="009A7EE8" w14:paraId="744B558D" w14:textId="77777777" w:rsidTr="00897F69">
        <w:tc>
          <w:tcPr>
            <w:tcW w:w="3330" w:type="dxa"/>
          </w:tcPr>
          <w:p w14:paraId="7718AF93" w14:textId="77777777" w:rsidR="00F17197" w:rsidRPr="004C0B33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914942A" w14:textId="77777777" w:rsidR="00F17197" w:rsidRPr="004C0B33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ทางการเงินที่วัดมูลค่ายุติธรรม</w:t>
            </w:r>
          </w:p>
          <w:p w14:paraId="7584C92D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1350" w:type="dxa"/>
            <w:vAlign w:val="bottom"/>
          </w:tcPr>
          <w:p w14:paraId="0226ACDA" w14:textId="77777777" w:rsidR="00F17197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C1D115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7EDAB6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</w:t>
            </w:r>
          </w:p>
        </w:tc>
        <w:tc>
          <w:tcPr>
            <w:tcW w:w="270" w:type="dxa"/>
            <w:vAlign w:val="bottom"/>
          </w:tcPr>
          <w:p w14:paraId="0B995EEC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DB3F4E" w14:textId="77777777" w:rsidR="00F17197" w:rsidRPr="005F2DD4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185653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B47077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</w:t>
            </w:r>
          </w:p>
        </w:tc>
      </w:tr>
      <w:tr w:rsidR="00F17197" w:rsidRPr="009A7EE8" w14:paraId="6DEBF104" w14:textId="77777777" w:rsidTr="00897F69">
        <w:tc>
          <w:tcPr>
            <w:tcW w:w="3330" w:type="dxa"/>
          </w:tcPr>
          <w:p w14:paraId="091DF7A4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เงินสำรองสำหรับเบี้ยประกันภัย</w:t>
            </w:r>
          </w:p>
          <w:p w14:paraId="5DB1F3F7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0EE93D13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8,406</w:t>
            </w:r>
          </w:p>
        </w:tc>
        <w:tc>
          <w:tcPr>
            <w:tcW w:w="270" w:type="dxa"/>
            <w:shd w:val="clear" w:color="auto" w:fill="auto"/>
          </w:tcPr>
          <w:p w14:paraId="24D8BC6C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C14FC1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1D74C1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15018F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E97EB9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AF6CC1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8,618</w:t>
            </w:r>
          </w:p>
        </w:tc>
      </w:tr>
      <w:tr w:rsidR="00F17197" w:rsidRPr="009A7EE8" w14:paraId="374DA93D" w14:textId="77777777" w:rsidTr="00897F69">
        <w:trPr>
          <w:trHeight w:val="720"/>
        </w:trPr>
        <w:tc>
          <w:tcPr>
            <w:tcW w:w="3330" w:type="dxa"/>
          </w:tcPr>
          <w:p w14:paraId="0F8A1C8B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สำรองค่าสินไหมทดแทนที่เกิดขึ้นแล้ว</w:t>
            </w:r>
          </w:p>
          <w:p w14:paraId="4075BE2A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แต่ยังไม่ได้รับรายงาน 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350" w:type="dxa"/>
            <w:vAlign w:val="bottom"/>
          </w:tcPr>
          <w:p w14:paraId="000D178B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4CF183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D9E30A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E7E3D2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1BDA35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F2B3F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7B03CE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6,182</w:t>
            </w:r>
          </w:p>
        </w:tc>
      </w:tr>
      <w:tr w:rsidR="00F17197" w:rsidRPr="009A7EE8" w14:paraId="538153A4" w14:textId="77777777" w:rsidTr="00897F69">
        <w:tc>
          <w:tcPr>
            <w:tcW w:w="3330" w:type="dxa"/>
          </w:tcPr>
          <w:p w14:paraId="396253DD" w14:textId="77777777" w:rsidR="00F17197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สำรองค่าใช้จ่ายในการจัดกา</w:t>
            </w:r>
            <w:r w:rsidRP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สินไหม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</w:t>
            </w:r>
          </w:p>
          <w:p w14:paraId="0C3822CD" w14:textId="77777777" w:rsidR="00F17197" w:rsidRPr="00AE1CA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ทดแทนที่ยังไม่ได้จัดสรร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</w:rPr>
              <w:t>(ULAE)</w:t>
            </w:r>
          </w:p>
        </w:tc>
        <w:tc>
          <w:tcPr>
            <w:tcW w:w="1350" w:type="dxa"/>
            <w:vAlign w:val="bottom"/>
          </w:tcPr>
          <w:p w14:paraId="609BB9F5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9E1A4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923129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74D0E7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7F140D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0D9F1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25B443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F17197" w:rsidRPr="009A7EE8" w14:paraId="19623B05" w14:textId="77777777" w:rsidTr="00897F69">
        <w:tc>
          <w:tcPr>
            <w:tcW w:w="3330" w:type="dxa"/>
          </w:tcPr>
          <w:p w14:paraId="2372AA99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01077844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270" w:type="dxa"/>
            <w:shd w:val="clear" w:color="auto" w:fill="auto"/>
          </w:tcPr>
          <w:p w14:paraId="169D8386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B75B6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F97C8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71E8885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6822A2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5678B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392</w:t>
            </w:r>
          </w:p>
        </w:tc>
      </w:tr>
      <w:tr w:rsidR="00F17197" w:rsidRPr="009A7EE8" w14:paraId="6A3CA40F" w14:textId="77777777" w:rsidTr="00897F69">
        <w:tc>
          <w:tcPr>
            <w:tcW w:w="3330" w:type="dxa"/>
          </w:tcPr>
          <w:p w14:paraId="687EDFE4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602D0E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14:paraId="12AD5C43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B93894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(16,544)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BC4F1F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42B6F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730CA0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84504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9,455</w:t>
            </w:r>
          </w:p>
        </w:tc>
      </w:tr>
      <w:tr w:rsidR="00F17197" w:rsidRPr="009A7EE8" w14:paraId="7ABB1EDE" w14:textId="77777777" w:rsidTr="00897F69">
        <w:tc>
          <w:tcPr>
            <w:tcW w:w="3330" w:type="dxa"/>
          </w:tcPr>
          <w:p w14:paraId="336ECC16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982C67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048</w:t>
            </w:r>
          </w:p>
        </w:tc>
        <w:tc>
          <w:tcPr>
            <w:tcW w:w="270" w:type="dxa"/>
            <w:shd w:val="clear" w:color="auto" w:fill="auto"/>
          </w:tcPr>
          <w:p w14:paraId="34EC3F0A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3B3161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(46,25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E252C6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8E2510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3093F4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A8D9DF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060</w:t>
            </w:r>
          </w:p>
        </w:tc>
      </w:tr>
      <w:tr w:rsidR="00F17197" w:rsidRPr="00694D4E" w14:paraId="655C550D" w14:textId="77777777" w:rsidTr="00897F69">
        <w:trPr>
          <w:trHeight w:val="216"/>
        </w:trPr>
        <w:tc>
          <w:tcPr>
            <w:tcW w:w="3330" w:type="dxa"/>
          </w:tcPr>
          <w:p w14:paraId="779C2933" w14:textId="77777777" w:rsidR="00F17197" w:rsidRPr="00694D4E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E581CA" w14:textId="77777777" w:rsidR="00F17197" w:rsidRPr="00694D4E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B0EA63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CC728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1138A7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72075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64EE69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B1E0C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7197" w:rsidRPr="009A7EE8" w14:paraId="12DE9312" w14:textId="77777777" w:rsidTr="00897F69">
        <w:tc>
          <w:tcPr>
            <w:tcW w:w="3330" w:type="dxa"/>
          </w:tcPr>
          <w:p w14:paraId="2237B163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CEF64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98B3A9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311630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2D0754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7EFDD4" w14:textId="77777777" w:rsidR="00F17197" w:rsidRPr="005F2DD4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DC7F77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12BCB7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7197" w:rsidRPr="009A7EE8" w14:paraId="39A983D4" w14:textId="77777777" w:rsidTr="00897F69">
        <w:tc>
          <w:tcPr>
            <w:tcW w:w="3330" w:type="dxa"/>
          </w:tcPr>
          <w:p w14:paraId="7FBCE42A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</w:tcPr>
          <w:p w14:paraId="0C8A1C2B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053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967494E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740B33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</w:t>
            </w:r>
          </w:p>
        </w:tc>
        <w:tc>
          <w:tcPr>
            <w:tcW w:w="270" w:type="dxa"/>
            <w:vAlign w:val="bottom"/>
          </w:tcPr>
          <w:p w14:paraId="50DEA9E0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27C414" w14:textId="77777777" w:rsidR="00F17197" w:rsidRPr="005F2DD4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(868)</w:t>
            </w:r>
          </w:p>
        </w:tc>
        <w:tc>
          <w:tcPr>
            <w:tcW w:w="270" w:type="dxa"/>
            <w:vAlign w:val="bottom"/>
          </w:tcPr>
          <w:p w14:paraId="5599F49A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49A0C6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(10,824)</w:t>
            </w:r>
          </w:p>
        </w:tc>
      </w:tr>
      <w:tr w:rsidR="00F17197" w:rsidRPr="009A7EE8" w14:paraId="42254361" w14:textId="77777777" w:rsidTr="00897F69">
        <w:tc>
          <w:tcPr>
            <w:tcW w:w="3330" w:type="dxa"/>
          </w:tcPr>
          <w:p w14:paraId="373322D3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3FCBC514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07547499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E09CD60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18B3C4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3B54283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C59367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5B49AFA" w14:textId="77777777" w:rsidR="00F17197" w:rsidRPr="005F2DD4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(2,783)</w:t>
            </w:r>
          </w:p>
        </w:tc>
        <w:tc>
          <w:tcPr>
            <w:tcW w:w="270" w:type="dxa"/>
            <w:vAlign w:val="bottom"/>
          </w:tcPr>
          <w:p w14:paraId="6CAA4A60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F431BF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(13,444)</w:t>
            </w:r>
          </w:p>
        </w:tc>
      </w:tr>
      <w:tr w:rsidR="00F17197" w:rsidRPr="009A7EE8" w14:paraId="4D0CF569" w14:textId="77777777" w:rsidTr="00897F69">
        <w:tc>
          <w:tcPr>
            <w:tcW w:w="3330" w:type="dxa"/>
          </w:tcPr>
          <w:p w14:paraId="2A96B5A8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72C3CA91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5C3F0307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หรือ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64022D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(353)</w:t>
            </w:r>
          </w:p>
        </w:tc>
        <w:tc>
          <w:tcPr>
            <w:tcW w:w="270" w:type="dxa"/>
          </w:tcPr>
          <w:p w14:paraId="2FB461FF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2051F9" w14:textId="77777777" w:rsidR="00F17197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270" w:type="dxa"/>
            <w:vAlign w:val="bottom"/>
          </w:tcPr>
          <w:p w14:paraId="10F58B3C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EB451B" w14:textId="77777777" w:rsidR="00F17197" w:rsidRPr="005F2DD4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AC6DB25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D21F71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17197" w:rsidRPr="009A7EE8" w14:paraId="38C4E462" w14:textId="77777777" w:rsidTr="00897F69">
        <w:tc>
          <w:tcPr>
            <w:tcW w:w="3330" w:type="dxa"/>
          </w:tcPr>
          <w:p w14:paraId="052FA24D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721FB2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21,067</w:t>
            </w: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8369A3A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C75D24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450</w:t>
            </w:r>
          </w:p>
        </w:tc>
        <w:tc>
          <w:tcPr>
            <w:tcW w:w="270" w:type="dxa"/>
            <w:vAlign w:val="bottom"/>
          </w:tcPr>
          <w:p w14:paraId="684CFF26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E5432C" w14:textId="77777777" w:rsidR="00F17197" w:rsidRPr="005F2DD4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(3,651)</w:t>
            </w:r>
          </w:p>
        </w:tc>
        <w:tc>
          <w:tcPr>
            <w:tcW w:w="270" w:type="dxa"/>
            <w:vAlign w:val="bottom"/>
          </w:tcPr>
          <w:p w14:paraId="324EDE2E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AE5378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(24,268)</w:t>
            </w:r>
          </w:p>
        </w:tc>
      </w:tr>
    </w:tbl>
    <w:p w14:paraId="7834ED5B" w14:textId="44CDC467" w:rsidR="00935ED1" w:rsidRDefault="00877648" w:rsidP="00812D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90AD5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2C3013" w:rsidRPr="002C3013">
        <w:rPr>
          <w:rFonts w:ascii="Angsana New" w:hAnsi="Angsana New"/>
          <w:sz w:val="28"/>
          <w:szCs w:val="28"/>
          <w:cs/>
        </w:rPr>
        <w:t>กันยายน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1A47BD">
        <w:rPr>
          <w:rFonts w:ascii="Angsana New" w:hAnsi="Angsana New" w:hint="cs"/>
          <w:sz w:val="28"/>
          <w:szCs w:val="28"/>
          <w:cs/>
        </w:rPr>
        <w:t>6</w:t>
      </w:r>
      <w:r w:rsidR="006202F6">
        <w:rPr>
          <w:rFonts w:ascii="Angsana New" w:hAnsi="Angsana New"/>
          <w:sz w:val="28"/>
          <w:szCs w:val="28"/>
        </w:rPr>
        <w:t xml:space="preserve"> 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บริษัทมีขาดทุนทางภาษีที่ยัง</w:t>
      </w:r>
      <w:r w:rsidRPr="008E473B">
        <w:rPr>
          <w:rFonts w:ascii="Angsana New" w:hAnsi="Angsana New"/>
          <w:spacing w:val="-2"/>
          <w:sz w:val="28"/>
          <w:szCs w:val="28"/>
          <w:cs/>
        </w:rPr>
        <w:t>ไม่ได้ใช้</w:t>
      </w:r>
      <w:r w:rsidRPr="00192FE4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="001D639A" w:rsidRPr="00192FE4">
        <w:rPr>
          <w:rFonts w:ascii="Angsana New" w:hAnsi="Angsana New"/>
          <w:spacing w:val="-2"/>
          <w:sz w:val="28"/>
          <w:szCs w:val="28"/>
        </w:rPr>
        <w:t xml:space="preserve"> </w:t>
      </w:r>
      <w:r w:rsidR="00D815CC">
        <w:rPr>
          <w:rFonts w:ascii="Angsana New" w:hAnsi="Angsana New"/>
          <w:spacing w:val="-2"/>
          <w:sz w:val="28"/>
          <w:szCs w:val="28"/>
        </w:rPr>
        <w:t>193.5</w:t>
      </w:r>
      <w:r w:rsidR="001D639A" w:rsidRPr="00C008BD">
        <w:rPr>
          <w:rFonts w:ascii="Angsana New" w:hAnsi="Angsana New"/>
          <w:spacing w:val="-2"/>
          <w:sz w:val="28"/>
          <w:szCs w:val="28"/>
        </w:rPr>
        <w:t xml:space="preserve"> </w:t>
      </w:r>
      <w:r w:rsidRPr="00C008BD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00F818A3">
        <w:rPr>
          <w:rFonts w:ascii="Angsana New" w:hAnsi="Angsana New"/>
          <w:spacing w:val="-2"/>
          <w:sz w:val="28"/>
          <w:szCs w:val="28"/>
        </w:rPr>
        <w:t xml:space="preserve"> </w:t>
      </w:r>
      <w:r w:rsidR="006202F6">
        <w:rPr>
          <w:rFonts w:ascii="Angsana New" w:hAnsi="Angsana New"/>
          <w:spacing w:val="-2"/>
          <w:sz w:val="28"/>
          <w:szCs w:val="28"/>
        </w:rPr>
        <w:t xml:space="preserve">(31 </w:t>
      </w:r>
      <w:r w:rsidR="006202F6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6202F6">
        <w:rPr>
          <w:rFonts w:ascii="Angsana New" w:hAnsi="Angsana New"/>
          <w:spacing w:val="-2"/>
          <w:sz w:val="28"/>
          <w:szCs w:val="28"/>
        </w:rPr>
        <w:t xml:space="preserve">2565: 148.4 </w:t>
      </w:r>
      <w:r w:rsidR="006202F6">
        <w:rPr>
          <w:rFonts w:ascii="Angsana New" w:hAnsi="Angsana New" w:hint="cs"/>
          <w:spacing w:val="-2"/>
          <w:sz w:val="28"/>
          <w:szCs w:val="28"/>
          <w:cs/>
        </w:rPr>
        <w:t>ล้าน</w:t>
      </w:r>
      <w:r w:rsidR="003B4A2F">
        <w:rPr>
          <w:rFonts w:ascii="Angsana New" w:hAnsi="Angsana New" w:hint="cs"/>
          <w:spacing w:val="-2"/>
          <w:sz w:val="28"/>
          <w:szCs w:val="28"/>
          <w:cs/>
        </w:rPr>
        <w:t>บ</w:t>
      </w:r>
      <w:r w:rsidR="006202F6">
        <w:rPr>
          <w:rFonts w:ascii="Angsana New" w:hAnsi="Angsana New" w:hint="cs"/>
          <w:spacing w:val="-2"/>
          <w:sz w:val="28"/>
          <w:szCs w:val="28"/>
          <w:cs/>
        </w:rPr>
        <w:t>าท</w:t>
      </w:r>
      <w:r w:rsidR="006202F6">
        <w:rPr>
          <w:rFonts w:ascii="Angsana New" w:hAnsi="Angsana New"/>
          <w:spacing w:val="-2"/>
          <w:sz w:val="28"/>
          <w:szCs w:val="28"/>
        </w:rPr>
        <w:t>)</w:t>
      </w:r>
      <w:r w:rsidRPr="00A90AD5">
        <w:rPr>
          <w:rFonts w:ascii="Angsana New" w:hAnsi="Angsana New"/>
          <w:sz w:val="28"/>
          <w:szCs w:val="28"/>
          <w:cs/>
        </w:rPr>
        <w:t xml:space="preserve"> ที่บริษัทไม่ได้บันทึก</w:t>
      </w:r>
      <w:r w:rsidR="00777B2F">
        <w:rPr>
          <w:rFonts w:ascii="Angsana New" w:hAnsi="Angsana New" w:hint="cs"/>
          <w:sz w:val="28"/>
          <w:szCs w:val="28"/>
          <w:cs/>
        </w:rPr>
        <w:t>เป็น</w:t>
      </w:r>
      <w:r w:rsidRPr="00A90AD5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 เนื่องจากบริษัทพิจารณาแล้วเห็นว่าบริษัท</w:t>
      </w:r>
      <w:r w:rsidRPr="00996AEB">
        <w:rPr>
          <w:rFonts w:ascii="Angsana New" w:hAnsi="Angsana New"/>
          <w:sz w:val="28"/>
          <w:szCs w:val="28"/>
          <w:cs/>
        </w:rPr>
        <w:t>อาจไม่มีกำไรทางภาษี</w:t>
      </w:r>
      <w:r w:rsidR="00304859" w:rsidRPr="00996AEB">
        <w:rPr>
          <w:rFonts w:ascii="Angsana New" w:hAnsi="Angsana New"/>
          <w:sz w:val="28"/>
          <w:szCs w:val="28"/>
          <w:cs/>
        </w:rPr>
        <w:t>ในอนาคตเพียงพอที่จะนำผลแตกต่างชั่วคราวและผลขาดทุนทางภาษีมาใช้ประโยชน์ได้</w:t>
      </w:r>
      <w:r w:rsidR="00304859">
        <w:rPr>
          <w:rFonts w:ascii="Angsana New" w:hAnsi="Angsana New"/>
          <w:sz w:val="28"/>
          <w:szCs w:val="28"/>
        </w:rPr>
        <w:t xml:space="preserve"> </w:t>
      </w:r>
    </w:p>
    <w:p w14:paraId="73B73B68" w14:textId="77777777" w:rsidR="00812DAC" w:rsidRDefault="00812DAC" w:rsidP="003048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2A7244F" w14:textId="7F081269" w:rsidR="00304859" w:rsidRDefault="00304859" w:rsidP="003048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36E9C">
        <w:rPr>
          <w:rFonts w:ascii="Angsana New" w:hAnsi="Angsana New"/>
          <w:sz w:val="28"/>
          <w:szCs w:val="28"/>
          <w:cs/>
        </w:rPr>
        <w:lastRenderedPageBreak/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70"/>
        <w:gridCol w:w="1440"/>
      </w:tblGrid>
      <w:tr w:rsidR="0070146C" w:rsidRPr="001E7A5A" w14:paraId="3F4F0AE8" w14:textId="77777777" w:rsidTr="00EC7A7B">
        <w:trPr>
          <w:trHeight w:val="389"/>
        </w:trPr>
        <w:tc>
          <w:tcPr>
            <w:tcW w:w="5850" w:type="dxa"/>
          </w:tcPr>
          <w:p w14:paraId="73BA4EEB" w14:textId="77777777" w:rsidR="0070146C" w:rsidRPr="001E7A5A" w:rsidRDefault="0070146C" w:rsidP="00111DD7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D7291C5" w14:textId="77777777" w:rsidR="0070146C" w:rsidRPr="001E7A5A" w:rsidRDefault="0070146C" w:rsidP="00111DD7">
            <w:pPr>
              <w:tabs>
                <w:tab w:val="clear" w:pos="454"/>
                <w:tab w:val="left" w:pos="459"/>
              </w:tabs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F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0146C" w:rsidRPr="001E7A5A" w14:paraId="35599728" w14:textId="77777777" w:rsidTr="00EC7A7B">
        <w:trPr>
          <w:trHeight w:val="389"/>
        </w:trPr>
        <w:tc>
          <w:tcPr>
            <w:tcW w:w="5850" w:type="dxa"/>
          </w:tcPr>
          <w:p w14:paraId="5662460A" w14:textId="77777777" w:rsidR="0070146C" w:rsidRPr="001E7A5A" w:rsidRDefault="0070146C" w:rsidP="0070146C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325CCB8" w14:textId="21C5C544" w:rsidR="0070146C" w:rsidRPr="003D0C47" w:rsidRDefault="00906F92" w:rsidP="0070146C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C3013" w:rsidRPr="002C301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508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0146C">
              <w:rPr>
                <w:rFonts w:ascii="Angsana New" w:hAnsi="Angsana New"/>
                <w:sz w:val="28"/>
                <w:szCs w:val="28"/>
              </w:rPr>
              <w:t>256</w:t>
            </w:r>
            <w:r w:rsidR="001A47B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center"/>
          </w:tcPr>
          <w:p w14:paraId="2C2B7594" w14:textId="77777777" w:rsidR="0070146C" w:rsidRPr="003D0C47" w:rsidRDefault="0070146C" w:rsidP="0070146C">
            <w:pPr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4A743A" w14:textId="5DD366FC" w:rsidR="0070146C" w:rsidRPr="003D0C47" w:rsidRDefault="00D508E1" w:rsidP="0070146C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70146C">
              <w:rPr>
                <w:rFonts w:ascii="Angsana New" w:hAnsi="Angsana New"/>
                <w:sz w:val="28"/>
                <w:szCs w:val="28"/>
              </w:rPr>
              <w:t>256</w:t>
            </w:r>
            <w:r w:rsidR="001A47B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C008BD" w:rsidRPr="001E7A5A" w14:paraId="26AA247D" w14:textId="77777777" w:rsidTr="00C11EC0">
        <w:trPr>
          <w:trHeight w:val="389"/>
        </w:trPr>
        <w:tc>
          <w:tcPr>
            <w:tcW w:w="5850" w:type="dxa"/>
            <w:vAlign w:val="bottom"/>
          </w:tcPr>
          <w:p w14:paraId="7FCF0A28" w14:textId="798F65A4" w:rsidR="00C008BD" w:rsidRPr="00F808BF" w:rsidRDefault="00C008BD" w:rsidP="00C008BD">
            <w:pPr>
              <w:rPr>
                <w:rFonts w:ascii="Angsana New" w:hAnsi="Angsana New"/>
                <w:sz w:val="28"/>
                <w:szCs w:val="28"/>
              </w:rPr>
            </w:pPr>
            <w:r w:rsidRPr="00F808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08B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F808B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4C590EC" w14:textId="7ADEBB4E" w:rsidR="00C008BD" w:rsidRPr="002C3013" w:rsidRDefault="00DE72CA" w:rsidP="00C008B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2CA">
              <w:rPr>
                <w:rFonts w:ascii="Angsana New" w:hAnsi="Angsana New"/>
                <w:sz w:val="28"/>
                <w:szCs w:val="28"/>
              </w:rPr>
              <w:t>17,800</w:t>
            </w:r>
          </w:p>
        </w:tc>
        <w:tc>
          <w:tcPr>
            <w:tcW w:w="270" w:type="dxa"/>
          </w:tcPr>
          <w:p w14:paraId="6A559941" w14:textId="77777777" w:rsidR="00C008BD" w:rsidRPr="001A47BD" w:rsidRDefault="00C008BD" w:rsidP="00C008BD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0E5458D" w14:textId="5D0D48C2" w:rsidR="00C008BD" w:rsidRPr="001A47BD" w:rsidRDefault="00C008BD" w:rsidP="00C008B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B509E">
              <w:rPr>
                <w:rFonts w:ascii="Angsana New" w:hAnsi="Angsana New"/>
                <w:sz w:val="28"/>
                <w:szCs w:val="28"/>
              </w:rPr>
              <w:t>12,600</w:t>
            </w:r>
          </w:p>
        </w:tc>
      </w:tr>
      <w:tr w:rsidR="00C11EC0" w:rsidRPr="001E7A5A" w14:paraId="4021FBF3" w14:textId="77777777" w:rsidTr="004326B3">
        <w:trPr>
          <w:trHeight w:val="389"/>
        </w:trPr>
        <w:tc>
          <w:tcPr>
            <w:tcW w:w="5850" w:type="dxa"/>
          </w:tcPr>
          <w:p w14:paraId="5056C5CC" w14:textId="77777777" w:rsidR="00C11EC0" w:rsidRPr="00F808BF" w:rsidRDefault="00C11EC0" w:rsidP="00C11EC0">
            <w:pPr>
              <w:rPr>
                <w:rFonts w:ascii="Angsana New" w:hAnsi="Angsana New"/>
                <w:sz w:val="28"/>
                <w:szCs w:val="28"/>
              </w:rPr>
            </w:pPr>
            <w:r w:rsidRPr="00F808BF">
              <w:rPr>
                <w:rFonts w:ascii="Angsana New" w:hAnsi="Angsana New"/>
                <w:sz w:val="28"/>
                <w:szCs w:val="28"/>
              </w:rPr>
              <w:t>31</w:t>
            </w:r>
            <w:r w:rsidRPr="00F808B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F808B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2BEF06FE" w14:textId="73680E0E" w:rsidR="00C11EC0" w:rsidRPr="002C3013" w:rsidRDefault="00DE72CA" w:rsidP="00C11EC0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2CA">
              <w:rPr>
                <w:rFonts w:ascii="Angsana New" w:hAnsi="Angsana New"/>
                <w:sz w:val="28"/>
                <w:szCs w:val="28"/>
              </w:rPr>
              <w:t>107,797</w:t>
            </w:r>
          </w:p>
        </w:tc>
        <w:tc>
          <w:tcPr>
            <w:tcW w:w="270" w:type="dxa"/>
          </w:tcPr>
          <w:p w14:paraId="0BEC0DA0" w14:textId="77777777" w:rsidR="00C11EC0" w:rsidRPr="001A47BD" w:rsidRDefault="00C11EC0" w:rsidP="00C11EC0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9D3744F" w14:textId="4C5DC625" w:rsidR="00C11EC0" w:rsidRPr="001A47BD" w:rsidRDefault="00C11EC0" w:rsidP="00C11EC0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7071F">
              <w:rPr>
                <w:rFonts w:ascii="Angsana New" w:hAnsi="Angsana New"/>
                <w:sz w:val="28"/>
                <w:szCs w:val="28"/>
              </w:rPr>
              <w:t>92,997</w:t>
            </w:r>
          </w:p>
        </w:tc>
      </w:tr>
      <w:tr w:rsidR="00C11EC0" w:rsidRPr="001E7A5A" w14:paraId="5D4D60EB" w14:textId="77777777" w:rsidTr="004326B3">
        <w:trPr>
          <w:trHeight w:val="389"/>
        </w:trPr>
        <w:tc>
          <w:tcPr>
            <w:tcW w:w="5850" w:type="dxa"/>
          </w:tcPr>
          <w:p w14:paraId="72CB7FDA" w14:textId="77777777" w:rsidR="00C11EC0" w:rsidRPr="00F808BF" w:rsidRDefault="00C11EC0" w:rsidP="00C11EC0">
            <w:pPr>
              <w:rPr>
                <w:rFonts w:ascii="Angsana New" w:hAnsi="Angsana New"/>
                <w:sz w:val="28"/>
                <w:szCs w:val="28"/>
              </w:rPr>
            </w:pPr>
            <w:r w:rsidRPr="00F808BF">
              <w:rPr>
                <w:rFonts w:ascii="Angsana New" w:hAnsi="Angsana New"/>
                <w:sz w:val="28"/>
                <w:szCs w:val="28"/>
              </w:rPr>
              <w:t>31</w:t>
            </w:r>
            <w:r w:rsidRPr="00F808B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F808B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shd w:val="clear" w:color="auto" w:fill="FFFFFF"/>
          </w:tcPr>
          <w:p w14:paraId="03F4C197" w14:textId="7700ED0F" w:rsidR="00C11EC0" w:rsidRPr="002C3013" w:rsidRDefault="00DE72CA" w:rsidP="00C11EC0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2CA">
              <w:rPr>
                <w:rFonts w:ascii="Angsana New" w:hAnsi="Angsana New"/>
                <w:sz w:val="28"/>
                <w:szCs w:val="28"/>
              </w:rPr>
              <w:t>42,790</w:t>
            </w:r>
          </w:p>
        </w:tc>
        <w:tc>
          <w:tcPr>
            <w:tcW w:w="270" w:type="dxa"/>
          </w:tcPr>
          <w:p w14:paraId="5FB366D7" w14:textId="77777777" w:rsidR="00C11EC0" w:rsidRPr="001A47BD" w:rsidRDefault="00C11EC0" w:rsidP="00C11EC0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FFFFFF"/>
          </w:tcPr>
          <w:p w14:paraId="007D2DA9" w14:textId="14A45913" w:rsidR="00C11EC0" w:rsidRPr="001A47BD" w:rsidRDefault="00C11EC0" w:rsidP="00C11EC0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A7071F">
              <w:rPr>
                <w:rFonts w:ascii="Angsana New" w:hAnsi="Angsana New"/>
                <w:sz w:val="28"/>
                <w:szCs w:val="28"/>
              </w:rPr>
              <w:t>42,790</w:t>
            </w:r>
          </w:p>
        </w:tc>
      </w:tr>
      <w:tr w:rsidR="004326B3" w:rsidRPr="001E7A5A" w14:paraId="20C2CB14" w14:textId="77777777" w:rsidTr="004326B3">
        <w:trPr>
          <w:trHeight w:val="389"/>
        </w:trPr>
        <w:tc>
          <w:tcPr>
            <w:tcW w:w="5850" w:type="dxa"/>
          </w:tcPr>
          <w:p w14:paraId="0ADE3FF7" w14:textId="14783967" w:rsidR="004326B3" w:rsidRDefault="004326B3" w:rsidP="00C11EC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08BF">
              <w:rPr>
                <w:rFonts w:ascii="Angsana New" w:hAnsi="Angsana New"/>
                <w:sz w:val="28"/>
                <w:szCs w:val="28"/>
              </w:rPr>
              <w:t>31</w:t>
            </w:r>
            <w:r w:rsidRPr="00F808B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F808BF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0B4895F0" w14:textId="3CB2B045" w:rsidR="004326B3" w:rsidRPr="004326B3" w:rsidRDefault="004326B3" w:rsidP="00C11EC0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B3">
              <w:rPr>
                <w:rFonts w:ascii="Angsana New" w:hAnsi="Angsana New"/>
                <w:sz w:val="28"/>
                <w:szCs w:val="28"/>
              </w:rPr>
              <w:t>25,075</w:t>
            </w:r>
          </w:p>
        </w:tc>
        <w:tc>
          <w:tcPr>
            <w:tcW w:w="270" w:type="dxa"/>
          </w:tcPr>
          <w:p w14:paraId="7AACDC4B" w14:textId="77777777" w:rsidR="004326B3" w:rsidRPr="001E7A5A" w:rsidRDefault="004326B3" w:rsidP="00C11EC0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548C2DB8" w14:textId="633ED173" w:rsidR="004326B3" w:rsidRDefault="004326B3" w:rsidP="00C11EC0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C11EC0" w:rsidRPr="001E7A5A" w14:paraId="472B122B" w14:textId="77777777" w:rsidTr="004326B3">
        <w:trPr>
          <w:trHeight w:val="389"/>
        </w:trPr>
        <w:tc>
          <w:tcPr>
            <w:tcW w:w="5850" w:type="dxa"/>
          </w:tcPr>
          <w:p w14:paraId="7C8BFDDF" w14:textId="77777777" w:rsidR="00C11EC0" w:rsidRPr="001E7A5A" w:rsidRDefault="00C11EC0" w:rsidP="00C11EC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1974BE6" w14:textId="1264E357" w:rsidR="00C11EC0" w:rsidRPr="002C3013" w:rsidRDefault="004326B3" w:rsidP="00C11EC0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193,462</w:t>
            </w:r>
          </w:p>
        </w:tc>
        <w:tc>
          <w:tcPr>
            <w:tcW w:w="270" w:type="dxa"/>
          </w:tcPr>
          <w:p w14:paraId="44478202" w14:textId="77777777" w:rsidR="00C11EC0" w:rsidRPr="001E7A5A" w:rsidRDefault="00C11EC0" w:rsidP="00C11EC0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6535D33" w14:textId="32F43922" w:rsidR="00C11EC0" w:rsidRPr="001E7A5A" w:rsidRDefault="00C11EC0" w:rsidP="00C11EC0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148,387</w:t>
            </w:r>
          </w:p>
        </w:tc>
      </w:tr>
    </w:tbl>
    <w:p w14:paraId="4E8B75E0" w14:textId="19B48FA4" w:rsidR="0029154B" w:rsidRPr="00770FE7" w:rsidRDefault="0029154B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770FE7">
        <w:rPr>
          <w:b/>
          <w:bCs/>
          <w:u w:val="none"/>
          <w:cs/>
        </w:rPr>
        <w:t>หนี้สินอื่น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DC3DDD" w14:paraId="32DF6C48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735F26F" w14:textId="77777777" w:rsidR="0029154B" w:rsidRPr="00DC3DDD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4BA277EC" w14:textId="77777777" w:rsidR="0029154B" w:rsidRPr="00DC3DDD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9154B"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84E72" w:rsidRPr="00DC3DDD" w14:paraId="7FB906F3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049CDF0" w14:textId="77777777" w:rsidR="00F84E72" w:rsidRPr="00DC3DDD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4A79" w14:textId="51F2AC23" w:rsidR="00F84E72" w:rsidRPr="00DC3DDD" w:rsidRDefault="00906F9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C3013" w:rsidRPr="002C301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A47B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A47BD">
              <w:rPr>
                <w:rFonts w:ascii="Angsana New" w:hAnsi="Angsana New"/>
                <w:sz w:val="28"/>
                <w:szCs w:val="28"/>
              </w:rPr>
              <w:t>256</w:t>
            </w:r>
            <w:r w:rsidR="001A47B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FF71" w14:textId="77777777" w:rsidR="00F84E72" w:rsidRPr="00DC3DDD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352B7" w14:textId="5BA4B6F5" w:rsidR="00F84E72" w:rsidRPr="00DC3DDD" w:rsidRDefault="001A47BD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84E72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8A6C2D" w:rsidRPr="00DC3DDD" w14:paraId="050C57B6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84C9BA0" w14:textId="4C4CCDA0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0E9C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20112B">
              <w:rPr>
                <w:rFonts w:asciiTheme="majorBidi" w:hAnsiTheme="majorBidi" w:cstheme="majorBidi"/>
                <w:sz w:val="28"/>
                <w:szCs w:val="28"/>
                <w:cs/>
              </w:rPr>
              <w:t>หมาย</w:t>
            </w:r>
            <w:r w:rsidRPr="00720913">
              <w:rPr>
                <w:rFonts w:asciiTheme="majorBidi" w:hAnsiTheme="majorBidi" w:cstheme="majorBidi"/>
                <w:sz w:val="28"/>
                <w:szCs w:val="28"/>
                <w:cs/>
              </w:rPr>
              <w:t>เหตุ</w:t>
            </w:r>
            <w:r w:rsidRPr="0072091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853F1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20913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B3300" w14:textId="589371F8" w:rsidR="008A6C2D" w:rsidRPr="00DC3DDD" w:rsidRDefault="00835B6F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BC49A3" w:rsidRPr="00BC4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E053CE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C047" w14:textId="3A427F2D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42,635</w:t>
            </w:r>
          </w:p>
        </w:tc>
      </w:tr>
      <w:tr w:rsidR="008A6C2D" w:rsidRPr="00DC3DDD" w14:paraId="198EDF82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897AAB8" w14:textId="7A7C702A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D4158" w14:textId="2BA17B9F" w:rsidR="008A6C2D" w:rsidRPr="0091446F" w:rsidRDefault="00BC49A3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49A3">
              <w:rPr>
                <w:rFonts w:asciiTheme="majorBidi" w:hAnsiTheme="majorBidi" w:cstheme="majorBidi"/>
                <w:sz w:val="28"/>
                <w:szCs w:val="28"/>
              </w:rPr>
              <w:t>10,409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40810B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660D" w14:textId="2415C514" w:rsidR="008A6C2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9,609</w:t>
            </w:r>
          </w:p>
        </w:tc>
      </w:tr>
      <w:tr w:rsidR="008A6C2D" w:rsidRPr="00DC3DDD" w14:paraId="7EB3C6CA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58D9498" w14:textId="5EF281E1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เจ้าหนี้กองทุนสมทบ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5CE4" w14:textId="51A29C53" w:rsidR="008A6C2D" w:rsidRPr="00DC3DDD" w:rsidRDefault="00BC49A3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49A3">
              <w:rPr>
                <w:rFonts w:asciiTheme="majorBidi" w:hAnsiTheme="majorBidi" w:cstheme="majorBidi"/>
                <w:sz w:val="28"/>
                <w:szCs w:val="28"/>
              </w:rPr>
              <w:t>13,275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A7038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FE291" w14:textId="72366109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9,845</w:t>
            </w:r>
          </w:p>
        </w:tc>
      </w:tr>
      <w:tr w:rsidR="008A6C2D" w:rsidRPr="00DC3DDD" w14:paraId="679AC34C" w14:textId="77777777" w:rsidTr="00853F14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DE25B9" w14:textId="5CFD9FEF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A0B3D" w14:textId="6E90207B" w:rsidR="008A6C2D" w:rsidRPr="00DC3DDD" w:rsidRDefault="00DB0E0A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E0A">
              <w:rPr>
                <w:rFonts w:asciiTheme="majorBidi" w:hAnsiTheme="majorBidi" w:cstheme="majorBidi"/>
                <w:sz w:val="28"/>
                <w:szCs w:val="28"/>
              </w:rPr>
              <w:t>4,338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E059D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4BCD" w14:textId="2B358F21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6,067</w:t>
            </w:r>
          </w:p>
        </w:tc>
      </w:tr>
      <w:tr w:rsidR="008A6C2D" w:rsidRPr="00DC3DDD" w14:paraId="48FE748C" w14:textId="77777777" w:rsidTr="00853F14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E554F95" w14:textId="76A7ED5D" w:rsidR="008A6C2D" w:rsidRPr="002B08E3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AFC64" w14:textId="75DAAC4F" w:rsidR="008A6C2D" w:rsidRDefault="00835B6F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16C82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C8B72" w14:textId="6DDC3FAB" w:rsidR="008A6C2D" w:rsidRPr="00DC3DDD" w:rsidRDefault="00BC45B5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53F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</w:tr>
      <w:tr w:rsidR="008A6C2D" w:rsidRPr="005067F3" w14:paraId="2B139C90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4333EB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2B9B22" w14:textId="3BF89527" w:rsidR="008A6C2D" w:rsidRPr="00DC3DDD" w:rsidRDefault="00DB0E0A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0E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70,260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3C3F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30F01" w14:textId="3D545D77" w:rsidR="008A6C2D" w:rsidRPr="00713B32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77,227</w:t>
            </w:r>
          </w:p>
        </w:tc>
      </w:tr>
    </w:tbl>
    <w:p w14:paraId="3E81CE61" w14:textId="77777777" w:rsidR="00495CAF" w:rsidRPr="00495CAF" w:rsidRDefault="00495CAF" w:rsidP="00495CAF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contextualSpacing w:val="0"/>
        <w:jc w:val="thaiDistribute"/>
        <w:rPr>
          <w:rFonts w:ascii="Angsana New" w:eastAsia="Angsana New" w:hAnsi="Angsana New"/>
          <w:b/>
          <w:bCs/>
          <w:vanish/>
          <w:sz w:val="28"/>
          <w:szCs w:val="28"/>
          <w:cs/>
          <w:lang w:val="th-TH"/>
        </w:rPr>
      </w:pPr>
    </w:p>
    <w:p w14:paraId="1CECA603" w14:textId="77777777" w:rsidR="00495CAF" w:rsidRPr="00495CAF" w:rsidRDefault="00495CAF" w:rsidP="00495CAF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contextualSpacing w:val="0"/>
        <w:jc w:val="thaiDistribute"/>
        <w:rPr>
          <w:rFonts w:ascii="Angsana New" w:eastAsia="Angsana New" w:hAnsi="Angsana New"/>
          <w:b/>
          <w:bCs/>
          <w:vanish/>
          <w:sz w:val="28"/>
          <w:szCs w:val="28"/>
          <w:cs/>
          <w:lang w:val="th-TH"/>
        </w:rPr>
      </w:pPr>
    </w:p>
    <w:p w14:paraId="042E0BFB" w14:textId="14D72680" w:rsidR="00537607" w:rsidRPr="00AC0421" w:rsidRDefault="000F3B50" w:rsidP="00495CAF">
      <w:pPr>
        <w:pStyle w:val="FSNoteNumbered"/>
        <w:numPr>
          <w:ilvl w:val="1"/>
          <w:numId w:val="44"/>
        </w:numPr>
        <w:spacing w:after="120"/>
        <w:ind w:left="540" w:hanging="540"/>
        <w:rPr>
          <w:b/>
          <w:bCs/>
          <w:u w:val="none"/>
          <w:cs/>
        </w:rPr>
      </w:pPr>
      <w:r w:rsidRPr="00AC0421">
        <w:rPr>
          <w:b/>
          <w:bCs/>
          <w:u w:val="none"/>
          <w:cs/>
        </w:rPr>
        <w:t>หนี้สินตามสัญญาเช่า</w:t>
      </w:r>
    </w:p>
    <w:p w14:paraId="56A4A284" w14:textId="7BD6F48D" w:rsidR="008C7BE4" w:rsidRDefault="000F3B50" w:rsidP="006C746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textAlignment w:val="baseline"/>
        <w:rPr>
          <w:rFonts w:ascii="Angsana New" w:hAnsi="Angsana New"/>
          <w:sz w:val="28"/>
          <w:szCs w:val="28"/>
        </w:rPr>
      </w:pPr>
      <w:r w:rsidRPr="000F3B50">
        <w:rPr>
          <w:rFonts w:ascii="Angsana New" w:hAnsi="Angsana New"/>
          <w:sz w:val="28"/>
          <w:szCs w:val="28"/>
          <w:cs/>
        </w:rPr>
        <w:t>รายละเอียดตามอายุคงเหลือของหนี้สินตามสัญญาเช่า</w:t>
      </w:r>
      <w:r w:rsidR="00132AEA">
        <w:rPr>
          <w:rFonts w:ascii="Angsana New" w:hAnsi="Angsana New" w:hint="cs"/>
          <w:sz w:val="28"/>
          <w:szCs w:val="28"/>
          <w:cs/>
        </w:rPr>
        <w:t>อาคารสำนักงานซึ่งบันทึกเป็นสิทธิการใช้สินทรัพย์</w:t>
      </w:r>
      <w:r w:rsidRPr="000F3B5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7B5549" w:rsidRPr="00E34BE6" w14:paraId="1CDBB695" w14:textId="19269DB0" w:rsidTr="00EC7A7B">
        <w:trPr>
          <w:trHeight w:val="389"/>
          <w:tblHeader/>
        </w:trPr>
        <w:tc>
          <w:tcPr>
            <w:tcW w:w="5850" w:type="dxa"/>
          </w:tcPr>
          <w:p w14:paraId="162955DD" w14:textId="77777777" w:rsidR="007B5549" w:rsidRPr="00E34BE6" w:rsidRDefault="007B5549" w:rsidP="005137C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239A" w14:textId="1D5BD6DD" w:rsidR="007B5549" w:rsidRPr="000C7F80" w:rsidRDefault="007B5549" w:rsidP="005137C0">
            <w:pPr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C7F80">
              <w:rPr>
                <w:rFonts w:asciiTheme="majorBidi" w:hAnsiTheme="majorBidi"/>
                <w:sz w:val="28"/>
                <w:szCs w:val="28"/>
                <w:cs/>
              </w:rPr>
              <w:t>พันบาท</w:t>
            </w:r>
          </w:p>
        </w:tc>
      </w:tr>
      <w:tr w:rsidR="001A47BD" w:rsidRPr="00E34BE6" w14:paraId="5CA43EFE" w14:textId="4BCE6CE1" w:rsidTr="00514B7B">
        <w:trPr>
          <w:trHeight w:val="389"/>
          <w:tblHeader/>
        </w:trPr>
        <w:tc>
          <w:tcPr>
            <w:tcW w:w="5850" w:type="dxa"/>
          </w:tcPr>
          <w:p w14:paraId="33F840BB" w14:textId="77777777" w:rsidR="001A47BD" w:rsidRPr="00E34BE6" w:rsidRDefault="001A47BD" w:rsidP="006B44D8">
            <w:pPr>
              <w:tabs>
                <w:tab w:val="clear" w:pos="227"/>
                <w:tab w:val="left" w:pos="54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80E2A" w14:textId="5E4A3C22" w:rsidR="001A47BD" w:rsidRPr="00073CC8" w:rsidRDefault="00906F92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C3013" w:rsidRPr="002C301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A47B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A47B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779E15" w14:textId="77777777" w:rsidR="001A47BD" w:rsidRPr="000C7F80" w:rsidRDefault="001A47BD" w:rsidP="001A47BD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3BE97" w14:textId="64C57CD4" w:rsidR="001A47BD" w:rsidRPr="000C7F80" w:rsidRDefault="006D477D" w:rsidP="001A47BD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A47B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1A47BD"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</w:tr>
      <w:tr w:rsidR="001A47BD" w:rsidRPr="00E34BE6" w14:paraId="00A935A3" w14:textId="0A2936F1" w:rsidTr="00514B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24117908" w14:textId="77777777" w:rsidR="001A47BD" w:rsidRPr="00E34BE6" w:rsidRDefault="001A47BD" w:rsidP="006B44D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EAD1" w14:textId="77777777" w:rsidR="001A47BD" w:rsidRPr="00E34BE6" w:rsidRDefault="001A47BD" w:rsidP="001A47BD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0E9F8" w14:textId="77777777" w:rsidR="001A47BD" w:rsidRPr="00E34BE6" w:rsidRDefault="001A47BD" w:rsidP="001A47BD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D6EB9" w14:textId="77777777" w:rsidR="001A47BD" w:rsidRPr="00E34BE6" w:rsidRDefault="001A47BD" w:rsidP="001A47BD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7BD" w:rsidRPr="00E34BE6" w14:paraId="48153142" w14:textId="31619E00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767B5C4B" w14:textId="164D174F" w:rsidR="001A47BD" w:rsidRPr="00E34BE6" w:rsidRDefault="001A47BD" w:rsidP="001A47BD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9E48" w14:textId="523398B0" w:rsidR="001A47BD" w:rsidRPr="004C27A0" w:rsidRDefault="00DB0E0A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0E0A">
              <w:rPr>
                <w:rFonts w:asciiTheme="majorBidi" w:hAnsiTheme="majorBidi" w:cstheme="majorBidi"/>
                <w:sz w:val="28"/>
                <w:szCs w:val="28"/>
              </w:rPr>
              <w:t>6,452</w:t>
            </w:r>
          </w:p>
        </w:tc>
        <w:tc>
          <w:tcPr>
            <w:tcW w:w="270" w:type="dxa"/>
          </w:tcPr>
          <w:p w14:paraId="25B54D2C" w14:textId="7777777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746E3" w14:textId="38B55471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7,205</w:t>
            </w:r>
          </w:p>
        </w:tc>
      </w:tr>
      <w:tr w:rsidR="001A47BD" w:rsidRPr="00E34BE6" w14:paraId="0E0D39E0" w14:textId="151BE5DD" w:rsidTr="00EC7A7B">
        <w:trPr>
          <w:trHeight w:val="389"/>
        </w:trPr>
        <w:tc>
          <w:tcPr>
            <w:tcW w:w="5850" w:type="dxa"/>
            <w:shd w:val="clear" w:color="auto" w:fill="auto"/>
            <w:hideMark/>
          </w:tcPr>
          <w:p w14:paraId="700F899D" w14:textId="6AD8D14D" w:rsidR="001A47BD" w:rsidRPr="00E34BE6" w:rsidRDefault="001A47BD" w:rsidP="001A47BD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มากกว่า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1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 แต่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ไม่เกิน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5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F47AB" w14:textId="1FA9C225" w:rsidR="001A47BD" w:rsidRPr="004C27A0" w:rsidRDefault="00DB0E0A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0E0A">
              <w:rPr>
                <w:rFonts w:asciiTheme="majorBidi" w:hAnsiTheme="majorBidi" w:cstheme="majorBidi"/>
                <w:sz w:val="28"/>
                <w:szCs w:val="28"/>
              </w:rPr>
              <w:t>30,348</w:t>
            </w:r>
          </w:p>
        </w:tc>
        <w:tc>
          <w:tcPr>
            <w:tcW w:w="270" w:type="dxa"/>
          </w:tcPr>
          <w:p w14:paraId="129D9164" w14:textId="7777777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E02E9" w14:textId="6EA9BFD0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35,430</w:t>
            </w:r>
          </w:p>
        </w:tc>
      </w:tr>
      <w:tr w:rsidR="001A47BD" w:rsidRPr="00E34BE6" w14:paraId="06F86D49" w14:textId="57CFEE3F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</w:tcPr>
          <w:p w14:paraId="44AC12EC" w14:textId="77777777" w:rsidR="001A47BD" w:rsidRPr="00E34BE6" w:rsidRDefault="001A47BD" w:rsidP="006B44D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5EC6AC" w14:textId="5FC11C53" w:rsidR="001A47BD" w:rsidRPr="004C27A0" w:rsidRDefault="00DB0E0A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0E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A9EC6" w14:textId="7777777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F3D4A8" w14:textId="3CD69E7D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42,635</w:t>
            </w:r>
          </w:p>
        </w:tc>
      </w:tr>
      <w:tr w:rsidR="001A47BD" w:rsidRPr="004C3013" w14:paraId="2C2BB1CE" w14:textId="1E1AA52C" w:rsidTr="00EC7A7B">
        <w:trPr>
          <w:trHeight w:val="105"/>
        </w:trPr>
        <w:tc>
          <w:tcPr>
            <w:tcW w:w="5850" w:type="dxa"/>
            <w:shd w:val="clear" w:color="auto" w:fill="auto"/>
            <w:vAlign w:val="bottom"/>
          </w:tcPr>
          <w:p w14:paraId="038530DC" w14:textId="77777777" w:rsidR="001A47BD" w:rsidRPr="004C3013" w:rsidRDefault="001A47BD" w:rsidP="001A47BD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B02943" w14:textId="77777777" w:rsidR="001A47BD" w:rsidRPr="004C3013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BB48680" w14:textId="77777777" w:rsidR="001A47BD" w:rsidRPr="004C3013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3F44B3" w14:textId="77777777" w:rsidR="001A47BD" w:rsidRPr="004C3013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A47BD" w:rsidRPr="00E34BE6" w14:paraId="5C1C5A3C" w14:textId="01B21037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2350E3BC" w14:textId="77777777" w:rsidR="001A47BD" w:rsidRPr="00E34BE6" w:rsidRDefault="001A47BD" w:rsidP="001A47BD">
            <w:pPr>
              <w:tabs>
                <w:tab w:val="left" w:pos="851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แบ่งเป็น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D6A1A" w14:textId="2C6810E8" w:rsidR="001A47BD" w:rsidRPr="007969A5" w:rsidRDefault="00DB0E0A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0E0A">
              <w:rPr>
                <w:rFonts w:asciiTheme="majorBidi" w:hAnsiTheme="majorBidi" w:cstheme="majorBidi"/>
                <w:sz w:val="28"/>
                <w:szCs w:val="28"/>
              </w:rPr>
              <w:t>42,070</w:t>
            </w:r>
          </w:p>
        </w:tc>
        <w:tc>
          <w:tcPr>
            <w:tcW w:w="270" w:type="dxa"/>
          </w:tcPr>
          <w:p w14:paraId="04CB96F4" w14:textId="7777777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4AFA0" w14:textId="3D3A95E1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49,497</w:t>
            </w:r>
          </w:p>
        </w:tc>
      </w:tr>
      <w:tr w:rsidR="001A47BD" w:rsidRPr="00E34BE6" w14:paraId="3B2ADD8C" w14:textId="32F752ED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46BE9420" w14:textId="77777777" w:rsidR="001A47BD" w:rsidRPr="00E34BE6" w:rsidRDefault="001A47BD" w:rsidP="001A47BD">
            <w:pPr>
              <w:ind w:left="540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571C9" w14:textId="14DC75DC" w:rsidR="001A47BD" w:rsidRPr="007969A5" w:rsidRDefault="00DB0E0A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0E0A">
              <w:rPr>
                <w:rFonts w:asciiTheme="majorBidi" w:hAnsiTheme="majorBidi" w:cstheme="majorBidi"/>
                <w:sz w:val="28"/>
                <w:szCs w:val="28"/>
              </w:rPr>
              <w:t>(5,270)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72A04A" w14:textId="7777777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514D4" w14:textId="6362A020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(6,862)</w:t>
            </w:r>
          </w:p>
        </w:tc>
      </w:tr>
      <w:tr w:rsidR="001A47BD" w:rsidRPr="00E34BE6" w14:paraId="508BABE2" w14:textId="69369FBB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</w:tcPr>
          <w:p w14:paraId="7682202B" w14:textId="77777777" w:rsidR="001A47BD" w:rsidRPr="00E34BE6" w:rsidRDefault="001A47BD" w:rsidP="001A47BD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19096E" w14:textId="1504603A" w:rsidR="001A47BD" w:rsidRPr="007969A5" w:rsidRDefault="00DB0E0A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0E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FC682B" w14:textId="7777777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9AB248" w14:textId="490AE71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42,635</w:t>
            </w:r>
          </w:p>
        </w:tc>
      </w:tr>
    </w:tbl>
    <w:p w14:paraId="4AD6AE3B" w14:textId="77777777" w:rsidR="005535D7" w:rsidRDefault="005535D7" w:rsidP="00FC5B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6315E22" w14:textId="77777777" w:rsidR="00D234C0" w:rsidRDefault="00D234C0" w:rsidP="00FC5B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38DDB10" w14:textId="2F9FE2D2" w:rsidR="00C008BD" w:rsidRPr="001159E9" w:rsidRDefault="00CB245B" w:rsidP="007537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ดอกเบี้ยจ่ายได้คำนวณโดยประมาณการจากอัตราดอกเบี้ยที่เป็นต้นทุนเงินกู้ยืมของบริษัท ตามระยะเวลาของสัญญาเช่า</w:t>
      </w:r>
      <w:r w:rsidR="000F3B50" w:rsidRPr="006B44D8">
        <w:rPr>
          <w:rFonts w:ascii="Angsana New" w:hAnsi="Angsana New"/>
          <w:sz w:val="28"/>
          <w:szCs w:val="28"/>
          <w:cs/>
        </w:rPr>
        <w:t>สำหรับ</w:t>
      </w:r>
      <w:r w:rsidR="00F23FDA" w:rsidRPr="006B44D8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F00F3C">
        <w:rPr>
          <w:rFonts w:ascii="Angsana New" w:hAnsi="Angsana New" w:hint="cs"/>
          <w:sz w:val="28"/>
          <w:szCs w:val="28"/>
          <w:cs/>
        </w:rPr>
        <w:t>และ</w:t>
      </w:r>
      <w:r w:rsidR="002C3013">
        <w:rPr>
          <w:rFonts w:ascii="Angsana New" w:hAnsi="Angsana New" w:hint="cs"/>
          <w:sz w:val="28"/>
          <w:szCs w:val="28"/>
          <w:cs/>
        </w:rPr>
        <w:t>เก้า</w:t>
      </w:r>
      <w:r w:rsidR="00F00F3C">
        <w:rPr>
          <w:rFonts w:ascii="Angsana New" w:hAnsi="Angsana New" w:hint="cs"/>
          <w:sz w:val="28"/>
          <w:szCs w:val="28"/>
          <w:cs/>
        </w:rPr>
        <w:t>เดือน</w:t>
      </w:r>
      <w:r w:rsidR="00A80558" w:rsidRPr="006B44D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2C3013" w:rsidRPr="002C3013">
        <w:rPr>
          <w:rFonts w:ascii="Angsana New" w:hAnsi="Angsana New"/>
          <w:sz w:val="28"/>
          <w:szCs w:val="28"/>
          <w:cs/>
        </w:rPr>
        <w:t>กันยายน</w:t>
      </w:r>
      <w:r w:rsidR="00AD041B" w:rsidRPr="006B44D8">
        <w:rPr>
          <w:rFonts w:ascii="Angsana New" w:hAnsi="Angsana New"/>
          <w:sz w:val="28"/>
          <w:szCs w:val="28"/>
          <w:cs/>
        </w:rPr>
        <w:t xml:space="preserve"> </w:t>
      </w:r>
      <w:r w:rsidR="00AD041B" w:rsidRPr="006B44D8">
        <w:rPr>
          <w:rFonts w:ascii="Angsana New" w:hAnsi="Angsana New"/>
          <w:sz w:val="28"/>
          <w:szCs w:val="28"/>
        </w:rPr>
        <w:t>256</w:t>
      </w:r>
      <w:r w:rsidR="001A47BD" w:rsidRPr="006B44D8">
        <w:rPr>
          <w:rFonts w:ascii="Angsana New" w:hAnsi="Angsana New" w:hint="cs"/>
          <w:sz w:val="28"/>
          <w:szCs w:val="28"/>
          <w:cs/>
        </w:rPr>
        <w:t>6</w:t>
      </w:r>
      <w:r w:rsidR="00AD041B" w:rsidRPr="006B44D8">
        <w:rPr>
          <w:rFonts w:ascii="Angsana New" w:hAnsi="Angsana New"/>
          <w:sz w:val="28"/>
          <w:szCs w:val="28"/>
        </w:rPr>
        <w:t xml:space="preserve"> </w:t>
      </w:r>
      <w:r w:rsidR="003E7C61" w:rsidRPr="006B44D8">
        <w:rPr>
          <w:rFonts w:ascii="Angsana New" w:hAnsi="Angsana New" w:hint="cs"/>
          <w:sz w:val="28"/>
          <w:szCs w:val="28"/>
          <w:cs/>
        </w:rPr>
        <w:t>และ</w:t>
      </w:r>
      <w:r w:rsidR="00727B8D" w:rsidRPr="006B44D8">
        <w:rPr>
          <w:rFonts w:ascii="Angsana New" w:hAnsi="Angsana New" w:hint="cs"/>
          <w:sz w:val="28"/>
          <w:szCs w:val="28"/>
          <w:cs/>
        </w:rPr>
        <w:t xml:space="preserve"> </w:t>
      </w:r>
      <w:r w:rsidR="003E7C61" w:rsidRPr="006B44D8">
        <w:rPr>
          <w:rFonts w:ascii="Angsana New" w:hAnsi="Angsana New"/>
          <w:sz w:val="28"/>
          <w:szCs w:val="28"/>
        </w:rPr>
        <w:t>256</w:t>
      </w:r>
      <w:r w:rsidR="001A47BD" w:rsidRPr="006B44D8">
        <w:rPr>
          <w:rFonts w:ascii="Angsana New" w:hAnsi="Angsana New"/>
          <w:sz w:val="28"/>
          <w:szCs w:val="28"/>
        </w:rPr>
        <w:t>5</w:t>
      </w:r>
      <w:r w:rsidR="003E7C61" w:rsidRPr="006B44D8">
        <w:rPr>
          <w:rFonts w:ascii="Angsana New" w:hAnsi="Angsana New" w:hint="cs"/>
          <w:sz w:val="28"/>
          <w:szCs w:val="28"/>
          <w:cs/>
        </w:rPr>
        <w:t xml:space="preserve"> </w:t>
      </w:r>
      <w:r w:rsidR="000F3B50" w:rsidRPr="006B44D8">
        <w:rPr>
          <w:rFonts w:ascii="Angsana New" w:hAnsi="Angsana New"/>
          <w:sz w:val="28"/>
          <w:szCs w:val="28"/>
          <w:cs/>
        </w:rPr>
        <w:t>ดอกเบี้ยจ่ายจากหนี้สินตามสัญญาเช่าจำนวน</w:t>
      </w:r>
      <w:r w:rsidR="004E2663" w:rsidRPr="006B44D8">
        <w:rPr>
          <w:rFonts w:ascii="Angsana New" w:hAnsi="Angsana New"/>
          <w:sz w:val="28"/>
          <w:szCs w:val="28"/>
        </w:rPr>
        <w:t xml:space="preserve"> </w:t>
      </w:r>
      <w:r w:rsidR="00C008BD" w:rsidRPr="00835B6F">
        <w:rPr>
          <w:rFonts w:ascii="Angsana New" w:hAnsi="Angsana New"/>
          <w:sz w:val="28"/>
          <w:szCs w:val="28"/>
        </w:rPr>
        <w:t>0.</w:t>
      </w:r>
      <w:r w:rsidR="000F14CA" w:rsidRPr="00835B6F">
        <w:rPr>
          <w:rFonts w:ascii="Angsana New" w:hAnsi="Angsana New"/>
          <w:sz w:val="28"/>
          <w:szCs w:val="28"/>
        </w:rPr>
        <w:t>6</w:t>
      </w:r>
      <w:r w:rsidR="004E2663" w:rsidRPr="006B44D8">
        <w:rPr>
          <w:rFonts w:ascii="Angsana New" w:hAnsi="Angsana New"/>
          <w:sz w:val="28"/>
          <w:szCs w:val="28"/>
        </w:rPr>
        <w:t xml:space="preserve"> </w:t>
      </w:r>
      <w:r w:rsidR="00765B6C" w:rsidRPr="006B44D8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C815E7" w:rsidRPr="006B44D8">
        <w:rPr>
          <w:rFonts w:ascii="Angsana New" w:hAnsi="Angsana New" w:hint="cs"/>
          <w:sz w:val="28"/>
          <w:szCs w:val="28"/>
          <w:cs/>
        </w:rPr>
        <w:t xml:space="preserve">และ </w:t>
      </w:r>
      <w:r w:rsidR="00C008BD" w:rsidRPr="006B44D8">
        <w:rPr>
          <w:rFonts w:ascii="Angsana New" w:hAnsi="Angsana New"/>
          <w:sz w:val="28"/>
          <w:szCs w:val="28"/>
        </w:rPr>
        <w:t>0.</w:t>
      </w:r>
      <w:r w:rsidR="00E92344">
        <w:rPr>
          <w:rFonts w:ascii="Angsana New" w:hAnsi="Angsana New"/>
          <w:sz w:val="28"/>
          <w:szCs w:val="28"/>
        </w:rPr>
        <w:t>4</w:t>
      </w:r>
      <w:r w:rsidR="00EC74EB" w:rsidRPr="006B44D8">
        <w:rPr>
          <w:rFonts w:ascii="Angsana New" w:hAnsi="Angsana New"/>
          <w:sz w:val="28"/>
          <w:szCs w:val="28"/>
        </w:rPr>
        <w:t xml:space="preserve"> </w:t>
      </w:r>
      <w:r w:rsidR="00C815E7" w:rsidRPr="006B44D8">
        <w:rPr>
          <w:rFonts w:ascii="Angsana New" w:hAnsi="Angsana New" w:hint="cs"/>
          <w:sz w:val="28"/>
          <w:szCs w:val="28"/>
          <w:cs/>
        </w:rPr>
        <w:t>ล้านบาท</w:t>
      </w:r>
      <w:r w:rsidR="00447786" w:rsidRPr="006B44D8">
        <w:rPr>
          <w:rFonts w:ascii="Angsana New" w:hAnsi="Angsana New" w:hint="cs"/>
          <w:sz w:val="28"/>
          <w:szCs w:val="28"/>
          <w:cs/>
        </w:rPr>
        <w:t xml:space="preserve"> </w:t>
      </w:r>
      <w:r w:rsidR="006C36B5" w:rsidRPr="006B44D8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="009060A6">
        <w:rPr>
          <w:rFonts w:ascii="Angsana New" w:hAnsi="Angsana New" w:hint="cs"/>
          <w:sz w:val="28"/>
          <w:szCs w:val="28"/>
          <w:cs/>
        </w:rPr>
        <w:t>และจำนวน</w:t>
      </w:r>
      <w:r w:rsidR="000F14CA">
        <w:rPr>
          <w:rFonts w:ascii="Angsana New" w:hAnsi="Angsana New"/>
          <w:sz w:val="28"/>
          <w:szCs w:val="28"/>
        </w:rPr>
        <w:t xml:space="preserve"> </w:t>
      </w:r>
      <w:r w:rsidR="000F14CA" w:rsidRPr="00835B6F">
        <w:rPr>
          <w:rFonts w:ascii="Angsana New" w:hAnsi="Angsana New"/>
          <w:sz w:val="28"/>
          <w:szCs w:val="28"/>
        </w:rPr>
        <w:t>1.</w:t>
      </w:r>
      <w:r w:rsidR="00DB0E0A" w:rsidRPr="00835B6F">
        <w:rPr>
          <w:rFonts w:ascii="Angsana New" w:hAnsi="Angsana New"/>
          <w:sz w:val="28"/>
          <w:szCs w:val="28"/>
        </w:rPr>
        <w:t>7</w:t>
      </w:r>
      <w:r w:rsidR="009060A6">
        <w:rPr>
          <w:rFonts w:ascii="Angsana New" w:hAnsi="Angsana New"/>
          <w:sz w:val="28"/>
          <w:szCs w:val="28"/>
        </w:rPr>
        <w:t xml:space="preserve"> </w:t>
      </w:r>
      <w:r w:rsidR="009060A6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20595A">
        <w:rPr>
          <w:rFonts w:ascii="Angsana New" w:hAnsi="Angsana New" w:hint="cs"/>
          <w:sz w:val="28"/>
          <w:szCs w:val="28"/>
          <w:cs/>
        </w:rPr>
        <w:t xml:space="preserve">และ </w:t>
      </w:r>
      <w:r w:rsidR="009060A6">
        <w:rPr>
          <w:rFonts w:ascii="Angsana New" w:hAnsi="Angsana New"/>
          <w:sz w:val="28"/>
          <w:szCs w:val="28"/>
        </w:rPr>
        <w:t>1</w:t>
      </w:r>
      <w:r w:rsidR="00E92344">
        <w:rPr>
          <w:rFonts w:ascii="Angsana New" w:hAnsi="Angsana New"/>
          <w:sz w:val="28"/>
          <w:szCs w:val="28"/>
        </w:rPr>
        <w:t>.4</w:t>
      </w:r>
      <w:r w:rsidR="009060A6">
        <w:rPr>
          <w:rFonts w:ascii="Angsana New" w:hAnsi="Angsana New"/>
          <w:sz w:val="28"/>
          <w:szCs w:val="28"/>
        </w:rPr>
        <w:t xml:space="preserve"> </w:t>
      </w:r>
      <w:r w:rsidR="009060A6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20595A">
        <w:rPr>
          <w:rFonts w:ascii="Angsana New" w:hAnsi="Angsana New" w:hint="cs"/>
          <w:sz w:val="28"/>
          <w:szCs w:val="28"/>
          <w:cs/>
        </w:rPr>
        <w:t xml:space="preserve"> </w:t>
      </w:r>
      <w:r w:rsidR="00537186">
        <w:rPr>
          <w:rFonts w:ascii="Angsana New" w:hAnsi="Angsana New" w:hint="cs"/>
          <w:sz w:val="28"/>
          <w:szCs w:val="28"/>
          <w:cs/>
        </w:rPr>
        <w:t>แสดงเป็นส่วนหนึ่งของ ค่าใช้จ่ายในการดำเนินงานในงบกำไรขาดทุนเบ็ดเสร็จ</w:t>
      </w:r>
    </w:p>
    <w:p w14:paraId="6F56BC1A" w14:textId="5E344896" w:rsidR="006A728D" w:rsidRPr="00824832" w:rsidRDefault="006A728D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สำรองตามกฎหมาย</w:t>
      </w:r>
    </w:p>
    <w:p w14:paraId="6D7B1193" w14:textId="540223EB" w:rsidR="006A728D" w:rsidRPr="00EC7A7B" w:rsidRDefault="006A728D" w:rsidP="00EC7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6D477D">
        <w:rPr>
          <w:rFonts w:ascii="Angsana New" w:hAnsi="Angsana New"/>
          <w:spacing w:val="-2"/>
          <w:sz w:val="28"/>
          <w:szCs w:val="28"/>
        </w:rPr>
        <w:t>2535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 กำหนดให้บริษัทต้องจัดสรร</w:t>
      </w:r>
      <w:r w:rsidR="00765B6C" w:rsidRPr="00EC7A7B">
        <w:rPr>
          <w:rFonts w:ascii="Angsana New" w:hAnsi="Angsana New" w:hint="cs"/>
          <w:spacing w:val="-2"/>
          <w:sz w:val="28"/>
          <w:szCs w:val="28"/>
          <w:cs/>
        </w:rPr>
        <w:t>กำไรสะสม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เป็นทุนสำรองอย่างน้อยร้อยละ </w:t>
      </w:r>
      <w:r w:rsidRPr="00EC7A7B">
        <w:rPr>
          <w:rFonts w:ascii="Angsana New" w:hAnsi="Angsana New"/>
          <w:spacing w:val="-2"/>
          <w:sz w:val="28"/>
          <w:szCs w:val="28"/>
        </w:rPr>
        <w:t>5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EC7A7B">
        <w:rPr>
          <w:rFonts w:ascii="Angsana New" w:hAnsi="Angsana New"/>
          <w:spacing w:val="-2"/>
          <w:sz w:val="28"/>
          <w:szCs w:val="28"/>
        </w:rPr>
        <w:t>10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 ของเงินทุนจดทะเบียน </w:t>
      </w:r>
      <w:r w:rsidR="009B73F5" w:rsidRPr="00EC7A7B">
        <w:rPr>
          <w:rFonts w:ascii="Angsana New" w:hAnsi="Angsana New"/>
          <w:spacing w:val="-2"/>
          <w:sz w:val="28"/>
          <w:szCs w:val="28"/>
          <w:cs/>
        </w:rPr>
        <w:t>ทุน</w:t>
      </w:r>
      <w:r w:rsidRPr="00EC7A7B">
        <w:rPr>
          <w:rFonts w:ascii="Angsana New" w:hAnsi="Angsana New"/>
          <w:spacing w:val="-2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14:paraId="2AC01055" w14:textId="3E183160" w:rsidR="00052407" w:rsidRPr="003778B9" w:rsidRDefault="00052407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3778B9">
        <w:rPr>
          <w:b/>
          <w:bCs/>
          <w:u w:val="none"/>
          <w:cs/>
        </w:rPr>
        <w:t>รายได้จากการลงทุน</w:t>
      </w:r>
    </w:p>
    <w:p w14:paraId="2B65AC83" w14:textId="6B262569" w:rsidR="00332D1E" w:rsidRPr="00332D1E" w:rsidRDefault="008D2AE2" w:rsidP="00332D1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EC7A7B">
        <w:rPr>
          <w:rFonts w:ascii="Angsana New" w:hAnsi="Angsana New" w:hint="cs"/>
          <w:spacing w:val="-2"/>
          <w:sz w:val="28"/>
          <w:szCs w:val="28"/>
          <w:cs/>
        </w:rPr>
        <w:t>รายได้จากการลงทุนสำหรับ</w:t>
      </w:r>
      <w:r w:rsidR="00E11AF0">
        <w:rPr>
          <w:rFonts w:ascii="Angsana New" w:hAnsi="Angsana New" w:hint="cs"/>
          <w:spacing w:val="-2"/>
          <w:sz w:val="28"/>
          <w:szCs w:val="28"/>
          <w:cs/>
        </w:rPr>
        <w:t>งวดสามเดือน</w:t>
      </w:r>
      <w:r w:rsidR="00ED0AAD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5D3E65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ED0AAD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="00A80558" w:rsidRPr="00EC7A7B">
        <w:rPr>
          <w:rFonts w:ascii="Angsana New" w:hAnsi="Angsana New" w:hint="cs"/>
          <w:spacing w:val="-2"/>
          <w:sz w:val="28"/>
          <w:szCs w:val="28"/>
          <w:cs/>
        </w:rPr>
        <w:t xml:space="preserve">สิ้นสุดวันที่ </w:t>
      </w:r>
      <w:r w:rsidR="00906F92">
        <w:rPr>
          <w:rFonts w:ascii="Angsana New" w:hAnsi="Angsana New"/>
          <w:spacing w:val="-2"/>
          <w:sz w:val="28"/>
          <w:szCs w:val="28"/>
        </w:rPr>
        <w:t xml:space="preserve">30 </w:t>
      </w:r>
      <w:r w:rsidR="005D3E65" w:rsidRPr="005D3E65">
        <w:rPr>
          <w:rFonts w:ascii="Angsana New" w:hAnsi="Angsana New"/>
          <w:spacing w:val="-2"/>
          <w:sz w:val="28"/>
          <w:szCs w:val="28"/>
          <w:cs/>
        </w:rPr>
        <w:t>กันยายน</w:t>
      </w:r>
      <w:r w:rsidR="00AD041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pacing w:val="-2"/>
          <w:sz w:val="28"/>
          <w:szCs w:val="28"/>
        </w:rPr>
        <w:t>256</w:t>
      </w:r>
      <w:r w:rsidR="001A47BD">
        <w:rPr>
          <w:rFonts w:ascii="Angsana New" w:hAnsi="Angsana New"/>
          <w:spacing w:val="-2"/>
          <w:sz w:val="28"/>
          <w:szCs w:val="28"/>
        </w:rPr>
        <w:t>6</w:t>
      </w:r>
      <w:r w:rsidR="00AD041B">
        <w:rPr>
          <w:rFonts w:ascii="Angsana New" w:hAnsi="Angsana New"/>
          <w:spacing w:val="-2"/>
          <w:sz w:val="28"/>
          <w:szCs w:val="28"/>
        </w:rPr>
        <w:t xml:space="preserve"> </w:t>
      </w:r>
      <w:r w:rsidRPr="00EC7A7B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Pr="00EC7A7B">
        <w:rPr>
          <w:rFonts w:ascii="Angsana New" w:hAnsi="Angsana New" w:hint="cs"/>
          <w:spacing w:val="-2"/>
          <w:sz w:val="28"/>
          <w:szCs w:val="28"/>
        </w:rPr>
        <w:t xml:space="preserve"> 256</w:t>
      </w:r>
      <w:r w:rsidR="001A47BD">
        <w:rPr>
          <w:rFonts w:ascii="Angsana New" w:hAnsi="Angsana New"/>
          <w:spacing w:val="-2"/>
          <w:sz w:val="28"/>
          <w:szCs w:val="28"/>
        </w:rPr>
        <w:t>5</w:t>
      </w:r>
      <w:r w:rsidRPr="00EC7A7B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EC7A7B">
        <w:rPr>
          <w:rFonts w:ascii="Angsana New" w:hAnsi="Angsana New" w:hint="cs"/>
          <w:spacing w:val="-2"/>
          <w:sz w:val="28"/>
          <w:szCs w:val="28"/>
          <w:cs/>
        </w:rPr>
        <w:t>มีดังนี้</w:t>
      </w:r>
      <w:r w:rsidRPr="00EC7A7B">
        <w:rPr>
          <w:rFonts w:ascii="Angsana New" w:hAnsi="Angsana New" w:hint="cs"/>
          <w:spacing w:val="-2"/>
          <w:sz w:val="28"/>
          <w:szCs w:val="28"/>
        </w:rPr>
        <w:t> 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332D1E" w:rsidRPr="00824832" w14:paraId="1F1CCCFD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97F2DB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CB086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32D1E" w:rsidRPr="00824832" w14:paraId="4325694F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F0C440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A5A9E2" w14:textId="77777777" w:rsidR="00332D1E" w:rsidRPr="003C5177" w:rsidRDefault="00332D1E" w:rsidP="00666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1F732CC1" w14:textId="23C8B47E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</w:t>
            </w:r>
            <w:r w:rsidR="005D3E65" w:rsidRPr="005D3E65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89FF0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46C7A07" w14:textId="41F863E1" w:rsidR="00332D1E" w:rsidRDefault="00332D1E" w:rsidP="00666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</w:t>
            </w:r>
            <w:r w:rsidR="005D3E6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เก้า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เดือน</w:t>
            </w:r>
          </w:p>
          <w:p w14:paraId="40922F17" w14:textId="3DF14560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="005D3E65" w:rsidRPr="005D3E65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กันยายน</w:t>
            </w:r>
          </w:p>
        </w:tc>
      </w:tr>
      <w:tr w:rsidR="00332D1E" w:rsidRPr="00824832" w14:paraId="2F725446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D45E161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40C5F" w14:textId="180CBC2C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BB72F3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5B756" w14:textId="5B19DB05" w:rsidR="00332D1E" w:rsidRPr="00AD68FE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C716AB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CBD48FB" w14:textId="3BCE4BC4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59B21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03D0194" w14:textId="72954DCC" w:rsidR="00332D1E" w:rsidRPr="00AD68FE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D3E65" w:rsidRPr="00824832" w14:paraId="79F68AF7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17BC2C" w14:textId="77777777" w:rsidR="005D3E65" w:rsidRPr="00824832" w:rsidRDefault="005D3E65" w:rsidP="005D3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ACD69" w14:textId="3E2B08FA" w:rsidR="005D3E65" w:rsidRPr="00936544" w:rsidRDefault="001E1FDB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C6FE6E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B67CD" w14:textId="654D58A9" w:rsidR="005D3E65" w:rsidRPr="00824832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69F2E6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9840B7" w14:textId="7275326D" w:rsidR="005D3E65" w:rsidRPr="00936544" w:rsidRDefault="001E1FDB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77A2E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171E6A" w14:textId="371D0DB9" w:rsidR="005D3E65" w:rsidRPr="00824832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sz w:val="28"/>
                <w:szCs w:val="28"/>
              </w:rPr>
              <w:t>3,277</w:t>
            </w:r>
          </w:p>
        </w:tc>
      </w:tr>
      <w:tr w:rsidR="005D3E65" w:rsidRPr="00824832" w14:paraId="6E63D3ED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23E2A5C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BAC05" w14:textId="22776CD1" w:rsidR="005D3E65" w:rsidRPr="00936544" w:rsidRDefault="001E1FDB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32EFD1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71805" w14:textId="7200362D" w:rsidR="005D3E65" w:rsidRPr="00824832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D12B4B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6ADEC" w14:textId="708F3AB2" w:rsidR="005D3E65" w:rsidRPr="00936544" w:rsidRDefault="001E1FDB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2,58</w:t>
            </w:r>
            <w:r w:rsidR="00835B6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FAE9C2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6AC11" w14:textId="66AAC0B3" w:rsidR="005D3E65" w:rsidRPr="00824832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sz w:val="28"/>
                <w:szCs w:val="28"/>
              </w:rPr>
              <w:t>1,59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D3E65" w:rsidRPr="005067F3" w14:paraId="51C3C6E9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6C61D71" w14:textId="77777777" w:rsidR="005D3E65" w:rsidRPr="00824832" w:rsidRDefault="005D3E65" w:rsidP="005D3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6432B7" w14:textId="53A5152F" w:rsidR="005D3E65" w:rsidRPr="00936544" w:rsidRDefault="001E1FDB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A9F4D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E1A87" w14:textId="52BE4813" w:rsidR="005D3E65" w:rsidRPr="00332D1E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0C6071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DCC01E" w14:textId="40913A88" w:rsidR="005D3E65" w:rsidRPr="00936544" w:rsidRDefault="001E1FDB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6,89</w:t>
            </w:r>
            <w:r w:rsidR="00835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C31C68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5B5FF" w14:textId="48914B14" w:rsidR="005D3E65" w:rsidRPr="00332D1E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62DD351D" w14:textId="0DC24E4D" w:rsidR="00AE653A" w:rsidRPr="004665D5" w:rsidRDefault="00445CF0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4665D5">
        <w:rPr>
          <w:rFonts w:hint="cs"/>
          <w:b/>
          <w:bCs/>
          <w:u w:val="none"/>
          <w:cs/>
        </w:rPr>
        <w:t>กำไร</w:t>
      </w:r>
      <w:r w:rsidR="00853F14">
        <w:rPr>
          <w:rFonts w:hint="cs"/>
          <w:b/>
          <w:bCs/>
          <w:u w:val="none"/>
          <w:cs/>
        </w:rPr>
        <w:t xml:space="preserve"> </w:t>
      </w:r>
      <w:r w:rsidR="00853F14">
        <w:rPr>
          <w:b/>
          <w:bCs/>
          <w:u w:val="none"/>
          <w:lang w:val="en-US"/>
        </w:rPr>
        <w:t>(</w:t>
      </w:r>
      <w:r w:rsidR="00853F14">
        <w:rPr>
          <w:rFonts w:hint="cs"/>
          <w:b/>
          <w:bCs/>
          <w:u w:val="none"/>
          <w:cs/>
          <w:lang w:val="en-US"/>
        </w:rPr>
        <w:t>ขาดทุน</w:t>
      </w:r>
      <w:r w:rsidR="00853F14">
        <w:rPr>
          <w:b/>
          <w:bCs/>
          <w:u w:val="none"/>
          <w:lang w:val="en-US"/>
        </w:rPr>
        <w:t xml:space="preserve">) </w:t>
      </w:r>
      <w:r w:rsidR="00256013" w:rsidRPr="004665D5">
        <w:rPr>
          <w:b/>
          <w:bCs/>
          <w:u w:val="none"/>
          <w:cs/>
        </w:rPr>
        <w:t>จากเครื่องมือทางการเงิน</w:t>
      </w:r>
    </w:p>
    <w:p w14:paraId="1AAF2EB0" w14:textId="6B151CD3" w:rsidR="00680955" w:rsidRDefault="00E236B1" w:rsidP="00491D0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กำไร</w:t>
      </w:r>
      <w:r w:rsidR="00853F14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 xml:space="preserve"> (</w:t>
      </w:r>
      <w:r w:rsidR="00853F14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ขาดทุน</w:t>
      </w:r>
      <w:r w:rsidR="00853F14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 xml:space="preserve">)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จากเครื่องมือทางการเงินสำหรับ</w:t>
      </w:r>
      <w:r w:rsidR="00E11AF0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งวดสามเดือน</w:t>
      </w:r>
      <w:r w:rsidR="009D4207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และ</w:t>
      </w:r>
      <w:r w:rsidR="005D3E65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เก้า</w:t>
      </w:r>
      <w:r w:rsidR="009D4207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เดือน</w:t>
      </w:r>
      <w:r w:rsidR="00A80558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สิ้นสุดวันที่ </w:t>
      </w:r>
      <w:r w:rsidR="00906F92">
        <w:rPr>
          <w:rFonts w:ascii="Angsana New" w:hAnsi="Angsana New"/>
          <w:spacing w:val="-2"/>
          <w:sz w:val="28"/>
          <w:szCs w:val="28"/>
        </w:rPr>
        <w:t xml:space="preserve">30 </w:t>
      </w:r>
      <w:r w:rsidR="005D3E65">
        <w:rPr>
          <w:rFonts w:ascii="Angsana New" w:hAnsi="Angsana New" w:hint="cs"/>
          <w:spacing w:val="-2"/>
          <w:sz w:val="28"/>
          <w:szCs w:val="28"/>
          <w:cs/>
        </w:rPr>
        <w:t>กันยา</w:t>
      </w:r>
      <w:r w:rsidR="00906F92">
        <w:rPr>
          <w:rFonts w:ascii="Angsana New" w:hAnsi="Angsana New"/>
          <w:spacing w:val="-2"/>
          <w:sz w:val="28"/>
          <w:szCs w:val="28"/>
          <w:cs/>
        </w:rPr>
        <w:t>ยน</w:t>
      </w:r>
      <w:r w:rsidR="00AD041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pacing w:val="-2"/>
          <w:sz w:val="28"/>
          <w:szCs w:val="28"/>
        </w:rPr>
        <w:t>256</w:t>
      </w:r>
      <w:r w:rsidR="00650112">
        <w:rPr>
          <w:rFonts w:ascii="Angsana New" w:hAnsi="Angsana New" w:hint="cs"/>
          <w:spacing w:val="-2"/>
          <w:sz w:val="28"/>
          <w:szCs w:val="28"/>
          <w:cs/>
        </w:rPr>
        <w:t>6</w:t>
      </w:r>
      <w:r w:rsidR="00AD041B"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และ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256</w:t>
      </w:r>
      <w:r w:rsidR="00650112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5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332D1E" w:rsidRPr="00824832" w14:paraId="152AB004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E1A93E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6A8E7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32D1E" w:rsidRPr="00824832" w14:paraId="755D491A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1AF33F1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857A7" w14:textId="77777777" w:rsidR="00332D1E" w:rsidRPr="003C5177" w:rsidRDefault="00332D1E" w:rsidP="00666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12F776DD" w14:textId="5451E399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</w:t>
            </w:r>
            <w:r w:rsidR="005D3E65" w:rsidRPr="005D3E65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7C3EB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B43DAB9" w14:textId="1D1450CF" w:rsidR="00332D1E" w:rsidRDefault="00332D1E" w:rsidP="00666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</w:t>
            </w:r>
            <w:r w:rsidR="005D3E6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เก้า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เดือน</w:t>
            </w:r>
          </w:p>
          <w:p w14:paraId="252AC892" w14:textId="66E63104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="005D3E65" w:rsidRPr="005D3E65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กันยายน</w:t>
            </w:r>
          </w:p>
        </w:tc>
      </w:tr>
      <w:tr w:rsidR="00332D1E" w:rsidRPr="00824832" w14:paraId="579CCAEB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CA4FE7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8024B" w14:textId="2FE1750E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2CEBFC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5FC3C" w14:textId="4C2E5C46" w:rsidR="00332D1E" w:rsidRPr="00AD68FE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A73E6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68CF9D2" w14:textId="1818BC61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8E120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1C181C8" w14:textId="724C1938" w:rsidR="00332D1E" w:rsidRPr="00AD68FE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D3E65" w:rsidRPr="00824832" w14:paraId="0E4E132D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217D7A" w14:textId="77777777" w:rsidR="005D3E65" w:rsidRDefault="005D3E65" w:rsidP="005D3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60D77E92" w14:textId="77777777" w:rsidR="005D3E65" w:rsidRPr="00824832" w:rsidRDefault="005D3E65" w:rsidP="005D3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F8B4B" w14:textId="1344ECC3" w:rsidR="005D3E65" w:rsidRPr="00936544" w:rsidRDefault="001E1FDB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835B6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F976F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5957" w14:textId="2D82FE04" w:rsidR="005D3E65" w:rsidRPr="00824832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5D142D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FDAE" w14:textId="78A1F9C5" w:rsidR="005D3E65" w:rsidRPr="00936544" w:rsidRDefault="001E1FDB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</w:t>
            </w:r>
            <w:r w:rsidR="00835B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9FD54C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6C3B0" w14:textId="748B3DAB" w:rsidR="005D3E65" w:rsidRPr="00824832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sz w:val="28"/>
                <w:szCs w:val="28"/>
              </w:rPr>
              <w:t>2,455</w:t>
            </w:r>
          </w:p>
        </w:tc>
      </w:tr>
      <w:tr w:rsidR="005D3E65" w:rsidRPr="00824832" w14:paraId="0ABFA6F3" w14:textId="77777777" w:rsidTr="00387454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4426FD3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8E09F" w14:textId="4B4A4ADD" w:rsidR="005D3E65" w:rsidRPr="00936544" w:rsidRDefault="001E1FDB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</w:t>
            </w:r>
            <w:r w:rsidR="00835B6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5E0DFA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AFDF9" w14:textId="5D365FEA" w:rsidR="005D3E65" w:rsidRPr="00824832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sz w:val="28"/>
                <w:szCs w:val="28"/>
              </w:rPr>
              <w:t>(384)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FDFE3D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F60A0" w14:textId="08418EDA" w:rsidR="005D3E65" w:rsidRPr="00936544" w:rsidRDefault="001E1FDB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FA9458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9D2FA" w14:textId="03E14B0B" w:rsidR="005D3E65" w:rsidRPr="00824832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sz w:val="28"/>
                <w:szCs w:val="28"/>
              </w:rPr>
              <w:t>(498)</w:t>
            </w:r>
          </w:p>
        </w:tc>
      </w:tr>
      <w:tr w:rsidR="005D3E65" w:rsidRPr="005067F3" w14:paraId="6A67EF51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7481DB" w14:textId="77777777" w:rsidR="005D3E65" w:rsidRPr="00824832" w:rsidRDefault="005D3E65" w:rsidP="005D3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A696A3" w14:textId="707160C4" w:rsidR="005D3E65" w:rsidRPr="00936544" w:rsidRDefault="001E1FDB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EDAA3B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A86A0F" w14:textId="50E67435" w:rsidR="005D3E65" w:rsidRPr="00824832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F98602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96DC48" w14:textId="5A95FDBF" w:rsidR="005D3E65" w:rsidRPr="00936544" w:rsidRDefault="001E1FDB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</w:t>
            </w:r>
            <w:r w:rsidR="00835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8DA307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B41A75" w14:textId="638C659F" w:rsidR="005D3E65" w:rsidRPr="00721BDB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A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1,957</w:t>
            </w:r>
          </w:p>
        </w:tc>
      </w:tr>
    </w:tbl>
    <w:p w14:paraId="1D8A8FE2" w14:textId="77777777" w:rsidR="00332D1E" w:rsidRDefault="00332D1E" w:rsidP="006809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 w:firstLine="540"/>
        <w:jc w:val="thaiDistribute"/>
        <w:textAlignment w:val="baseline"/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</w:pPr>
    </w:p>
    <w:p w14:paraId="5C332D42" w14:textId="77777777" w:rsidR="005535D7" w:rsidRDefault="005535D7" w:rsidP="005535D7">
      <w:pPr>
        <w:pStyle w:val="FSNoteNumbered"/>
        <w:spacing w:after="0"/>
        <w:ind w:left="540"/>
        <w:rPr>
          <w:rFonts w:hint="cs"/>
          <w:b/>
          <w:bCs/>
          <w:u w:val="none"/>
          <w:cs/>
        </w:rPr>
      </w:pPr>
    </w:p>
    <w:p w14:paraId="660BEA57" w14:textId="6EC02408" w:rsidR="00256013" w:rsidRPr="00E826E0" w:rsidRDefault="00EC7A7B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lastRenderedPageBreak/>
        <w:t>ขาดทุน</w:t>
      </w:r>
      <w:r w:rsidR="00256013" w:rsidRPr="00E826E0">
        <w:rPr>
          <w:b/>
          <w:bCs/>
          <w:u w:val="none"/>
          <w:cs/>
        </w:rPr>
        <w:t>จากการปรับมูลค่ายุติธรรมของเครื่องมือทางการเงิน</w:t>
      </w:r>
    </w:p>
    <w:p w14:paraId="0B13D700" w14:textId="3D43ADC6" w:rsidR="00592E74" w:rsidRDefault="00EC7A7B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C7A7B">
        <w:rPr>
          <w:rFonts w:ascii="Angsana New" w:hAnsi="Angsana New"/>
          <w:sz w:val="28"/>
          <w:szCs w:val="28"/>
          <w:cs/>
        </w:rPr>
        <w:t>ขาดทุน</w:t>
      </w:r>
      <w:r w:rsidR="00870DE4" w:rsidRPr="00870DE4">
        <w:rPr>
          <w:rFonts w:ascii="Angsana New" w:hAnsi="Angsana New"/>
          <w:sz w:val="28"/>
          <w:szCs w:val="28"/>
          <w:cs/>
        </w:rPr>
        <w:t>จากการปรับมูลค่ายุติธรรมของเครื่องมือทางการเงินสำหรับ</w:t>
      </w:r>
      <w:r w:rsidR="00E11AF0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ED0AAD">
        <w:rPr>
          <w:rFonts w:ascii="Angsana New" w:hAnsi="Angsana New" w:hint="cs"/>
          <w:sz w:val="28"/>
          <w:szCs w:val="28"/>
          <w:cs/>
        </w:rPr>
        <w:t>และ</w:t>
      </w:r>
      <w:r w:rsidR="005D3E65">
        <w:rPr>
          <w:rFonts w:ascii="Angsana New" w:hAnsi="Angsana New" w:hint="cs"/>
          <w:sz w:val="28"/>
          <w:szCs w:val="28"/>
          <w:cs/>
        </w:rPr>
        <w:t>เก้า</w:t>
      </w:r>
      <w:r w:rsidR="00ED0AAD">
        <w:rPr>
          <w:rFonts w:ascii="Angsana New" w:hAnsi="Angsana New" w:hint="cs"/>
          <w:sz w:val="28"/>
          <w:szCs w:val="28"/>
          <w:cs/>
        </w:rPr>
        <w:t>เดือน</w:t>
      </w:r>
      <w:r w:rsidR="00A8055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5D3E65">
        <w:rPr>
          <w:rFonts w:ascii="Angsana New" w:hAnsi="Angsana New" w:hint="cs"/>
          <w:sz w:val="28"/>
          <w:szCs w:val="28"/>
          <w:cs/>
        </w:rPr>
        <w:t>กันยา</w:t>
      </w:r>
      <w:r w:rsidR="00906F92">
        <w:rPr>
          <w:rFonts w:ascii="Angsana New" w:hAnsi="Angsana New"/>
          <w:sz w:val="28"/>
          <w:szCs w:val="28"/>
          <w:cs/>
        </w:rPr>
        <w:t>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650112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870DE4" w:rsidRPr="00870DE4">
        <w:rPr>
          <w:rFonts w:ascii="Angsana New" w:hAnsi="Angsana New"/>
          <w:sz w:val="28"/>
          <w:szCs w:val="28"/>
          <w:cs/>
        </w:rPr>
        <w:t xml:space="preserve">และ </w:t>
      </w:r>
      <w:r w:rsidR="00727B8D">
        <w:rPr>
          <w:rFonts w:ascii="Angsana New" w:hAnsi="Angsana New"/>
          <w:sz w:val="28"/>
          <w:szCs w:val="28"/>
        </w:rPr>
        <w:t>256</w:t>
      </w:r>
      <w:r w:rsidR="009B6E1D">
        <w:rPr>
          <w:rFonts w:ascii="Angsana New" w:hAnsi="Angsana New"/>
          <w:sz w:val="28"/>
          <w:szCs w:val="28"/>
        </w:rPr>
        <w:t>5</w:t>
      </w:r>
      <w:r w:rsidR="00870DE4" w:rsidRPr="00870DE4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936544" w:rsidRPr="00824832" w14:paraId="5026613E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AA3C7B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F0742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36544" w:rsidRPr="00824832" w14:paraId="3BA3C8DB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6D616F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FDE53" w14:textId="77777777" w:rsidR="00936544" w:rsidRPr="003C5177" w:rsidRDefault="00936544" w:rsidP="00666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534111DC" w14:textId="7AEB0951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</w:t>
            </w:r>
            <w:r w:rsidR="005D3E65" w:rsidRPr="005D3E65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6FA7E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DD477E2" w14:textId="61188380" w:rsidR="00936544" w:rsidRDefault="00936544" w:rsidP="00666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</w:t>
            </w:r>
            <w:r w:rsidR="005D3E6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เก้า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เดือน</w:t>
            </w:r>
          </w:p>
          <w:p w14:paraId="3B07F737" w14:textId="24E33883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="005D3E65" w:rsidRPr="005D3E65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กันยายน</w:t>
            </w:r>
          </w:p>
        </w:tc>
      </w:tr>
      <w:tr w:rsidR="00936544" w:rsidRPr="00824832" w14:paraId="5F9DB9FC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5D452A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31A4D" w14:textId="4FA00522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4BEBB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60611" w14:textId="7E051E87" w:rsidR="00936544" w:rsidRPr="00AD68FE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7396DC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76F6A37" w14:textId="0240069A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A6FDC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AB22762" w14:textId="4AD190F7" w:rsidR="00936544" w:rsidRPr="00AD68FE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D3E65" w:rsidRPr="00824832" w14:paraId="08D59AD8" w14:textId="77777777" w:rsidTr="00A408B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F4DB27" w14:textId="77777777" w:rsidR="005D3E65" w:rsidRDefault="005D3E65" w:rsidP="005D3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0C884282" w14:textId="77777777" w:rsidR="005D3E65" w:rsidRPr="00824832" w:rsidRDefault="005D3E65" w:rsidP="005D3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C38CF" w14:textId="407DD32C" w:rsidR="005D3E65" w:rsidRPr="00936544" w:rsidRDefault="001E1FDB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</w:t>
            </w:r>
            <w:r w:rsidR="00835B6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C5741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C54B1" w14:textId="0EE20EB4" w:rsidR="005D3E65" w:rsidRPr="00824832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8A02B7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6D60F" w14:textId="70797D92" w:rsidR="005D3E65" w:rsidRPr="00936544" w:rsidRDefault="001E1FDB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EE467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D0CED" w14:textId="0AB2CBDE" w:rsidR="005D3E65" w:rsidRPr="00592E74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9,331</w:t>
            </w:r>
          </w:p>
        </w:tc>
      </w:tr>
      <w:tr w:rsidR="005D3E65" w:rsidRPr="00824832" w14:paraId="016D105B" w14:textId="77777777" w:rsidTr="00A408B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A21389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411B0" w14:textId="1246A9E2" w:rsidR="005D3E65" w:rsidRPr="00936544" w:rsidRDefault="001E1FDB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75924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38980" w14:textId="610F7A89" w:rsidR="005D3E65" w:rsidRPr="00824832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1EE204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1B096" w14:textId="03E82511" w:rsidR="005D3E65" w:rsidRPr="00936544" w:rsidRDefault="001E1FDB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702B28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46E03" w14:textId="27CF8411" w:rsidR="005D3E65" w:rsidRPr="00824832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</w:tr>
      <w:tr w:rsidR="005D3E65" w:rsidRPr="005067F3" w14:paraId="6B2F2BD5" w14:textId="77777777" w:rsidTr="00A408B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192D6D" w14:textId="77777777" w:rsidR="005D3E65" w:rsidRPr="00824832" w:rsidRDefault="005D3E65" w:rsidP="005D3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09B8B" w14:textId="48CDA5BD" w:rsidR="005D3E65" w:rsidRPr="00936544" w:rsidRDefault="001E1FDB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2,62</w:t>
            </w:r>
            <w:r w:rsidR="00835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8C0CD8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5A34B" w14:textId="159DB9EC" w:rsidR="005D3E65" w:rsidRPr="00824832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E65281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F80C2F" w14:textId="150319E4" w:rsidR="005D3E65" w:rsidRPr="00936544" w:rsidRDefault="001E1FDB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14,695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F84170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F341C7" w14:textId="29D04CC6" w:rsidR="005D3E65" w:rsidRPr="00721BDB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9,886</w:t>
            </w:r>
          </w:p>
        </w:tc>
      </w:tr>
    </w:tbl>
    <w:p w14:paraId="5C009B0B" w14:textId="17E946F9" w:rsidR="0034029A" w:rsidRPr="00E826E0" w:rsidRDefault="0034029A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E826E0">
        <w:rPr>
          <w:b/>
          <w:bCs/>
          <w:u w:val="none"/>
          <w:cs/>
        </w:rPr>
        <w:t>ค่าใช้จ่ายในการดำเนินงาน</w:t>
      </w:r>
    </w:p>
    <w:p w14:paraId="38EDC185" w14:textId="1FCAED8A" w:rsidR="00872F09" w:rsidRDefault="00872F09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2F09">
        <w:rPr>
          <w:rFonts w:ascii="Angsana New" w:hAnsi="Angsana New"/>
          <w:sz w:val="28"/>
          <w:szCs w:val="28"/>
          <w:cs/>
        </w:rPr>
        <w:t>ค่าใช้จ่ายในการดำเนินงานที่สำคัญสำหรับ</w:t>
      </w:r>
      <w:r w:rsidR="008936BE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9D4207">
        <w:rPr>
          <w:rFonts w:ascii="Angsana New" w:hAnsi="Angsana New" w:hint="cs"/>
          <w:sz w:val="28"/>
          <w:szCs w:val="28"/>
          <w:cs/>
        </w:rPr>
        <w:t>และ</w:t>
      </w:r>
      <w:r w:rsidR="005D3E65">
        <w:rPr>
          <w:rFonts w:ascii="Angsana New" w:hAnsi="Angsana New" w:hint="cs"/>
          <w:sz w:val="28"/>
          <w:szCs w:val="28"/>
          <w:cs/>
        </w:rPr>
        <w:t>เก้า</w:t>
      </w:r>
      <w:r w:rsidR="009D4207">
        <w:rPr>
          <w:rFonts w:ascii="Angsana New" w:hAnsi="Angsana New" w:hint="cs"/>
          <w:sz w:val="28"/>
          <w:szCs w:val="28"/>
          <w:cs/>
        </w:rPr>
        <w:t>เดือน</w:t>
      </w:r>
      <w:r w:rsidR="00A8055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06F92">
        <w:rPr>
          <w:rFonts w:ascii="Angsana New" w:hAnsi="Angsana New"/>
          <w:spacing w:val="-2"/>
          <w:sz w:val="28"/>
          <w:szCs w:val="28"/>
        </w:rPr>
        <w:t xml:space="preserve">30 </w:t>
      </w:r>
      <w:r w:rsidR="005D3E65">
        <w:rPr>
          <w:rFonts w:ascii="Angsana New" w:hAnsi="Angsana New" w:hint="cs"/>
          <w:spacing w:val="-2"/>
          <w:sz w:val="28"/>
          <w:szCs w:val="28"/>
          <w:cs/>
        </w:rPr>
        <w:t>กันยา</w:t>
      </w:r>
      <w:r w:rsidR="00906F92">
        <w:rPr>
          <w:rFonts w:ascii="Angsana New" w:hAnsi="Angsana New"/>
          <w:spacing w:val="-2"/>
          <w:sz w:val="28"/>
          <w:szCs w:val="28"/>
          <w:cs/>
        </w:rPr>
        <w:t>ยน</w:t>
      </w:r>
      <w:r w:rsidR="00AD041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pacing w:val="-2"/>
          <w:sz w:val="28"/>
          <w:szCs w:val="28"/>
        </w:rPr>
        <w:t>256</w:t>
      </w:r>
      <w:r w:rsidR="009B6E1D">
        <w:rPr>
          <w:rFonts w:ascii="Angsana New" w:hAnsi="Angsana New"/>
          <w:spacing w:val="-2"/>
          <w:sz w:val="28"/>
          <w:szCs w:val="28"/>
        </w:rPr>
        <w:t>6</w:t>
      </w:r>
      <w:r w:rsidR="00AD041B">
        <w:rPr>
          <w:rFonts w:ascii="Angsana New" w:hAnsi="Angsana New"/>
          <w:spacing w:val="-2"/>
          <w:sz w:val="28"/>
          <w:szCs w:val="28"/>
        </w:rPr>
        <w:t xml:space="preserve"> </w:t>
      </w:r>
      <w:r w:rsidRPr="00872F09">
        <w:rPr>
          <w:rFonts w:ascii="Angsana New" w:hAnsi="Angsana New"/>
          <w:sz w:val="28"/>
          <w:szCs w:val="28"/>
          <w:cs/>
        </w:rPr>
        <w:t>และ</w:t>
      </w:r>
      <w:r w:rsidRPr="00872F09">
        <w:rPr>
          <w:rFonts w:ascii="Angsana New" w:hAnsi="Angsana New"/>
          <w:sz w:val="28"/>
          <w:szCs w:val="28"/>
        </w:rPr>
        <w:t xml:space="preserve"> 256</w:t>
      </w:r>
      <w:r w:rsidR="009B6E1D">
        <w:rPr>
          <w:rFonts w:ascii="Angsana New" w:hAnsi="Angsana New"/>
          <w:sz w:val="28"/>
          <w:szCs w:val="28"/>
        </w:rPr>
        <w:t>5</w:t>
      </w:r>
      <w:r w:rsidRPr="00872F09">
        <w:rPr>
          <w:rFonts w:ascii="Angsana New" w:hAnsi="Angsana New"/>
          <w:sz w:val="28"/>
          <w:szCs w:val="28"/>
          <w:cs/>
        </w:rPr>
        <w:t xml:space="preserve"> </w:t>
      </w:r>
      <w:r w:rsidRPr="00872F09">
        <w:rPr>
          <w:rFonts w:ascii="Angsana New" w:hAnsi="Angsana New" w:hint="cs"/>
          <w:sz w:val="28"/>
          <w:szCs w:val="28"/>
          <w:cs/>
        </w:rPr>
        <w:t>มี</w:t>
      </w:r>
      <w:r w:rsidRPr="00872F09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936544" w:rsidRPr="00824832" w14:paraId="0544CD6E" w14:textId="77777777" w:rsidTr="006668D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E21ED7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AC5E73D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36544" w:rsidRPr="00824832" w14:paraId="25F5B6B5" w14:textId="77777777" w:rsidTr="006668D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89A644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BC461D" w14:textId="77777777" w:rsidR="00936544" w:rsidRPr="003C5177" w:rsidRDefault="00936544" w:rsidP="00666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13DA7DFC" w14:textId="281F4522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</w:t>
            </w:r>
            <w:r w:rsidR="005D3E65" w:rsidRPr="005D3E65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FEFE8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4437C70" w14:textId="081875B8" w:rsidR="00936544" w:rsidRDefault="00936544" w:rsidP="00666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</w:t>
            </w:r>
            <w:r w:rsidR="005D3E6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เก้า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เดือน</w:t>
            </w:r>
          </w:p>
          <w:p w14:paraId="4C099068" w14:textId="5945E45D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="005D3E65" w:rsidRPr="005D3E65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กันยายน</w:t>
            </w:r>
          </w:p>
        </w:tc>
      </w:tr>
      <w:tr w:rsidR="00936544" w:rsidRPr="00824832" w14:paraId="2C591486" w14:textId="77777777" w:rsidTr="006668D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6EF7D2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2262AB9" w14:textId="7889E999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1E993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AA9B99" w14:textId="37B51092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00556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7799C65" w14:textId="15BC1CE9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194C0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3645D39" w14:textId="653AD5E2" w:rsidR="00936544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92E7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D3E65" w:rsidRPr="00824832" w14:paraId="4508AB67" w14:textId="77777777" w:rsidTr="00C6586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7510B9" w14:textId="77777777" w:rsidR="005D3E65" w:rsidRPr="00824832" w:rsidRDefault="005D3E65" w:rsidP="005D3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F8450" w14:textId="1755FC1B" w:rsidR="005D3E65" w:rsidRPr="00936544" w:rsidRDefault="00572991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991">
              <w:rPr>
                <w:rFonts w:asciiTheme="majorBidi" w:hAnsiTheme="majorBidi"/>
                <w:sz w:val="28"/>
                <w:szCs w:val="28"/>
                <w:cs/>
              </w:rPr>
              <w:t>17</w:t>
            </w:r>
            <w:r w:rsidRPr="005729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72991">
              <w:rPr>
                <w:rFonts w:asciiTheme="majorBidi" w:hAnsiTheme="majorBidi"/>
                <w:sz w:val="28"/>
                <w:szCs w:val="28"/>
                <w:cs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53DBB0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FB49F" w14:textId="49F2ACB5" w:rsidR="005D3E65" w:rsidRPr="00936544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10EC0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FD789" w14:textId="12544C66" w:rsidR="005D3E65" w:rsidRPr="00824832" w:rsidRDefault="00EE5F32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F32">
              <w:rPr>
                <w:rFonts w:asciiTheme="majorBidi" w:hAnsiTheme="majorBidi"/>
                <w:sz w:val="28"/>
                <w:szCs w:val="28"/>
                <w:cs/>
              </w:rPr>
              <w:t>53</w:t>
            </w:r>
            <w:r w:rsidRPr="00EE5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5F32">
              <w:rPr>
                <w:rFonts w:asciiTheme="majorBidi" w:hAnsiTheme="majorBidi"/>
                <w:sz w:val="28"/>
                <w:szCs w:val="28"/>
                <w:cs/>
              </w:rPr>
              <w:t>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7C58F1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CFBE7" w14:textId="612F5896" w:rsidR="005D3E65" w:rsidRPr="00824832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51,905</w:t>
            </w:r>
          </w:p>
        </w:tc>
      </w:tr>
      <w:tr w:rsidR="005D3E65" w:rsidRPr="00824832" w14:paraId="21CD873D" w14:textId="77777777" w:rsidTr="00017A3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8A46A21" w14:textId="77777777" w:rsidR="005D3E65" w:rsidRPr="00824832" w:rsidRDefault="005D3E65" w:rsidP="005D3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85A6A" w14:textId="2BF8D3C7" w:rsidR="005D3E65" w:rsidRPr="00936544" w:rsidRDefault="00572991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991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5729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72991">
              <w:rPr>
                <w:rFonts w:asciiTheme="majorBidi" w:hAnsiTheme="majorBidi"/>
                <w:sz w:val="28"/>
                <w:szCs w:val="28"/>
                <w:cs/>
              </w:rPr>
              <w:t>73</w:t>
            </w:r>
            <w:r w:rsidR="00835B6F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017A09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389D3" w14:textId="7415BA89" w:rsidR="005D3E65" w:rsidRPr="00936544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BB6CB3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45CB0B" w14:textId="327B5D20" w:rsidR="005D3E65" w:rsidRPr="00824832" w:rsidRDefault="00EE5F32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F32">
              <w:rPr>
                <w:rFonts w:asciiTheme="majorBidi" w:hAnsiTheme="majorBidi"/>
                <w:sz w:val="28"/>
                <w:szCs w:val="28"/>
                <w:cs/>
              </w:rPr>
              <w:t>25</w:t>
            </w:r>
            <w:r w:rsidRPr="00EE5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5F32">
              <w:rPr>
                <w:rFonts w:asciiTheme="majorBidi" w:hAnsiTheme="majorBidi"/>
                <w:sz w:val="28"/>
                <w:szCs w:val="28"/>
                <w:cs/>
              </w:rPr>
              <w:t>83</w:t>
            </w:r>
            <w:r w:rsidR="00B536AE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8B51CA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CDA8B2" w14:textId="233CE001" w:rsidR="005D3E65" w:rsidRPr="00824832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23,948</w:t>
            </w:r>
          </w:p>
        </w:tc>
      </w:tr>
      <w:tr w:rsidR="005D3E65" w:rsidRPr="00824832" w14:paraId="5F1C078C" w14:textId="77777777" w:rsidTr="00017A3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4C9E914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F8DC4" w14:textId="520310A2" w:rsidR="005D3E65" w:rsidRPr="00936544" w:rsidRDefault="00572991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991">
              <w:rPr>
                <w:rFonts w:asciiTheme="majorBidi" w:hAnsiTheme="majorBidi"/>
                <w:sz w:val="28"/>
                <w:szCs w:val="28"/>
                <w:cs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EE6873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9F23A" w14:textId="63139680" w:rsidR="005D3E65" w:rsidRPr="00936544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E4481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D6F3DD" w14:textId="74A96828" w:rsidR="005D3E65" w:rsidRPr="00824832" w:rsidRDefault="00EE5F32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F32">
              <w:rPr>
                <w:rFonts w:asciiTheme="majorBidi" w:hAnsiTheme="majorBidi"/>
                <w:sz w:val="28"/>
                <w:szCs w:val="28"/>
                <w:cs/>
              </w:rPr>
              <w:t>278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562773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34292B" w14:textId="16F413D8" w:rsidR="005D3E65" w:rsidRPr="00824832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</w:tr>
      <w:tr w:rsidR="005D3E65" w:rsidRPr="00824832" w14:paraId="146FF2B9" w14:textId="77777777" w:rsidTr="00017A3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5A7726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หนี้สงสัยจะสูญ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9DF39" w14:textId="1FE1E7F1" w:rsidR="005D3E65" w:rsidRPr="00936544" w:rsidRDefault="00835B6F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154F32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C0190" w14:textId="61FFE9BF" w:rsidR="005D3E65" w:rsidRPr="00936544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24C755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FFCF70" w14:textId="4BBBD6CD" w:rsidR="005D3E65" w:rsidRPr="00824832" w:rsidRDefault="00EE5F32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F3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E5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5F32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="00835B6F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C5C112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8CB106" w14:textId="11A317DD" w:rsidR="005D3E65" w:rsidRPr="00824832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(993)</w:t>
            </w:r>
          </w:p>
        </w:tc>
      </w:tr>
      <w:tr w:rsidR="005D3E65" w:rsidRPr="00824832" w14:paraId="52B62108" w14:textId="77777777" w:rsidTr="00017A3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BF57E2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61DE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B472D" w14:textId="02B0E465" w:rsidR="005D3E65" w:rsidRPr="00936544" w:rsidRDefault="00572991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991">
              <w:rPr>
                <w:rFonts w:asciiTheme="majorBidi" w:hAnsiTheme="majorBidi"/>
                <w:sz w:val="28"/>
                <w:szCs w:val="28"/>
                <w:cs/>
              </w:rPr>
              <w:t>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066D87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4A843" w14:textId="5CC9C945" w:rsidR="005D3E65" w:rsidRPr="00936544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D7F278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7DE785" w14:textId="0164941B" w:rsidR="005D3E65" w:rsidRDefault="00EE5F32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F32">
              <w:rPr>
                <w:rFonts w:asciiTheme="majorBidi" w:hAnsiTheme="majorBidi"/>
                <w:sz w:val="28"/>
                <w:szCs w:val="28"/>
                <w:cs/>
              </w:rPr>
              <w:t>750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27B1F6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E2D947" w14:textId="3186CA65" w:rsidR="005D3E65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1,234</w:t>
            </w:r>
          </w:p>
        </w:tc>
      </w:tr>
      <w:tr w:rsidR="005D3E65" w:rsidRPr="00824832" w14:paraId="22A12606" w14:textId="77777777" w:rsidTr="00017A3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1E0682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EC63AD" w14:textId="2539ADEA" w:rsidR="005D3E65" w:rsidRPr="00936544" w:rsidRDefault="00572991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991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5729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72991">
              <w:rPr>
                <w:rFonts w:asciiTheme="majorBidi" w:hAnsiTheme="majorBidi"/>
                <w:sz w:val="28"/>
                <w:szCs w:val="28"/>
                <w:cs/>
              </w:rPr>
              <w:t>729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B88B09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BAB209" w14:textId="2F396F53" w:rsidR="005D3E65" w:rsidRPr="00936544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4CCDF9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6A6F7" w14:textId="4195C1C4" w:rsidR="005D3E65" w:rsidRPr="00824832" w:rsidRDefault="00EE5F32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F32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EE5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5F32">
              <w:rPr>
                <w:rFonts w:asciiTheme="majorBidi" w:hAnsiTheme="majorBidi"/>
                <w:sz w:val="28"/>
                <w:szCs w:val="28"/>
                <w:cs/>
              </w:rPr>
              <w:t>40</w:t>
            </w:r>
            <w:r w:rsidR="00835B6F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C045F3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82431" w14:textId="33210D54" w:rsidR="005D3E65" w:rsidRPr="00824832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17,864</w:t>
            </w:r>
          </w:p>
        </w:tc>
      </w:tr>
      <w:tr w:rsidR="005D3E65" w:rsidRPr="005067F3" w14:paraId="780574B4" w14:textId="77777777" w:rsidTr="00017A37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3C6CD4" w14:textId="77777777" w:rsidR="005D3E65" w:rsidRPr="00824832" w:rsidRDefault="005D3E65" w:rsidP="005D3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27C0C7" w14:textId="16A9C130" w:rsidR="005D3E65" w:rsidRPr="00936544" w:rsidRDefault="00572991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299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28</w:t>
            </w:r>
            <w:r w:rsidRPr="005729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7299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1B823D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2602006" w14:textId="7E410517" w:rsidR="005D3E65" w:rsidRPr="00936544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33,746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B9530E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B427DC" w14:textId="287C3D8D" w:rsidR="005D3E65" w:rsidRPr="00824832" w:rsidRDefault="00EE5F32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5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92</w:t>
            </w:r>
            <w:r w:rsidRPr="00EE5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5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00</w:t>
            </w:r>
            <w:r w:rsidR="00B536AE">
              <w:rPr>
                <w:rFonts w:asciiTheme="majorBidi" w:hAnsi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A12CA" w14:textId="77777777" w:rsidR="005D3E65" w:rsidRPr="00824832" w:rsidRDefault="005D3E65" w:rsidP="005D3E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FB091" w14:textId="74FDC256" w:rsidR="005D3E65" w:rsidRPr="00936544" w:rsidRDefault="005D3E65" w:rsidP="005D3E6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94,219</w:t>
            </w:r>
          </w:p>
        </w:tc>
      </w:tr>
    </w:tbl>
    <w:p w14:paraId="4A6D3309" w14:textId="77777777" w:rsidR="00EF3BD1" w:rsidRDefault="00EF3BD1" w:rsidP="00EF3BD1">
      <w:pPr>
        <w:pStyle w:val="FSNoteNumbered"/>
        <w:spacing w:after="120"/>
        <w:rPr>
          <w:b/>
          <w:bCs/>
          <w:u w:val="none"/>
        </w:rPr>
      </w:pPr>
    </w:p>
    <w:p w14:paraId="19244FBF" w14:textId="77777777" w:rsidR="00EF3BD1" w:rsidRDefault="00EF3BD1" w:rsidP="00EF3BD1">
      <w:pPr>
        <w:rPr>
          <w:lang w:val="th-TH"/>
        </w:rPr>
      </w:pPr>
    </w:p>
    <w:p w14:paraId="17294CDC" w14:textId="77777777" w:rsidR="00EF3BD1" w:rsidRDefault="00EF3BD1" w:rsidP="00EF3BD1">
      <w:pPr>
        <w:rPr>
          <w:lang w:val="th-TH"/>
        </w:rPr>
      </w:pPr>
    </w:p>
    <w:p w14:paraId="21E02E44" w14:textId="77777777" w:rsidR="00EF3BD1" w:rsidRDefault="00EF3BD1" w:rsidP="00EF3BD1">
      <w:pPr>
        <w:rPr>
          <w:lang w:val="th-TH"/>
        </w:rPr>
      </w:pPr>
    </w:p>
    <w:p w14:paraId="45A9A336" w14:textId="77777777" w:rsidR="00EF3BD1" w:rsidRDefault="00EF3BD1" w:rsidP="00EF3BD1">
      <w:pPr>
        <w:rPr>
          <w:lang w:val="th-TH"/>
        </w:rPr>
      </w:pPr>
    </w:p>
    <w:p w14:paraId="1841B69D" w14:textId="77777777" w:rsidR="00EF3BD1" w:rsidRDefault="00EF3BD1" w:rsidP="00EF3BD1">
      <w:pPr>
        <w:rPr>
          <w:lang w:val="th-TH"/>
        </w:rPr>
      </w:pPr>
    </w:p>
    <w:p w14:paraId="30A1EDD9" w14:textId="77777777" w:rsidR="00EF3BD1" w:rsidRDefault="00EF3BD1" w:rsidP="00EF3BD1">
      <w:pPr>
        <w:rPr>
          <w:lang w:val="th-TH"/>
        </w:rPr>
      </w:pPr>
    </w:p>
    <w:p w14:paraId="457B0A1A" w14:textId="77777777" w:rsidR="00EF3BD1" w:rsidRDefault="00EF3BD1" w:rsidP="00EF3BD1">
      <w:pPr>
        <w:rPr>
          <w:lang w:val="th-TH"/>
        </w:rPr>
      </w:pPr>
    </w:p>
    <w:p w14:paraId="4935E027" w14:textId="77777777" w:rsidR="00EF3BD1" w:rsidRDefault="00EF3BD1" w:rsidP="00EF3BD1">
      <w:pPr>
        <w:rPr>
          <w:lang w:val="th-TH"/>
        </w:rPr>
      </w:pPr>
    </w:p>
    <w:p w14:paraId="6B55631F" w14:textId="77777777" w:rsidR="00EF3BD1" w:rsidRPr="00EF3BD1" w:rsidRDefault="00EF3BD1" w:rsidP="00EF3BD1">
      <w:pPr>
        <w:rPr>
          <w:lang w:val="th-TH"/>
        </w:rPr>
      </w:pPr>
    </w:p>
    <w:p w14:paraId="0CF9BE72" w14:textId="530A3A58" w:rsidR="00D15E95" w:rsidRPr="007F5870" w:rsidRDefault="00D15E95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lastRenderedPageBreak/>
        <w:t>มูลค่ายุติธรรม</w:t>
      </w:r>
    </w:p>
    <w:p w14:paraId="640BDFAC" w14:textId="77777777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690B588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1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9B6DB8D" w14:textId="11B0D77E" w:rsidR="009D4207" w:rsidRPr="00BB4D9A" w:rsidRDefault="00D15E95" w:rsidP="004276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2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619834B" w14:textId="763B7830" w:rsidR="00306CD0" w:rsidRDefault="00D15E95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3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</w:t>
      </w:r>
      <w:r w:rsidR="00B24D11">
        <w:rPr>
          <w:rFonts w:ascii="Angsana New" w:hAnsi="Angsana New" w:hint="cs"/>
          <w:sz w:val="28"/>
          <w:szCs w:val="28"/>
          <w:cs/>
        </w:rPr>
        <w:t>อ</w:t>
      </w:r>
      <w:r w:rsidRPr="00BB4D9A">
        <w:rPr>
          <w:rFonts w:ascii="Angsana New" w:hAnsi="Angsana New"/>
          <w:sz w:val="28"/>
          <w:szCs w:val="28"/>
          <w:cs/>
        </w:rPr>
        <w:t xml:space="preserve">ข้อมูลเกี่ยวกับกระแสเงินในอนาคตที่กิจการประมาณขึ้น </w:t>
      </w:r>
    </w:p>
    <w:p w14:paraId="3DD8A47F" w14:textId="66ACF62C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169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5D3E65" w:rsidRPr="005D3E65">
        <w:rPr>
          <w:rFonts w:ascii="Angsana New" w:hAnsi="Angsana New"/>
          <w:sz w:val="28"/>
          <w:szCs w:val="28"/>
          <w:cs/>
        </w:rPr>
        <w:t>กันยายน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650112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="00C45928">
        <w:rPr>
          <w:rFonts w:ascii="Angsana New" w:hAnsi="Angsana New" w:hint="cs"/>
          <w:sz w:val="28"/>
          <w:szCs w:val="28"/>
          <w:cs/>
        </w:rPr>
        <w:t>วันที่</w:t>
      </w:r>
      <w:r w:rsidR="00650112">
        <w:rPr>
          <w:rFonts w:ascii="Angsana New" w:hAnsi="Angsana New" w:hint="cs"/>
          <w:sz w:val="28"/>
          <w:szCs w:val="28"/>
          <w:cs/>
        </w:rPr>
        <w:t xml:space="preserve"> </w:t>
      </w:r>
      <w:r w:rsidR="006D477D">
        <w:rPr>
          <w:rFonts w:ascii="Angsana New" w:hAnsi="Angsana New"/>
          <w:sz w:val="28"/>
          <w:szCs w:val="28"/>
        </w:rPr>
        <w:t>31</w:t>
      </w:r>
      <w:r w:rsidR="00650112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67025C">
        <w:rPr>
          <w:rFonts w:ascii="Angsana New" w:hAnsi="Angsana New" w:hint="cs"/>
          <w:sz w:val="28"/>
          <w:szCs w:val="28"/>
          <w:cs/>
        </w:rPr>
        <w:t xml:space="preserve"> </w:t>
      </w:r>
      <w:r w:rsidRPr="0082169D">
        <w:rPr>
          <w:rFonts w:ascii="Angsana New" w:hAnsi="Angsana New"/>
          <w:sz w:val="28"/>
          <w:szCs w:val="28"/>
        </w:rPr>
        <w:t>256</w:t>
      </w:r>
      <w:r w:rsidR="00650112">
        <w:rPr>
          <w:rFonts w:ascii="Angsana New" w:hAnsi="Angsana New" w:hint="cs"/>
          <w:sz w:val="28"/>
          <w:szCs w:val="28"/>
          <w:cs/>
        </w:rPr>
        <w:t>5</w:t>
      </w:r>
      <w:r w:rsidRPr="0082169D">
        <w:rPr>
          <w:rFonts w:ascii="Angsana New" w:hAnsi="Angsana New"/>
          <w:sz w:val="28"/>
          <w:szCs w:val="28"/>
        </w:rPr>
        <w:t xml:space="preserve"> </w:t>
      </w:r>
      <w:r w:rsidRPr="0082169D">
        <w:rPr>
          <w:rFonts w:ascii="Angsana New" w:hAnsi="Angsana New"/>
          <w:sz w:val="28"/>
          <w:szCs w:val="28"/>
          <w:cs/>
        </w:rPr>
        <w:t>บริษัทมีสินทรัพย์</w:t>
      </w:r>
      <w:r>
        <w:rPr>
          <w:rFonts w:ascii="Angsana New" w:hAnsi="Angsana New" w:hint="cs"/>
          <w:sz w:val="28"/>
          <w:szCs w:val="28"/>
          <w:cs/>
        </w:rPr>
        <w:t>และหนี้สิน</w:t>
      </w:r>
      <w:r w:rsidRPr="0082169D">
        <w:rPr>
          <w:rFonts w:ascii="Angsana New" w:hAnsi="Angsana New"/>
          <w:sz w:val="28"/>
          <w:szCs w:val="28"/>
          <w:cs/>
        </w:rPr>
        <w:t>ที่</w:t>
      </w:r>
      <w:r w:rsidRPr="0082169D">
        <w:rPr>
          <w:rFonts w:ascii="Angsana New" w:hAnsi="Angsana New" w:hint="cs"/>
          <w:sz w:val="28"/>
          <w:szCs w:val="28"/>
          <w:cs/>
        </w:rPr>
        <w:t>วัด</w:t>
      </w:r>
      <w:r>
        <w:rPr>
          <w:rFonts w:ascii="Angsana New" w:hAnsi="Angsana New" w:hint="cs"/>
          <w:sz w:val="28"/>
          <w:szCs w:val="28"/>
          <w:cs/>
        </w:rPr>
        <w:t>มูลค่า</w:t>
      </w:r>
      <w:r w:rsidRPr="0082169D">
        <w:rPr>
          <w:rFonts w:ascii="Angsana New" w:hAnsi="Angsana New"/>
          <w:sz w:val="28"/>
          <w:szCs w:val="28"/>
          <w:cs/>
        </w:rPr>
        <w:t>ด้วยมูลค่ายุติธรรมแยกแสดงตามลำดับชั้นของมูลค่ายุติธรรมดังนี้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270"/>
        <w:gridCol w:w="1260"/>
        <w:gridCol w:w="270"/>
        <w:gridCol w:w="1260"/>
        <w:gridCol w:w="270"/>
        <w:gridCol w:w="1260"/>
      </w:tblGrid>
      <w:tr w:rsidR="00D15E95" w:rsidRPr="00E86A87" w14:paraId="5C535771" w14:textId="77777777" w:rsidTr="00762283">
        <w:tc>
          <w:tcPr>
            <w:tcW w:w="3150" w:type="dxa"/>
          </w:tcPr>
          <w:p w14:paraId="3B2B73BA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0D038D60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15E95" w:rsidRPr="00E86A87" w14:paraId="3D2BEE42" w14:textId="77777777" w:rsidTr="00762283">
        <w:tc>
          <w:tcPr>
            <w:tcW w:w="3150" w:type="dxa"/>
          </w:tcPr>
          <w:p w14:paraId="044E7367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50ADF8BB" w14:textId="6DC7C5DE" w:rsidR="00D15E95" w:rsidRDefault="00906F92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D3E65" w:rsidRPr="005D3E6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05A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05AB4">
              <w:rPr>
                <w:rFonts w:ascii="Angsana New" w:hAnsi="Angsana New"/>
                <w:sz w:val="28"/>
                <w:szCs w:val="28"/>
              </w:rPr>
              <w:t>256</w:t>
            </w:r>
            <w:r w:rsidR="00105AB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762283" w:rsidRPr="00E86A87" w14:paraId="6DAB6FFA" w14:textId="77777777" w:rsidTr="00762283">
        <w:tc>
          <w:tcPr>
            <w:tcW w:w="3150" w:type="dxa"/>
          </w:tcPr>
          <w:p w14:paraId="59602906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12BD38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F1F8B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DF697B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DE8E32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01C6F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3AD16A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80A7A1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62283" w:rsidRPr="00E86A87" w14:paraId="5E4F1BDB" w14:textId="77777777" w:rsidTr="00762283">
        <w:tc>
          <w:tcPr>
            <w:tcW w:w="3150" w:type="dxa"/>
            <w:vAlign w:val="bottom"/>
          </w:tcPr>
          <w:p w14:paraId="64F3B544" w14:textId="77777777" w:rsidR="00D15E95" w:rsidRPr="00E86A87" w:rsidRDefault="00D15E95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47DDDD2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B3C59D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B0E97B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9FE88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A681FF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D5DE44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BCAD3F" w14:textId="77777777" w:rsidR="00D15E95" w:rsidRPr="00762283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3C48" w:rsidRPr="00E86A87" w14:paraId="7FC714C0" w14:textId="77777777" w:rsidTr="00762283">
        <w:tc>
          <w:tcPr>
            <w:tcW w:w="3150" w:type="dxa"/>
            <w:vAlign w:val="bottom"/>
          </w:tcPr>
          <w:p w14:paraId="1BEC95D3" w14:textId="77777777" w:rsidR="00533C48" w:rsidRPr="008F2EAD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</w:tcPr>
          <w:p w14:paraId="5E3C7D64" w14:textId="722292FF" w:rsidR="00533C48" w:rsidRPr="000853F0" w:rsidRDefault="001E1FDB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80,807</w:t>
            </w:r>
          </w:p>
        </w:tc>
        <w:tc>
          <w:tcPr>
            <w:tcW w:w="270" w:type="dxa"/>
          </w:tcPr>
          <w:p w14:paraId="51A358F1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97F9CF" w14:textId="6B57DD6E" w:rsidR="00533C48" w:rsidRPr="000853F0" w:rsidRDefault="001E1FDB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157,794</w:t>
            </w:r>
          </w:p>
        </w:tc>
        <w:tc>
          <w:tcPr>
            <w:tcW w:w="270" w:type="dxa"/>
          </w:tcPr>
          <w:p w14:paraId="1B572F07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B3D531" w14:textId="7ED8864C" w:rsidR="00533C48" w:rsidRPr="000853F0" w:rsidRDefault="001E1FDB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67,369</w:t>
            </w:r>
          </w:p>
        </w:tc>
        <w:tc>
          <w:tcPr>
            <w:tcW w:w="270" w:type="dxa"/>
          </w:tcPr>
          <w:p w14:paraId="6006ABBD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F76413" w14:textId="3209802A" w:rsidR="00533C48" w:rsidRPr="000853F0" w:rsidRDefault="001E1FDB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305,970</w:t>
            </w:r>
          </w:p>
        </w:tc>
      </w:tr>
      <w:tr w:rsidR="00533C48" w:rsidRPr="00E86A87" w14:paraId="62435362" w14:textId="77777777" w:rsidTr="00762283">
        <w:tc>
          <w:tcPr>
            <w:tcW w:w="3150" w:type="dxa"/>
            <w:vAlign w:val="bottom"/>
          </w:tcPr>
          <w:p w14:paraId="0611EBAB" w14:textId="77777777" w:rsidR="00533C48" w:rsidRPr="00E86A87" w:rsidRDefault="00533C48" w:rsidP="00533C48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788AABA0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E71547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284440" w14:textId="0B847731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CEFDAD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E6B90D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561472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5B2265" w14:textId="0BEC1750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33C48" w:rsidRPr="00E86A87" w14:paraId="2828C931" w14:textId="77777777" w:rsidTr="00762283">
        <w:tc>
          <w:tcPr>
            <w:tcW w:w="3150" w:type="dxa"/>
          </w:tcPr>
          <w:p w14:paraId="4BE2B682" w14:textId="77777777" w:rsidR="00533C48" w:rsidRPr="00C74082" w:rsidRDefault="00533C48" w:rsidP="00533C4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และอุปกรณ์ในราคา</w:t>
            </w:r>
          </w:p>
        </w:tc>
        <w:tc>
          <w:tcPr>
            <w:tcW w:w="1260" w:type="dxa"/>
          </w:tcPr>
          <w:p w14:paraId="5380863F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AB03BF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BB563C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E7F6D7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F5750B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7DFCA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713C73" w14:textId="67FD7B52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533C48" w:rsidRPr="00E86A87" w14:paraId="7C6DEBD6" w14:textId="77777777" w:rsidTr="00762283">
        <w:tc>
          <w:tcPr>
            <w:tcW w:w="3150" w:type="dxa"/>
          </w:tcPr>
          <w:p w14:paraId="3FBB263B" w14:textId="77777777" w:rsidR="00533C48" w:rsidRPr="00C74082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67F93" w14:textId="0D78E69F" w:rsidR="00533C48" w:rsidRPr="000853F0" w:rsidRDefault="001E1FDB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48F196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8D066" w14:textId="7234238C" w:rsidR="00533C48" w:rsidRPr="000853F0" w:rsidRDefault="001E1FDB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0FA8C7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ABE53" w14:textId="5C48DDB2" w:rsidR="00533C48" w:rsidRPr="000853F0" w:rsidRDefault="001E1FDB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85,424</w:t>
            </w:r>
          </w:p>
        </w:tc>
        <w:tc>
          <w:tcPr>
            <w:tcW w:w="270" w:type="dxa"/>
          </w:tcPr>
          <w:p w14:paraId="49F43C6F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F56B3" w14:textId="65C4E816" w:rsidR="00533C48" w:rsidRPr="000853F0" w:rsidRDefault="001E1FDB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F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85,424</w:t>
            </w:r>
          </w:p>
        </w:tc>
      </w:tr>
      <w:tr w:rsidR="00533C48" w:rsidRPr="00E86A87" w14:paraId="6AC74C11" w14:textId="77777777" w:rsidTr="00762283">
        <w:tc>
          <w:tcPr>
            <w:tcW w:w="3150" w:type="dxa"/>
          </w:tcPr>
          <w:p w14:paraId="1FFD76A4" w14:textId="77777777" w:rsidR="00533C48" w:rsidRPr="001F1BDE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D3BD5" w14:textId="7990B2B0" w:rsidR="00533C48" w:rsidRPr="008955F0" w:rsidRDefault="00F7775B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777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80,807</w:t>
            </w:r>
          </w:p>
        </w:tc>
        <w:tc>
          <w:tcPr>
            <w:tcW w:w="270" w:type="dxa"/>
          </w:tcPr>
          <w:p w14:paraId="4BAD3471" w14:textId="77777777" w:rsidR="00533C48" w:rsidRPr="008955F0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1B9A1" w14:textId="63602238" w:rsidR="00533C48" w:rsidRPr="008955F0" w:rsidRDefault="00F7775B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777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157,794</w:t>
            </w:r>
          </w:p>
        </w:tc>
        <w:tc>
          <w:tcPr>
            <w:tcW w:w="270" w:type="dxa"/>
          </w:tcPr>
          <w:p w14:paraId="78FB2283" w14:textId="77777777" w:rsidR="00533C48" w:rsidRPr="008955F0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7F14D" w14:textId="12435531" w:rsidR="00533C48" w:rsidRPr="008955F0" w:rsidRDefault="001E1FDB" w:rsidP="00533C48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152,793</w:t>
            </w:r>
          </w:p>
        </w:tc>
        <w:tc>
          <w:tcPr>
            <w:tcW w:w="270" w:type="dxa"/>
          </w:tcPr>
          <w:p w14:paraId="0FA0FE9A" w14:textId="77777777" w:rsidR="00533C48" w:rsidRPr="008955F0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41571" w14:textId="6E6BD673" w:rsidR="00533C48" w:rsidRPr="008955F0" w:rsidRDefault="001E1FDB" w:rsidP="00533C48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391,394</w:t>
            </w:r>
          </w:p>
        </w:tc>
      </w:tr>
      <w:tr w:rsidR="00533C48" w14:paraId="2F8823E4" w14:textId="77777777" w:rsidTr="00F01B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ABE14F8" w14:textId="77777777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76467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13BC6E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3088D9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ED235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D3323D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B3915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09BC43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33C48" w14:paraId="25FC5DC9" w14:textId="77777777" w:rsidTr="00043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D6591A" w14:textId="6535D338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251F99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3A12AA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EAD4AF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DF7A4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424604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84CF76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17AAB3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33C48" w14:paraId="6DF44CF0" w14:textId="77777777" w:rsidTr="00043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1C9904" w14:textId="5CF4ED6C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707FF" w14:textId="7A0DA60B" w:rsidR="00533C48" w:rsidRPr="002F2EF2" w:rsidRDefault="00F7775B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6A776F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4C733" w14:textId="09A3BDB9" w:rsidR="00533C48" w:rsidRPr="002F2EF2" w:rsidRDefault="001E1FDB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0ABC41" w14:textId="77777777" w:rsidR="00533C48" w:rsidRPr="002F2EF2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4E374" w14:textId="2050CB54" w:rsidR="00533C48" w:rsidRPr="002F2EF2" w:rsidRDefault="00F7775B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6AACF" w14:textId="77777777" w:rsidR="00533C48" w:rsidRPr="002F2EF2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3C6F4" w14:textId="6F36FC28" w:rsidR="00533C48" w:rsidRPr="002F2EF2" w:rsidRDefault="00F7775B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75B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</w:tr>
      <w:tr w:rsidR="00533C48" w14:paraId="199D9467" w14:textId="77777777" w:rsidTr="00043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0386E1" w14:textId="1545654D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5A5168" w14:textId="78A7DCD1" w:rsidR="00533C48" w:rsidRDefault="00F7775B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203BC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860DEE" w14:textId="3D7D5D81" w:rsidR="00533C48" w:rsidRDefault="001E1FDB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113A4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EB4C8D" w14:textId="5ACF429F" w:rsidR="00533C48" w:rsidRDefault="00F7775B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E48C1F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0655D" w14:textId="6D5FB373" w:rsidR="00533C48" w:rsidRDefault="00F7775B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7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575</w:t>
            </w:r>
          </w:p>
        </w:tc>
      </w:tr>
      <w:tr w:rsidR="00533C48" w14:paraId="126D5F5B" w14:textId="77777777" w:rsidTr="000106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9BD866" w14:textId="77777777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  <w:p w14:paraId="61E66D5D" w14:textId="77777777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  <w:p w14:paraId="1EC663AA" w14:textId="77777777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  <w:p w14:paraId="2484D50B" w14:textId="77777777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  <w:p w14:paraId="3B874991" w14:textId="77777777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  <w:p w14:paraId="4C20CD77" w14:textId="77777777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773C14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889AE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D6BDD0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3CBA17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BBE2EB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D0DB1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02FB3E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D199DBB" w14:textId="77777777" w:rsidR="0001060A" w:rsidRDefault="0001060A">
      <w:r>
        <w:br w:type="page"/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270"/>
        <w:gridCol w:w="1260"/>
        <w:gridCol w:w="270"/>
        <w:gridCol w:w="1260"/>
        <w:gridCol w:w="270"/>
        <w:gridCol w:w="1260"/>
      </w:tblGrid>
      <w:tr w:rsidR="00533C48" w:rsidRPr="00E86A87" w14:paraId="24254632" w14:textId="77777777" w:rsidTr="0001060A">
        <w:tc>
          <w:tcPr>
            <w:tcW w:w="3150" w:type="dxa"/>
          </w:tcPr>
          <w:p w14:paraId="398D18E1" w14:textId="69F1676D" w:rsidR="00533C48" w:rsidRPr="00E86A87" w:rsidRDefault="00533C48" w:rsidP="00533C48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5003605" w14:textId="7562E73A" w:rsidR="00533C48" w:rsidRPr="00E86A87" w:rsidRDefault="00533C48" w:rsidP="00533C4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3C48" w:rsidRPr="00E86A87" w14:paraId="4BF5C31C" w14:textId="77777777" w:rsidTr="0001060A">
        <w:tc>
          <w:tcPr>
            <w:tcW w:w="3150" w:type="dxa"/>
          </w:tcPr>
          <w:p w14:paraId="4502A0B0" w14:textId="77777777" w:rsidR="00533C48" w:rsidRPr="00E86A87" w:rsidRDefault="00533C48" w:rsidP="00533C48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0DB6671" w14:textId="2A4463C6" w:rsidR="00533C48" w:rsidRDefault="00533C48" w:rsidP="00533C4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2169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533C48" w:rsidRPr="00E86A87" w14:paraId="70533CCB" w14:textId="77777777" w:rsidTr="00762283">
        <w:tc>
          <w:tcPr>
            <w:tcW w:w="3150" w:type="dxa"/>
          </w:tcPr>
          <w:p w14:paraId="2E4ADCA5" w14:textId="77777777" w:rsidR="00533C48" w:rsidRPr="00E86A87" w:rsidRDefault="00533C48" w:rsidP="00533C48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8FF66C2" w14:textId="77777777" w:rsidR="00533C48" w:rsidRPr="00E86A87" w:rsidRDefault="00533C48" w:rsidP="00533C4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15D886" w14:textId="77777777" w:rsidR="00533C48" w:rsidRPr="00E86A87" w:rsidRDefault="00533C48" w:rsidP="00533C4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20616C" w14:textId="77777777" w:rsidR="00533C48" w:rsidRPr="00E86A87" w:rsidRDefault="00533C48" w:rsidP="00533C4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4656C9" w14:textId="77777777" w:rsidR="00533C48" w:rsidRPr="00E86A87" w:rsidRDefault="00533C48" w:rsidP="00533C4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7C1BBC" w14:textId="77777777" w:rsidR="00533C48" w:rsidRPr="00E86A87" w:rsidRDefault="00533C48" w:rsidP="00533C4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40D66B" w14:textId="77777777" w:rsidR="00533C48" w:rsidRPr="00E86A87" w:rsidRDefault="00533C48" w:rsidP="00533C4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6E6631" w14:textId="77777777" w:rsidR="00533C48" w:rsidRPr="00E86A87" w:rsidRDefault="00533C48" w:rsidP="00533C4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33C48" w:rsidRPr="00E86A87" w14:paraId="6C92EE84" w14:textId="77777777" w:rsidTr="00762283">
        <w:tc>
          <w:tcPr>
            <w:tcW w:w="3150" w:type="dxa"/>
            <w:vAlign w:val="bottom"/>
          </w:tcPr>
          <w:p w14:paraId="44501B8D" w14:textId="77777777" w:rsidR="00533C48" w:rsidRPr="00E86A87" w:rsidRDefault="00533C48" w:rsidP="00533C48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03DC7F7" w14:textId="77777777" w:rsidR="00533C48" w:rsidRPr="00E86A87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2D1D1A" w14:textId="77777777" w:rsidR="00533C48" w:rsidRPr="00E86A87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C26E7F" w14:textId="77777777" w:rsidR="00533C48" w:rsidRPr="00E86A87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5E850" w14:textId="77777777" w:rsidR="00533C48" w:rsidRPr="00E86A87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7E0761" w14:textId="77777777" w:rsidR="00533C48" w:rsidRPr="00E86A87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EDBE32" w14:textId="77777777" w:rsidR="00533C48" w:rsidRPr="00E86A87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A67993" w14:textId="77777777" w:rsidR="00533C48" w:rsidRPr="00E86A87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3C48" w:rsidRPr="00E86A87" w14:paraId="57CB1DB4" w14:textId="77777777" w:rsidTr="00762283">
        <w:tc>
          <w:tcPr>
            <w:tcW w:w="3150" w:type="dxa"/>
            <w:vAlign w:val="bottom"/>
          </w:tcPr>
          <w:p w14:paraId="5BD5305E" w14:textId="77777777" w:rsidR="00533C48" w:rsidRPr="008F2EAD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</w:tcPr>
          <w:p w14:paraId="1CAD6E14" w14:textId="1DEEE941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92,292</w:t>
            </w:r>
          </w:p>
        </w:tc>
        <w:tc>
          <w:tcPr>
            <w:tcW w:w="270" w:type="dxa"/>
          </w:tcPr>
          <w:p w14:paraId="4464A645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4B76F6" w14:textId="027A2C4E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175,909</w:t>
            </w:r>
          </w:p>
        </w:tc>
        <w:tc>
          <w:tcPr>
            <w:tcW w:w="270" w:type="dxa"/>
          </w:tcPr>
          <w:p w14:paraId="3E1FA9A9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BCA09E" w14:textId="09D203DD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67,184</w:t>
            </w:r>
          </w:p>
        </w:tc>
        <w:tc>
          <w:tcPr>
            <w:tcW w:w="270" w:type="dxa"/>
          </w:tcPr>
          <w:p w14:paraId="626AC0A3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6D14FE" w14:textId="449D4D48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335,385</w:t>
            </w:r>
          </w:p>
        </w:tc>
      </w:tr>
      <w:tr w:rsidR="00533C48" w:rsidRPr="00E86A87" w14:paraId="0BF874ED" w14:textId="77777777" w:rsidTr="00762283">
        <w:tc>
          <w:tcPr>
            <w:tcW w:w="3150" w:type="dxa"/>
            <w:vAlign w:val="bottom"/>
          </w:tcPr>
          <w:p w14:paraId="263F5C88" w14:textId="77777777" w:rsidR="00533C48" w:rsidRPr="008F2EAD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67CD9496" w14:textId="6AA0456F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CA2DC2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4A6190" w14:textId="5E9E8BE6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70" w:type="dxa"/>
          </w:tcPr>
          <w:p w14:paraId="1F8DB558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72B754" w14:textId="0DDC9F53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EFDA7F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9E10D4" w14:textId="11EC6D7C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</w:p>
        </w:tc>
      </w:tr>
      <w:tr w:rsidR="00533C48" w:rsidRPr="00E86A87" w14:paraId="0B73301F" w14:textId="77777777" w:rsidTr="00762283">
        <w:tc>
          <w:tcPr>
            <w:tcW w:w="3150" w:type="dxa"/>
            <w:vAlign w:val="bottom"/>
          </w:tcPr>
          <w:p w14:paraId="55AA6EC1" w14:textId="77777777" w:rsidR="00533C48" w:rsidRPr="00E86A87" w:rsidRDefault="00533C48" w:rsidP="00533C48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0667C6F8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48DE4D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851161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8952C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7F9825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C9124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58F9C7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33C48" w:rsidRPr="00E86A87" w14:paraId="035048BC" w14:textId="77777777" w:rsidTr="00762283">
        <w:tc>
          <w:tcPr>
            <w:tcW w:w="3150" w:type="dxa"/>
          </w:tcPr>
          <w:p w14:paraId="5D09CD28" w14:textId="77777777" w:rsidR="00533C48" w:rsidRPr="00773897" w:rsidRDefault="00533C48" w:rsidP="00533C4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 และอุปกรณ์ในราคา</w:t>
            </w:r>
          </w:p>
        </w:tc>
        <w:tc>
          <w:tcPr>
            <w:tcW w:w="1260" w:type="dxa"/>
          </w:tcPr>
          <w:p w14:paraId="5C1064B3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F419D0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8F4B41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6DED8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DFE354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0E5B4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192293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33C48" w:rsidRPr="00E86A87" w14:paraId="206D2CBE" w14:textId="77777777" w:rsidTr="00762283">
        <w:tc>
          <w:tcPr>
            <w:tcW w:w="3150" w:type="dxa"/>
          </w:tcPr>
          <w:p w14:paraId="3A02F3FE" w14:textId="77777777" w:rsidR="00533C48" w:rsidRPr="00773897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72AC0" w14:textId="0C963FDD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0FB935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0D53C" w14:textId="17D0C8B2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41345E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2BE43" w14:textId="601B146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85,919</w:t>
            </w:r>
          </w:p>
        </w:tc>
        <w:tc>
          <w:tcPr>
            <w:tcW w:w="270" w:type="dxa"/>
          </w:tcPr>
          <w:p w14:paraId="23C9C817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DD33B" w14:textId="087E948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85,919</w:t>
            </w:r>
          </w:p>
        </w:tc>
      </w:tr>
      <w:tr w:rsidR="00533C48" w:rsidRPr="00E86A87" w14:paraId="72A0E8C9" w14:textId="77777777" w:rsidTr="00762283">
        <w:tc>
          <w:tcPr>
            <w:tcW w:w="3150" w:type="dxa"/>
          </w:tcPr>
          <w:p w14:paraId="175A323E" w14:textId="77777777" w:rsidR="00533C48" w:rsidRPr="001F1BDE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6375B" w14:textId="65BAD6D9" w:rsidR="00533C48" w:rsidRPr="008955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92,292</w:t>
            </w:r>
          </w:p>
        </w:tc>
        <w:tc>
          <w:tcPr>
            <w:tcW w:w="270" w:type="dxa"/>
          </w:tcPr>
          <w:p w14:paraId="72C69F28" w14:textId="77777777" w:rsidR="00533C48" w:rsidRPr="008955F0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4C089" w14:textId="30CFBDF3" w:rsidR="00533C48" w:rsidRPr="008955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175,943</w:t>
            </w:r>
          </w:p>
        </w:tc>
        <w:tc>
          <w:tcPr>
            <w:tcW w:w="270" w:type="dxa"/>
          </w:tcPr>
          <w:p w14:paraId="24EB1D1D" w14:textId="77777777" w:rsidR="00533C48" w:rsidRPr="008955F0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8B71A" w14:textId="7FBC34B0" w:rsidR="00533C48" w:rsidRPr="008955F0" w:rsidRDefault="00533C48" w:rsidP="00533C48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153,103</w:t>
            </w:r>
          </w:p>
        </w:tc>
        <w:tc>
          <w:tcPr>
            <w:tcW w:w="270" w:type="dxa"/>
          </w:tcPr>
          <w:p w14:paraId="31254AEB" w14:textId="77777777" w:rsidR="00533C48" w:rsidRPr="008955F0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B7F78D" w14:textId="5B165BD2" w:rsidR="00533C48" w:rsidRPr="008955F0" w:rsidRDefault="00533C48" w:rsidP="00533C48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421,338</w:t>
            </w:r>
          </w:p>
        </w:tc>
      </w:tr>
    </w:tbl>
    <w:p w14:paraId="7A98204B" w14:textId="20A952A1" w:rsidR="00F95529" w:rsidRPr="007F5870" w:rsidRDefault="00F95529" w:rsidP="0076228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t>การเสนอข้อมูลทางการเงินจำแนกตามส่วนงาน</w:t>
      </w:r>
    </w:p>
    <w:p w14:paraId="391BDB0D" w14:textId="33CB9705" w:rsidR="00F95529" w:rsidRPr="00177A79" w:rsidRDefault="00F95529" w:rsidP="00117F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177A79">
        <w:rPr>
          <w:rFonts w:ascii="Angsana New" w:hAnsi="Angsana New"/>
          <w:spacing w:val="-2"/>
          <w:sz w:val="28"/>
          <w:szCs w:val="28"/>
          <w:cs/>
        </w:rPr>
        <w:t>ข้อมูล</w:t>
      </w:r>
      <w:r w:rsidR="0001348F">
        <w:rPr>
          <w:rFonts w:ascii="Angsana New" w:hAnsi="Angsana New" w:hint="cs"/>
          <w:spacing w:val="-2"/>
          <w:sz w:val="28"/>
          <w:szCs w:val="28"/>
          <w:cs/>
        </w:rPr>
        <w:t>ทางการเงินจำแนกตาม</w:t>
      </w:r>
      <w:r w:rsidRPr="00177A79">
        <w:rPr>
          <w:rFonts w:ascii="Angsana New" w:hAnsi="Angsana New"/>
          <w:spacing w:val="-2"/>
          <w:sz w:val="28"/>
          <w:szCs w:val="28"/>
          <w:cs/>
        </w:rPr>
        <w:t>ส่วนงานที่นำเสนอนี้สอดคล้องกับรายงานภายในของ</w:t>
      </w:r>
      <w:r w:rsidR="00A0564A" w:rsidRPr="00177A79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177A79">
        <w:rPr>
          <w:rFonts w:ascii="Angsana New" w:hAnsi="Angsana New"/>
          <w:spacing w:val="-2"/>
          <w:sz w:val="28"/>
          <w:szCs w:val="28"/>
          <w:cs/>
        </w:rPr>
        <w:t xml:space="preserve">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CAF5AA9" w14:textId="7E95B769" w:rsidR="00F95529" w:rsidRPr="00824832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เพื่อวัตถุประสงค์ในการบริหารงาน </w:t>
      </w:r>
      <w:r w:rsidR="00A0564A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824832">
        <w:rPr>
          <w:rFonts w:ascii="Angsana New" w:hAnsi="Angsana New"/>
          <w:sz w:val="28"/>
          <w:szCs w:val="28"/>
          <w:cs/>
        </w:rPr>
        <w:t>ยนต์</w:t>
      </w:r>
      <w:r w:rsidRPr="00824832">
        <w:rPr>
          <w:rFonts w:ascii="Angsana New" w:hAnsi="Angsana New"/>
          <w:sz w:val="28"/>
          <w:szCs w:val="28"/>
          <w:cs/>
        </w:rPr>
        <w:t xml:space="preserve"> และประกันภัยเบ็ดเตล็ดอื่น (รวมประกันภัยอุบัติเหตุส่วนบุคคล) </w:t>
      </w:r>
    </w:p>
    <w:p w14:paraId="6E35F689" w14:textId="7DE91F01" w:rsidR="00F95529" w:rsidRPr="00824832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บริษัท</w:t>
      </w:r>
      <w:r w:rsidR="00F95529" w:rsidRPr="00824832">
        <w:rPr>
          <w:rFonts w:ascii="Angsana New" w:hAnsi="Angsan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และหนี้สินรวมใน</w:t>
      </w:r>
      <w:r w:rsidR="00EE1567">
        <w:rPr>
          <w:rFonts w:ascii="Angsana New" w:hAnsi="Angsana New" w:hint="cs"/>
          <w:sz w:val="28"/>
          <w:szCs w:val="28"/>
          <w:cs/>
        </w:rPr>
        <w:t>งบการเงิน</w:t>
      </w:r>
      <w:r w:rsidR="00F95529" w:rsidRPr="00824832">
        <w:rPr>
          <w:rFonts w:ascii="Angsana New" w:hAnsi="Angsana New"/>
          <w:sz w:val="28"/>
          <w:szCs w:val="28"/>
          <w:cs/>
        </w:rPr>
        <w:t xml:space="preserve"> </w:t>
      </w:r>
    </w:p>
    <w:p w14:paraId="273FCA66" w14:textId="5C5786C9" w:rsidR="00F95529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D3BA3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ดำเนินธุรกิจในเขตภูมิศาสตร์เดียว คือ</w:t>
      </w:r>
      <w:r w:rsidR="007C0C68" w:rsidRPr="009D3BA3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ประเทศไทย ดังนั้นรายได้</w:t>
      </w:r>
      <w:r w:rsidR="00770245">
        <w:rPr>
          <w:rFonts w:ascii="Angsana New" w:hAnsi="Angsana New" w:hint="cs"/>
          <w:spacing w:val="4"/>
          <w:sz w:val="28"/>
          <w:szCs w:val="28"/>
          <w:cs/>
        </w:rPr>
        <w:t xml:space="preserve"> กำไร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และสินทรัพย์ที่แสดงอยู่ใน</w:t>
      </w:r>
      <w:r w:rsidR="00EE1567">
        <w:rPr>
          <w:rFonts w:ascii="Angsana New" w:hAnsi="Angsana New" w:hint="cs"/>
          <w:sz w:val="28"/>
          <w:szCs w:val="28"/>
          <w:cs/>
        </w:rPr>
        <w:t>งบการเงิน</w:t>
      </w:r>
      <w:r w:rsidR="00EE1567" w:rsidRPr="00824832">
        <w:rPr>
          <w:rFonts w:ascii="Angsana New" w:hAnsi="Angsana New"/>
          <w:sz w:val="28"/>
          <w:szCs w:val="28"/>
          <w:cs/>
        </w:rPr>
        <w:t xml:space="preserve"> </w:t>
      </w:r>
      <w:r w:rsidR="00F95529" w:rsidRPr="00812396">
        <w:rPr>
          <w:rFonts w:ascii="Angsana New" w:hAnsi="Angsana New"/>
          <w:spacing w:val="4"/>
          <w:sz w:val="28"/>
          <w:szCs w:val="28"/>
          <w:cs/>
        </w:rPr>
        <w:t>จึงถือเป็นการ</w:t>
      </w:r>
      <w:r w:rsidR="00F95529" w:rsidRPr="00812396">
        <w:rPr>
          <w:rFonts w:ascii="Angsana New" w:hAnsi="Angsana New"/>
          <w:sz w:val="28"/>
          <w:szCs w:val="28"/>
          <w:cs/>
        </w:rPr>
        <w:t>รายงานตามเขตภูมิศาสตร์แล้ว</w:t>
      </w:r>
    </w:p>
    <w:p w14:paraId="046B4428" w14:textId="38FA68E6" w:rsidR="00650112" w:rsidRPr="007225C7" w:rsidRDefault="00650112" w:rsidP="0065011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bookmarkStart w:id="9" w:name="_Hlk135405264"/>
      <w:r w:rsidRPr="00AD1DEE">
        <w:rPr>
          <w:rFonts w:asciiTheme="majorBidi" w:hAnsiTheme="majorBidi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="00906F92">
        <w:rPr>
          <w:rFonts w:ascii="Angsana New" w:hAnsi="Angsana New"/>
          <w:spacing w:val="-4"/>
          <w:sz w:val="28"/>
          <w:szCs w:val="28"/>
        </w:rPr>
        <w:t xml:space="preserve">30 </w:t>
      </w:r>
      <w:r w:rsidR="005D3E65">
        <w:rPr>
          <w:rFonts w:ascii="Angsana New" w:hAnsi="Angsana New" w:hint="cs"/>
          <w:spacing w:val="-4"/>
          <w:sz w:val="28"/>
          <w:szCs w:val="28"/>
          <w:cs/>
        </w:rPr>
        <w:t>กันยา</w:t>
      </w:r>
      <w:r w:rsidR="00906F92">
        <w:rPr>
          <w:rFonts w:ascii="Angsana New" w:hAnsi="Angsana New"/>
          <w:spacing w:val="-4"/>
          <w:sz w:val="28"/>
          <w:szCs w:val="28"/>
          <w:cs/>
        </w:rPr>
        <w:t>ยน</w:t>
      </w:r>
      <w:r w:rsidRPr="00AD1DEE">
        <w:rPr>
          <w:rFonts w:ascii="Angsana New" w:hAnsi="Angsana New"/>
          <w:spacing w:val="-4"/>
          <w:sz w:val="28"/>
          <w:szCs w:val="28"/>
        </w:rPr>
        <w:t xml:space="preserve"> 256</w:t>
      </w:r>
      <w:r>
        <w:rPr>
          <w:rFonts w:ascii="Angsana New" w:hAnsi="Angsana New" w:hint="cs"/>
          <w:spacing w:val="-4"/>
          <w:sz w:val="28"/>
          <w:szCs w:val="28"/>
          <w:cs/>
        </w:rPr>
        <w:t>6</w:t>
      </w:r>
      <w:r w:rsidRPr="00AD1DEE">
        <w:rPr>
          <w:rFonts w:ascii="Angsana New" w:hAnsi="Angsana New"/>
          <w:spacing w:val="-4"/>
          <w:sz w:val="28"/>
          <w:szCs w:val="28"/>
        </w:rPr>
        <w:t xml:space="preserve"> </w:t>
      </w:r>
      <w:r w:rsidRPr="00AD1DEE">
        <w:rPr>
          <w:rFonts w:ascii="Angsana New" w:hAnsi="Angsana New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Pr="007225C7">
        <w:rPr>
          <w:rFonts w:ascii="Angsana New" w:hAnsi="Angsana New" w:hint="cs"/>
          <w:sz w:val="28"/>
          <w:szCs w:val="28"/>
          <w:cs/>
        </w:rPr>
        <w:t>ส</w:t>
      </w:r>
      <w:r w:rsidR="00ED0B5F" w:rsidRPr="007225C7">
        <w:rPr>
          <w:rFonts w:ascii="Angsana New" w:hAnsi="Angsana New" w:hint="cs"/>
          <w:sz w:val="28"/>
          <w:szCs w:val="28"/>
          <w:cs/>
        </w:rPr>
        <w:t>าม</w:t>
      </w:r>
      <w:r w:rsidRPr="007225C7">
        <w:rPr>
          <w:rFonts w:ascii="Angsana New" w:hAnsi="Angsana New"/>
          <w:sz w:val="28"/>
          <w:szCs w:val="28"/>
          <w:cs/>
        </w:rPr>
        <w:t>รายเป็นจำนวนเงินรวม</w:t>
      </w:r>
      <w:r w:rsidRPr="007225C7">
        <w:rPr>
          <w:rFonts w:ascii="Angsana New" w:hAnsi="Angsana New"/>
          <w:sz w:val="28"/>
          <w:szCs w:val="28"/>
        </w:rPr>
        <w:t xml:space="preserve"> </w:t>
      </w:r>
      <w:r w:rsidR="002F2EF2" w:rsidRPr="007225C7">
        <w:rPr>
          <w:rFonts w:ascii="Angsana New" w:hAnsi="Angsana New"/>
          <w:sz w:val="28"/>
          <w:szCs w:val="28"/>
        </w:rPr>
        <w:t>8</w:t>
      </w:r>
      <w:r w:rsidR="007225C7">
        <w:rPr>
          <w:rFonts w:ascii="Angsana New" w:hAnsi="Angsana New"/>
          <w:sz w:val="28"/>
          <w:szCs w:val="28"/>
        </w:rPr>
        <w:t>3.5</w:t>
      </w:r>
      <w:r w:rsidRPr="007225C7">
        <w:rPr>
          <w:rFonts w:ascii="Angsana New" w:hAnsi="Angsana New"/>
          <w:sz w:val="28"/>
          <w:szCs w:val="28"/>
        </w:rPr>
        <w:t xml:space="preserve"> </w:t>
      </w:r>
      <w:r w:rsidRPr="007225C7">
        <w:rPr>
          <w:rFonts w:ascii="Angsana New" w:hAnsi="Angsana New"/>
          <w:sz w:val="28"/>
          <w:szCs w:val="28"/>
          <w:cs/>
        </w:rPr>
        <w:t xml:space="preserve">ล้านบาท </w:t>
      </w:r>
      <w:r w:rsidR="00302CE0" w:rsidRPr="007225C7">
        <w:rPr>
          <w:rFonts w:ascii="Angsana New" w:hAnsi="Angsana New" w:hint="cs"/>
          <w:sz w:val="28"/>
          <w:szCs w:val="28"/>
          <w:cs/>
        </w:rPr>
        <w:t>และ</w:t>
      </w:r>
      <w:r w:rsidR="00CB68AF" w:rsidRPr="007225C7">
        <w:rPr>
          <w:rFonts w:ascii="Angsana New" w:hAnsi="Angsana New" w:hint="cs"/>
          <w:sz w:val="28"/>
          <w:szCs w:val="28"/>
          <w:cs/>
        </w:rPr>
        <w:t>สำหรับงวดสามเดือน</w:t>
      </w:r>
      <w:r w:rsidR="0019222B" w:rsidRPr="007225C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19222B" w:rsidRPr="007225C7">
        <w:rPr>
          <w:rFonts w:ascii="Angsana New" w:hAnsi="Angsana New"/>
          <w:sz w:val="28"/>
          <w:szCs w:val="28"/>
        </w:rPr>
        <w:t>30</w:t>
      </w:r>
      <w:r w:rsidR="0019222B" w:rsidRPr="007225C7">
        <w:rPr>
          <w:rFonts w:ascii="Angsana New" w:hAnsi="Angsana New"/>
          <w:sz w:val="28"/>
          <w:szCs w:val="28"/>
          <w:cs/>
        </w:rPr>
        <w:t xml:space="preserve"> </w:t>
      </w:r>
      <w:r w:rsidR="005D3E65" w:rsidRPr="007225C7">
        <w:rPr>
          <w:rFonts w:ascii="Angsana New" w:hAnsi="Angsana New"/>
          <w:sz w:val="28"/>
          <w:szCs w:val="28"/>
          <w:cs/>
        </w:rPr>
        <w:t>กันยายน</w:t>
      </w:r>
      <w:r w:rsidR="0019222B" w:rsidRPr="007225C7">
        <w:rPr>
          <w:rFonts w:ascii="Angsana New" w:hAnsi="Angsana New"/>
          <w:sz w:val="28"/>
          <w:szCs w:val="28"/>
        </w:rPr>
        <w:t xml:space="preserve"> 2565</w:t>
      </w:r>
      <w:r w:rsidR="0019222B" w:rsidRPr="007225C7">
        <w:rPr>
          <w:rFonts w:ascii="Angsana New" w:hAnsi="Angsana New"/>
          <w:sz w:val="28"/>
          <w:szCs w:val="28"/>
          <w:cs/>
        </w:rPr>
        <w:t xml:space="preserve"> บริษัทมีรายได้</w:t>
      </w:r>
      <w:r w:rsidR="00717211" w:rsidRPr="007225C7">
        <w:rPr>
          <w:rFonts w:ascii="Angsana New" w:hAnsi="Angsana New" w:hint="cs"/>
          <w:sz w:val="28"/>
          <w:szCs w:val="28"/>
          <w:cs/>
        </w:rPr>
        <w:t>เบี้ยประกันภัยรับจากตัวแทนและบริษัทนายหน้า</w:t>
      </w:r>
      <w:r w:rsidR="0019222B" w:rsidRPr="007225C7">
        <w:rPr>
          <w:rFonts w:ascii="Angsana New" w:hAnsi="Angsana New" w:hint="cs"/>
          <w:sz w:val="28"/>
          <w:szCs w:val="28"/>
          <w:cs/>
        </w:rPr>
        <w:t>รายใหญ่</w:t>
      </w:r>
      <w:r w:rsidR="001A7100" w:rsidRPr="007225C7">
        <w:rPr>
          <w:rFonts w:ascii="Angsana New" w:hAnsi="Angsana New" w:hint="cs"/>
          <w:sz w:val="28"/>
          <w:szCs w:val="28"/>
          <w:cs/>
        </w:rPr>
        <w:t>สอง</w:t>
      </w:r>
      <w:r w:rsidR="0019222B" w:rsidRPr="007225C7">
        <w:rPr>
          <w:rFonts w:ascii="Angsana New" w:hAnsi="Angsana New" w:hint="cs"/>
          <w:sz w:val="28"/>
          <w:szCs w:val="28"/>
          <w:cs/>
        </w:rPr>
        <w:t xml:space="preserve">รายเป็นจำนวนเงินรวม </w:t>
      </w:r>
      <w:r w:rsidR="005D3E65" w:rsidRPr="007225C7">
        <w:rPr>
          <w:rFonts w:ascii="Angsana New" w:hAnsi="Angsana New"/>
          <w:sz w:val="28"/>
          <w:szCs w:val="28"/>
        </w:rPr>
        <w:t>58.6</w:t>
      </w:r>
      <w:r w:rsidR="00302CE0" w:rsidRPr="007225C7">
        <w:rPr>
          <w:rFonts w:ascii="Angsana New" w:hAnsi="Angsana New"/>
          <w:sz w:val="28"/>
          <w:szCs w:val="28"/>
        </w:rPr>
        <w:t xml:space="preserve"> </w:t>
      </w:r>
      <w:r w:rsidR="00302CE0" w:rsidRPr="007225C7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bookmarkEnd w:id="9"/>
    <w:p w14:paraId="0BF10A24" w14:textId="3C7B416F" w:rsidR="00A55739" w:rsidRDefault="00A55739" w:rsidP="00A557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7225C7">
        <w:rPr>
          <w:rFonts w:asciiTheme="majorBidi" w:hAnsiTheme="majorBidi"/>
          <w:spacing w:val="-4"/>
          <w:sz w:val="28"/>
          <w:szCs w:val="28"/>
          <w:cs/>
        </w:rPr>
        <w:t>สำหรับงวด</w:t>
      </w:r>
      <w:r w:rsidR="005D3E65" w:rsidRPr="007225C7">
        <w:rPr>
          <w:rFonts w:asciiTheme="majorBidi" w:hAnsiTheme="majorBidi" w:hint="cs"/>
          <w:spacing w:val="-4"/>
          <w:sz w:val="28"/>
          <w:szCs w:val="28"/>
          <w:cs/>
        </w:rPr>
        <w:t>เก้า</w:t>
      </w:r>
      <w:r w:rsidRPr="007225C7">
        <w:rPr>
          <w:rFonts w:asciiTheme="majorBidi" w:hAnsiTheme="majorBidi"/>
          <w:spacing w:val="-4"/>
          <w:sz w:val="28"/>
          <w:szCs w:val="28"/>
          <w:cs/>
        </w:rPr>
        <w:t xml:space="preserve">เดือนสิ้นสุดวันที่ </w:t>
      </w:r>
      <w:r w:rsidRPr="007225C7">
        <w:rPr>
          <w:rFonts w:ascii="Angsana New" w:hAnsi="Angsana New"/>
          <w:spacing w:val="-4"/>
          <w:sz w:val="28"/>
          <w:szCs w:val="28"/>
        </w:rPr>
        <w:t xml:space="preserve">30 </w:t>
      </w:r>
      <w:r w:rsidR="005D3E65" w:rsidRPr="007225C7">
        <w:rPr>
          <w:rFonts w:ascii="Angsana New" w:hAnsi="Angsana New"/>
          <w:spacing w:val="-4"/>
          <w:sz w:val="28"/>
          <w:szCs w:val="28"/>
          <w:cs/>
        </w:rPr>
        <w:t>กันยายน</w:t>
      </w:r>
      <w:r w:rsidRPr="007225C7">
        <w:rPr>
          <w:rFonts w:ascii="Angsana New" w:hAnsi="Angsana New"/>
          <w:spacing w:val="-4"/>
          <w:sz w:val="28"/>
          <w:szCs w:val="28"/>
        </w:rPr>
        <w:t xml:space="preserve"> 256</w:t>
      </w:r>
      <w:r w:rsidRPr="007225C7">
        <w:rPr>
          <w:rFonts w:ascii="Angsana New" w:hAnsi="Angsana New" w:hint="cs"/>
          <w:spacing w:val="-4"/>
          <w:sz w:val="28"/>
          <w:szCs w:val="28"/>
          <w:cs/>
        </w:rPr>
        <w:t>6</w:t>
      </w:r>
      <w:r w:rsidRPr="007225C7">
        <w:rPr>
          <w:rFonts w:ascii="Angsana New" w:hAnsi="Angsana New"/>
          <w:spacing w:val="-4"/>
          <w:sz w:val="28"/>
          <w:szCs w:val="28"/>
        </w:rPr>
        <w:t xml:space="preserve"> </w:t>
      </w:r>
      <w:r w:rsidRPr="007225C7">
        <w:rPr>
          <w:rFonts w:ascii="Angsana New" w:hAnsi="Angsana New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Pr="007225C7">
        <w:rPr>
          <w:rFonts w:ascii="Angsana New" w:hAnsi="Angsana New" w:hint="cs"/>
          <w:sz w:val="28"/>
          <w:szCs w:val="28"/>
          <w:cs/>
        </w:rPr>
        <w:t>สาม</w:t>
      </w:r>
      <w:r w:rsidRPr="007225C7">
        <w:rPr>
          <w:rFonts w:ascii="Angsana New" w:hAnsi="Angsana New"/>
          <w:sz w:val="28"/>
          <w:szCs w:val="28"/>
          <w:cs/>
        </w:rPr>
        <w:t>รายเป็นจำนวนเงินรวม</w:t>
      </w:r>
      <w:r w:rsidRPr="007225C7">
        <w:rPr>
          <w:rFonts w:ascii="Angsana New" w:hAnsi="Angsana New"/>
          <w:sz w:val="28"/>
          <w:szCs w:val="28"/>
        </w:rPr>
        <w:t xml:space="preserve"> </w:t>
      </w:r>
      <w:r w:rsidR="007225C7">
        <w:rPr>
          <w:rFonts w:ascii="Angsana New" w:hAnsi="Angsana New"/>
          <w:sz w:val="28"/>
          <w:szCs w:val="28"/>
        </w:rPr>
        <w:t>236.7</w:t>
      </w:r>
      <w:r w:rsidRPr="007225C7">
        <w:rPr>
          <w:rFonts w:ascii="Angsana New" w:hAnsi="Angsana New"/>
          <w:sz w:val="28"/>
          <w:szCs w:val="28"/>
        </w:rPr>
        <w:t xml:space="preserve"> </w:t>
      </w:r>
      <w:r w:rsidRPr="007225C7">
        <w:rPr>
          <w:rFonts w:ascii="Angsana New" w:hAnsi="Angsana New"/>
          <w:sz w:val="28"/>
          <w:szCs w:val="28"/>
          <w:cs/>
        </w:rPr>
        <w:t>ล้าน</w:t>
      </w:r>
      <w:r w:rsidRPr="00180218">
        <w:rPr>
          <w:rFonts w:ascii="Angsana New" w:hAnsi="Angsana New"/>
          <w:sz w:val="28"/>
          <w:szCs w:val="28"/>
          <w:cs/>
        </w:rPr>
        <w:t xml:space="preserve">บาท </w:t>
      </w:r>
      <w:r w:rsidR="0019222B" w:rsidRPr="00180218">
        <w:rPr>
          <w:rFonts w:ascii="Angsana New" w:hAnsi="Angsana New"/>
          <w:sz w:val="28"/>
          <w:szCs w:val="28"/>
          <w:cs/>
        </w:rPr>
        <w:t>และสำหรับงวด</w:t>
      </w:r>
      <w:r w:rsidR="00C7710A">
        <w:rPr>
          <w:rFonts w:ascii="Angsana New" w:hAnsi="Angsana New" w:hint="cs"/>
          <w:sz w:val="28"/>
          <w:szCs w:val="28"/>
          <w:cs/>
        </w:rPr>
        <w:t>เก้า</w:t>
      </w:r>
      <w:r w:rsidR="0019222B" w:rsidRPr="00180218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19222B" w:rsidRPr="00180218">
        <w:rPr>
          <w:rFonts w:ascii="Angsana New" w:hAnsi="Angsana New"/>
          <w:sz w:val="28"/>
          <w:szCs w:val="28"/>
        </w:rPr>
        <w:t>30</w:t>
      </w:r>
      <w:r w:rsidR="0019222B" w:rsidRPr="00180218">
        <w:rPr>
          <w:rFonts w:ascii="Angsana New" w:hAnsi="Angsana New"/>
          <w:sz w:val="28"/>
          <w:szCs w:val="28"/>
          <w:cs/>
        </w:rPr>
        <w:t xml:space="preserve"> </w:t>
      </w:r>
      <w:r w:rsidR="005D3E65" w:rsidRPr="005D3E65">
        <w:rPr>
          <w:rFonts w:ascii="Angsana New" w:hAnsi="Angsana New"/>
          <w:sz w:val="28"/>
          <w:szCs w:val="28"/>
          <w:cs/>
        </w:rPr>
        <w:t>กันยายน</w:t>
      </w:r>
      <w:r w:rsidR="0019222B" w:rsidRPr="00180218">
        <w:rPr>
          <w:rFonts w:ascii="Angsana New" w:hAnsi="Angsana New"/>
          <w:sz w:val="28"/>
          <w:szCs w:val="28"/>
          <w:cs/>
        </w:rPr>
        <w:t xml:space="preserve"> </w:t>
      </w:r>
      <w:r w:rsidR="0019222B" w:rsidRPr="00180218">
        <w:rPr>
          <w:rFonts w:ascii="Angsana New" w:hAnsi="Angsana New"/>
          <w:sz w:val="28"/>
          <w:szCs w:val="28"/>
        </w:rPr>
        <w:t>2565</w:t>
      </w:r>
      <w:r w:rsidR="0019222B" w:rsidRPr="00180218">
        <w:rPr>
          <w:rFonts w:ascii="Angsana New" w:hAnsi="Angsana New"/>
          <w:sz w:val="28"/>
          <w:szCs w:val="28"/>
          <w:cs/>
        </w:rPr>
        <w:t xml:space="preserve"> บริษัทมีรายได้</w:t>
      </w:r>
      <w:r w:rsidR="00717211" w:rsidRPr="00180218">
        <w:rPr>
          <w:rFonts w:ascii="Angsana New" w:hAnsi="Angsana New"/>
          <w:sz w:val="28"/>
          <w:szCs w:val="28"/>
          <w:cs/>
        </w:rPr>
        <w:t>เบี้ยประกันภัยรับจากตัวแทนและบริษัท</w:t>
      </w:r>
      <w:r w:rsidR="00717211" w:rsidRPr="00717211">
        <w:rPr>
          <w:rFonts w:ascii="Angsana New" w:hAnsi="Angsana New"/>
          <w:sz w:val="28"/>
          <w:szCs w:val="28"/>
          <w:cs/>
        </w:rPr>
        <w:t>นายหน้า</w:t>
      </w:r>
      <w:r w:rsidR="0019222B" w:rsidRPr="0019222B">
        <w:rPr>
          <w:rFonts w:ascii="Angsana New" w:hAnsi="Angsana New"/>
          <w:sz w:val="28"/>
          <w:szCs w:val="28"/>
          <w:cs/>
        </w:rPr>
        <w:t>รายใหญ่</w:t>
      </w:r>
      <w:r w:rsidR="001A7100">
        <w:rPr>
          <w:rFonts w:ascii="Angsana New" w:hAnsi="Angsana New" w:hint="cs"/>
          <w:sz w:val="28"/>
          <w:szCs w:val="28"/>
          <w:cs/>
        </w:rPr>
        <w:t>หนึ่ง</w:t>
      </w:r>
      <w:r w:rsidR="0019222B" w:rsidRPr="0019222B">
        <w:rPr>
          <w:rFonts w:ascii="Angsana New" w:hAnsi="Angsana New"/>
          <w:sz w:val="28"/>
          <w:szCs w:val="28"/>
          <w:cs/>
        </w:rPr>
        <w:t>รายเป็นจำนวนเงินรวม</w:t>
      </w:r>
      <w:r w:rsidRPr="00CC4692">
        <w:rPr>
          <w:rFonts w:ascii="Angsana New" w:hAnsi="Angsana New" w:hint="cs"/>
          <w:sz w:val="28"/>
          <w:szCs w:val="28"/>
          <w:cs/>
        </w:rPr>
        <w:t xml:space="preserve"> </w:t>
      </w:r>
      <w:r w:rsidRPr="00717211">
        <w:rPr>
          <w:rFonts w:ascii="Angsana New" w:hAnsi="Angsana New"/>
          <w:sz w:val="28"/>
          <w:szCs w:val="28"/>
        </w:rPr>
        <w:t>1</w:t>
      </w:r>
      <w:r w:rsidR="005D3E65">
        <w:rPr>
          <w:rFonts w:ascii="Angsana New" w:hAnsi="Angsana New"/>
          <w:sz w:val="28"/>
          <w:szCs w:val="28"/>
        </w:rPr>
        <w:t>17.0</w:t>
      </w:r>
      <w:r w:rsidRPr="00717211">
        <w:rPr>
          <w:rFonts w:ascii="Angsana New" w:hAnsi="Angsana New"/>
          <w:sz w:val="28"/>
          <w:szCs w:val="28"/>
        </w:rPr>
        <w:t xml:space="preserve"> </w:t>
      </w:r>
      <w:r w:rsidRPr="00CC4692">
        <w:rPr>
          <w:rFonts w:ascii="Angsana New" w:hAnsi="Angsana New" w:hint="cs"/>
          <w:sz w:val="28"/>
          <w:szCs w:val="28"/>
          <w:cs/>
        </w:rPr>
        <w:t>ล้านบาท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14:paraId="2C728A3D" w14:textId="77777777" w:rsidR="00650112" w:rsidRPr="00812396" w:rsidRDefault="00650112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7174D28" w14:textId="6E055F92" w:rsidR="007F5870" w:rsidRDefault="007F5870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bookmarkStart w:id="10" w:name="OLE_LINK5"/>
      <w:bookmarkStart w:id="11" w:name="_Hlk69747233"/>
    </w:p>
    <w:p w14:paraId="5F305687" w14:textId="0630BCF3" w:rsidR="0065563C" w:rsidRDefault="0065563C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67CCA547" w14:textId="77777777" w:rsidR="0027565E" w:rsidRDefault="0027565E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728CE9FC" w14:textId="40E6D3AC" w:rsidR="005137C0" w:rsidRDefault="00770245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C5C3A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</w:t>
      </w:r>
      <w:r w:rsidR="00430F50" w:rsidRPr="005C5C3A">
        <w:rPr>
          <w:rFonts w:asciiTheme="majorBidi" w:hAnsiTheme="majorBidi"/>
          <w:sz w:val="28"/>
          <w:szCs w:val="28"/>
          <w:cs/>
        </w:rPr>
        <w:t>สำหรับ</w:t>
      </w:r>
      <w:r w:rsidR="00ED3F85">
        <w:rPr>
          <w:rFonts w:asciiTheme="majorBidi" w:hAnsiTheme="majorBidi" w:hint="cs"/>
          <w:sz w:val="28"/>
          <w:szCs w:val="28"/>
          <w:cs/>
        </w:rPr>
        <w:t>งวด</w:t>
      </w:r>
      <w:r w:rsidR="005D3E65">
        <w:rPr>
          <w:rFonts w:asciiTheme="majorBidi" w:hAnsiTheme="majorBidi" w:hint="cs"/>
          <w:sz w:val="28"/>
          <w:szCs w:val="28"/>
          <w:cs/>
        </w:rPr>
        <w:t>สาม</w:t>
      </w:r>
      <w:r w:rsidR="00ED3F85">
        <w:rPr>
          <w:rFonts w:asciiTheme="majorBidi" w:hAnsiTheme="majorBidi" w:hint="cs"/>
          <w:sz w:val="28"/>
          <w:szCs w:val="28"/>
          <w:cs/>
        </w:rPr>
        <w:t>เดือน</w:t>
      </w:r>
      <w:r w:rsidR="00A80558">
        <w:rPr>
          <w:rFonts w:asciiTheme="majorBidi" w:hAnsiTheme="majorBidi"/>
          <w:sz w:val="28"/>
          <w:szCs w:val="28"/>
          <w:cs/>
        </w:rPr>
        <w:t xml:space="preserve">สิ้นสุดวันที่ </w:t>
      </w:r>
      <w:r w:rsidR="00906F92">
        <w:rPr>
          <w:rFonts w:asciiTheme="majorBidi" w:hAnsiTheme="majorBidi" w:cstheme="majorBidi"/>
          <w:sz w:val="28"/>
          <w:szCs w:val="28"/>
        </w:rPr>
        <w:t xml:space="preserve">30 </w:t>
      </w:r>
      <w:r w:rsidR="005D3E65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906F92">
        <w:rPr>
          <w:rFonts w:asciiTheme="majorBidi" w:hAnsiTheme="majorBidi" w:cstheme="majorBidi"/>
          <w:sz w:val="28"/>
          <w:szCs w:val="28"/>
          <w:cs/>
        </w:rPr>
        <w:t>ยน</w:t>
      </w:r>
      <w:r w:rsidR="00AD041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D041B">
        <w:rPr>
          <w:rFonts w:asciiTheme="majorBidi" w:hAnsiTheme="majorBidi" w:cstheme="majorBidi"/>
          <w:sz w:val="28"/>
          <w:szCs w:val="28"/>
        </w:rPr>
        <w:t>256</w:t>
      </w:r>
      <w:r w:rsidR="003637AF">
        <w:rPr>
          <w:rFonts w:asciiTheme="majorBidi" w:hAnsiTheme="majorBidi" w:cstheme="majorBidi"/>
          <w:sz w:val="28"/>
          <w:szCs w:val="28"/>
        </w:rPr>
        <w:t>6</w:t>
      </w:r>
      <w:r w:rsidR="00AD041B">
        <w:rPr>
          <w:rFonts w:asciiTheme="majorBidi" w:hAnsiTheme="majorBidi" w:cstheme="majorBidi"/>
          <w:sz w:val="28"/>
          <w:szCs w:val="28"/>
        </w:rPr>
        <w:t xml:space="preserve"> </w:t>
      </w:r>
      <w:r w:rsidR="009645B6" w:rsidRPr="005C5C3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240"/>
        <w:gridCol w:w="900"/>
        <w:gridCol w:w="180"/>
        <w:gridCol w:w="990"/>
        <w:gridCol w:w="180"/>
        <w:gridCol w:w="900"/>
        <w:gridCol w:w="180"/>
        <w:gridCol w:w="990"/>
        <w:gridCol w:w="180"/>
        <w:gridCol w:w="810"/>
        <w:gridCol w:w="270"/>
        <w:gridCol w:w="810"/>
      </w:tblGrid>
      <w:tr w:rsidR="00770245" w:rsidRPr="00824832" w14:paraId="6E03B689" w14:textId="77777777" w:rsidTr="003221C1">
        <w:trPr>
          <w:tblHeader/>
        </w:trPr>
        <w:tc>
          <w:tcPr>
            <w:tcW w:w="3240" w:type="dxa"/>
            <w:tcBorders>
              <w:top w:val="nil"/>
              <w:bottom w:val="nil"/>
            </w:tcBorders>
          </w:tcPr>
          <w:p w14:paraId="714E36B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390" w:type="dxa"/>
            <w:gridSpan w:val="11"/>
            <w:tcBorders>
              <w:top w:val="nil"/>
              <w:bottom w:val="single" w:sz="4" w:space="0" w:color="auto"/>
            </w:tcBorders>
          </w:tcPr>
          <w:p w14:paraId="6095CDC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770245" w:rsidRPr="00824832" w14:paraId="36733BE8" w14:textId="77777777" w:rsidTr="003221C1">
        <w:trPr>
          <w:tblHeader/>
        </w:trPr>
        <w:tc>
          <w:tcPr>
            <w:tcW w:w="3240" w:type="dxa"/>
            <w:tcBorders>
              <w:top w:val="nil"/>
            </w:tcBorders>
          </w:tcPr>
          <w:p w14:paraId="1F7E99E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6E3481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51D9B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1A649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A922BF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4AE13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5283A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59618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FF127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2754A2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8ABC1D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037598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70245" w:rsidRPr="00824832" w14:paraId="33130B7A" w14:textId="77777777" w:rsidTr="003221C1">
        <w:trPr>
          <w:tblHeader/>
        </w:trPr>
        <w:tc>
          <w:tcPr>
            <w:tcW w:w="3240" w:type="dxa"/>
          </w:tcPr>
          <w:p w14:paraId="7DCE0A4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46CF4D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42FA055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CACCD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C5485F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1A4F04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vAlign w:val="bottom"/>
          </w:tcPr>
          <w:p w14:paraId="1FA1FA6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41026D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AB010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F79CAB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270" w:type="dxa"/>
            <w:vAlign w:val="bottom"/>
          </w:tcPr>
          <w:p w14:paraId="2E63E35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91483D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245" w:rsidRPr="00824832" w14:paraId="666AE99D" w14:textId="77777777" w:rsidTr="003221C1">
        <w:trPr>
          <w:tblHeader/>
        </w:trPr>
        <w:tc>
          <w:tcPr>
            <w:tcW w:w="3240" w:type="dxa"/>
          </w:tcPr>
          <w:p w14:paraId="7CAC138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7075CB1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71FD9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7FBE49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57CA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19847CC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0" w:type="dxa"/>
            <w:vAlign w:val="bottom"/>
          </w:tcPr>
          <w:p w14:paraId="0AB2B33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0492C457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80" w:type="dxa"/>
          </w:tcPr>
          <w:p w14:paraId="0D82F24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395823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B1F59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4B285C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70245" w:rsidRPr="00824832" w14:paraId="70CFB34B" w14:textId="77777777" w:rsidTr="003221C1">
        <w:trPr>
          <w:trHeight w:val="374"/>
        </w:trPr>
        <w:tc>
          <w:tcPr>
            <w:tcW w:w="3240" w:type="dxa"/>
          </w:tcPr>
          <w:p w14:paraId="2E9129D7" w14:textId="77777777" w:rsidR="00770245" w:rsidRPr="00AC5042" w:rsidRDefault="00770245" w:rsidP="00A6421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11FEF5F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D2F154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24FBA4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17AB0BB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7EC587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610AE54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7A0A03D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6D43554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4B2A975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3BFC16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50FC0EC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B32777" w:rsidRPr="00824832" w14:paraId="2D979CAE" w14:textId="77777777" w:rsidTr="001659D6">
        <w:trPr>
          <w:trHeight w:val="374"/>
        </w:trPr>
        <w:tc>
          <w:tcPr>
            <w:tcW w:w="3240" w:type="dxa"/>
          </w:tcPr>
          <w:p w14:paraId="6B1E3DA1" w14:textId="77777777" w:rsidR="00B32777" w:rsidRPr="00AC5042" w:rsidRDefault="00B32777" w:rsidP="00B3277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2F2D39" w14:textId="655D1D52" w:rsidR="00B32777" w:rsidRPr="003625B7" w:rsidRDefault="00B32777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777">
              <w:rPr>
                <w:rFonts w:ascii="Angsana New" w:hAnsi="Angsana New"/>
                <w:sz w:val="28"/>
                <w:szCs w:val="28"/>
              </w:rPr>
              <w:t>7,790</w:t>
            </w:r>
            <w:r w:rsidRPr="00B32777">
              <w:t xml:space="preserve"> </w:t>
            </w:r>
            <w:r w:rsidRPr="000B2666">
              <w:t xml:space="preserve"> </w:t>
            </w:r>
            <w:r w:rsidRPr="00B32777"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E68E30" w14:textId="235C350C" w:rsidR="00B32777" w:rsidRPr="003625B7" w:rsidRDefault="00B32777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E9C745" w14:textId="0A0A66EF" w:rsidR="00B32777" w:rsidRPr="003625B7" w:rsidRDefault="00B32777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777">
              <w:rPr>
                <w:rFonts w:asciiTheme="majorBidi" w:hAnsiTheme="majorBidi" w:cstheme="majorBidi"/>
                <w:sz w:val="28"/>
                <w:szCs w:val="28"/>
              </w:rPr>
              <w:t>4,008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8E67E6" w14:textId="0890EB7B" w:rsidR="00B32777" w:rsidRPr="003625B7" w:rsidRDefault="00B32777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34C77C" w14:textId="29143BDE" w:rsidR="00B32777" w:rsidRPr="003625B7" w:rsidRDefault="0044235B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35B">
              <w:rPr>
                <w:rFonts w:asciiTheme="majorBidi" w:hAnsiTheme="majorBidi" w:cstheme="majorBidi"/>
                <w:sz w:val="28"/>
                <w:szCs w:val="28"/>
              </w:rPr>
              <w:t>176,704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D5AD38" w14:textId="78623FFA" w:rsidR="00B32777" w:rsidRPr="003625B7" w:rsidRDefault="00B32777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6340FF" w14:textId="4062D484" w:rsidR="00B32777" w:rsidRPr="003625B7" w:rsidRDefault="0044235B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35B">
              <w:rPr>
                <w:rFonts w:asciiTheme="majorBidi" w:hAnsiTheme="majorBidi" w:cstheme="majorBidi"/>
                <w:sz w:val="28"/>
                <w:szCs w:val="28"/>
              </w:rPr>
              <w:t>23,89</w:t>
            </w:r>
            <w:r w:rsidR="00D9064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C12FA8" w14:textId="437090CF" w:rsidR="00B32777" w:rsidRPr="003625B7" w:rsidRDefault="00B32777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4E22A3" w14:textId="64F334F9" w:rsidR="00B32777" w:rsidRPr="003625B7" w:rsidRDefault="0044235B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35B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93A28E" w14:textId="32B295B7" w:rsidR="00B32777" w:rsidRPr="003625B7" w:rsidRDefault="00B32777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CFE52B" w14:textId="7F91FCB2" w:rsidR="00B32777" w:rsidRPr="003625B7" w:rsidRDefault="001B5EB5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EB5">
              <w:rPr>
                <w:rFonts w:asciiTheme="majorBidi" w:hAnsiTheme="majorBidi" w:cstheme="majorBidi"/>
                <w:sz w:val="28"/>
                <w:szCs w:val="28"/>
              </w:rPr>
              <w:t>212,40</w:t>
            </w:r>
            <w:r w:rsidR="00D906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32777" w:rsidRPr="00824832" w14:paraId="598672C0" w14:textId="77777777" w:rsidTr="001659D6">
        <w:trPr>
          <w:trHeight w:val="749"/>
        </w:trPr>
        <w:tc>
          <w:tcPr>
            <w:tcW w:w="3240" w:type="dxa"/>
          </w:tcPr>
          <w:p w14:paraId="2C6294EE" w14:textId="1B1A0164" w:rsidR="00B32777" w:rsidRDefault="00B32777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5CF84082" w14:textId="4FB41C2A" w:rsidR="00B32777" w:rsidRPr="00AC5042" w:rsidRDefault="00B32777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6571296" w14:textId="77777777" w:rsidR="00B32777" w:rsidRPr="00E904F4" w:rsidRDefault="00B32777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04F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ACF9118" w14:textId="7AA52A8F" w:rsidR="00101CF0" w:rsidRPr="00101CF0" w:rsidRDefault="00101CF0" w:rsidP="0010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CF0">
              <w:rPr>
                <w:rFonts w:ascii="Angsana New" w:hAnsi="Angsana New"/>
                <w:sz w:val="28"/>
                <w:szCs w:val="28"/>
              </w:rPr>
              <w:t>(6,643)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FE25B4" w14:textId="3953ECC9" w:rsidR="00B32777" w:rsidRPr="00DB24B1" w:rsidRDefault="00B32777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BF93803" w14:textId="7D1149C1" w:rsidR="00B32777" w:rsidRPr="00DB24B1" w:rsidRDefault="00B32777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2777">
              <w:rPr>
                <w:rFonts w:ascii="Angsana New" w:hAnsi="Angsana New"/>
                <w:sz w:val="28"/>
                <w:szCs w:val="28"/>
              </w:rPr>
              <w:t>(3,186)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E6D230" w14:textId="1ED79B69" w:rsidR="00B32777" w:rsidRPr="00DB24B1" w:rsidRDefault="00B32777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1A4219" w14:textId="56AD739B" w:rsidR="00B32777" w:rsidRPr="00DB24B1" w:rsidRDefault="0044235B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235B">
              <w:rPr>
                <w:rFonts w:ascii="Angsana New" w:hAnsi="Angsana New"/>
                <w:sz w:val="28"/>
                <w:szCs w:val="28"/>
              </w:rPr>
              <w:t>(87,720)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667792" w14:textId="5E17DB54" w:rsidR="00B32777" w:rsidRPr="00DB24B1" w:rsidRDefault="00B32777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06089D" w14:textId="7BA664BC" w:rsidR="00B32777" w:rsidRPr="00DB24B1" w:rsidRDefault="0044235B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235B">
              <w:rPr>
                <w:rFonts w:ascii="Angsana New" w:hAnsi="Angsana New"/>
                <w:sz w:val="28"/>
                <w:szCs w:val="28"/>
              </w:rPr>
              <w:t>(18,575)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52A13" w14:textId="7307CDB2" w:rsidR="00B32777" w:rsidRPr="00DB24B1" w:rsidRDefault="00B32777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DAC2033" w14:textId="2808C98F" w:rsidR="00B32777" w:rsidRPr="00DB24B1" w:rsidRDefault="0044235B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235B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5C23C2" w14:textId="37C0381D" w:rsidR="00B32777" w:rsidRPr="00DB24B1" w:rsidRDefault="00B32777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D4C496" w14:textId="30D93984" w:rsidR="00B32777" w:rsidRPr="00DB24B1" w:rsidRDefault="001B5EB5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B5">
              <w:rPr>
                <w:rFonts w:ascii="Angsana New" w:hAnsi="Angsana New"/>
                <w:sz w:val="28"/>
                <w:szCs w:val="28"/>
              </w:rPr>
              <w:t>(116,1</w:t>
            </w:r>
            <w:r w:rsidR="003314DA">
              <w:rPr>
                <w:rFonts w:ascii="Angsana New" w:hAnsi="Angsana New"/>
                <w:sz w:val="28"/>
                <w:szCs w:val="28"/>
              </w:rPr>
              <w:t>2</w:t>
            </w:r>
            <w:r w:rsidR="00A2275F">
              <w:rPr>
                <w:rFonts w:ascii="Angsana New" w:hAnsi="Angsana New"/>
                <w:sz w:val="28"/>
                <w:szCs w:val="28"/>
              </w:rPr>
              <w:t>4</w:t>
            </w:r>
            <w:r w:rsidRPr="001B5EB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221C1" w:rsidRPr="00824832" w14:paraId="441D094E" w14:textId="77777777" w:rsidTr="003221C1">
        <w:trPr>
          <w:trHeight w:val="374"/>
        </w:trPr>
        <w:tc>
          <w:tcPr>
            <w:tcW w:w="3240" w:type="dxa"/>
          </w:tcPr>
          <w:p w14:paraId="15ED1BCD" w14:textId="77777777" w:rsidR="003625B7" w:rsidRPr="00AC5042" w:rsidRDefault="003625B7" w:rsidP="003625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50381A" w14:textId="6B1DDFBF" w:rsidR="003625B7" w:rsidRPr="00DB24B1" w:rsidRDefault="00B3277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2777">
              <w:rPr>
                <w:rFonts w:ascii="Angsana New" w:hAnsi="Angsana New"/>
                <w:sz w:val="28"/>
                <w:szCs w:val="28"/>
              </w:rPr>
              <w:t>1,147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8512DD" w14:textId="47AA82AA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3184D3" w14:textId="6FD69FF3" w:rsidR="003625B7" w:rsidRPr="00DB24B1" w:rsidRDefault="00B3277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2777">
              <w:rPr>
                <w:rFonts w:ascii="Angsana New" w:hAnsi="Angsana New"/>
                <w:sz w:val="28"/>
                <w:szCs w:val="28"/>
              </w:rPr>
              <w:t>822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C152A4" w14:textId="752CCD81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8C3C10" w14:textId="471DB9B6" w:rsidR="003625B7" w:rsidRPr="00DB24B1" w:rsidRDefault="0044235B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235B">
              <w:rPr>
                <w:rFonts w:ascii="Angsana New" w:hAnsi="Angsana New"/>
                <w:sz w:val="28"/>
                <w:szCs w:val="28"/>
              </w:rPr>
              <w:t>88,984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E90D87" w14:textId="12B18C8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B8B41C" w14:textId="5259FC7E" w:rsidR="003625B7" w:rsidRPr="00DB24B1" w:rsidRDefault="0044235B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235B">
              <w:rPr>
                <w:rFonts w:ascii="Angsana New" w:hAnsi="Angsana New"/>
                <w:sz w:val="28"/>
                <w:szCs w:val="28"/>
              </w:rPr>
              <w:t>5,32</w:t>
            </w:r>
            <w:r w:rsidR="00D9064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E25542" w14:textId="20A0BA6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EDC2EE" w14:textId="5AD8CE21" w:rsidR="003625B7" w:rsidRPr="00DB24B1" w:rsidRDefault="0044235B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235B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C0B57" w14:textId="3F2A49F5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2BCB24" w14:textId="73339C4F" w:rsidR="003625B7" w:rsidRPr="00DB24B1" w:rsidRDefault="001B5EB5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B5">
              <w:rPr>
                <w:rFonts w:ascii="Angsana New" w:hAnsi="Angsana New"/>
                <w:sz w:val="28"/>
                <w:szCs w:val="28"/>
              </w:rPr>
              <w:t>96,27</w:t>
            </w:r>
            <w:r w:rsidR="007D06B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221C1" w:rsidRPr="00824832" w14:paraId="2250A2BE" w14:textId="77777777" w:rsidTr="003221C1">
        <w:trPr>
          <w:trHeight w:val="749"/>
        </w:trPr>
        <w:tc>
          <w:tcPr>
            <w:tcW w:w="3240" w:type="dxa"/>
          </w:tcPr>
          <w:p w14:paraId="28FADE76" w14:textId="0AFC31B6" w:rsidR="003625B7" w:rsidRPr="007F1C21" w:rsidRDefault="003625B7" w:rsidP="003625B7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(หัก) </w:t>
            </w:r>
            <w:r w:rsidRPr="007F1C2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4B42D276" w14:textId="77777777" w:rsidR="003625B7" w:rsidRPr="007F1C21" w:rsidRDefault="003625B7" w:rsidP="003625B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 w:rsidRPr="007F1C2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F1C2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Pr="007F1C2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0164D1E8" w14:textId="5D90E596" w:rsidR="003625B7" w:rsidRPr="00AC5042" w:rsidRDefault="003625B7" w:rsidP="003625B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68E6D0" w14:textId="09C94EB5" w:rsidR="00B32777" w:rsidRPr="00B32777" w:rsidRDefault="00B32777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3D558D9" w14:textId="5FC41C86" w:rsidR="003625B7" w:rsidRPr="00AE15CD" w:rsidRDefault="00B32777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2777">
              <w:rPr>
                <w:rFonts w:ascii="Angsana New" w:hAnsi="Angsana New"/>
                <w:sz w:val="28"/>
                <w:szCs w:val="28"/>
              </w:rPr>
              <w:t xml:space="preserve">72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BE2CB6" w14:textId="24A863EC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62A14" w14:textId="0B98A7C8" w:rsidR="003625B7" w:rsidRPr="00AE15CD" w:rsidRDefault="00B32777" w:rsidP="00B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2777">
              <w:rPr>
                <w:rFonts w:ascii="Angsana New" w:hAnsi="Angsana New"/>
                <w:sz w:val="28"/>
                <w:szCs w:val="28"/>
              </w:rPr>
              <w:t xml:space="preserve">1,906 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492F57" w14:textId="6634F481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A9C9A3" w14:textId="0E249AED" w:rsidR="003625B7" w:rsidRPr="00AE15CD" w:rsidRDefault="0044235B" w:rsidP="0044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235B">
              <w:rPr>
                <w:rFonts w:ascii="Angsana New" w:hAnsi="Angsana New"/>
                <w:sz w:val="28"/>
                <w:szCs w:val="28"/>
              </w:rPr>
              <w:t xml:space="preserve">(4,631)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A9526D" w14:textId="031D6468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CBDBC4" w14:textId="7B422E8F" w:rsidR="003625B7" w:rsidRPr="00AE15CD" w:rsidRDefault="0044235B" w:rsidP="0044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235B">
              <w:rPr>
                <w:rFonts w:ascii="Angsana New" w:hAnsi="Angsana New"/>
                <w:sz w:val="28"/>
                <w:szCs w:val="28"/>
              </w:rPr>
              <w:t xml:space="preserve">1,740 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BAC293" w14:textId="0D629658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C7491C" w14:textId="707A347D" w:rsidR="003625B7" w:rsidRPr="00AE15CD" w:rsidRDefault="0044235B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235B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4C8A7E" w14:textId="457F35FD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69DD04" w14:textId="45406017" w:rsidR="003625B7" w:rsidRPr="00AE15CD" w:rsidRDefault="001B5EB5" w:rsidP="001B5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B5">
              <w:rPr>
                <w:rFonts w:ascii="Angsana New" w:hAnsi="Angsana New"/>
                <w:sz w:val="28"/>
                <w:szCs w:val="28"/>
              </w:rPr>
              <w:t>(913)</w:t>
            </w:r>
          </w:p>
        </w:tc>
      </w:tr>
      <w:tr w:rsidR="003625B7" w:rsidRPr="00824832" w14:paraId="1D024A1B" w14:textId="77777777" w:rsidTr="003221C1">
        <w:trPr>
          <w:trHeight w:val="374"/>
        </w:trPr>
        <w:tc>
          <w:tcPr>
            <w:tcW w:w="3240" w:type="dxa"/>
          </w:tcPr>
          <w:p w14:paraId="0A802706" w14:textId="77777777" w:rsidR="003625B7" w:rsidRPr="00AC5042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65B60B" w14:textId="6B489378" w:rsidR="003625B7" w:rsidRPr="00056661" w:rsidRDefault="00B3277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2777">
              <w:rPr>
                <w:rFonts w:ascii="Angsana New" w:hAnsi="Angsana New"/>
                <w:color w:val="000000"/>
                <w:sz w:val="28"/>
                <w:szCs w:val="28"/>
              </w:rPr>
              <w:t>1,219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ABEB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1542E" w14:textId="1E2CFA1C" w:rsidR="003625B7" w:rsidRPr="00056661" w:rsidRDefault="00B3277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2777">
              <w:rPr>
                <w:rFonts w:ascii="Angsana New" w:hAnsi="Angsana New"/>
                <w:color w:val="000000"/>
                <w:sz w:val="28"/>
                <w:szCs w:val="28"/>
              </w:rPr>
              <w:t>2,728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1B37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BD0CB" w14:textId="6E4A9DC1" w:rsidR="003625B7" w:rsidRPr="00056661" w:rsidRDefault="0044235B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84,353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D4FB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88031" w14:textId="5BB7A543" w:rsidR="003625B7" w:rsidRPr="00056661" w:rsidRDefault="0044235B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7,06</w:t>
            </w:r>
            <w:r w:rsidR="00D9064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ABDEE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551D0B" w14:textId="75410125" w:rsidR="003625B7" w:rsidRPr="00056661" w:rsidRDefault="0044235B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7F0B5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A350E" w14:textId="0AA5BE3E" w:rsidR="003625B7" w:rsidRPr="00056661" w:rsidRDefault="001B5EB5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95,36</w:t>
            </w:r>
            <w:r w:rsidR="00D9064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121672" w:rsidRPr="00824832" w14:paraId="3B60A7C0" w14:textId="77777777" w:rsidTr="003221C1">
        <w:trPr>
          <w:trHeight w:val="374"/>
        </w:trPr>
        <w:tc>
          <w:tcPr>
            <w:tcW w:w="3240" w:type="dxa"/>
          </w:tcPr>
          <w:p w14:paraId="7BE1B690" w14:textId="77777777" w:rsidR="00121672" w:rsidRPr="00AC5042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59A77" w14:textId="59A8F3D5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38D4A" w14:textId="4AA9EAC9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0235B" w14:textId="420F2270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91ADF" w14:textId="58323B04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8BB6C" w14:textId="7ADB1705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1AF2FB" w14:textId="7A30F548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E84B5E" w14:textId="5094E326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A03A3B" w14:textId="2B1870E8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E69E2F" w14:textId="4C14AF46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4F461D" w14:textId="1E494B59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41CCF6" w14:textId="2F9A434D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21C1" w:rsidRPr="00824832" w14:paraId="20AE55AB" w14:textId="77777777" w:rsidTr="003221C1">
        <w:trPr>
          <w:trHeight w:val="374"/>
        </w:trPr>
        <w:tc>
          <w:tcPr>
            <w:tcW w:w="3240" w:type="dxa"/>
          </w:tcPr>
          <w:p w14:paraId="061034F0" w14:textId="77777777" w:rsidR="00121672" w:rsidRPr="00AC5042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CB99E7" w14:textId="08D5FF6D" w:rsidR="00121672" w:rsidRPr="001C4C5B" w:rsidRDefault="00B32777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2777">
              <w:rPr>
                <w:rFonts w:ascii="Angsana New" w:hAnsi="Angsana New"/>
                <w:color w:val="000000"/>
                <w:sz w:val="28"/>
                <w:szCs w:val="28"/>
              </w:rPr>
              <w:t>1,218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DC0E08" w14:textId="7DD12EDD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131DF4" w14:textId="79646A2F" w:rsidR="00121672" w:rsidRPr="001C4C5B" w:rsidRDefault="00B32777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2777">
              <w:rPr>
                <w:rFonts w:ascii="Angsana New" w:hAnsi="Angsana New"/>
                <w:color w:val="000000"/>
                <w:sz w:val="28"/>
                <w:szCs w:val="28"/>
              </w:rPr>
              <w:t>798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70D355" w14:textId="197C60FE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685ED6" w14:textId="646A1D68" w:rsidR="00121672" w:rsidRPr="001C4C5B" w:rsidRDefault="0044235B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34,771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B146E" w14:textId="4AF978FD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1B8DE4" w14:textId="732857A2" w:rsidR="00121672" w:rsidRPr="001C4C5B" w:rsidRDefault="0044235B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4,456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1F13B6" w14:textId="32AC31B2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43E338" w14:textId="3FDEAF9E" w:rsidR="00121672" w:rsidRPr="001C4C5B" w:rsidRDefault="0044235B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70945D" w14:textId="3A085FBD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F89665" w14:textId="07891585" w:rsidR="00121672" w:rsidRPr="001C4C5B" w:rsidRDefault="001B5EB5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41,243</w:t>
            </w:r>
          </w:p>
        </w:tc>
      </w:tr>
      <w:tr w:rsidR="003221C1" w:rsidRPr="00824832" w14:paraId="7A7636A8" w14:textId="77777777" w:rsidTr="003221C1">
        <w:trPr>
          <w:trHeight w:val="374"/>
        </w:trPr>
        <w:tc>
          <w:tcPr>
            <w:tcW w:w="3240" w:type="dxa"/>
            <w:tcBorders>
              <w:bottom w:val="nil"/>
            </w:tcBorders>
          </w:tcPr>
          <w:p w14:paraId="5B1944B5" w14:textId="77777777" w:rsidR="00A265DD" w:rsidRPr="00AC5042" w:rsidRDefault="00A265DD" w:rsidP="00A265D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6DA772" w14:textId="4A85EB65" w:rsidR="00A265DD" w:rsidRPr="001C4C5B" w:rsidRDefault="0044235B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BDBC7F" w14:textId="1D46C8B2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F52630" w14:textId="02EA5DC2" w:rsidR="00A265DD" w:rsidRPr="001C4C5B" w:rsidRDefault="0044235B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6AEF1" w14:textId="40F7D76A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23389" w14:textId="31F23E79" w:rsidR="00A265DD" w:rsidRPr="001C4C5B" w:rsidRDefault="0044235B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EFDC79" w14:textId="1793C97F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E9CF4B" w14:textId="57B0CCDF" w:rsidR="00A265DD" w:rsidRPr="001C4C5B" w:rsidRDefault="0044235B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C25912" w14:textId="117B7BE4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DFE5E1" w14:textId="4830DCCD" w:rsidR="00A265DD" w:rsidRPr="001C4C5B" w:rsidRDefault="0044235B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2,278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829027" w14:textId="197D645B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E0F07A" w14:textId="709DC1BE" w:rsidR="00A265DD" w:rsidRPr="001C4C5B" w:rsidRDefault="001B5EB5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2,278</w:t>
            </w:r>
          </w:p>
        </w:tc>
      </w:tr>
      <w:tr w:rsidR="003221C1" w:rsidRPr="00824832" w14:paraId="5FB76CC6" w14:textId="77777777" w:rsidTr="003221C1">
        <w:trPr>
          <w:trHeight w:val="374"/>
        </w:trPr>
        <w:tc>
          <w:tcPr>
            <w:tcW w:w="3240" w:type="dxa"/>
            <w:tcBorders>
              <w:top w:val="nil"/>
              <w:bottom w:val="nil"/>
            </w:tcBorders>
          </w:tcPr>
          <w:p w14:paraId="241BD008" w14:textId="4E6E12F4" w:rsidR="00A265DD" w:rsidRPr="00936959" w:rsidRDefault="000140E3" w:rsidP="00A265D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A265DD"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088644" w14:textId="5B0D1889" w:rsidR="00A265DD" w:rsidRPr="001C4C5B" w:rsidRDefault="0044235B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13C3DC" w14:textId="2ACEC004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4D8AA4" w14:textId="3EA96CC1" w:rsidR="00A265DD" w:rsidRPr="001C4C5B" w:rsidRDefault="0044235B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CC8681" w14:textId="734A98AA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0BCEF" w14:textId="0E790917" w:rsidR="00A265DD" w:rsidRPr="001C4C5B" w:rsidRDefault="0044235B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6CEDE6" w14:textId="1FD74C9B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EF588F" w14:textId="5383FF1F" w:rsidR="00A265DD" w:rsidRPr="001C4C5B" w:rsidRDefault="0044235B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255524" w14:textId="264507E1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403532" w14:textId="6F4603FD" w:rsidR="00A265DD" w:rsidRPr="001C4C5B" w:rsidRDefault="0044235B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461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45A751" w14:textId="400E83C9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309456" w14:textId="589CAC25" w:rsidR="00A265DD" w:rsidRPr="001C4C5B" w:rsidRDefault="001B5EB5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461</w:t>
            </w:r>
          </w:p>
        </w:tc>
      </w:tr>
      <w:tr w:rsidR="003221C1" w:rsidRPr="00824832" w14:paraId="07C3565A" w14:textId="77777777" w:rsidTr="003221C1">
        <w:trPr>
          <w:trHeight w:val="749"/>
        </w:trPr>
        <w:tc>
          <w:tcPr>
            <w:tcW w:w="3240" w:type="dxa"/>
            <w:tcBorders>
              <w:top w:val="nil"/>
              <w:bottom w:val="nil"/>
            </w:tcBorders>
          </w:tcPr>
          <w:p w14:paraId="1AD4D75A" w14:textId="11ADEB0A" w:rsidR="00CE08D3" w:rsidRPr="00936959" w:rsidRDefault="00CE08D3" w:rsidP="00CE08D3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72564EFD" w14:textId="77777777" w:rsidR="00CE08D3" w:rsidRPr="00936959" w:rsidRDefault="00CE08D3" w:rsidP="00CE08D3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1420F" w14:textId="3F629E9E" w:rsidR="00CE08D3" w:rsidRPr="001C4C5B" w:rsidRDefault="0044235B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F026EC" w14:textId="5ADE1A11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11EDBF" w14:textId="099E671A" w:rsidR="00CE08D3" w:rsidRPr="001C4C5B" w:rsidRDefault="0044235B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DA9334" w14:textId="5FF8150F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4DEB10" w14:textId="02AF8987" w:rsidR="00CE08D3" w:rsidRPr="001C4C5B" w:rsidRDefault="0044235B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3F8EFE" w14:textId="7FF1F3FB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5D795F" w14:textId="219A8EEE" w:rsidR="00CE08D3" w:rsidRPr="001C4C5B" w:rsidRDefault="0044235B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05F5D9" w14:textId="57D9E44C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B5527D" w14:textId="2F51BAC1" w:rsidR="00CE08D3" w:rsidRPr="001C4C5B" w:rsidRDefault="0044235B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(2,62</w:t>
            </w:r>
            <w:r w:rsidR="00D9064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A31EA" w14:textId="3DCE29BA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C9DA2B" w14:textId="6D363E8C" w:rsidR="00CE08D3" w:rsidRPr="001C4C5B" w:rsidRDefault="001B5EB5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(2,62</w:t>
            </w:r>
            <w:r w:rsidR="00D9064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221C1" w:rsidRPr="00824832" w14:paraId="695EDD79" w14:textId="77777777" w:rsidTr="003221C1">
        <w:trPr>
          <w:trHeight w:val="374"/>
        </w:trPr>
        <w:tc>
          <w:tcPr>
            <w:tcW w:w="3240" w:type="dxa"/>
          </w:tcPr>
          <w:p w14:paraId="6BD46D0B" w14:textId="2D5B5BED" w:rsidR="007F1C21" w:rsidRPr="00AC5042" w:rsidRDefault="007F1C21" w:rsidP="007F1C2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684198" w14:textId="6D9DB78E" w:rsidR="007F1C21" w:rsidRPr="001C4C5B" w:rsidRDefault="00B3277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2777">
              <w:rPr>
                <w:rFonts w:ascii="Angsana New" w:hAnsi="Angsana New"/>
                <w:color w:val="000000"/>
                <w:sz w:val="28"/>
                <w:szCs w:val="28"/>
              </w:rPr>
              <w:t>(28)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A95522" w14:textId="600AC8ED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33EF4B" w14:textId="0A3C2A7D" w:rsidR="007F1C21" w:rsidRPr="001C4C5B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6FC021" w14:textId="2796CDFD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2A6817" w14:textId="0F960EE5" w:rsidR="007F1C21" w:rsidRPr="001C4C5B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2,331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E7F360" w14:textId="0449E95C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708C7B" w14:textId="67202EEE" w:rsidR="007F1C21" w:rsidRPr="001C4C5B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(114)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CA2606" w14:textId="35299903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2177C3" w14:textId="2A60F448" w:rsidR="007F1C21" w:rsidRPr="001C4C5B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777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FC6DE6" w14:textId="4AA9117A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10E645" w14:textId="124A5226" w:rsidR="007F1C21" w:rsidRPr="001C4C5B" w:rsidRDefault="001B5EB5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2,966</w:t>
            </w:r>
          </w:p>
        </w:tc>
      </w:tr>
      <w:tr w:rsidR="003221C1" w:rsidRPr="00824832" w14:paraId="7D600976" w14:textId="77777777" w:rsidTr="003221C1">
        <w:trPr>
          <w:trHeight w:val="374"/>
        </w:trPr>
        <w:tc>
          <w:tcPr>
            <w:tcW w:w="3240" w:type="dxa"/>
          </w:tcPr>
          <w:p w14:paraId="77636743" w14:textId="77777777" w:rsidR="007F1C21" w:rsidRPr="00557DD1" w:rsidRDefault="007F1C21" w:rsidP="007F1C2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7D5C4B" w14:textId="707917DF" w:rsidR="007F1C21" w:rsidRPr="001C4C5B" w:rsidRDefault="00B3277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3277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2,409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4A72E6" w14:textId="091B6AA2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A26D099" w14:textId="09122D6C" w:rsidR="007F1C21" w:rsidRPr="001C4C5B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3,526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1D5EC3" w14:textId="67069A01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7C94F3B" w14:textId="683111E3" w:rsidR="007F1C21" w:rsidRPr="001C4C5B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121,455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F175F6" w14:textId="1962A2F3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A4704A8" w14:textId="0CB5EF34" w:rsidR="007F1C21" w:rsidRPr="001C4C5B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11,40</w:t>
            </w:r>
            <w:r w:rsidR="00D9064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8A73E8" w14:textId="17293105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78D462C" w14:textId="1B442109" w:rsidR="007F1C21" w:rsidRPr="001C4C5B" w:rsidRDefault="001B5EB5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89</w:t>
            </w:r>
            <w:r w:rsidR="00D9064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C9FD58" w14:textId="38794CA3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D09005F" w14:textId="0280774E" w:rsidR="007F1C21" w:rsidRPr="001C4C5B" w:rsidRDefault="001B5EB5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139,689</w:t>
            </w:r>
          </w:p>
        </w:tc>
      </w:tr>
      <w:tr w:rsidR="007F1C21" w:rsidRPr="00824832" w14:paraId="68A27D92" w14:textId="77777777" w:rsidTr="003221C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240" w:type="dxa"/>
          </w:tcPr>
          <w:p w14:paraId="6857E29C" w14:textId="77777777" w:rsidR="007F1C21" w:rsidRPr="00AC5042" w:rsidRDefault="007F1C21" w:rsidP="007F1C2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D667F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1D839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E47C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6AD2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0EB35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C1FE8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0BDFB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51098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A497E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26269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5FE88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1C21" w:rsidRPr="00824832" w14:paraId="0245812D" w14:textId="77777777" w:rsidTr="003221C1">
        <w:trPr>
          <w:trHeight w:val="374"/>
        </w:trPr>
        <w:tc>
          <w:tcPr>
            <w:tcW w:w="3240" w:type="dxa"/>
          </w:tcPr>
          <w:p w14:paraId="3CB845E5" w14:textId="77777777" w:rsidR="007F1C21" w:rsidRPr="00AC5042" w:rsidRDefault="007F1C21" w:rsidP="007F1C2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E45B3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49FE5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6F30D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711EB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0FD5" w14:textId="77777777" w:rsidR="007F1C21" w:rsidRPr="001C6EE1" w:rsidRDefault="007F1C21" w:rsidP="007F1C21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71F57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A38F4" w14:textId="0EDBE300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7B54A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2D11E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41B2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DFC51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221C1" w:rsidRPr="00824832" w14:paraId="37DAFB6F" w14:textId="77777777" w:rsidTr="003221C1">
        <w:trPr>
          <w:trHeight w:val="374"/>
        </w:trPr>
        <w:tc>
          <w:tcPr>
            <w:tcW w:w="3240" w:type="dxa"/>
          </w:tcPr>
          <w:p w14:paraId="3F795558" w14:textId="77777777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CBDB14" w14:textId="78CA525D" w:rsidR="007F1C21" w:rsidRPr="003A3ADE" w:rsidRDefault="00B3277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2777">
              <w:rPr>
                <w:rFonts w:ascii="Angsana New" w:hAnsi="Angsana New"/>
                <w:color w:val="000000"/>
                <w:sz w:val="28"/>
                <w:szCs w:val="28"/>
              </w:rPr>
              <w:t>307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A04B09" w14:textId="67956737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6B57A8" w14:textId="037B631C" w:rsidR="007F1C21" w:rsidRPr="003A3ADE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1,825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0EBB7F" w14:textId="3499CF39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BCD74" w14:textId="7C2EAB8E" w:rsidR="007F1C21" w:rsidRPr="003A3ADE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87,451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45BE92" w14:textId="7D70AC7F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ACC261" w14:textId="65465E5D" w:rsidR="007F1C21" w:rsidRPr="003A3ADE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17,813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A9C6D4" w14:textId="1693DE1C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3D6059" w14:textId="316FAF7A" w:rsidR="007F1C21" w:rsidRPr="003A3ADE" w:rsidRDefault="001B5EB5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A60C0D" w14:textId="6C868FF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2920C6" w14:textId="391F9143" w:rsidR="007F1C21" w:rsidRPr="003A3ADE" w:rsidRDefault="001B5EB5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107,396</w:t>
            </w:r>
          </w:p>
        </w:tc>
      </w:tr>
      <w:tr w:rsidR="003221C1" w:rsidRPr="00824832" w14:paraId="3E607085" w14:textId="77777777" w:rsidTr="003221C1">
        <w:trPr>
          <w:trHeight w:val="374"/>
        </w:trPr>
        <w:tc>
          <w:tcPr>
            <w:tcW w:w="3240" w:type="dxa"/>
          </w:tcPr>
          <w:p w14:paraId="5FC65FC5" w14:textId="617C862F" w:rsidR="007F1C21" w:rsidRPr="00AC5042" w:rsidRDefault="00AB529F" w:rsidP="007F1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 w:rsidR="007F1C21" w:rsidRPr="00A71DC3">
              <w:rPr>
                <w:rFonts w:asciiTheme="majorBidi" w:hAnsiTheme="majorBidi"/>
                <w:sz w:val="28"/>
                <w:szCs w:val="28"/>
                <w:cs/>
              </w:rPr>
              <w:t xml:space="preserve"> ค่าสินไหมทดแทน</w:t>
            </w:r>
            <w:r w:rsidR="00CD5D6C">
              <w:rPr>
                <w:rFonts w:asciiTheme="majorBidi" w:hAnsiTheme="majorBidi" w:hint="cs"/>
                <w:sz w:val="28"/>
                <w:szCs w:val="28"/>
                <w:cs/>
              </w:rPr>
              <w:t>รับคืน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54ED0B" w14:textId="3CE50E91" w:rsidR="007F1C21" w:rsidRPr="008C5150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16AF17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47D500" w14:textId="07680719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C3646D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F07427" w14:textId="6980A5DD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A4CBBD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290E1D" w14:textId="7349990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0F637F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68EDBA" w14:textId="571F9FFD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74FCAB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0E0EF4" w14:textId="2941A9E6" w:rsidR="007F1C21" w:rsidRPr="0045658D" w:rsidRDefault="007F1C21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35D8B" w:rsidRPr="00824832" w14:paraId="077A8FBC" w14:textId="77777777" w:rsidTr="003221C1">
        <w:trPr>
          <w:trHeight w:val="374"/>
        </w:trPr>
        <w:tc>
          <w:tcPr>
            <w:tcW w:w="3240" w:type="dxa"/>
          </w:tcPr>
          <w:p w14:paraId="66ECB14E" w14:textId="0BE99514" w:rsidR="00C35D8B" w:rsidRPr="00AC5042" w:rsidRDefault="00C35D8B" w:rsidP="00C35D8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15AF154" w14:textId="5331AA28" w:rsidR="00C35D8B" w:rsidRPr="008C5150" w:rsidRDefault="00C35D8B" w:rsidP="00C3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2777">
              <w:rPr>
                <w:rFonts w:ascii="Angsana New" w:hAnsi="Angsana New"/>
                <w:color w:val="000000"/>
                <w:sz w:val="28"/>
                <w:szCs w:val="28"/>
              </w:rPr>
              <w:t>(86)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E8DDE3" w14:textId="77777777" w:rsidR="00C35D8B" w:rsidRPr="0045658D" w:rsidRDefault="00C35D8B" w:rsidP="00C3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895140C" w14:textId="3359A16A" w:rsidR="00C35D8B" w:rsidRPr="0045658D" w:rsidRDefault="00C35D8B" w:rsidP="00C3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(1,198)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2EEE3E" w14:textId="77777777" w:rsidR="00C35D8B" w:rsidRPr="0045658D" w:rsidRDefault="00C35D8B" w:rsidP="00C3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576B138" w14:textId="10923408" w:rsidR="00C35D8B" w:rsidRPr="0045658D" w:rsidRDefault="00C35D8B" w:rsidP="00C3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(44,091)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796C03" w14:textId="77777777" w:rsidR="00C35D8B" w:rsidRPr="0045658D" w:rsidRDefault="00C35D8B" w:rsidP="00C3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E31918C" w14:textId="53E2C62F" w:rsidR="00C35D8B" w:rsidRPr="0045658D" w:rsidRDefault="00C35D8B" w:rsidP="00C3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(10,747)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A97543" w14:textId="77777777" w:rsidR="00C35D8B" w:rsidRPr="0045658D" w:rsidRDefault="00C35D8B" w:rsidP="00C3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604572C" w14:textId="3DD9EA84" w:rsidR="00C35D8B" w:rsidRPr="0045658D" w:rsidRDefault="00C35D8B" w:rsidP="00C3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90DF90" w14:textId="77777777" w:rsidR="00C35D8B" w:rsidRPr="0045658D" w:rsidRDefault="00C35D8B" w:rsidP="00C3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3DD9A70" w14:textId="6C06A3F1" w:rsidR="00C35D8B" w:rsidRPr="0045658D" w:rsidRDefault="00C35D8B" w:rsidP="00C35D8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(56,122)</w:t>
            </w:r>
          </w:p>
        </w:tc>
      </w:tr>
      <w:tr w:rsidR="003221C1" w:rsidRPr="0045658D" w14:paraId="7E1B9F64" w14:textId="77777777" w:rsidTr="003221C1">
        <w:trPr>
          <w:trHeight w:val="374"/>
        </w:trPr>
        <w:tc>
          <w:tcPr>
            <w:tcW w:w="3240" w:type="dxa"/>
          </w:tcPr>
          <w:p w14:paraId="03E8D8FF" w14:textId="5D441809" w:rsidR="007F1C21" w:rsidRPr="00AC5042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D95CDF" w14:textId="2DA706DF" w:rsidR="007F1C21" w:rsidRPr="003A3ADE" w:rsidRDefault="00B3277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2777">
              <w:rPr>
                <w:rFonts w:ascii="Angsana New" w:hAnsi="Angsana New"/>
                <w:color w:val="000000"/>
                <w:sz w:val="28"/>
                <w:szCs w:val="28"/>
              </w:rPr>
              <w:t>221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CC8D43" w14:textId="600764A8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540A4C" w14:textId="6CFD08E9" w:rsidR="007F1C21" w:rsidRPr="003A3ADE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627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1BDFF8" w14:textId="793EE44F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C2F8A" w14:textId="16CF3B93" w:rsidR="007F1C21" w:rsidRPr="003A3ADE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43,360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68CA79" w14:textId="6F935BD7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C8235" w14:textId="0D437E52" w:rsidR="00802003" w:rsidRPr="003A3ADE" w:rsidRDefault="0044235B" w:rsidP="008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7,066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8C2DED" w14:textId="2881B64E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CAD4E9" w14:textId="4F3D6105" w:rsidR="007F1C21" w:rsidRPr="003A3ADE" w:rsidRDefault="001B5EB5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56B321" w14:textId="4DC492A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22D394" w14:textId="129CAF66" w:rsidR="007F1C21" w:rsidRPr="003A3ADE" w:rsidRDefault="001B5EB5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51,274</w:t>
            </w:r>
          </w:p>
        </w:tc>
      </w:tr>
      <w:tr w:rsidR="003221C1" w:rsidRPr="00824832" w14:paraId="2E02BFB6" w14:textId="77777777" w:rsidTr="003221C1">
        <w:trPr>
          <w:trHeight w:val="374"/>
        </w:trPr>
        <w:tc>
          <w:tcPr>
            <w:tcW w:w="3240" w:type="dxa"/>
          </w:tcPr>
          <w:p w14:paraId="04BEBC3D" w14:textId="7392BBFD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481BD8" w14:textId="6E817621" w:rsidR="007F1C21" w:rsidRPr="003A3ADE" w:rsidRDefault="00B3277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2777">
              <w:rPr>
                <w:rFonts w:ascii="Angsana New" w:hAnsi="Angsana New"/>
                <w:color w:val="000000"/>
                <w:sz w:val="28"/>
                <w:szCs w:val="28"/>
              </w:rPr>
              <w:t>1,490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610355" w14:textId="0C95053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C9DA3B" w14:textId="7266B6C1" w:rsidR="007F1C21" w:rsidRPr="003A3ADE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521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C5B0C6" w14:textId="0EC25800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1B5D45" w14:textId="31D40A91" w:rsidR="007F1C21" w:rsidRPr="003A3ADE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25,926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D5E288" w14:textId="3191C7E8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60334E" w14:textId="17EBB31B" w:rsidR="007F1C21" w:rsidRPr="003A3ADE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5,15</w:t>
            </w:r>
            <w:r w:rsidR="002D01ED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9CFE26" w14:textId="1D900426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CE9DDF" w14:textId="70BBE512" w:rsidR="007F1C21" w:rsidRPr="003A3ADE" w:rsidRDefault="001B5EB5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8B31FB" w14:textId="50ACC312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0925FA" w14:textId="0E3C6481" w:rsidR="007F1C21" w:rsidRPr="003A3ADE" w:rsidRDefault="001B5EB5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33,08</w:t>
            </w:r>
            <w:r w:rsidR="002D01ED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3221C1" w:rsidRPr="00824832" w14:paraId="058C31DE" w14:textId="77777777" w:rsidTr="003221C1">
        <w:trPr>
          <w:trHeight w:val="374"/>
        </w:trPr>
        <w:tc>
          <w:tcPr>
            <w:tcW w:w="3240" w:type="dxa"/>
          </w:tcPr>
          <w:p w14:paraId="3A81856E" w14:textId="1E824E0C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E89E69" w14:textId="2734C57B" w:rsidR="007F1C21" w:rsidRPr="003A3ADE" w:rsidRDefault="00B3277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2777">
              <w:rPr>
                <w:rFonts w:ascii="Angsana New" w:hAnsi="Angsana New"/>
                <w:color w:val="000000"/>
                <w:sz w:val="28"/>
                <w:szCs w:val="28"/>
              </w:rPr>
              <w:t>558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11E6A2" w14:textId="6CDC7A4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C98915" w14:textId="7A9C17AA" w:rsidR="007F1C21" w:rsidRPr="003A3ADE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2,906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9C8EE5" w14:textId="50749FD1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22BDBD" w14:textId="7827AB1F" w:rsidR="007F1C21" w:rsidRPr="003A3ADE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34,893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D5BE46" w14:textId="448AE338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F14944" w14:textId="160F355B" w:rsidR="007F1C21" w:rsidRPr="003A3ADE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1,09</w:t>
            </w:r>
            <w:r w:rsidR="00D90646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947445" w14:textId="56C5BECA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3D483F" w14:textId="4F6D0CF4" w:rsidR="007F1C21" w:rsidRPr="003A3ADE" w:rsidRDefault="001B5EB5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094FCF" w14:textId="16D51AC2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479781" w14:textId="738B144F" w:rsidR="007F1C21" w:rsidRPr="003A3ADE" w:rsidRDefault="001B5EB5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39,45</w:t>
            </w:r>
            <w:r w:rsidR="00D9064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3221C1" w:rsidRPr="00824832" w14:paraId="55F8FA9F" w14:textId="77777777" w:rsidTr="003221C1">
        <w:trPr>
          <w:trHeight w:val="374"/>
        </w:trPr>
        <w:tc>
          <w:tcPr>
            <w:tcW w:w="3240" w:type="dxa"/>
          </w:tcPr>
          <w:p w14:paraId="6E61CAD1" w14:textId="16D64ABC" w:rsidR="007F1C21" w:rsidRPr="00AC5042" w:rsidRDefault="007F1C21" w:rsidP="007F1C21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  <w:r w:rsidR="0087205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720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7205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8720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AEA478" w14:textId="407CAF9E" w:rsidR="007F1C21" w:rsidRPr="003A3ADE" w:rsidRDefault="00B3277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2777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E862D7" w14:textId="049A17F0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24A460" w14:textId="5292D14D" w:rsidR="007F1C21" w:rsidRPr="003A3ADE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C2E1A6" w14:textId="675DCB3A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5770EC" w14:textId="0DC0F7D2" w:rsidR="007F1C21" w:rsidRPr="003A3ADE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9402D8" w14:textId="5B34EAEC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E1514" w14:textId="032AAFD7" w:rsidR="007F1C21" w:rsidRPr="003A3ADE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235B">
              <w:rPr>
                <w:rFonts w:ascii="Angsana New" w:hAnsi="Angsana New"/>
                <w:color w:val="000000"/>
                <w:sz w:val="28"/>
                <w:szCs w:val="28"/>
              </w:rPr>
              <w:t>(46)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BB565C" w14:textId="1F4C526C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ED0D2B" w14:textId="0B5165D7" w:rsidR="007F1C21" w:rsidRPr="003A3ADE" w:rsidRDefault="001B5EB5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28,931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1F0D4E" w14:textId="1FFFC73D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4E2547" w14:textId="48799DB8" w:rsidR="007F1C21" w:rsidRPr="003A3ADE" w:rsidRDefault="001B5EB5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28,941</w:t>
            </w:r>
          </w:p>
        </w:tc>
      </w:tr>
      <w:tr w:rsidR="003221C1" w:rsidRPr="004F075C" w14:paraId="08DA98C0" w14:textId="77777777" w:rsidTr="003221C1">
        <w:trPr>
          <w:trHeight w:val="374"/>
        </w:trPr>
        <w:tc>
          <w:tcPr>
            <w:tcW w:w="3240" w:type="dxa"/>
          </w:tcPr>
          <w:p w14:paraId="4BB379D5" w14:textId="0973965E" w:rsidR="007F1C21" w:rsidRPr="004F075C" w:rsidRDefault="007F1C21" w:rsidP="007F1C21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F55B293" w14:textId="32BC436E" w:rsidR="007F1C21" w:rsidRPr="004F075C" w:rsidRDefault="00B3277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2777">
              <w:rPr>
                <w:rFonts w:ascii="Angsana New" w:hAnsi="Angsana New"/>
                <w:b/>
                <w:bCs/>
                <w:sz w:val="28"/>
                <w:szCs w:val="28"/>
              </w:rPr>
              <w:t>2,269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B09535" w14:textId="1B3E01C7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258E9FE" w14:textId="1C775E15" w:rsidR="007F1C21" w:rsidRPr="004F075C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235B">
              <w:rPr>
                <w:rFonts w:ascii="Angsana New" w:hAnsi="Angsana New"/>
                <w:b/>
                <w:bCs/>
                <w:sz w:val="28"/>
                <w:szCs w:val="28"/>
              </w:rPr>
              <w:t>4,054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15AA03" w14:textId="3DBECD15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2280EEE" w14:textId="2D3CFE58" w:rsidR="007F1C21" w:rsidRPr="004F075C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235B">
              <w:rPr>
                <w:rFonts w:ascii="Angsana New" w:hAnsi="Angsana New"/>
                <w:b/>
                <w:bCs/>
                <w:sz w:val="28"/>
                <w:szCs w:val="28"/>
              </w:rPr>
              <w:t>104,235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D19221" w14:textId="7CE7D62C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3DFFBBE" w14:textId="4610E0EE" w:rsidR="007F1C21" w:rsidRPr="004F075C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235B">
              <w:rPr>
                <w:rFonts w:ascii="Angsana New" w:hAnsi="Angsana New"/>
                <w:b/>
                <w:bCs/>
                <w:sz w:val="28"/>
                <w:szCs w:val="28"/>
              </w:rPr>
              <w:t>13,26</w:t>
            </w:r>
            <w:r w:rsidR="002D01E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C97640" w14:textId="0D02717F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A4100" w14:textId="6E936330" w:rsidR="007F1C21" w:rsidRPr="004F075C" w:rsidRDefault="001B5EB5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5EB5">
              <w:rPr>
                <w:rFonts w:ascii="Angsana New" w:hAnsi="Angsana New"/>
                <w:b/>
                <w:bCs/>
                <w:sz w:val="28"/>
                <w:szCs w:val="28"/>
              </w:rPr>
              <w:t>28,931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2C8F57" w14:textId="6137A299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783DDA4" w14:textId="2FBC7E3F" w:rsidR="007F1C21" w:rsidRPr="004F075C" w:rsidRDefault="001B5EB5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5EB5">
              <w:rPr>
                <w:rFonts w:ascii="Angsana New" w:hAnsi="Angsana New"/>
                <w:b/>
                <w:bCs/>
                <w:sz w:val="28"/>
                <w:szCs w:val="28"/>
              </w:rPr>
              <w:t>152,75</w:t>
            </w:r>
            <w:r w:rsidR="00DF5BE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3221C1" w:rsidRPr="003C1FB1" w14:paraId="61B10A47" w14:textId="77777777" w:rsidTr="003221C1">
        <w:trPr>
          <w:trHeight w:val="374"/>
        </w:trPr>
        <w:tc>
          <w:tcPr>
            <w:tcW w:w="3240" w:type="dxa"/>
          </w:tcPr>
          <w:p w14:paraId="4522ABC2" w14:textId="69AE2FF9" w:rsidR="007F1C21" w:rsidRPr="00AC5042" w:rsidRDefault="00305034" w:rsidP="007F1C21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503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5E23F92E" w14:textId="77E31EE8" w:rsidR="007F1C21" w:rsidRPr="007B5A16" w:rsidRDefault="00B3277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2777">
              <w:rPr>
                <w:rFonts w:ascii="Angsana New" w:hAnsi="Angsana New"/>
                <w:b/>
                <w:bCs/>
                <w:sz w:val="28"/>
                <w:szCs w:val="28"/>
              </w:rPr>
              <w:t>140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1B5365" w14:textId="649E9264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45B22EF" w14:textId="09F05F85" w:rsidR="007F1C21" w:rsidRPr="007B5A16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235B">
              <w:rPr>
                <w:rFonts w:ascii="Angsana New" w:hAnsi="Angsana New"/>
                <w:b/>
                <w:bCs/>
                <w:sz w:val="28"/>
                <w:szCs w:val="28"/>
              </w:rPr>
              <w:t>(528)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57EB1D" w14:textId="725CBEF6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2E38B87" w14:textId="318799FE" w:rsidR="007F1C21" w:rsidRPr="007B5A16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235B">
              <w:rPr>
                <w:rFonts w:ascii="Angsana New" w:hAnsi="Angsana New"/>
                <w:b/>
                <w:bCs/>
                <w:sz w:val="28"/>
                <w:szCs w:val="28"/>
              </w:rPr>
              <w:t>17,220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6CABA2" w14:textId="5C0E046F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A014DC7" w14:textId="49BC1AF4" w:rsidR="007F1C21" w:rsidRPr="007B5A16" w:rsidRDefault="0044235B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235B">
              <w:rPr>
                <w:rFonts w:ascii="Angsana New" w:hAnsi="Angsana New"/>
                <w:b/>
                <w:bCs/>
                <w:sz w:val="28"/>
                <w:szCs w:val="28"/>
              </w:rPr>
              <w:t>(1,86</w:t>
            </w:r>
            <w:r w:rsidR="002D01E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4235B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11A2A8" w14:textId="16669023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299FF4B" w14:textId="3F76F1F5" w:rsidR="007F1C21" w:rsidRPr="007B5A16" w:rsidRDefault="001B5EB5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5EB5">
              <w:rPr>
                <w:rFonts w:ascii="Angsana New" w:hAnsi="Angsana New"/>
                <w:b/>
                <w:bCs/>
                <w:sz w:val="28"/>
                <w:szCs w:val="28"/>
              </w:rPr>
              <w:t>(28,03</w:t>
            </w:r>
            <w:r w:rsidR="00D9064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1B5EB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E3A82E" w14:textId="6453A7A1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B7AE93" w14:textId="7A8BF98B" w:rsidR="007F1C21" w:rsidRPr="007B5A16" w:rsidRDefault="001B5EB5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5EB5">
              <w:rPr>
                <w:rFonts w:ascii="Angsana New" w:hAnsi="Angsana New"/>
                <w:b/>
                <w:bCs/>
                <w:sz w:val="28"/>
                <w:szCs w:val="28"/>
              </w:rPr>
              <w:t>(13,06</w:t>
            </w:r>
            <w:r w:rsidR="002D01E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1B5EB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3221C1" w:rsidRPr="00824832" w14:paraId="21A73E10" w14:textId="77777777" w:rsidTr="003221C1">
        <w:trPr>
          <w:trHeight w:val="374"/>
        </w:trPr>
        <w:tc>
          <w:tcPr>
            <w:tcW w:w="3240" w:type="dxa"/>
            <w:tcBorders>
              <w:bottom w:val="nil"/>
            </w:tcBorders>
          </w:tcPr>
          <w:p w14:paraId="5FE42D91" w14:textId="2E50B970" w:rsidR="007F1C21" w:rsidRPr="00AC5042" w:rsidRDefault="00DF5BE9" w:rsidP="007F1C21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7F1C21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B50378" w14:textId="0C8DBEE2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52ECBB" w14:textId="6D590E7D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50AF7A" w14:textId="1A0FDB34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8CABC" w14:textId="34396CC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369265" w14:textId="749C88CF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9B0F86" w14:textId="23F47796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AF518F" w14:textId="10518F55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D8B88A" w14:textId="24634B6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2C3497" w14:textId="4C66F21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EA5003" w14:textId="7F1E671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50C3DAF" w14:textId="488DC61D" w:rsidR="007F1C21" w:rsidRPr="003A3ADE" w:rsidRDefault="002D01E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(2,889)</w:t>
            </w:r>
          </w:p>
        </w:tc>
      </w:tr>
      <w:tr w:rsidR="003221C1" w:rsidRPr="004A603D" w14:paraId="19D2203C" w14:textId="77777777" w:rsidTr="003221C1">
        <w:trPr>
          <w:trHeight w:val="374"/>
        </w:trPr>
        <w:tc>
          <w:tcPr>
            <w:tcW w:w="3240" w:type="dxa"/>
            <w:tcBorders>
              <w:top w:val="nil"/>
              <w:bottom w:val="nil"/>
            </w:tcBorders>
          </w:tcPr>
          <w:p w14:paraId="2804BD56" w14:textId="7A204828" w:rsidR="007F1C21" w:rsidRPr="00AC5042" w:rsidRDefault="007F1C21" w:rsidP="007F1C2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 w:rsidR="00FF4CF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E057B2" w14:textId="3D6C65BB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911E22" w14:textId="2CB52C2C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3DC95B" w14:textId="44091D48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627B15" w14:textId="5F0453A0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1891FF" w14:textId="4687B3AA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A5B468" w14:textId="38AFACDF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6F2A5" w14:textId="4B0FD01C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9756E4" w14:textId="33CC98D4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ED5672" w14:textId="36DC12DE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1A49BB" w14:textId="2951815A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A8B3738" w14:textId="00632C97" w:rsidR="007F1C21" w:rsidRPr="003A3ADE" w:rsidDel="001E262A" w:rsidRDefault="001B5EB5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5EB5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2D01ED">
              <w:rPr>
                <w:rFonts w:ascii="Angsana New" w:hAnsi="Angsana New"/>
                <w:b/>
                <w:bCs/>
                <w:sz w:val="28"/>
                <w:szCs w:val="28"/>
              </w:rPr>
              <w:t>15,956</w:t>
            </w:r>
            <w:r w:rsidRPr="001B5EB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007EBB0B" w14:textId="0B8E90DF" w:rsidR="00A472F0" w:rsidRDefault="00A472F0" w:rsidP="00A472F0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2" w:name="_Hlk69747274"/>
      <w:bookmarkEnd w:id="10"/>
      <w:bookmarkEnd w:id="11"/>
      <w:r w:rsidRPr="009B6E1D"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ของส่วนงานสำหรับ</w:t>
      </w:r>
      <w:r w:rsidR="00ED3F85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A80558" w:rsidRPr="009B6E1D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906F92">
        <w:rPr>
          <w:rFonts w:asciiTheme="majorBidi" w:hAnsiTheme="majorBidi" w:cstheme="majorBidi"/>
          <w:sz w:val="28"/>
          <w:szCs w:val="28"/>
        </w:rPr>
        <w:t xml:space="preserve">30 </w:t>
      </w:r>
      <w:r w:rsidR="005D3E65" w:rsidRPr="005D3E65">
        <w:rPr>
          <w:rFonts w:asciiTheme="majorBidi" w:hAnsiTheme="majorBidi"/>
          <w:sz w:val="28"/>
          <w:szCs w:val="28"/>
          <w:cs/>
        </w:rPr>
        <w:t>กันยายน</w:t>
      </w:r>
      <w:r w:rsidRPr="009B6E1D">
        <w:rPr>
          <w:rFonts w:ascii="Angsana New" w:hAnsi="Angsana New" w:hint="cs"/>
          <w:sz w:val="28"/>
          <w:szCs w:val="28"/>
          <w:cs/>
        </w:rPr>
        <w:t xml:space="preserve"> </w:t>
      </w:r>
      <w:r w:rsidRPr="009B6E1D">
        <w:rPr>
          <w:rFonts w:ascii="Angsana New" w:hAnsi="Angsana New" w:hint="cs"/>
          <w:sz w:val="28"/>
          <w:szCs w:val="28"/>
        </w:rPr>
        <w:t>256</w:t>
      </w:r>
      <w:r w:rsidR="003637AF">
        <w:rPr>
          <w:rFonts w:ascii="Angsana New" w:hAnsi="Angsana New"/>
          <w:sz w:val="28"/>
          <w:szCs w:val="28"/>
        </w:rPr>
        <w:t>5</w:t>
      </w:r>
      <w:r w:rsidRPr="009B6E1D">
        <w:rPr>
          <w:rFonts w:ascii="Angsana New" w:hAnsi="Angsana New" w:hint="cs"/>
          <w:sz w:val="28"/>
          <w:szCs w:val="28"/>
        </w:rPr>
        <w:t xml:space="preserve"> </w:t>
      </w:r>
      <w:r w:rsidRPr="009B6E1D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240"/>
        <w:gridCol w:w="900"/>
        <w:gridCol w:w="180"/>
        <w:gridCol w:w="990"/>
        <w:gridCol w:w="180"/>
        <w:gridCol w:w="900"/>
        <w:gridCol w:w="180"/>
        <w:gridCol w:w="990"/>
        <w:gridCol w:w="180"/>
        <w:gridCol w:w="810"/>
        <w:gridCol w:w="180"/>
        <w:gridCol w:w="900"/>
      </w:tblGrid>
      <w:tr w:rsidR="005D3E65" w:rsidRPr="00824832" w14:paraId="5FB4AE53" w14:textId="77777777" w:rsidTr="006B455B">
        <w:trPr>
          <w:tblHeader/>
        </w:trPr>
        <w:tc>
          <w:tcPr>
            <w:tcW w:w="3240" w:type="dxa"/>
            <w:tcBorders>
              <w:top w:val="nil"/>
              <w:bottom w:val="nil"/>
            </w:tcBorders>
          </w:tcPr>
          <w:p w14:paraId="0C2B400E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390" w:type="dxa"/>
            <w:gridSpan w:val="11"/>
            <w:tcBorders>
              <w:top w:val="nil"/>
              <w:bottom w:val="single" w:sz="4" w:space="0" w:color="auto"/>
            </w:tcBorders>
          </w:tcPr>
          <w:p w14:paraId="724517F3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5D3E65" w:rsidRPr="00824832" w14:paraId="548C32AD" w14:textId="77777777" w:rsidTr="006B455B">
        <w:trPr>
          <w:tblHeader/>
        </w:trPr>
        <w:tc>
          <w:tcPr>
            <w:tcW w:w="3240" w:type="dxa"/>
            <w:tcBorders>
              <w:top w:val="nil"/>
            </w:tcBorders>
          </w:tcPr>
          <w:p w14:paraId="31909978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35C58FA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8CE3421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9B2B080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72A0886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95D76C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975FC70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E6222FD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5E52DA3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4148501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23F5973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3573B56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D3E65" w:rsidRPr="00824832" w14:paraId="7F43589C" w14:textId="77777777" w:rsidTr="006B455B">
        <w:trPr>
          <w:tblHeader/>
        </w:trPr>
        <w:tc>
          <w:tcPr>
            <w:tcW w:w="3240" w:type="dxa"/>
          </w:tcPr>
          <w:p w14:paraId="2180FEED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CC08909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31560E4A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D6EF5A3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4D2565E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4481A0F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vAlign w:val="bottom"/>
          </w:tcPr>
          <w:p w14:paraId="5D1C76FB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80D6A9B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25BF739C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CC2DD19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80" w:type="dxa"/>
            <w:vAlign w:val="bottom"/>
          </w:tcPr>
          <w:p w14:paraId="1AA8CF1E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91E6CDE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3E65" w:rsidRPr="00824832" w14:paraId="7DEDE1FD" w14:textId="77777777" w:rsidTr="006B455B">
        <w:trPr>
          <w:tblHeader/>
        </w:trPr>
        <w:tc>
          <w:tcPr>
            <w:tcW w:w="3240" w:type="dxa"/>
          </w:tcPr>
          <w:p w14:paraId="55AB6250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2AE78AD4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0FC5B2D9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E6ADB6A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4704E45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737781F5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0" w:type="dxa"/>
            <w:vAlign w:val="bottom"/>
          </w:tcPr>
          <w:p w14:paraId="4AC18C7D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E37743E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80" w:type="dxa"/>
          </w:tcPr>
          <w:p w14:paraId="307370C0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7B943E6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96EB9B3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27D6FE7E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3E65" w:rsidRPr="00824832" w14:paraId="69F41AF5" w14:textId="77777777" w:rsidTr="006B455B">
        <w:trPr>
          <w:trHeight w:val="374"/>
        </w:trPr>
        <w:tc>
          <w:tcPr>
            <w:tcW w:w="3240" w:type="dxa"/>
          </w:tcPr>
          <w:p w14:paraId="2A03AC49" w14:textId="77777777" w:rsidR="005D3E65" w:rsidRPr="00AC5042" w:rsidRDefault="005D3E65" w:rsidP="006077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69F52C48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DB0B618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7F46C527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590674E8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7BFDF57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46E7FE7F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4D1B2B92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26636D49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4F645CEA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584D5D37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AFDE983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D3E65" w:rsidRPr="00824832" w14:paraId="5DCAA735" w14:textId="77777777" w:rsidTr="006B455B">
        <w:trPr>
          <w:trHeight w:val="374"/>
        </w:trPr>
        <w:tc>
          <w:tcPr>
            <w:tcW w:w="3240" w:type="dxa"/>
          </w:tcPr>
          <w:p w14:paraId="54BB1713" w14:textId="77777777" w:rsidR="005D3E65" w:rsidRPr="00AC5042" w:rsidRDefault="005D3E65" w:rsidP="006077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710739" w14:textId="77777777" w:rsidR="005D3E65" w:rsidRPr="003625B7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5DD">
              <w:rPr>
                <w:rFonts w:asciiTheme="majorBidi" w:hAnsiTheme="majorBidi" w:cstheme="majorBidi"/>
                <w:sz w:val="28"/>
                <w:szCs w:val="28"/>
              </w:rPr>
              <w:t>3,118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2EEEF3" w14:textId="77777777" w:rsidR="005D3E65" w:rsidRPr="003625B7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91A092" w14:textId="77777777" w:rsidR="005D3E65" w:rsidRPr="003625B7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5DD">
              <w:rPr>
                <w:rFonts w:asciiTheme="majorBidi" w:hAnsiTheme="majorBidi" w:cstheme="majorBidi"/>
                <w:sz w:val="28"/>
                <w:szCs w:val="28"/>
              </w:rPr>
              <w:t>4,730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C9AEAC" w14:textId="77777777" w:rsidR="005D3E65" w:rsidRPr="003625B7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3EC7B6" w14:textId="77777777" w:rsidR="005D3E65" w:rsidRPr="003625B7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01B3">
              <w:rPr>
                <w:rFonts w:asciiTheme="majorBidi" w:hAnsiTheme="majorBidi" w:cstheme="majorBidi"/>
                <w:sz w:val="28"/>
                <w:szCs w:val="28"/>
              </w:rPr>
              <w:t>156,444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80790B" w14:textId="77777777" w:rsidR="005D3E65" w:rsidRPr="003625B7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B0725D" w14:textId="77777777" w:rsidR="005D3E65" w:rsidRPr="003625B7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01B3">
              <w:rPr>
                <w:rFonts w:asciiTheme="majorBidi" w:hAnsiTheme="majorBidi" w:cstheme="majorBidi"/>
                <w:sz w:val="28"/>
                <w:szCs w:val="28"/>
              </w:rPr>
              <w:t>55,184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202BAE" w14:textId="77777777" w:rsidR="005D3E65" w:rsidRPr="003625B7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38A081" w14:textId="77777777" w:rsidR="005D3E65" w:rsidRPr="003625B7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725D17" w14:textId="77777777" w:rsidR="005D3E65" w:rsidRPr="003625B7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6A083B" w14:textId="77777777" w:rsidR="005D3E65" w:rsidRPr="003625B7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01B3">
              <w:rPr>
                <w:rFonts w:asciiTheme="majorBidi" w:hAnsiTheme="majorBidi" w:cstheme="majorBidi"/>
                <w:sz w:val="28"/>
                <w:szCs w:val="28"/>
              </w:rPr>
              <w:t>219,476</w:t>
            </w:r>
          </w:p>
        </w:tc>
      </w:tr>
      <w:tr w:rsidR="005D3E65" w:rsidRPr="00824832" w14:paraId="00C053CD" w14:textId="77777777" w:rsidTr="006B455B">
        <w:trPr>
          <w:trHeight w:val="749"/>
        </w:trPr>
        <w:tc>
          <w:tcPr>
            <w:tcW w:w="3240" w:type="dxa"/>
          </w:tcPr>
          <w:p w14:paraId="427D8C1F" w14:textId="77777777" w:rsidR="005D3E65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6575625E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34B9992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5DD">
              <w:rPr>
                <w:rFonts w:ascii="Angsana New" w:hAnsi="Angsana New"/>
                <w:sz w:val="28"/>
                <w:szCs w:val="28"/>
              </w:rPr>
              <w:t>(2,243)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4F65AE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EFCB6C8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5DD">
              <w:rPr>
                <w:rFonts w:ascii="Angsana New" w:hAnsi="Angsana New"/>
                <w:sz w:val="28"/>
                <w:szCs w:val="28"/>
              </w:rPr>
              <w:t>(2,645)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FCBFB8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E53BDFF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(64,256)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ACDCC5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B9E323C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(41,911)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F9D1E8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0F68E44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BCB080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ACC0A9E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(111,055)</w:t>
            </w:r>
          </w:p>
        </w:tc>
      </w:tr>
      <w:tr w:rsidR="005D3E65" w:rsidRPr="00824832" w14:paraId="1B3CFDC0" w14:textId="77777777" w:rsidTr="006B455B">
        <w:trPr>
          <w:trHeight w:val="374"/>
        </w:trPr>
        <w:tc>
          <w:tcPr>
            <w:tcW w:w="3240" w:type="dxa"/>
          </w:tcPr>
          <w:p w14:paraId="6D5B9173" w14:textId="77777777" w:rsidR="005D3E65" w:rsidRPr="00AC5042" w:rsidRDefault="005D3E65" w:rsidP="006077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E7C889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5DD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051A65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D25A73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5DD">
              <w:rPr>
                <w:rFonts w:ascii="Angsana New" w:hAnsi="Angsana New"/>
                <w:sz w:val="28"/>
                <w:szCs w:val="28"/>
              </w:rPr>
              <w:t>2,085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E4CBBD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68E2F5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92,188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D7ADEB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37CCD7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13,273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BA1DFC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1D2A21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E62F2B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AC7623" w14:textId="77777777" w:rsidR="005D3E65" w:rsidRPr="00DB24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108,421</w:t>
            </w:r>
          </w:p>
        </w:tc>
      </w:tr>
      <w:tr w:rsidR="005D3E65" w:rsidRPr="00824832" w14:paraId="52477C30" w14:textId="77777777" w:rsidTr="006B455B">
        <w:trPr>
          <w:trHeight w:val="749"/>
        </w:trPr>
        <w:tc>
          <w:tcPr>
            <w:tcW w:w="3240" w:type="dxa"/>
          </w:tcPr>
          <w:p w14:paraId="0DDF6AD9" w14:textId="77777777" w:rsidR="005D3E65" w:rsidRPr="007F1C21" w:rsidRDefault="005D3E65" w:rsidP="00607767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(หัก) </w:t>
            </w:r>
            <w:r w:rsidRPr="007F1C2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4F12ADDE" w14:textId="77777777" w:rsidR="005D3E65" w:rsidRPr="007F1C21" w:rsidRDefault="005D3E65" w:rsidP="0060776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 w:rsidRPr="007F1C2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F1C2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Pr="007F1C2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1AA50FD7" w14:textId="77777777" w:rsidR="005D3E65" w:rsidRPr="00AC5042" w:rsidRDefault="005D3E65" w:rsidP="0060776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5D7E0D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5DD">
              <w:rPr>
                <w:rFonts w:ascii="Angsana New" w:hAnsi="Angsana New"/>
                <w:sz w:val="28"/>
                <w:szCs w:val="28"/>
              </w:rPr>
              <w:t>1,188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B9957C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A88AF1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5DD">
              <w:rPr>
                <w:rFonts w:ascii="Angsana New" w:hAnsi="Angsana New"/>
                <w:sz w:val="28"/>
                <w:szCs w:val="28"/>
              </w:rPr>
              <w:t>(1,101)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E711AD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9DD053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(4,207)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4DB5A7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3E95AC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(2,570)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009E54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C6FB39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A0818F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975293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(6,690)</w:t>
            </w:r>
          </w:p>
        </w:tc>
      </w:tr>
      <w:tr w:rsidR="005D3E65" w:rsidRPr="00824832" w14:paraId="0D16AFE5" w14:textId="77777777" w:rsidTr="006B455B">
        <w:trPr>
          <w:trHeight w:val="374"/>
        </w:trPr>
        <w:tc>
          <w:tcPr>
            <w:tcW w:w="3240" w:type="dxa"/>
          </w:tcPr>
          <w:p w14:paraId="1B740C6A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D0337" w14:textId="77777777" w:rsidR="005D3E65" w:rsidRPr="0005666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4479" w14:textId="77777777" w:rsidR="005D3E65" w:rsidRPr="0005666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ECBA96" w14:textId="77777777" w:rsidR="005D3E65" w:rsidRPr="0005666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EE429" w14:textId="77777777" w:rsidR="005D3E65" w:rsidRPr="0005666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3C04D" w14:textId="77777777" w:rsidR="005D3E65" w:rsidRPr="0005666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527C9" w14:textId="77777777" w:rsidR="005D3E65" w:rsidRPr="0005666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440D61" w14:textId="77777777" w:rsidR="005D3E65" w:rsidRPr="0005666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2765" w14:textId="77777777" w:rsidR="005D3E65" w:rsidRPr="0005666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E098E" w14:textId="77777777" w:rsidR="005D3E65" w:rsidRPr="0005666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191CF" w14:textId="77777777" w:rsidR="005D3E65" w:rsidRPr="0005666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38A8B" w14:textId="77777777" w:rsidR="005D3E65" w:rsidRPr="0005666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D3E65" w:rsidRPr="00824832" w14:paraId="389B1A8D" w14:textId="77777777" w:rsidTr="006B455B">
        <w:trPr>
          <w:trHeight w:val="374"/>
        </w:trPr>
        <w:tc>
          <w:tcPr>
            <w:tcW w:w="3240" w:type="dxa"/>
          </w:tcPr>
          <w:p w14:paraId="3A669CEA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9E83BE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5DD">
              <w:rPr>
                <w:rFonts w:ascii="Angsana New" w:hAnsi="Angsana New"/>
                <w:sz w:val="28"/>
                <w:szCs w:val="28"/>
              </w:rPr>
              <w:t>2,063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30D57C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7AB823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5DD"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F6D222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E83DC4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87,981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9652C1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F1AC0E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10,703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6244F7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FC9431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CDFB30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2A1CAF" w14:textId="77777777" w:rsidR="005D3E65" w:rsidRPr="00AE15C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101,731</w:t>
            </w:r>
          </w:p>
        </w:tc>
      </w:tr>
      <w:tr w:rsidR="005D3E65" w:rsidRPr="00824832" w14:paraId="063901AD" w14:textId="77777777" w:rsidTr="006B455B">
        <w:trPr>
          <w:trHeight w:val="374"/>
        </w:trPr>
        <w:tc>
          <w:tcPr>
            <w:tcW w:w="3240" w:type="dxa"/>
          </w:tcPr>
          <w:p w14:paraId="315656CF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4D16E5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689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7424E9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B8D0B1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2AEC2C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B30D9B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25,290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1DC0EF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7F718F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14,872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344187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C2DC4C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89F3A6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550F4F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41,843</w:t>
            </w:r>
          </w:p>
        </w:tc>
      </w:tr>
      <w:tr w:rsidR="005D3E65" w:rsidRPr="00824832" w14:paraId="145DA4EA" w14:textId="77777777" w:rsidTr="006B455B">
        <w:trPr>
          <w:trHeight w:val="374"/>
        </w:trPr>
        <w:tc>
          <w:tcPr>
            <w:tcW w:w="3240" w:type="dxa"/>
            <w:tcBorders>
              <w:bottom w:val="nil"/>
            </w:tcBorders>
          </w:tcPr>
          <w:p w14:paraId="5401F142" w14:textId="77777777" w:rsidR="005D3E65" w:rsidRPr="00AC5042" w:rsidRDefault="005D3E65" w:rsidP="006077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915FA5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0F21A6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8A9594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99120C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565AE8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EA5C8F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EDB178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BE0211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6205DE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1,625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87D842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80482C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1,625</w:t>
            </w:r>
          </w:p>
        </w:tc>
      </w:tr>
      <w:tr w:rsidR="005D3E65" w:rsidRPr="00824832" w14:paraId="523D9626" w14:textId="77777777" w:rsidTr="006B455B">
        <w:trPr>
          <w:trHeight w:val="374"/>
        </w:trPr>
        <w:tc>
          <w:tcPr>
            <w:tcW w:w="3240" w:type="dxa"/>
            <w:tcBorders>
              <w:top w:val="nil"/>
              <w:bottom w:val="nil"/>
            </w:tcBorders>
          </w:tcPr>
          <w:p w14:paraId="678C722F" w14:textId="77777777" w:rsidR="005D3E65" w:rsidRPr="00936959" w:rsidRDefault="005D3E65" w:rsidP="0060776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05525D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3572BA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7F4B93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82FF92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937494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EC4B5F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147438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BB7A29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4A4D5D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435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86B3CA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AC1F67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435</w:t>
            </w:r>
          </w:p>
        </w:tc>
      </w:tr>
      <w:tr w:rsidR="005D3E65" w:rsidRPr="00824832" w14:paraId="55369525" w14:textId="77777777" w:rsidTr="006B455B">
        <w:trPr>
          <w:trHeight w:val="749"/>
        </w:trPr>
        <w:tc>
          <w:tcPr>
            <w:tcW w:w="3240" w:type="dxa"/>
            <w:tcBorders>
              <w:top w:val="nil"/>
              <w:bottom w:val="nil"/>
            </w:tcBorders>
          </w:tcPr>
          <w:p w14:paraId="1FB60094" w14:textId="77777777" w:rsidR="005D3E65" w:rsidRPr="00936959" w:rsidRDefault="005D3E65" w:rsidP="00607767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24410044" w14:textId="77777777" w:rsidR="005D3E65" w:rsidRPr="00936959" w:rsidRDefault="005D3E65" w:rsidP="0060776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B3E3A7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316B4A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EDC5D5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CB4EF4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A0A08F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3C7772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BF4706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149F9F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3C8CEC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(5,006)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F724CF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4BE255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(5,006)</w:t>
            </w:r>
          </w:p>
        </w:tc>
      </w:tr>
      <w:tr w:rsidR="005D3E65" w:rsidRPr="00824832" w14:paraId="5AC838BC" w14:textId="77777777" w:rsidTr="006B455B">
        <w:trPr>
          <w:trHeight w:val="374"/>
        </w:trPr>
        <w:tc>
          <w:tcPr>
            <w:tcW w:w="3240" w:type="dxa"/>
          </w:tcPr>
          <w:p w14:paraId="2A04841C" w14:textId="77777777" w:rsidR="005D3E65" w:rsidRPr="00AC5042" w:rsidRDefault="005D3E65" w:rsidP="0060776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4CED95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432493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DF0520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(7)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D481C8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83915F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(10,843)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6CE0CD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F8D28A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(289)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B1EF91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407C0B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E3A131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AB9D8F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9,293</w:t>
            </w: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D3E65" w:rsidRPr="00824832" w14:paraId="0A684A93" w14:textId="77777777" w:rsidTr="006B455B">
        <w:trPr>
          <w:trHeight w:val="374"/>
        </w:trPr>
        <w:tc>
          <w:tcPr>
            <w:tcW w:w="3240" w:type="dxa"/>
          </w:tcPr>
          <w:p w14:paraId="4E357091" w14:textId="77777777" w:rsidR="005D3E65" w:rsidRPr="00557DD1" w:rsidRDefault="005D3E65" w:rsidP="006077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32C5692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2,752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020E76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4F17C3C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1,969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3812EA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53A846E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02,428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F75FAE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D1E6961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25,286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BD9FE8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FAC4FE2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1,100</w:t>
            </w:r>
            <w:r w:rsidRPr="00DD01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8191AF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5BE8E5C" w14:textId="77777777" w:rsidR="005D3E65" w:rsidRPr="001C4C5B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131,335</w:t>
            </w:r>
          </w:p>
        </w:tc>
      </w:tr>
      <w:tr w:rsidR="005D3E65" w:rsidRPr="00824832" w14:paraId="3947ED15" w14:textId="77777777" w:rsidTr="006B455B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240" w:type="dxa"/>
          </w:tcPr>
          <w:p w14:paraId="5E019323" w14:textId="77777777" w:rsidR="005D3E65" w:rsidRPr="00AC5042" w:rsidRDefault="005D3E65" w:rsidP="0060776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68638" w14:textId="77777777" w:rsidR="005D3E65" w:rsidRPr="001C6EE1" w:rsidRDefault="005D3E65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810BF" w14:textId="77777777" w:rsidR="005D3E65" w:rsidRPr="001C6EE1" w:rsidRDefault="005D3E65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759B6" w14:textId="77777777" w:rsidR="005D3E65" w:rsidRPr="001C6EE1" w:rsidRDefault="005D3E65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96B4A" w14:textId="77777777" w:rsidR="005D3E65" w:rsidRPr="001C6EE1" w:rsidRDefault="005D3E65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5DD5D" w14:textId="77777777" w:rsidR="005D3E65" w:rsidRPr="001C6EE1" w:rsidRDefault="005D3E65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9E657" w14:textId="77777777" w:rsidR="005D3E65" w:rsidRPr="001C6EE1" w:rsidRDefault="005D3E65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6823A" w14:textId="77777777" w:rsidR="005D3E65" w:rsidRPr="001C6EE1" w:rsidRDefault="005D3E65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EE595" w14:textId="77777777" w:rsidR="005D3E65" w:rsidRPr="001C6EE1" w:rsidRDefault="005D3E65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A3801" w14:textId="77777777" w:rsidR="005D3E65" w:rsidRPr="001C6EE1" w:rsidRDefault="005D3E65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36503" w14:textId="77777777" w:rsidR="005D3E65" w:rsidRPr="001C6EE1" w:rsidRDefault="005D3E65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71E73" w14:textId="77777777" w:rsidR="005D3E65" w:rsidRPr="001C6EE1" w:rsidRDefault="005D3E65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3E65" w:rsidRPr="00824832" w14:paraId="204F6412" w14:textId="77777777" w:rsidTr="006B455B">
        <w:trPr>
          <w:trHeight w:val="374"/>
        </w:trPr>
        <w:tc>
          <w:tcPr>
            <w:tcW w:w="3240" w:type="dxa"/>
          </w:tcPr>
          <w:p w14:paraId="175F072A" w14:textId="77777777" w:rsidR="005D3E65" w:rsidRPr="00AC5042" w:rsidRDefault="005D3E65" w:rsidP="006077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28324" w14:textId="77777777" w:rsidR="005D3E65" w:rsidRPr="001C6EE1" w:rsidRDefault="005D3E65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DCE59" w14:textId="77777777" w:rsidR="005D3E65" w:rsidRPr="001C6EE1" w:rsidRDefault="005D3E65" w:rsidP="0060776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2171A" w14:textId="77777777" w:rsidR="005D3E65" w:rsidRPr="001C6EE1" w:rsidRDefault="005D3E65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D3A82" w14:textId="77777777" w:rsidR="005D3E65" w:rsidRPr="001C6EE1" w:rsidRDefault="005D3E65" w:rsidP="0060776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A3C95" w14:textId="77777777" w:rsidR="005D3E65" w:rsidRPr="001C6EE1" w:rsidRDefault="005D3E65" w:rsidP="00607767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2F22C" w14:textId="77777777" w:rsidR="005D3E65" w:rsidRPr="001C6EE1" w:rsidRDefault="005D3E65" w:rsidP="0060776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17E37" w14:textId="77777777" w:rsidR="005D3E65" w:rsidRPr="001C6EE1" w:rsidRDefault="005D3E65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3E41C" w14:textId="77777777" w:rsidR="005D3E65" w:rsidRPr="001C6EE1" w:rsidRDefault="005D3E65" w:rsidP="0060776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3081A" w14:textId="77777777" w:rsidR="005D3E65" w:rsidRPr="001C6EE1" w:rsidRDefault="005D3E65" w:rsidP="0060776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A7FB8" w14:textId="77777777" w:rsidR="005D3E65" w:rsidRPr="001C6EE1" w:rsidRDefault="005D3E65" w:rsidP="0060776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2B179" w14:textId="77777777" w:rsidR="005D3E65" w:rsidRPr="001C6EE1" w:rsidRDefault="005D3E65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D3E65" w:rsidRPr="00824832" w14:paraId="7F4237C3" w14:textId="77777777" w:rsidTr="006B455B">
        <w:trPr>
          <w:trHeight w:val="374"/>
        </w:trPr>
        <w:tc>
          <w:tcPr>
            <w:tcW w:w="3240" w:type="dxa"/>
          </w:tcPr>
          <w:p w14:paraId="20BEDCB5" w14:textId="77777777" w:rsidR="005D3E65" w:rsidRPr="00AC5042" w:rsidRDefault="005D3E65" w:rsidP="006077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25E13F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1,013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3F1165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8B0B8E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291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474BCF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341C8B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163E">
              <w:rPr>
                <w:rFonts w:ascii="Angsana New" w:hAnsi="Angsana New"/>
                <w:color w:val="000000"/>
                <w:sz w:val="28"/>
                <w:szCs w:val="28"/>
              </w:rPr>
              <w:t>80,295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37B9E4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E33EEA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13,138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F15DBE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A6077C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79E223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E51422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163E">
              <w:rPr>
                <w:rFonts w:ascii="Angsana New" w:hAnsi="Angsana New"/>
                <w:color w:val="000000"/>
                <w:sz w:val="28"/>
                <w:szCs w:val="28"/>
              </w:rPr>
              <w:t>94,737</w:t>
            </w:r>
          </w:p>
        </w:tc>
      </w:tr>
      <w:tr w:rsidR="005D3E65" w:rsidRPr="00824832" w14:paraId="430B5EA7" w14:textId="77777777" w:rsidTr="006B455B">
        <w:trPr>
          <w:trHeight w:val="374"/>
        </w:trPr>
        <w:tc>
          <w:tcPr>
            <w:tcW w:w="3240" w:type="dxa"/>
          </w:tcPr>
          <w:p w14:paraId="2A6224C2" w14:textId="77777777" w:rsidR="005D3E65" w:rsidRPr="00AC5042" w:rsidRDefault="005D3E65" w:rsidP="006077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C4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A71DC3">
              <w:rPr>
                <w:rFonts w:asciiTheme="majorBidi" w:hAnsiTheme="majorBidi"/>
                <w:sz w:val="28"/>
                <w:szCs w:val="28"/>
                <w:cs/>
              </w:rPr>
              <w:t xml:space="preserve"> ค่าสินไหมทดแทน</w:t>
            </w:r>
            <w:r w:rsidRPr="007077F5">
              <w:rPr>
                <w:rFonts w:asciiTheme="majorBidi" w:hAnsiTheme="majorBidi"/>
                <w:sz w:val="28"/>
                <w:szCs w:val="28"/>
                <w:cs/>
              </w:rPr>
              <w:t>รับคืน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28F621" w14:textId="77777777" w:rsidR="005D3E65" w:rsidRPr="008C5150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7706B0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485858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71E99C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1BBDA5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4730B8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24CB27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925582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E73ADC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C9F393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92065F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D3E65" w:rsidRPr="00824832" w14:paraId="6D8A8BC5" w14:textId="77777777" w:rsidTr="006B455B">
        <w:trPr>
          <w:trHeight w:val="374"/>
        </w:trPr>
        <w:tc>
          <w:tcPr>
            <w:tcW w:w="3240" w:type="dxa"/>
          </w:tcPr>
          <w:p w14:paraId="263AF520" w14:textId="77777777" w:rsidR="005D3E65" w:rsidRPr="00AC5042" w:rsidRDefault="005D3E65" w:rsidP="006077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EDA98E7" w14:textId="77777777" w:rsidR="005D3E65" w:rsidRPr="008C5150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(527)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28AC4F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A673D19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(124)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9FBF39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C77D10F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163E">
              <w:rPr>
                <w:rFonts w:ascii="Angsana New" w:hAnsi="Angsana New"/>
                <w:color w:val="000000"/>
                <w:sz w:val="28"/>
                <w:szCs w:val="28"/>
              </w:rPr>
              <w:t>(30,484)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9C271B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0951DFC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(10,179)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AC2AF5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EF8CDBF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FA02EF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74F700D" w14:textId="77777777" w:rsidR="005D3E65" w:rsidRPr="0045658D" w:rsidRDefault="005D3E65" w:rsidP="0060776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163E">
              <w:rPr>
                <w:rFonts w:ascii="Angsana New" w:hAnsi="Angsana New"/>
                <w:color w:val="000000"/>
                <w:sz w:val="28"/>
                <w:szCs w:val="28"/>
              </w:rPr>
              <w:t>(41,314)</w:t>
            </w:r>
          </w:p>
        </w:tc>
      </w:tr>
      <w:tr w:rsidR="005D3E65" w:rsidRPr="0045658D" w14:paraId="19C4E599" w14:textId="77777777" w:rsidTr="006B455B">
        <w:trPr>
          <w:trHeight w:val="374"/>
        </w:trPr>
        <w:tc>
          <w:tcPr>
            <w:tcW w:w="3240" w:type="dxa"/>
          </w:tcPr>
          <w:p w14:paraId="7720F7BA" w14:textId="77777777" w:rsidR="005D3E65" w:rsidRPr="00AC5042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CCA1D1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486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68A385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5601ED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94CE6C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BFB93B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49,811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320EE2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71D714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2,959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551871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97A2C3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4BC21E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62EA58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163E">
              <w:rPr>
                <w:rFonts w:ascii="Angsana New" w:hAnsi="Angsana New"/>
                <w:color w:val="000000"/>
                <w:sz w:val="28"/>
                <w:szCs w:val="28"/>
              </w:rPr>
              <w:t>53,423</w:t>
            </w:r>
          </w:p>
        </w:tc>
      </w:tr>
      <w:tr w:rsidR="005D3E65" w:rsidRPr="00824832" w14:paraId="663F6833" w14:textId="77777777" w:rsidTr="006B455B">
        <w:trPr>
          <w:trHeight w:val="374"/>
        </w:trPr>
        <w:tc>
          <w:tcPr>
            <w:tcW w:w="3240" w:type="dxa"/>
          </w:tcPr>
          <w:p w14:paraId="31A8D7D4" w14:textId="77777777" w:rsidR="005D3E65" w:rsidRPr="00AC5042" w:rsidRDefault="005D3E65" w:rsidP="006077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6CB12A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721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D5673C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E62D83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611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6C9D5B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DD90B0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23,691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04879A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D30CB8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4DC6">
              <w:rPr>
                <w:rFonts w:ascii="Angsana New" w:hAnsi="Angsana New"/>
                <w:color w:val="000000"/>
                <w:sz w:val="28"/>
                <w:szCs w:val="28"/>
              </w:rPr>
              <w:t>6,988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9BA64A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474E9B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9F7576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6A11F3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4DC6">
              <w:rPr>
                <w:rFonts w:ascii="Angsana New" w:hAnsi="Angsana New"/>
                <w:color w:val="000000"/>
                <w:sz w:val="28"/>
                <w:szCs w:val="28"/>
              </w:rPr>
              <w:t>32,011</w:t>
            </w:r>
          </w:p>
        </w:tc>
      </w:tr>
      <w:tr w:rsidR="005D3E65" w:rsidRPr="00824832" w14:paraId="47DA7272" w14:textId="77777777" w:rsidTr="006B455B">
        <w:trPr>
          <w:trHeight w:val="374"/>
        </w:trPr>
        <w:tc>
          <w:tcPr>
            <w:tcW w:w="3240" w:type="dxa"/>
          </w:tcPr>
          <w:p w14:paraId="298D4CF6" w14:textId="77777777" w:rsidR="005D3E65" w:rsidRPr="00AC5042" w:rsidRDefault="005D3E65" w:rsidP="006077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CE4A71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262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0A9910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9E9D48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572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049BE9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E2D4C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27,869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7C9134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DB5482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4DC6">
              <w:rPr>
                <w:rFonts w:ascii="Angsana New" w:hAnsi="Angsana New"/>
                <w:color w:val="000000"/>
                <w:sz w:val="28"/>
                <w:szCs w:val="28"/>
              </w:rPr>
              <w:t>1,537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459FD1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1115A8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7883E7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6925C2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4DC6">
              <w:rPr>
                <w:rFonts w:ascii="Angsana New" w:hAnsi="Angsana New"/>
                <w:color w:val="000000"/>
                <w:sz w:val="28"/>
                <w:szCs w:val="28"/>
              </w:rPr>
              <w:t>30,240</w:t>
            </w:r>
          </w:p>
        </w:tc>
      </w:tr>
      <w:tr w:rsidR="005D3E65" w:rsidRPr="00824832" w14:paraId="78D67817" w14:textId="77777777" w:rsidTr="006B455B">
        <w:trPr>
          <w:trHeight w:val="374"/>
        </w:trPr>
        <w:tc>
          <w:tcPr>
            <w:tcW w:w="3240" w:type="dxa"/>
          </w:tcPr>
          <w:p w14:paraId="226559A1" w14:textId="7B930189" w:rsidR="006D4995" w:rsidRPr="00AC5042" w:rsidRDefault="005D3E65" w:rsidP="006B455B">
            <w:pPr>
              <w:ind w:right="-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  <w:r w:rsidR="006B455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D4995"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2C43A4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2BAF5D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F352E2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BF889B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E8A0B7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(306)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6A5070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9CCF39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(519)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C6A555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C18FD0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34,568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B6E18C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F7A089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33,745</w:t>
            </w:r>
          </w:p>
        </w:tc>
      </w:tr>
      <w:tr w:rsidR="005D3E65" w:rsidRPr="004F075C" w14:paraId="7FD9ACBB" w14:textId="77777777" w:rsidTr="006B455B">
        <w:trPr>
          <w:trHeight w:val="374"/>
        </w:trPr>
        <w:tc>
          <w:tcPr>
            <w:tcW w:w="3240" w:type="dxa"/>
          </w:tcPr>
          <w:p w14:paraId="56C9FFC4" w14:textId="77777777" w:rsidR="005D3E65" w:rsidRPr="004F075C" w:rsidRDefault="005D3E65" w:rsidP="00607767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E65F452" w14:textId="77777777" w:rsidR="005D3E65" w:rsidRPr="004F075C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65DD">
              <w:rPr>
                <w:rFonts w:ascii="Angsana New" w:hAnsi="Angsana New"/>
                <w:b/>
                <w:bCs/>
                <w:sz w:val="28"/>
                <w:szCs w:val="28"/>
              </w:rPr>
              <w:t>1,470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5AB9C4" w14:textId="77777777" w:rsidR="005D3E65" w:rsidRPr="004F075C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B957516" w14:textId="77777777" w:rsidR="005D3E65" w:rsidRPr="004F075C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1,351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B9A184" w14:textId="77777777" w:rsidR="005D3E65" w:rsidRPr="004F075C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F75F43B" w14:textId="77777777" w:rsidR="005D3E65" w:rsidRPr="004F075C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276CE0" w14:textId="77777777" w:rsidR="005D3E65" w:rsidRPr="004F075C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288A75D" w14:textId="77777777" w:rsidR="005D3E65" w:rsidRPr="004F075C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10,965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897A66" w14:textId="77777777" w:rsidR="005D3E65" w:rsidRPr="004F075C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82945D7" w14:textId="77777777" w:rsidR="005D3E65" w:rsidRPr="004F075C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34,568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691814" w14:textId="77777777" w:rsidR="005D3E65" w:rsidRPr="004F075C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4CDA257" w14:textId="77777777" w:rsidR="005D3E65" w:rsidRPr="004F075C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4DC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49,419</w:t>
            </w:r>
          </w:p>
        </w:tc>
      </w:tr>
      <w:tr w:rsidR="005D3E65" w:rsidRPr="003C1FB1" w14:paraId="6D29FD62" w14:textId="77777777" w:rsidTr="006B455B">
        <w:trPr>
          <w:trHeight w:val="374"/>
        </w:trPr>
        <w:tc>
          <w:tcPr>
            <w:tcW w:w="3240" w:type="dxa"/>
          </w:tcPr>
          <w:p w14:paraId="5CC48CED" w14:textId="77777777" w:rsidR="005D3E65" w:rsidRPr="00AC5042" w:rsidRDefault="005D3E65" w:rsidP="00607767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 (</w:t>
            </w: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B5F37D6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65DD">
              <w:rPr>
                <w:rFonts w:ascii="Angsana New" w:hAnsi="Angsana New"/>
                <w:b/>
                <w:bCs/>
                <w:sz w:val="28"/>
                <w:szCs w:val="28"/>
              </w:rPr>
              <w:t>1,282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EE017C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5BBBA585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618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C9D75A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2577117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1,363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9A2737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7DF5B1A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14,321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B6B111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1B38AA0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668</w:t>
            </w: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DA17D5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D11BF3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18,084</w:t>
            </w: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5D3E65" w:rsidRPr="00824832" w14:paraId="0209B4FE" w14:textId="77777777" w:rsidTr="006B455B">
        <w:trPr>
          <w:trHeight w:val="374"/>
        </w:trPr>
        <w:tc>
          <w:tcPr>
            <w:tcW w:w="3240" w:type="dxa"/>
            <w:tcBorders>
              <w:bottom w:val="nil"/>
            </w:tcBorders>
          </w:tcPr>
          <w:p w14:paraId="7EEA9D12" w14:textId="77777777" w:rsidR="005D3E65" w:rsidRPr="00AC5042" w:rsidRDefault="005D3E65" w:rsidP="00607767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98C124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363075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EDE30D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2C4ECD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D7E9A8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2BD469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8075B7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30E8D0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604CCD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6F3B20" w14:textId="77777777" w:rsidR="005D3E65" w:rsidRPr="007B5A16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3C0E9F" w14:textId="77777777" w:rsidR="005D3E65" w:rsidRPr="003A3ADE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7,663</w:t>
            </w:r>
            <w:r w:rsidRPr="00DD01B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3E65" w:rsidRPr="004A603D" w14:paraId="5A38EB19" w14:textId="77777777" w:rsidTr="006B455B">
        <w:trPr>
          <w:trHeight w:val="374"/>
        </w:trPr>
        <w:tc>
          <w:tcPr>
            <w:tcW w:w="3240" w:type="dxa"/>
            <w:tcBorders>
              <w:top w:val="nil"/>
              <w:bottom w:val="nil"/>
            </w:tcBorders>
          </w:tcPr>
          <w:p w14:paraId="497135D6" w14:textId="77777777" w:rsidR="005D3E65" w:rsidRPr="00AC5042" w:rsidRDefault="005D3E65" w:rsidP="0060776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2B2A1D" w14:textId="77777777" w:rsidR="005D3E65" w:rsidRPr="003C1F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FB5D12" w14:textId="77777777" w:rsidR="005D3E65" w:rsidRPr="003C1F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2E60C4" w14:textId="77777777" w:rsidR="005D3E65" w:rsidRPr="003C1F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432855" w14:textId="77777777" w:rsidR="005D3E65" w:rsidRPr="003C1F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6EF249" w14:textId="77777777" w:rsidR="005D3E65" w:rsidRPr="003C1F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1B735" w14:textId="77777777" w:rsidR="005D3E65" w:rsidRPr="003C1F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EE3A2D" w14:textId="77777777" w:rsidR="005D3E65" w:rsidRPr="003C1F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3ACCF4" w14:textId="77777777" w:rsidR="005D3E65" w:rsidRPr="003C1F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D5891B" w14:textId="77777777" w:rsidR="005D3E65" w:rsidRPr="003C1F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F989D4" w14:textId="77777777" w:rsidR="005D3E65" w:rsidRPr="003C1FB1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12296CA0" w14:textId="77777777" w:rsidR="005D3E65" w:rsidRPr="003A3ADE" w:rsidDel="001E262A" w:rsidRDefault="005D3E65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(25,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747</w:t>
            </w: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7CE173D2" w14:textId="35F4FC70" w:rsidR="003A6FF3" w:rsidRDefault="003A6FF3" w:rsidP="003A6FF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3" w:name="_Hlk69747314"/>
      <w:bookmarkEnd w:id="12"/>
      <w:r w:rsidRPr="005C5C3A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</w:t>
      </w:r>
      <w:r>
        <w:rPr>
          <w:rFonts w:ascii="Angsana New" w:hAnsi="Angsana New"/>
          <w:spacing w:val="4"/>
          <w:sz w:val="28"/>
          <w:szCs w:val="28"/>
        </w:rPr>
        <w:t xml:space="preserve"> </w:t>
      </w:r>
      <w:r w:rsidRPr="005C5C3A">
        <w:rPr>
          <w:rFonts w:ascii="Angsana New" w:hAnsi="Angsana New"/>
          <w:spacing w:val="4"/>
          <w:sz w:val="28"/>
          <w:szCs w:val="28"/>
          <w:cs/>
        </w:rPr>
        <w:t>(ขาดทุน) ของส่วนงาน</w:t>
      </w:r>
      <w:r w:rsidRPr="005C5C3A">
        <w:rPr>
          <w:rFonts w:asciiTheme="majorBidi" w:hAnsiTheme="majorBidi"/>
          <w:sz w:val="28"/>
          <w:szCs w:val="28"/>
          <w:cs/>
        </w:rPr>
        <w:t>สำหรับงวด</w:t>
      </w:r>
      <w:r w:rsidR="001F2241">
        <w:rPr>
          <w:rFonts w:asciiTheme="majorBidi" w:hAnsiTheme="majorBidi" w:hint="cs"/>
          <w:sz w:val="28"/>
          <w:szCs w:val="28"/>
          <w:cs/>
        </w:rPr>
        <w:t>เก้า</w:t>
      </w:r>
      <w:r w:rsidRPr="005C5C3A">
        <w:rPr>
          <w:rFonts w:asciiTheme="majorBidi" w:hAnsiTheme="majorBidi"/>
          <w:sz w:val="28"/>
          <w:szCs w:val="28"/>
          <w:cs/>
        </w:rPr>
        <w:t xml:space="preserve">เดือนสิ้นสุดวันที่ </w:t>
      </w:r>
      <w:r w:rsidRPr="009A7520">
        <w:rPr>
          <w:rFonts w:ascii="Angsana New" w:hAnsi="Angsana New"/>
          <w:sz w:val="28"/>
          <w:szCs w:val="28"/>
        </w:rPr>
        <w:t xml:space="preserve">30 </w:t>
      </w:r>
      <w:r w:rsidR="001F2241">
        <w:rPr>
          <w:rFonts w:ascii="Angsana New" w:hAnsi="Angsana New" w:hint="cs"/>
          <w:sz w:val="28"/>
          <w:szCs w:val="28"/>
          <w:cs/>
        </w:rPr>
        <w:t>กันยา</w:t>
      </w:r>
      <w:r w:rsidRPr="009A7520">
        <w:rPr>
          <w:rFonts w:ascii="Angsana New" w:hAnsi="Angsana New"/>
          <w:sz w:val="28"/>
          <w:szCs w:val="28"/>
          <w:cs/>
        </w:rPr>
        <w:t xml:space="preserve">ยน </w:t>
      </w:r>
      <w:r w:rsidRPr="009A752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C5C3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150"/>
        <w:gridCol w:w="90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00"/>
      </w:tblGrid>
      <w:tr w:rsidR="003A6FF3" w:rsidRPr="00824832" w14:paraId="575F76A0" w14:textId="77777777" w:rsidTr="008B08AD">
        <w:trPr>
          <w:tblHeader/>
        </w:trPr>
        <w:tc>
          <w:tcPr>
            <w:tcW w:w="3150" w:type="dxa"/>
            <w:tcBorders>
              <w:top w:val="nil"/>
              <w:bottom w:val="nil"/>
            </w:tcBorders>
          </w:tcPr>
          <w:p w14:paraId="702543AF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570" w:type="dxa"/>
            <w:gridSpan w:val="11"/>
            <w:tcBorders>
              <w:top w:val="nil"/>
              <w:bottom w:val="single" w:sz="4" w:space="0" w:color="auto"/>
            </w:tcBorders>
          </w:tcPr>
          <w:p w14:paraId="60A28F47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3A6FF3" w:rsidRPr="00824832" w14:paraId="00B559CD" w14:textId="77777777" w:rsidTr="008B08AD">
        <w:trPr>
          <w:tblHeader/>
        </w:trPr>
        <w:tc>
          <w:tcPr>
            <w:tcW w:w="3150" w:type="dxa"/>
            <w:tcBorders>
              <w:top w:val="nil"/>
            </w:tcBorders>
          </w:tcPr>
          <w:p w14:paraId="0456BE2E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CAAD53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0680EFD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13BE7B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77F1B80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24EB46D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06C898C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EE5926E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82F663E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D724206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35BB06E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F8C340B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3A6FF3" w:rsidRPr="00824832" w14:paraId="67103349" w14:textId="77777777" w:rsidTr="008B08AD">
        <w:trPr>
          <w:tblHeader/>
        </w:trPr>
        <w:tc>
          <w:tcPr>
            <w:tcW w:w="3150" w:type="dxa"/>
          </w:tcPr>
          <w:p w14:paraId="4842ABBE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0C3808D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27276F13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EDCFB2E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E9CCDED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0950279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vAlign w:val="bottom"/>
          </w:tcPr>
          <w:p w14:paraId="3F8C9BB9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03ED1CA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5502F418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D5B2205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80" w:type="dxa"/>
            <w:vAlign w:val="bottom"/>
          </w:tcPr>
          <w:p w14:paraId="5C3509D5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9C71F7F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FF3" w:rsidRPr="00824832" w14:paraId="0EA8A3AA" w14:textId="77777777" w:rsidTr="008B08AD">
        <w:trPr>
          <w:tblHeader/>
        </w:trPr>
        <w:tc>
          <w:tcPr>
            <w:tcW w:w="3150" w:type="dxa"/>
          </w:tcPr>
          <w:p w14:paraId="738C63F0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6BE2E805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7AEBEF24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8422480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C7F160C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27D9225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0" w:type="dxa"/>
            <w:vAlign w:val="bottom"/>
          </w:tcPr>
          <w:p w14:paraId="465C495E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5D777044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80" w:type="dxa"/>
          </w:tcPr>
          <w:p w14:paraId="4A1AC7BB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06D2169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5A76FC4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33779C01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6FF3" w:rsidRPr="00824832" w14:paraId="5DA7B05A" w14:textId="77777777" w:rsidTr="008B08AD">
        <w:trPr>
          <w:trHeight w:val="374"/>
        </w:trPr>
        <w:tc>
          <w:tcPr>
            <w:tcW w:w="3150" w:type="dxa"/>
          </w:tcPr>
          <w:p w14:paraId="769B674D" w14:textId="77777777" w:rsidR="003A6FF3" w:rsidRPr="00AC5042" w:rsidRDefault="003A6FF3" w:rsidP="006668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42D6FE2B" w14:textId="0BE57350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4CE18193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0234C8F6" w14:textId="080D93A2" w:rsidR="003A6FF3" w:rsidRPr="00D75E8C" w:rsidRDefault="003A6FF3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0E2FB4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4148D7EC" w14:textId="2ACCA61E" w:rsidR="003A6FF3" w:rsidRPr="00D75E8C" w:rsidRDefault="003A6FF3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229046D0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3F95762" w14:textId="276362A9" w:rsidR="003A6FF3" w:rsidRPr="00D75E8C" w:rsidRDefault="003A6FF3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5F99F875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30DD80A3" w14:textId="78C7E32E" w:rsidR="003A6FF3" w:rsidRPr="00D75E8C" w:rsidRDefault="003A6FF3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9CC8C7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5CF52C8" w14:textId="3F0332FD" w:rsidR="003A6FF3" w:rsidRPr="00D75E8C" w:rsidRDefault="003A6FF3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</w:tr>
      <w:tr w:rsidR="00D75E8C" w:rsidRPr="00824832" w14:paraId="61226561" w14:textId="77777777" w:rsidTr="008B08AD">
        <w:trPr>
          <w:trHeight w:val="374"/>
        </w:trPr>
        <w:tc>
          <w:tcPr>
            <w:tcW w:w="3150" w:type="dxa"/>
          </w:tcPr>
          <w:p w14:paraId="0525438B" w14:textId="77777777" w:rsidR="00D75E8C" w:rsidRPr="00AC5042" w:rsidRDefault="00D75E8C" w:rsidP="00D75E8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00" w:type="dxa"/>
          </w:tcPr>
          <w:p w14:paraId="019CCC9E" w14:textId="55DBF493" w:rsidR="00D75E8C" w:rsidRPr="00DB24B1" w:rsidRDefault="001B5EB5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B5">
              <w:rPr>
                <w:rFonts w:ascii="Angsana New" w:hAnsi="Angsana New"/>
                <w:sz w:val="28"/>
                <w:szCs w:val="28"/>
              </w:rPr>
              <w:t>15,421</w:t>
            </w:r>
          </w:p>
        </w:tc>
        <w:tc>
          <w:tcPr>
            <w:tcW w:w="180" w:type="dxa"/>
          </w:tcPr>
          <w:p w14:paraId="776287D0" w14:textId="77777777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011C2B" w14:textId="3CE04AA0" w:rsidR="00D75E8C" w:rsidRPr="00DB24B1" w:rsidRDefault="001B5EB5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B5">
              <w:rPr>
                <w:rFonts w:ascii="Angsana New" w:hAnsi="Angsana New"/>
                <w:sz w:val="28"/>
                <w:szCs w:val="28"/>
              </w:rPr>
              <w:t>21,642</w:t>
            </w:r>
          </w:p>
        </w:tc>
        <w:tc>
          <w:tcPr>
            <w:tcW w:w="180" w:type="dxa"/>
          </w:tcPr>
          <w:p w14:paraId="37A26853" w14:textId="77777777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8915A9" w14:textId="5DCCC864" w:rsidR="00D75E8C" w:rsidRPr="00DB24B1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CF0">
              <w:rPr>
                <w:rFonts w:ascii="Angsana New" w:hAnsi="Angsana New"/>
                <w:sz w:val="28"/>
                <w:szCs w:val="28"/>
              </w:rPr>
              <w:t>502,796</w:t>
            </w:r>
          </w:p>
        </w:tc>
        <w:tc>
          <w:tcPr>
            <w:tcW w:w="180" w:type="dxa"/>
          </w:tcPr>
          <w:p w14:paraId="6210E89B" w14:textId="77777777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B87805" w14:textId="3BFE226E" w:rsidR="00D75E8C" w:rsidRPr="00DB24B1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CF0">
              <w:rPr>
                <w:rFonts w:ascii="Angsana New" w:hAnsi="Angsana New"/>
                <w:sz w:val="28"/>
                <w:szCs w:val="28"/>
              </w:rPr>
              <w:t>99,863</w:t>
            </w:r>
          </w:p>
        </w:tc>
        <w:tc>
          <w:tcPr>
            <w:tcW w:w="180" w:type="dxa"/>
          </w:tcPr>
          <w:p w14:paraId="68E13F5D" w14:textId="77777777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48D40A" w14:textId="6A90A44B" w:rsidR="00D75E8C" w:rsidRPr="00DB24B1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CF0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</w:tcPr>
          <w:p w14:paraId="18FB43C6" w14:textId="77777777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63C8FC" w14:textId="5C877AA5" w:rsidR="00D75E8C" w:rsidRPr="00DB24B1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CF0">
              <w:rPr>
                <w:rFonts w:ascii="Angsana New" w:hAnsi="Angsana New"/>
                <w:sz w:val="28"/>
                <w:szCs w:val="28"/>
              </w:rPr>
              <w:t>639,722</w:t>
            </w:r>
          </w:p>
        </w:tc>
      </w:tr>
      <w:tr w:rsidR="00D75E8C" w:rsidRPr="00824832" w14:paraId="4713F35A" w14:textId="77777777" w:rsidTr="008B08AD">
        <w:trPr>
          <w:trHeight w:val="749"/>
        </w:trPr>
        <w:tc>
          <w:tcPr>
            <w:tcW w:w="3150" w:type="dxa"/>
          </w:tcPr>
          <w:p w14:paraId="7F982190" w14:textId="0C64063C" w:rsidR="00D75E8C" w:rsidRDefault="00F23D37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="00D75E8C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เบี้ยประกันภัยจ่าย</w:t>
            </w:r>
          </w:p>
          <w:p w14:paraId="0A4C7DAA" w14:textId="77777777" w:rsidR="00D75E8C" w:rsidRPr="00AC5042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37D890C" w14:textId="11291C2B" w:rsidR="00D75E8C" w:rsidRPr="00DB24B1" w:rsidRDefault="001B5EB5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B5">
              <w:rPr>
                <w:rFonts w:ascii="Angsana New" w:hAnsi="Angsana New"/>
                <w:sz w:val="28"/>
                <w:szCs w:val="28"/>
              </w:rPr>
              <w:t>(11,707)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FF643A" w14:textId="77777777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DB50139" w14:textId="7C55071B" w:rsidR="00D75E8C" w:rsidRPr="00DB24B1" w:rsidRDefault="001B5EB5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B5">
              <w:rPr>
                <w:rFonts w:ascii="Angsana New" w:hAnsi="Angsana New"/>
                <w:sz w:val="28"/>
                <w:szCs w:val="28"/>
              </w:rPr>
              <w:t>(16,184)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FCE729" w14:textId="77777777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83CE8B0" w14:textId="32582749" w:rsidR="00D75E8C" w:rsidRPr="00DB24B1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CF0">
              <w:rPr>
                <w:rFonts w:ascii="Angsana New" w:hAnsi="Angsana New"/>
                <w:sz w:val="28"/>
                <w:szCs w:val="28"/>
              </w:rPr>
              <w:t>(251,025)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B764C8" w14:textId="0F6FD333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DA21303" w14:textId="4E7BCBC7" w:rsidR="00D75E8C" w:rsidRPr="00DB24B1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CF0">
              <w:rPr>
                <w:rFonts w:ascii="Angsana New" w:hAnsi="Angsana New"/>
                <w:sz w:val="28"/>
                <w:szCs w:val="28"/>
              </w:rPr>
              <w:t>(81,415)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C0496E" w14:textId="01FE9545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4CDFE2A" w14:textId="6B801CB5" w:rsidR="00D75E8C" w:rsidRPr="00DB24B1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CF0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9C7F2D" w14:textId="71C2BB2F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7C7CD17" w14:textId="20D4522B" w:rsidR="00D75E8C" w:rsidRPr="00DB24B1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CF0">
              <w:rPr>
                <w:rFonts w:ascii="Angsana New" w:hAnsi="Angsana New"/>
                <w:sz w:val="28"/>
                <w:szCs w:val="28"/>
              </w:rPr>
              <w:t>(360,331)</w:t>
            </w:r>
          </w:p>
        </w:tc>
      </w:tr>
      <w:tr w:rsidR="00D75E8C" w:rsidRPr="00824832" w14:paraId="086B9715" w14:textId="77777777" w:rsidTr="008B08AD">
        <w:trPr>
          <w:trHeight w:val="374"/>
        </w:trPr>
        <w:tc>
          <w:tcPr>
            <w:tcW w:w="3150" w:type="dxa"/>
          </w:tcPr>
          <w:p w14:paraId="636B913F" w14:textId="77777777" w:rsidR="00D75E8C" w:rsidRPr="00AC5042" w:rsidRDefault="00D75E8C" w:rsidP="00D75E8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0AFF7A7" w14:textId="63F0E30A" w:rsidR="00D75E8C" w:rsidRPr="00DB24B1" w:rsidRDefault="001B5EB5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B5">
              <w:rPr>
                <w:rFonts w:ascii="Angsana New" w:hAnsi="Angsana New"/>
                <w:sz w:val="28"/>
                <w:szCs w:val="28"/>
              </w:rPr>
              <w:t>3,714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BC8C5F" w14:textId="524C092C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161F607" w14:textId="575B2308" w:rsidR="00D75E8C" w:rsidRPr="00DB24B1" w:rsidRDefault="001B5EB5" w:rsidP="001B5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B5">
              <w:rPr>
                <w:rFonts w:ascii="Angsana New" w:hAnsi="Angsana New"/>
                <w:sz w:val="28"/>
                <w:szCs w:val="28"/>
              </w:rPr>
              <w:t>5,458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281208" w14:textId="0C71A42B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A488C2E" w14:textId="49B54F43" w:rsidR="00D75E8C" w:rsidRPr="00DB24B1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CF0">
              <w:rPr>
                <w:rFonts w:ascii="Angsana New" w:hAnsi="Angsana New"/>
                <w:sz w:val="28"/>
                <w:szCs w:val="28"/>
              </w:rPr>
              <w:t>251,771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36ACCB" w14:textId="5773FFA2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88FD571" w14:textId="214C171C" w:rsidR="00D75E8C" w:rsidRPr="00DB24B1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CF0">
              <w:rPr>
                <w:rFonts w:ascii="Angsana New" w:hAnsi="Angsana New"/>
                <w:sz w:val="28"/>
                <w:szCs w:val="28"/>
              </w:rPr>
              <w:t>18,448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FC26E5" w14:textId="04DAA42A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46CE6AD" w14:textId="4869EF62" w:rsidR="00D75E8C" w:rsidRPr="00DB24B1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CF0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DA3943" w14:textId="48DED492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ED3A4F2" w14:textId="336D1AED" w:rsidR="00D75E8C" w:rsidRPr="00DB24B1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CF0">
              <w:rPr>
                <w:rFonts w:ascii="Angsana New" w:hAnsi="Angsana New"/>
                <w:sz w:val="28"/>
                <w:szCs w:val="28"/>
              </w:rPr>
              <w:t>279,391</w:t>
            </w:r>
          </w:p>
        </w:tc>
      </w:tr>
      <w:tr w:rsidR="00D75E8C" w:rsidRPr="00824832" w14:paraId="6BBA31CB" w14:textId="77777777" w:rsidTr="008B08AD">
        <w:trPr>
          <w:trHeight w:val="749"/>
        </w:trPr>
        <w:tc>
          <w:tcPr>
            <w:tcW w:w="3150" w:type="dxa"/>
          </w:tcPr>
          <w:p w14:paraId="228FB8D4" w14:textId="78906E77" w:rsidR="00D75E8C" w:rsidRDefault="000437CA" w:rsidP="00D75E8C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D75E8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="00D75E8C"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="00D75E8C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7EB25954" w14:textId="0C2763CE" w:rsidR="00D75E8C" w:rsidRPr="00AC5042" w:rsidRDefault="00D75E8C" w:rsidP="00D75E8C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 w:rsidR="00D824E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="00D824E8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D824E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B19F430" w14:textId="2F333CB9" w:rsidR="00D75E8C" w:rsidRPr="00AE15CD" w:rsidRDefault="001B5EB5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B5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B994E7" w14:textId="08F6BFE8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39235FC" w14:textId="76CF043C" w:rsidR="00D75E8C" w:rsidRPr="00AE15CD" w:rsidRDefault="001B5EB5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B5">
              <w:rPr>
                <w:rFonts w:ascii="Angsana New" w:hAnsi="Angsana New"/>
                <w:sz w:val="28"/>
                <w:szCs w:val="28"/>
              </w:rPr>
              <w:t>(139)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2DFD1A" w14:textId="7F228106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E53D89D" w14:textId="16C6043D" w:rsidR="00D75E8C" w:rsidRPr="00AE15CD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CF0">
              <w:rPr>
                <w:rFonts w:ascii="Angsana New" w:hAnsi="Angsana New"/>
                <w:sz w:val="28"/>
                <w:szCs w:val="28"/>
              </w:rPr>
              <w:t>6,864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A9D6C6" w14:textId="253766C6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BA15EAB" w14:textId="1D1D4839" w:rsidR="00D75E8C" w:rsidRPr="00AE15CD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CF0">
              <w:rPr>
                <w:rFonts w:ascii="Angsana New" w:hAnsi="Angsana New"/>
                <w:sz w:val="28"/>
                <w:szCs w:val="28"/>
              </w:rPr>
              <w:t>5,947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B99FD0" w14:textId="6F4C2530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434B24C" w14:textId="4BEA9374" w:rsidR="00D75E8C" w:rsidRPr="00AE15CD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CF0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A8EF3F" w14:textId="0F47D18D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FEEEAFF" w14:textId="475AF1B8" w:rsidR="00D75E8C" w:rsidRPr="00AE15CD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CF0">
              <w:rPr>
                <w:rFonts w:ascii="Angsana New" w:hAnsi="Angsana New"/>
                <w:sz w:val="28"/>
                <w:szCs w:val="28"/>
              </w:rPr>
              <w:t>13,220</w:t>
            </w:r>
          </w:p>
        </w:tc>
      </w:tr>
      <w:tr w:rsidR="00D75E8C" w:rsidRPr="00824832" w14:paraId="1EF5C1C7" w14:textId="77777777" w:rsidTr="008B08AD">
        <w:trPr>
          <w:trHeight w:val="374"/>
        </w:trPr>
        <w:tc>
          <w:tcPr>
            <w:tcW w:w="3150" w:type="dxa"/>
          </w:tcPr>
          <w:p w14:paraId="61152DEF" w14:textId="77777777" w:rsidR="00D75E8C" w:rsidRPr="00AC5042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9006F7" w14:textId="4CC8E12B" w:rsidR="00D75E8C" w:rsidRPr="00056661" w:rsidRDefault="001B5EB5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4,262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DCBE" w14:textId="77777777" w:rsidR="00D75E8C" w:rsidRPr="0005666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C228A" w14:textId="031F4E59" w:rsidR="00D75E8C" w:rsidRPr="00056661" w:rsidRDefault="001B5EB5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5,319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E6D7" w14:textId="77777777" w:rsidR="00D75E8C" w:rsidRPr="0005666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45B6B9" w14:textId="50530174" w:rsidR="00D75E8C" w:rsidRPr="00056661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258,635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FB158" w14:textId="77777777" w:rsidR="00D75E8C" w:rsidRPr="0005666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36A84" w14:textId="705F8EB5" w:rsidR="00D75E8C" w:rsidRPr="00056661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24,395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A1303" w14:textId="77777777" w:rsidR="00D75E8C" w:rsidRPr="0005666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181163" w14:textId="63CA3283" w:rsidR="00D75E8C" w:rsidRPr="00056661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FDEC1" w14:textId="77777777" w:rsidR="00D75E8C" w:rsidRPr="0005666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F15926" w14:textId="1227A17C" w:rsidR="00D75E8C" w:rsidRPr="00056661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292,611</w:t>
            </w:r>
          </w:p>
        </w:tc>
      </w:tr>
      <w:tr w:rsidR="00D75E8C" w:rsidRPr="00824832" w14:paraId="7C5EB35F" w14:textId="77777777" w:rsidTr="008B08AD">
        <w:trPr>
          <w:trHeight w:val="374"/>
        </w:trPr>
        <w:tc>
          <w:tcPr>
            <w:tcW w:w="3150" w:type="dxa"/>
          </w:tcPr>
          <w:p w14:paraId="5517A0E5" w14:textId="77777777" w:rsidR="00D75E8C" w:rsidRPr="00AC5042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547A" w14:textId="7853E782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7349" w14:textId="6AF4B0D2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7C62" w14:textId="19AC0BF8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86C4F" w14:textId="66E6365A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C8BA" w14:textId="118796AC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439A0" w14:textId="0869DD99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6F7D" w14:textId="306799E4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E95F" w14:textId="77777777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CEFC" w14:textId="19140745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A5B8F" w14:textId="77777777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757C4" w14:textId="033EBE37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5E8C" w:rsidRPr="00824832" w14:paraId="11EFB6B0" w14:textId="77777777" w:rsidTr="008B08AD">
        <w:trPr>
          <w:trHeight w:val="374"/>
        </w:trPr>
        <w:tc>
          <w:tcPr>
            <w:tcW w:w="3150" w:type="dxa"/>
          </w:tcPr>
          <w:p w14:paraId="5814340E" w14:textId="77777777" w:rsidR="00D75E8C" w:rsidRPr="00AC5042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1DD055" w14:textId="3015061D" w:rsidR="00D75E8C" w:rsidRPr="001C4C5B" w:rsidRDefault="001B5EB5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CE1F27" w14:textId="5326EEFE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8DDF93" w14:textId="393CEEA5" w:rsidR="00D75E8C" w:rsidRPr="001C4C5B" w:rsidRDefault="001B5EB5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4,058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C70463" w14:textId="05B65CA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0018B7" w14:textId="5BB6FB3D" w:rsidR="00D75E8C" w:rsidRPr="001C4C5B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98,889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C0FAA6" w14:textId="39FDCF52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5C87CD" w14:textId="5BC5046E" w:rsidR="00D75E8C" w:rsidRPr="001C4C5B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22,664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D2809D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9CE945" w14:textId="3627DB78" w:rsidR="00D75E8C" w:rsidRPr="001C4C5B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ADB491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F4D080" w14:textId="12C8B320" w:rsidR="00D75E8C" w:rsidRPr="001C4C5B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128,131</w:t>
            </w:r>
          </w:p>
        </w:tc>
      </w:tr>
      <w:tr w:rsidR="00D75E8C" w:rsidRPr="00824832" w14:paraId="5EDE5950" w14:textId="77777777" w:rsidTr="008B08AD">
        <w:trPr>
          <w:trHeight w:val="374"/>
        </w:trPr>
        <w:tc>
          <w:tcPr>
            <w:tcW w:w="3150" w:type="dxa"/>
            <w:tcBorders>
              <w:bottom w:val="nil"/>
            </w:tcBorders>
          </w:tcPr>
          <w:p w14:paraId="34403EE7" w14:textId="77777777" w:rsidR="00D75E8C" w:rsidRPr="00AC5042" w:rsidRDefault="00D75E8C" w:rsidP="00D75E8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B9E9E7" w14:textId="1FD921A0" w:rsidR="00D75E8C" w:rsidRPr="001C4C5B" w:rsidRDefault="001B5EB5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4F0F6C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0F672C" w14:textId="2A3F70A0" w:rsidR="00D75E8C" w:rsidRPr="001C4C5B" w:rsidRDefault="001B5EB5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F5BAA9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06974C" w14:textId="67AE1164" w:rsidR="00D75E8C" w:rsidRPr="001C4C5B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E71767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798742" w14:textId="3D8564E4" w:rsidR="00D75E8C" w:rsidRPr="001C4C5B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46DBB3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672B02" w14:textId="4FC84591" w:rsidR="00D75E8C" w:rsidRPr="001C4C5B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6,897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E9C26B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D462C8" w14:textId="6FCD497C" w:rsidR="00D75E8C" w:rsidRPr="001C4C5B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6,897</w:t>
            </w:r>
          </w:p>
        </w:tc>
      </w:tr>
      <w:tr w:rsidR="00D75E8C" w:rsidRPr="00824832" w14:paraId="798BAF82" w14:textId="77777777" w:rsidTr="008B08AD">
        <w:trPr>
          <w:trHeight w:val="374"/>
        </w:trPr>
        <w:tc>
          <w:tcPr>
            <w:tcW w:w="3150" w:type="dxa"/>
            <w:tcBorders>
              <w:top w:val="nil"/>
              <w:bottom w:val="nil"/>
            </w:tcBorders>
          </w:tcPr>
          <w:p w14:paraId="131536EB" w14:textId="335FDE39" w:rsidR="00D75E8C" w:rsidRPr="00936959" w:rsidRDefault="00D824E8" w:rsidP="00D75E8C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D75E8C"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E89B95" w14:textId="5A2272FC" w:rsidR="00D75E8C" w:rsidRPr="001C4C5B" w:rsidRDefault="001B5EB5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A55E2D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1A9CEC" w14:textId="499094BA" w:rsidR="00D75E8C" w:rsidRPr="001C4C5B" w:rsidRDefault="001B5EB5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02C288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EDA91C" w14:textId="706C8DB8" w:rsidR="00D75E8C" w:rsidRPr="001C4C5B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7D5882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B95C0C" w14:textId="4AA81D1A" w:rsidR="00D75E8C" w:rsidRPr="001C4C5B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0D3CFD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E95680" w14:textId="43AD59F4" w:rsidR="00D75E8C" w:rsidRPr="001C4C5B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(693)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A86D39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732628" w14:textId="340BC377" w:rsidR="00D75E8C" w:rsidRPr="001C4C5B" w:rsidRDefault="00101CF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(693)</w:t>
            </w:r>
          </w:p>
        </w:tc>
      </w:tr>
      <w:tr w:rsidR="00443F82" w:rsidRPr="00824832" w14:paraId="6502DC40" w14:textId="77777777" w:rsidTr="008B08AD">
        <w:trPr>
          <w:trHeight w:val="749"/>
        </w:trPr>
        <w:tc>
          <w:tcPr>
            <w:tcW w:w="3150" w:type="dxa"/>
            <w:tcBorders>
              <w:top w:val="nil"/>
              <w:bottom w:val="nil"/>
            </w:tcBorders>
          </w:tcPr>
          <w:p w14:paraId="7ED90C67" w14:textId="6858F6F8" w:rsidR="00443F82" w:rsidRPr="00936959" w:rsidRDefault="00D824E8" w:rsidP="00443F82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="00443F82"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67BDC71F" w14:textId="77777777" w:rsidR="00443F82" w:rsidRPr="00936959" w:rsidRDefault="00443F82" w:rsidP="00443F8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CEC44" w14:textId="107C7DC3" w:rsidR="00443F82" w:rsidRPr="001C4C5B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50DE26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670B95" w14:textId="45D8C2BD" w:rsidR="00443F82" w:rsidRPr="001C4C5B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341A4F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E237F7" w14:textId="3E802068" w:rsidR="00443F82" w:rsidRPr="001C4C5B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9F4D0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81D9F5" w14:textId="3D778F52" w:rsidR="00443F82" w:rsidRPr="001C4C5B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93525E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CB82C5" w14:textId="528E1C0B" w:rsidR="00443F82" w:rsidRPr="001C4C5B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(14,695)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646FE6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258F9A" w14:textId="35C3C7C9" w:rsidR="00443F82" w:rsidRPr="001C4C5B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(14,695)</w:t>
            </w:r>
          </w:p>
        </w:tc>
      </w:tr>
      <w:tr w:rsidR="00443F82" w:rsidRPr="00824832" w14:paraId="5E483760" w14:textId="77777777" w:rsidTr="008B08AD">
        <w:trPr>
          <w:trHeight w:val="374"/>
        </w:trPr>
        <w:tc>
          <w:tcPr>
            <w:tcW w:w="3150" w:type="dxa"/>
          </w:tcPr>
          <w:p w14:paraId="39C8688E" w14:textId="3436B6F6" w:rsidR="00443F82" w:rsidRPr="00AC5042" w:rsidRDefault="00443F82" w:rsidP="00443F8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  <w:r w:rsidR="00D824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824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824E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D824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5FD93D" w14:textId="20CDAF0B" w:rsidR="00443F82" w:rsidRPr="001C4C5B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1DE834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61F413" w14:textId="43A55E7C" w:rsidR="00443F82" w:rsidRPr="001C4C5B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DD4702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F9E3DA" w14:textId="5D852B6E" w:rsidR="00443F82" w:rsidRPr="001C4C5B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5,014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A71104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4492BC" w14:textId="11B2CCE3" w:rsidR="00443F82" w:rsidRPr="001C4C5B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(134)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BDE654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39E88E" w14:textId="79EB8B2F" w:rsidR="00443F82" w:rsidRPr="001C4C5B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2,115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9B405D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011324" w14:textId="65258FA5" w:rsidR="00443F82" w:rsidRPr="001C4C5B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7,036</w:t>
            </w:r>
          </w:p>
        </w:tc>
      </w:tr>
      <w:tr w:rsidR="00443F82" w:rsidRPr="00824832" w14:paraId="4AF1F9B7" w14:textId="77777777" w:rsidTr="008B08AD">
        <w:trPr>
          <w:trHeight w:val="374"/>
        </w:trPr>
        <w:tc>
          <w:tcPr>
            <w:tcW w:w="3150" w:type="dxa"/>
          </w:tcPr>
          <w:p w14:paraId="13813BEA" w14:textId="77777777" w:rsidR="00443F82" w:rsidRPr="00557DD1" w:rsidRDefault="00443F82" w:rsidP="00443F8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FE431E9" w14:textId="4616FE1C" w:rsidR="00443F82" w:rsidRPr="001C4C5B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6,823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5B906F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3C0D587" w14:textId="75DFB07C" w:rsidR="00443F82" w:rsidRPr="001C4C5B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9,377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CC88C3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CA7902E" w14:textId="70F91D36" w:rsidR="00443F82" w:rsidRPr="001C4C5B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362,538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5331EB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9AECBED" w14:textId="43C3F60C" w:rsidR="00443F82" w:rsidRPr="001C4C5B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46,925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D22ED8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75BF5F4" w14:textId="163BEFE5" w:rsidR="00443F82" w:rsidRPr="001C4C5B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(6,376)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F75142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3F50C9E" w14:textId="7ADFB216" w:rsidR="00443F82" w:rsidRPr="001C4C5B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419,287</w:t>
            </w:r>
          </w:p>
        </w:tc>
      </w:tr>
      <w:tr w:rsidR="00443F82" w:rsidRPr="00824832" w14:paraId="3F7B870F" w14:textId="77777777" w:rsidTr="008B08A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150" w:type="dxa"/>
          </w:tcPr>
          <w:p w14:paraId="4005C609" w14:textId="77777777" w:rsidR="00443F82" w:rsidRPr="00AC5042" w:rsidRDefault="00443F82" w:rsidP="00443F8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B17F8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3509F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8C133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88869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5F78A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64956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87124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92029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39392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1173D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558C7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3F82" w:rsidRPr="00824832" w14:paraId="3399490B" w14:textId="77777777" w:rsidTr="008B08AD">
        <w:trPr>
          <w:trHeight w:val="374"/>
        </w:trPr>
        <w:tc>
          <w:tcPr>
            <w:tcW w:w="3150" w:type="dxa"/>
          </w:tcPr>
          <w:p w14:paraId="00F93035" w14:textId="77777777" w:rsidR="00443F82" w:rsidRPr="00AC5042" w:rsidRDefault="00443F82" w:rsidP="00443F8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B07FD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E7198" w14:textId="77777777" w:rsidR="00443F82" w:rsidRPr="001C6EE1" w:rsidRDefault="00443F82" w:rsidP="00443F8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89CD2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524DD" w14:textId="77777777" w:rsidR="00443F82" w:rsidRPr="001C6EE1" w:rsidRDefault="00443F82" w:rsidP="00443F8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426CC" w14:textId="77777777" w:rsidR="00443F82" w:rsidRPr="001C6EE1" w:rsidRDefault="00443F82" w:rsidP="00443F82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14B41" w14:textId="77777777" w:rsidR="00443F82" w:rsidRPr="001C6EE1" w:rsidRDefault="00443F82" w:rsidP="00443F8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0F339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FC03B" w14:textId="77777777" w:rsidR="00443F82" w:rsidRPr="001C6EE1" w:rsidRDefault="00443F82" w:rsidP="00443F8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E47EB" w14:textId="77777777" w:rsidR="00443F82" w:rsidRPr="001C6EE1" w:rsidRDefault="00443F82" w:rsidP="00443F8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9A37E" w14:textId="77777777" w:rsidR="00443F82" w:rsidRPr="001C6EE1" w:rsidRDefault="00443F82" w:rsidP="00443F8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1D732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43F82" w:rsidRPr="00824832" w14:paraId="696FCE27" w14:textId="77777777" w:rsidTr="008B08AD">
        <w:trPr>
          <w:trHeight w:val="374"/>
        </w:trPr>
        <w:tc>
          <w:tcPr>
            <w:tcW w:w="3150" w:type="dxa"/>
          </w:tcPr>
          <w:p w14:paraId="1A940776" w14:textId="77777777" w:rsidR="00443F82" w:rsidRPr="00AC5042" w:rsidRDefault="00443F82" w:rsidP="00443F8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EEF2E3" w14:textId="27FB6371" w:rsidR="00443F82" w:rsidRPr="003A3ADE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2,151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E8D112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A97AE0" w14:textId="35F2047D" w:rsidR="00443F82" w:rsidRPr="003A3ADE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2,129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DBCD52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60BD00" w14:textId="3F516B87" w:rsidR="00443F82" w:rsidRPr="003A3ADE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253,337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3F664A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44150E" w14:textId="09BE3615" w:rsidR="00443F82" w:rsidRPr="003A3ADE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86,864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E86A56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44648B" w14:textId="306B8B3C" w:rsidR="00443F82" w:rsidRPr="003A3ADE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D219B7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3146A3" w14:textId="28D745F2" w:rsidR="00443F82" w:rsidRPr="003A3ADE" w:rsidRDefault="00101CF0" w:rsidP="00443F8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344,481</w:t>
            </w:r>
          </w:p>
        </w:tc>
      </w:tr>
      <w:tr w:rsidR="00443F82" w:rsidRPr="00824832" w14:paraId="6618E80C" w14:textId="77777777" w:rsidTr="008B08AD">
        <w:trPr>
          <w:trHeight w:val="374"/>
        </w:trPr>
        <w:tc>
          <w:tcPr>
            <w:tcW w:w="3150" w:type="dxa"/>
          </w:tcPr>
          <w:p w14:paraId="0144A070" w14:textId="77777777" w:rsidR="00443F82" w:rsidRPr="002E0EA8" w:rsidRDefault="00443F82" w:rsidP="00443F8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0F5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หัก</w:t>
            </w:r>
            <w:r w:rsidRPr="002E0EA8">
              <w:rPr>
                <w:rFonts w:asciiTheme="majorBidi" w:hAnsiTheme="majorBidi"/>
                <w:sz w:val="28"/>
                <w:szCs w:val="28"/>
                <w:cs/>
              </w:rPr>
              <w:t xml:space="preserve"> ค่าสินไหมทดแทนรับคืน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CB9C3D" w14:textId="77777777" w:rsidR="00443F82" w:rsidRPr="008C5150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35A8CD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99A134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CA34D6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59D3A0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1891D1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9EDFF4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029C88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3C0838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13F4A7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9DA03C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43F82" w:rsidRPr="00824832" w14:paraId="55C1B315" w14:textId="77777777" w:rsidTr="008B08AD">
        <w:trPr>
          <w:trHeight w:val="374"/>
        </w:trPr>
        <w:tc>
          <w:tcPr>
            <w:tcW w:w="3150" w:type="dxa"/>
          </w:tcPr>
          <w:p w14:paraId="648B14C9" w14:textId="77777777" w:rsidR="00443F82" w:rsidRPr="00AC5042" w:rsidRDefault="00443F82" w:rsidP="00443F8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6A94999" w14:textId="44D74021" w:rsidR="00443F82" w:rsidRPr="008C5150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(425)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793F9B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18A1306" w14:textId="07213021" w:rsidR="00443F82" w:rsidRPr="0045658D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(1,242)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088E5F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84A8709" w14:textId="0324B4B0" w:rsidR="00443F82" w:rsidRPr="0045658D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(111,723)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2B4AC5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DE053FD" w14:textId="1B52D12C" w:rsidR="00443F82" w:rsidRPr="0045658D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(65,983)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02E461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400446B" w14:textId="14CA2B8D" w:rsidR="00443F82" w:rsidRPr="0045658D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4D74EB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B8B301D" w14:textId="6126A610" w:rsidR="00443F82" w:rsidRPr="0045658D" w:rsidRDefault="00101CF0" w:rsidP="00443F8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(179,373)</w:t>
            </w:r>
          </w:p>
        </w:tc>
      </w:tr>
      <w:tr w:rsidR="00443F82" w:rsidRPr="0045658D" w14:paraId="7C7A0984" w14:textId="77777777" w:rsidTr="008B08AD">
        <w:trPr>
          <w:trHeight w:val="374"/>
        </w:trPr>
        <w:tc>
          <w:tcPr>
            <w:tcW w:w="3150" w:type="dxa"/>
          </w:tcPr>
          <w:p w14:paraId="030011DC" w14:textId="77777777" w:rsidR="00443F82" w:rsidRPr="00AC5042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B9E79C" w14:textId="4C773CCA" w:rsidR="00443F82" w:rsidRPr="003A3ADE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1,726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F71879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72D1C4" w14:textId="166068B1" w:rsidR="00443F82" w:rsidRPr="003A3ADE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887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E6370D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DAC850" w14:textId="4F3C9796" w:rsidR="00443F82" w:rsidRPr="003A3ADE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141,614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436FB2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20AFD9" w14:textId="02A76875" w:rsidR="00443F82" w:rsidRPr="003A3ADE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20,881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06C370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84A073" w14:textId="653C4BD7" w:rsidR="00443F82" w:rsidRPr="003A3ADE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0C4E92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2EF501" w14:textId="1004527B" w:rsidR="00443F82" w:rsidRPr="003A3ADE" w:rsidRDefault="00101CF0" w:rsidP="00443F8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165,108</w:t>
            </w:r>
          </w:p>
        </w:tc>
      </w:tr>
      <w:tr w:rsidR="00443F82" w:rsidRPr="00824832" w14:paraId="193EF0D6" w14:textId="77777777" w:rsidTr="008B08AD">
        <w:trPr>
          <w:trHeight w:val="374"/>
        </w:trPr>
        <w:tc>
          <w:tcPr>
            <w:tcW w:w="3150" w:type="dxa"/>
          </w:tcPr>
          <w:p w14:paraId="70CC0B34" w14:textId="77777777" w:rsidR="00443F82" w:rsidRPr="00AC5042" w:rsidRDefault="00443F82" w:rsidP="00443F8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D6CCA4" w14:textId="0EE776BE" w:rsidR="00443F82" w:rsidRPr="003A3ADE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3,090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758811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F1E1DF" w14:textId="4377DAB7" w:rsidR="00443F82" w:rsidRPr="003A3ADE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2,829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72FEDB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A7DF0A" w14:textId="0473A577" w:rsidR="00443F82" w:rsidRPr="003A3ADE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74,326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246768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A00CD3" w14:textId="17B08FF1" w:rsidR="00443F82" w:rsidRPr="003A3ADE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17,52</w:t>
            </w:r>
            <w:r w:rsidR="0038658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18C0DC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AB9954" w14:textId="11D516F8" w:rsidR="00443F82" w:rsidRPr="003A3ADE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260A73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6BBD03" w14:textId="1B4CA467" w:rsidR="00443F82" w:rsidRPr="003A3ADE" w:rsidRDefault="00101CF0" w:rsidP="00443F8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97,7</w:t>
            </w:r>
            <w:r w:rsidR="00EA2F99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</w:tr>
      <w:tr w:rsidR="00443F82" w:rsidRPr="00824832" w14:paraId="3BD882EC" w14:textId="77777777" w:rsidTr="008B08AD">
        <w:trPr>
          <w:trHeight w:val="374"/>
        </w:trPr>
        <w:tc>
          <w:tcPr>
            <w:tcW w:w="3150" w:type="dxa"/>
          </w:tcPr>
          <w:p w14:paraId="1EAA05EE" w14:textId="77777777" w:rsidR="00443F82" w:rsidRPr="00AC5042" w:rsidRDefault="00443F82" w:rsidP="00443F8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B23A2C" w14:textId="4F569354" w:rsidR="00443F82" w:rsidRPr="003A3ADE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1,275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6EAB75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B4A2E9" w14:textId="494817FE" w:rsidR="00443F82" w:rsidRPr="003A3ADE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4,825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DAA4C7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F041DC" w14:textId="2B58DD90" w:rsidR="00443F82" w:rsidRPr="003A3ADE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108,619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1B470C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81850E" w14:textId="02F829B6" w:rsidR="00443F82" w:rsidRPr="003A3ADE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5,23</w:t>
            </w:r>
            <w:r w:rsidR="002D01E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DA40ED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F9B1F2" w14:textId="66EB7FB4" w:rsidR="00443F82" w:rsidRPr="003A3ADE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2C4F55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EC2F1E" w14:textId="0EEE2850" w:rsidR="00443F82" w:rsidRPr="003A3ADE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119,95</w:t>
            </w:r>
            <w:r w:rsidR="002D01E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443F82" w:rsidRPr="00824832" w14:paraId="6AA4A5E8" w14:textId="77777777" w:rsidTr="008B08AD">
        <w:trPr>
          <w:trHeight w:val="374"/>
        </w:trPr>
        <w:tc>
          <w:tcPr>
            <w:tcW w:w="3150" w:type="dxa"/>
          </w:tcPr>
          <w:p w14:paraId="7C237D69" w14:textId="5D4E0436" w:rsidR="00443F82" w:rsidRPr="00AC5042" w:rsidRDefault="008B08AD" w:rsidP="00443F82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8F11A3" w14:textId="69A41541" w:rsidR="00443F82" w:rsidRPr="003A3ADE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A49B05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DBCB94" w14:textId="6255AECD" w:rsidR="00443F82" w:rsidRPr="003A3ADE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B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1DF8E2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E1C35A" w14:textId="7EFB9DEA" w:rsidR="00443F82" w:rsidRPr="003A3ADE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1037F3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3F409E" w14:textId="3A018686" w:rsidR="00443F82" w:rsidRPr="003A3ADE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380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9EB0FD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F8873E" w14:textId="53332875" w:rsidR="00443F82" w:rsidRPr="003A3ADE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90,716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692B3F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ACBB92" w14:textId="1BF2A7B0" w:rsidR="00443F82" w:rsidRPr="003A3ADE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CF0">
              <w:rPr>
                <w:rFonts w:ascii="Angsana New" w:hAnsi="Angsana New"/>
                <w:color w:val="000000"/>
                <w:sz w:val="28"/>
                <w:szCs w:val="28"/>
              </w:rPr>
              <w:t>92,009</w:t>
            </w:r>
          </w:p>
        </w:tc>
      </w:tr>
      <w:tr w:rsidR="00443F82" w:rsidRPr="004F075C" w14:paraId="3372EB00" w14:textId="77777777" w:rsidTr="008B08AD">
        <w:trPr>
          <w:trHeight w:val="374"/>
        </w:trPr>
        <w:tc>
          <w:tcPr>
            <w:tcW w:w="3150" w:type="dxa"/>
          </w:tcPr>
          <w:p w14:paraId="497D9544" w14:textId="77777777" w:rsidR="00443F82" w:rsidRPr="004F075C" w:rsidRDefault="00443F82" w:rsidP="00443F82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1D41F53" w14:textId="0BC9ADED" w:rsidR="00443F82" w:rsidRPr="004F075C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5EB5">
              <w:rPr>
                <w:rFonts w:ascii="Angsana New" w:hAnsi="Angsana New"/>
                <w:b/>
                <w:bCs/>
                <w:sz w:val="28"/>
                <w:szCs w:val="28"/>
              </w:rPr>
              <w:t>6,601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C2BA3F" w14:textId="77777777" w:rsidR="00443F82" w:rsidRPr="004F075C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66FEFE8" w14:textId="50D2A83F" w:rsidR="00443F82" w:rsidRPr="004F075C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5EB5">
              <w:rPr>
                <w:rFonts w:ascii="Angsana New" w:hAnsi="Angsana New"/>
                <w:b/>
                <w:bCs/>
                <w:sz w:val="28"/>
                <w:szCs w:val="28"/>
              </w:rPr>
              <w:t>8,542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537C36" w14:textId="77777777" w:rsidR="00443F82" w:rsidRPr="004F075C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0D0F0CB" w14:textId="62EDF071" w:rsidR="00443F82" w:rsidRPr="004F075C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1CF0">
              <w:rPr>
                <w:rFonts w:ascii="Angsana New" w:hAnsi="Angsana New"/>
                <w:b/>
                <w:bCs/>
                <w:sz w:val="28"/>
                <w:szCs w:val="28"/>
              </w:rPr>
              <w:t>324,961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B27908" w14:textId="77777777" w:rsidR="00443F82" w:rsidRPr="004F075C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DA0737" w14:textId="29AA4247" w:rsidR="00443F82" w:rsidRPr="004F075C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1CF0">
              <w:rPr>
                <w:rFonts w:ascii="Angsana New" w:hAnsi="Angsana New"/>
                <w:b/>
                <w:bCs/>
                <w:sz w:val="28"/>
                <w:szCs w:val="28"/>
              </w:rPr>
              <w:t>44,0</w:t>
            </w:r>
            <w:r w:rsidR="00EA2F9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BC67BF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53A49E" w14:textId="77777777" w:rsidR="00443F82" w:rsidRPr="004F075C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1DF20DB" w14:textId="17DA1A2A" w:rsidR="00443F82" w:rsidRPr="004F075C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1CF0">
              <w:rPr>
                <w:rFonts w:ascii="Angsana New" w:hAnsi="Angsana New"/>
                <w:b/>
                <w:bCs/>
                <w:sz w:val="28"/>
                <w:szCs w:val="28"/>
              </w:rPr>
              <w:t>90,716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FC5B22" w14:textId="77777777" w:rsidR="00443F82" w:rsidRPr="004F075C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740FE92" w14:textId="5154AD65" w:rsidR="00443F82" w:rsidRPr="004F075C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1CF0">
              <w:rPr>
                <w:rFonts w:ascii="Angsana New" w:hAnsi="Angsana New"/>
                <w:b/>
                <w:bCs/>
                <w:sz w:val="28"/>
                <w:szCs w:val="28"/>
              </w:rPr>
              <w:t>474,8</w:t>
            </w:r>
            <w:r w:rsidR="00EA2F9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D01ED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  <w:tr w:rsidR="00443F82" w:rsidRPr="003C1FB1" w14:paraId="110E11F9" w14:textId="77777777" w:rsidTr="008B08AD">
        <w:trPr>
          <w:trHeight w:val="374"/>
        </w:trPr>
        <w:tc>
          <w:tcPr>
            <w:tcW w:w="3150" w:type="dxa"/>
          </w:tcPr>
          <w:p w14:paraId="5AAE2F2C" w14:textId="77777777" w:rsidR="00443F82" w:rsidRPr="00AC5042" w:rsidRDefault="00443F82" w:rsidP="00443F82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7549275" w14:textId="1B2AAC4F" w:rsidR="00443F82" w:rsidRPr="007B5A16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5EB5">
              <w:rPr>
                <w:rFonts w:ascii="Angsana New" w:hAnsi="Angsana New"/>
                <w:b/>
                <w:bCs/>
                <w:sz w:val="28"/>
                <w:szCs w:val="28"/>
              </w:rPr>
              <w:t>222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838CCA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BBCE5A4" w14:textId="292FB608" w:rsidR="00443F82" w:rsidRPr="007B5A16" w:rsidRDefault="001B5EB5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5EB5">
              <w:rPr>
                <w:rFonts w:ascii="Angsana New" w:hAnsi="Angsana New"/>
                <w:b/>
                <w:bCs/>
                <w:sz w:val="28"/>
                <w:szCs w:val="28"/>
              </w:rPr>
              <w:t>835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C2B0A1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FFEC143" w14:textId="5CA7ECF7" w:rsidR="00443F82" w:rsidRPr="007B5A16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1CF0">
              <w:rPr>
                <w:rFonts w:ascii="Angsana New" w:hAnsi="Angsana New"/>
                <w:b/>
                <w:bCs/>
                <w:sz w:val="28"/>
                <w:szCs w:val="28"/>
              </w:rPr>
              <w:t>37,577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49310E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1EBE0E4" w14:textId="136498E7" w:rsidR="00443F82" w:rsidRPr="007B5A16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1CF0">
              <w:rPr>
                <w:rFonts w:ascii="Angsana New" w:hAnsi="Angsana New"/>
                <w:b/>
                <w:bCs/>
                <w:sz w:val="28"/>
                <w:szCs w:val="28"/>
              </w:rPr>
              <w:t>2,90</w:t>
            </w:r>
            <w:r w:rsidR="00BC67B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1F7FF2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07C16CB" w14:textId="083B4932" w:rsidR="00443F82" w:rsidRPr="007B5A16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1CF0">
              <w:rPr>
                <w:rFonts w:ascii="Angsana New" w:hAnsi="Angsana New"/>
                <w:b/>
                <w:bCs/>
                <w:sz w:val="28"/>
                <w:szCs w:val="28"/>
              </w:rPr>
              <w:t>(97,092)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834636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294A23" w14:textId="12D155E9" w:rsidR="00443F82" w:rsidRPr="007B5A16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1CF0">
              <w:rPr>
                <w:rFonts w:ascii="Angsana New" w:hAnsi="Angsana New"/>
                <w:b/>
                <w:bCs/>
                <w:sz w:val="28"/>
                <w:szCs w:val="28"/>
              </w:rPr>
              <w:t>(55,55</w:t>
            </w:r>
            <w:r w:rsidR="00BC67B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01CF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443F82" w:rsidRPr="00824832" w14:paraId="1F158079" w14:textId="77777777" w:rsidTr="008B08AD">
        <w:trPr>
          <w:trHeight w:val="374"/>
        </w:trPr>
        <w:tc>
          <w:tcPr>
            <w:tcW w:w="3150" w:type="dxa"/>
            <w:tcBorders>
              <w:bottom w:val="nil"/>
            </w:tcBorders>
          </w:tcPr>
          <w:p w14:paraId="63D432E1" w14:textId="14EBFC80" w:rsidR="00443F82" w:rsidRPr="00AC5042" w:rsidRDefault="00DF5BE9" w:rsidP="00443F82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B0CF22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072CAF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4A0D8A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F64A6A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9191E8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976379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CFEBE7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99D9AE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40BD1B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A386EE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7C354D" w14:textId="309BB415" w:rsidR="00443F82" w:rsidRPr="003A3ADE" w:rsidRDefault="00BC67BF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(327)</w:t>
            </w:r>
          </w:p>
        </w:tc>
      </w:tr>
      <w:tr w:rsidR="00443F82" w:rsidRPr="004A603D" w14:paraId="235D17C1" w14:textId="77777777" w:rsidTr="008B08AD">
        <w:trPr>
          <w:trHeight w:val="374"/>
        </w:trPr>
        <w:tc>
          <w:tcPr>
            <w:tcW w:w="3150" w:type="dxa"/>
            <w:tcBorders>
              <w:top w:val="nil"/>
              <w:bottom w:val="nil"/>
            </w:tcBorders>
          </w:tcPr>
          <w:p w14:paraId="16EE6FF6" w14:textId="77777777" w:rsidR="00443F82" w:rsidRPr="00AC5042" w:rsidRDefault="00443F82" w:rsidP="00443F8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49E737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380152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97868D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1187F2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9915A5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E046C4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078F5E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13CB89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741E0F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B216BE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D1F4314" w14:textId="19019270" w:rsidR="00443F82" w:rsidRPr="003A3ADE" w:rsidDel="001E262A" w:rsidRDefault="00101CF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1CF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BC67BF">
              <w:rPr>
                <w:rFonts w:ascii="Angsana New" w:hAnsi="Angsana New"/>
                <w:b/>
                <w:bCs/>
                <w:sz w:val="28"/>
                <w:szCs w:val="28"/>
              </w:rPr>
              <w:t>55,880</w:t>
            </w:r>
            <w:r w:rsidRPr="00101CF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45651783" w14:textId="77777777" w:rsidR="003A6FF3" w:rsidRDefault="003A6FF3" w:rsidP="003A6FF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6F72B85" w14:textId="057F1B21" w:rsidR="003A6FF3" w:rsidRDefault="003A6FF3" w:rsidP="003A6FF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C5C3A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</w:t>
      </w:r>
      <w:r w:rsidRPr="005C5C3A">
        <w:rPr>
          <w:rFonts w:asciiTheme="majorBidi" w:hAnsiTheme="majorBidi"/>
          <w:sz w:val="28"/>
          <w:szCs w:val="28"/>
          <w:cs/>
        </w:rPr>
        <w:t>สำหรับงวด</w:t>
      </w:r>
      <w:r w:rsidR="001F2241">
        <w:rPr>
          <w:rFonts w:asciiTheme="majorBidi" w:hAnsiTheme="majorBidi" w:hint="cs"/>
          <w:sz w:val="28"/>
          <w:szCs w:val="28"/>
          <w:cs/>
        </w:rPr>
        <w:t>เก้า</w:t>
      </w:r>
      <w:r w:rsidRPr="005C5C3A">
        <w:rPr>
          <w:rFonts w:asciiTheme="majorBidi" w:hAnsiTheme="majorBidi"/>
          <w:sz w:val="28"/>
          <w:szCs w:val="28"/>
          <w:cs/>
        </w:rPr>
        <w:t xml:space="preserve">เดือนสิ้นสุดวันที่ </w:t>
      </w:r>
      <w:r w:rsidRPr="009A7520">
        <w:rPr>
          <w:rFonts w:ascii="Angsana New" w:hAnsi="Angsana New"/>
          <w:sz w:val="28"/>
          <w:szCs w:val="28"/>
        </w:rPr>
        <w:t xml:space="preserve">30 </w:t>
      </w:r>
      <w:r w:rsidR="001F2241">
        <w:rPr>
          <w:rFonts w:ascii="Angsana New" w:hAnsi="Angsana New" w:hint="cs"/>
          <w:sz w:val="28"/>
          <w:szCs w:val="28"/>
          <w:cs/>
        </w:rPr>
        <w:t>กันยา</w:t>
      </w:r>
      <w:r w:rsidRPr="009A7520">
        <w:rPr>
          <w:rFonts w:ascii="Angsana New" w:hAnsi="Angsana New"/>
          <w:sz w:val="28"/>
          <w:szCs w:val="28"/>
          <w:cs/>
        </w:rPr>
        <w:t xml:space="preserve">ยน </w:t>
      </w:r>
      <w:r w:rsidRPr="009A7520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C5C3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556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240"/>
        <w:gridCol w:w="810"/>
        <w:gridCol w:w="180"/>
        <w:gridCol w:w="990"/>
        <w:gridCol w:w="180"/>
        <w:gridCol w:w="990"/>
        <w:gridCol w:w="180"/>
        <w:gridCol w:w="990"/>
        <w:gridCol w:w="180"/>
        <w:gridCol w:w="810"/>
        <w:gridCol w:w="180"/>
        <w:gridCol w:w="826"/>
      </w:tblGrid>
      <w:tr w:rsidR="001F2241" w:rsidRPr="00824832" w14:paraId="2C66FD9E" w14:textId="77777777" w:rsidTr="006B455B">
        <w:trPr>
          <w:tblHeader/>
        </w:trPr>
        <w:tc>
          <w:tcPr>
            <w:tcW w:w="3240" w:type="dxa"/>
            <w:tcBorders>
              <w:top w:val="nil"/>
              <w:bottom w:val="nil"/>
            </w:tcBorders>
          </w:tcPr>
          <w:p w14:paraId="1B8F4AFE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316" w:type="dxa"/>
            <w:gridSpan w:val="11"/>
            <w:tcBorders>
              <w:top w:val="nil"/>
              <w:bottom w:val="single" w:sz="4" w:space="0" w:color="auto"/>
            </w:tcBorders>
          </w:tcPr>
          <w:p w14:paraId="633CBE8C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1F2241" w:rsidRPr="00824832" w14:paraId="4AFBF7E4" w14:textId="77777777" w:rsidTr="00C203EC">
        <w:trPr>
          <w:tblHeader/>
        </w:trPr>
        <w:tc>
          <w:tcPr>
            <w:tcW w:w="3240" w:type="dxa"/>
            <w:tcBorders>
              <w:top w:val="nil"/>
            </w:tcBorders>
          </w:tcPr>
          <w:p w14:paraId="061C5A70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8C62B78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57E5796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AF2E9C9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3FFAB1E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2549BB4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2E62141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96A4CA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B3C9B9E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F2AEC1D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CB10E26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</w:tcPr>
          <w:p w14:paraId="7F7873B6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1F2241" w:rsidRPr="00824832" w14:paraId="141D4C20" w14:textId="77777777" w:rsidTr="00C203EC">
        <w:trPr>
          <w:tblHeader/>
        </w:trPr>
        <w:tc>
          <w:tcPr>
            <w:tcW w:w="3240" w:type="dxa"/>
          </w:tcPr>
          <w:p w14:paraId="3F61B986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3171F66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491C5E1A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052E150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69A9A0B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4148BFC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vAlign w:val="bottom"/>
          </w:tcPr>
          <w:p w14:paraId="334B2348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49547BD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4DEDFB8B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DD7F430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80" w:type="dxa"/>
            <w:vAlign w:val="bottom"/>
          </w:tcPr>
          <w:p w14:paraId="20BFB679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26" w:type="dxa"/>
            <w:tcBorders>
              <w:bottom w:val="nil"/>
            </w:tcBorders>
            <w:vAlign w:val="bottom"/>
          </w:tcPr>
          <w:p w14:paraId="75C7FC0C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241" w:rsidRPr="00824832" w14:paraId="42A5DFBC" w14:textId="77777777" w:rsidTr="00C203EC">
        <w:trPr>
          <w:tblHeader/>
        </w:trPr>
        <w:tc>
          <w:tcPr>
            <w:tcW w:w="3240" w:type="dxa"/>
          </w:tcPr>
          <w:p w14:paraId="42FE3387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2D0B9BF5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316ADEA5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BEC3535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FC22737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366757A7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0" w:type="dxa"/>
            <w:vAlign w:val="bottom"/>
          </w:tcPr>
          <w:p w14:paraId="359A6002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E620B5C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80" w:type="dxa"/>
          </w:tcPr>
          <w:p w14:paraId="125AB213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C6E3AE0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BD57126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26" w:type="dxa"/>
            <w:tcBorders>
              <w:top w:val="nil"/>
              <w:bottom w:val="single" w:sz="4" w:space="0" w:color="auto"/>
            </w:tcBorders>
            <w:vAlign w:val="bottom"/>
          </w:tcPr>
          <w:p w14:paraId="7662AD79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F2241" w:rsidRPr="00824832" w14:paraId="23DC7C1B" w14:textId="77777777" w:rsidTr="00C203EC">
        <w:trPr>
          <w:trHeight w:val="374"/>
        </w:trPr>
        <w:tc>
          <w:tcPr>
            <w:tcW w:w="3240" w:type="dxa"/>
          </w:tcPr>
          <w:p w14:paraId="708514F9" w14:textId="77777777" w:rsidR="001F2241" w:rsidRPr="00AC5042" w:rsidRDefault="001F2241" w:rsidP="006077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</w:tcPr>
          <w:p w14:paraId="3C8280F4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599EB13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2CDC4153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18C2C5BA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0328295F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36C7C8DA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29711489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22DA53B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5C28C3FD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22F3AEFB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26" w:type="dxa"/>
          </w:tcPr>
          <w:p w14:paraId="798CA680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C203EC" w:rsidRPr="00824832" w14:paraId="6ACD9E54" w14:textId="77777777" w:rsidTr="00C203EC">
        <w:trPr>
          <w:trHeight w:val="374"/>
        </w:trPr>
        <w:tc>
          <w:tcPr>
            <w:tcW w:w="3240" w:type="dxa"/>
          </w:tcPr>
          <w:p w14:paraId="5C91D82C" w14:textId="77777777" w:rsidR="001F2241" w:rsidRPr="00AC5042" w:rsidRDefault="001F2241" w:rsidP="006077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1EEAF2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283362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481EE7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D657C4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AF1B77E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457,678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6194CF1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A9903E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Theme="majorBidi" w:hAnsiTheme="majorBidi" w:cstheme="majorBidi"/>
                <w:sz w:val="28"/>
                <w:szCs w:val="28"/>
              </w:rPr>
              <w:t>126,229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0F7A6F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D8BAFB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48A1409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2F89FD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Theme="majorBidi" w:hAnsiTheme="majorBidi" w:cstheme="majorBidi"/>
                <w:sz w:val="28"/>
                <w:szCs w:val="28"/>
              </w:rPr>
              <w:t>606,740</w:t>
            </w:r>
          </w:p>
        </w:tc>
      </w:tr>
      <w:tr w:rsidR="00C203EC" w:rsidRPr="00824832" w14:paraId="68597C96" w14:textId="77777777" w:rsidTr="00C203EC">
        <w:trPr>
          <w:trHeight w:val="749"/>
        </w:trPr>
        <w:tc>
          <w:tcPr>
            <w:tcW w:w="3240" w:type="dxa"/>
          </w:tcPr>
          <w:p w14:paraId="6D3FDA40" w14:textId="77777777" w:rsidR="001F224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45A4AC15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96A6B95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(9,825)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AE17AE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BCF6546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(4,201)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6CF9F4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5BE0970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(180,457)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7CFB02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3B65617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="Angsana New" w:hAnsi="Angsana New"/>
                <w:sz w:val="28"/>
                <w:szCs w:val="28"/>
              </w:rPr>
              <w:t>(92,35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7F1C2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118C71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D45ADF5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2F60DB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5A364AA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="Angsana New" w:hAnsi="Angsana New"/>
                <w:sz w:val="28"/>
                <w:szCs w:val="28"/>
              </w:rPr>
              <w:t>(286,83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7F1C2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03EC" w:rsidRPr="00824832" w14:paraId="301F9662" w14:textId="77777777" w:rsidTr="00C203EC">
        <w:trPr>
          <w:trHeight w:val="374"/>
        </w:trPr>
        <w:tc>
          <w:tcPr>
            <w:tcW w:w="3240" w:type="dxa"/>
          </w:tcPr>
          <w:p w14:paraId="4C0D747D" w14:textId="77777777" w:rsidR="001F2241" w:rsidRPr="00AC5042" w:rsidRDefault="001F2241" w:rsidP="006077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3AABC3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DC3533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F1CBCF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24755A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B6DD87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277,221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5D6A19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BC03B1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="Angsana New" w:hAnsi="Angsana New"/>
                <w:sz w:val="28"/>
                <w:szCs w:val="28"/>
              </w:rPr>
              <w:t>33,</w:t>
            </w:r>
            <w:r>
              <w:rPr>
                <w:rFonts w:ascii="Angsana New" w:hAnsi="Angsana New"/>
                <w:sz w:val="28"/>
                <w:szCs w:val="28"/>
              </w:rPr>
              <w:t>873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E6897F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35B211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FD036D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7950DB" w14:textId="77777777" w:rsidR="001F2241" w:rsidRPr="00DB24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="Angsana New" w:hAnsi="Angsana New"/>
                <w:sz w:val="28"/>
                <w:szCs w:val="28"/>
              </w:rPr>
              <w:t>319,90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203EC" w:rsidRPr="00824832" w14:paraId="76F0BD46" w14:textId="77777777" w:rsidTr="00C203EC">
        <w:trPr>
          <w:trHeight w:val="749"/>
        </w:trPr>
        <w:tc>
          <w:tcPr>
            <w:tcW w:w="3240" w:type="dxa"/>
          </w:tcPr>
          <w:p w14:paraId="46D9099D" w14:textId="77777777" w:rsidR="001F2241" w:rsidRDefault="001F2241" w:rsidP="00607767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0F52A7FA" w14:textId="77777777" w:rsidR="001F2241" w:rsidRDefault="001F2241" w:rsidP="0060776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7102D06C" w14:textId="77777777" w:rsidR="001F2241" w:rsidRPr="00AC5042" w:rsidRDefault="001F2241" w:rsidP="0060776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02BEB1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5A3EBA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2548C6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65C0A7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9C8FA5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(26,325)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3FAA00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697BA0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="Angsana New" w:hAnsi="Angsana New"/>
                <w:sz w:val="28"/>
                <w:szCs w:val="28"/>
              </w:rPr>
              <w:t>(4,24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7F1C2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B85064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F0C6B3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03879D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764990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="Angsana New" w:hAnsi="Angsana New"/>
                <w:sz w:val="28"/>
                <w:szCs w:val="28"/>
              </w:rPr>
              <w:t>(29,59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7F1C2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F2241" w:rsidRPr="00824832" w14:paraId="1CDB6D71" w14:textId="77777777" w:rsidTr="00C203EC">
        <w:trPr>
          <w:trHeight w:val="374"/>
        </w:trPr>
        <w:tc>
          <w:tcPr>
            <w:tcW w:w="3240" w:type="dxa"/>
          </w:tcPr>
          <w:p w14:paraId="0C9A2DD4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DCDA30" w14:textId="77777777" w:rsidR="001F2241" w:rsidRPr="0005666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1171" w14:textId="77777777" w:rsidR="001F2241" w:rsidRPr="0005666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C90A1F" w14:textId="77777777" w:rsidR="001F2241" w:rsidRPr="0005666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61A95" w14:textId="77777777" w:rsidR="001F2241" w:rsidRPr="0005666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69F5E" w14:textId="77777777" w:rsidR="001F2241" w:rsidRPr="0005666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CBFCD" w14:textId="77777777" w:rsidR="001F2241" w:rsidRPr="0005666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6EF77" w14:textId="77777777" w:rsidR="001F2241" w:rsidRPr="0005666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D99D2" w14:textId="77777777" w:rsidR="001F2241" w:rsidRPr="0005666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92F538" w14:textId="77777777" w:rsidR="001F2241" w:rsidRPr="0005666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61658" w14:textId="77777777" w:rsidR="001F2241" w:rsidRPr="0005666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4263C" w14:textId="77777777" w:rsidR="001F2241" w:rsidRPr="0005666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203EC" w:rsidRPr="00824832" w14:paraId="41C6C3A4" w14:textId="77777777" w:rsidTr="00C203EC">
        <w:trPr>
          <w:trHeight w:val="374"/>
        </w:trPr>
        <w:tc>
          <w:tcPr>
            <w:tcW w:w="3240" w:type="dxa"/>
          </w:tcPr>
          <w:p w14:paraId="290250E3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E5CDDC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175003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652376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0E2B54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A10E9B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250,896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BA2906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C4A76B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="Angsana New" w:hAnsi="Angsana New"/>
                <w:sz w:val="28"/>
                <w:szCs w:val="28"/>
              </w:rPr>
              <w:t>29,627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577E5A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970B4D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996330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7EF697" w14:textId="77777777" w:rsidR="001F2241" w:rsidRPr="00AE15C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290,307</w:t>
            </w:r>
          </w:p>
        </w:tc>
      </w:tr>
      <w:tr w:rsidR="00C203EC" w:rsidRPr="00824832" w14:paraId="6187EEC3" w14:textId="77777777" w:rsidTr="00C203EC">
        <w:trPr>
          <w:trHeight w:val="374"/>
        </w:trPr>
        <w:tc>
          <w:tcPr>
            <w:tcW w:w="3240" w:type="dxa"/>
          </w:tcPr>
          <w:p w14:paraId="014C3AAE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73DF5A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4C7E1A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8E7ACC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09A54C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172F7F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73,703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8601A4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F9B6A3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33,992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E05EAF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9D46C1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B01229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B583A4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sz w:val="28"/>
                <w:szCs w:val="28"/>
              </w:rPr>
              <w:t>112,569</w:t>
            </w:r>
          </w:p>
        </w:tc>
      </w:tr>
      <w:tr w:rsidR="00C203EC" w:rsidRPr="00824832" w14:paraId="047FA754" w14:textId="77777777" w:rsidTr="00C203EC">
        <w:trPr>
          <w:trHeight w:val="374"/>
        </w:trPr>
        <w:tc>
          <w:tcPr>
            <w:tcW w:w="3240" w:type="dxa"/>
            <w:tcBorders>
              <w:bottom w:val="nil"/>
            </w:tcBorders>
          </w:tcPr>
          <w:p w14:paraId="36DF93EB" w14:textId="77777777" w:rsidR="001F2241" w:rsidRPr="00AC5042" w:rsidRDefault="001F2241" w:rsidP="006077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3A797C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535F16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73D56A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CF1840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E239CC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D02C56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41C84C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ADB20C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94572A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4,872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E0DA2D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1EA3D2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4,872</w:t>
            </w:r>
          </w:p>
        </w:tc>
      </w:tr>
      <w:tr w:rsidR="00C203EC" w:rsidRPr="00824832" w14:paraId="696AC197" w14:textId="77777777" w:rsidTr="00C203EC">
        <w:trPr>
          <w:trHeight w:val="374"/>
        </w:trPr>
        <w:tc>
          <w:tcPr>
            <w:tcW w:w="3240" w:type="dxa"/>
            <w:tcBorders>
              <w:top w:val="nil"/>
              <w:bottom w:val="nil"/>
            </w:tcBorders>
          </w:tcPr>
          <w:p w14:paraId="3042F4B1" w14:textId="77777777" w:rsidR="001F2241" w:rsidRPr="00936959" w:rsidRDefault="001F2241" w:rsidP="0060776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B20677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AEC6BE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0B33C0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CD2697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4E4088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0E5470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C9F48C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B790F9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4192DF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1,957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AC5CDD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735AAF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1,957</w:t>
            </w:r>
          </w:p>
        </w:tc>
      </w:tr>
      <w:tr w:rsidR="00C203EC" w:rsidRPr="00824832" w14:paraId="01B88E78" w14:textId="77777777" w:rsidTr="00C203EC">
        <w:trPr>
          <w:trHeight w:val="749"/>
        </w:trPr>
        <w:tc>
          <w:tcPr>
            <w:tcW w:w="3240" w:type="dxa"/>
            <w:tcBorders>
              <w:top w:val="nil"/>
              <w:bottom w:val="nil"/>
            </w:tcBorders>
          </w:tcPr>
          <w:p w14:paraId="3F91ABC7" w14:textId="77777777" w:rsidR="001F2241" w:rsidRPr="00936959" w:rsidRDefault="001F2241" w:rsidP="00607767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5277B6AD" w14:textId="77777777" w:rsidR="001F2241" w:rsidRPr="00936959" w:rsidRDefault="001F2241" w:rsidP="0060776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A7EC54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22386C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DB3BEA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9627B8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7EA206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1A9466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BBED31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872614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CC865C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(9,886)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4B60FE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D4EDEE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(9,886)</w:t>
            </w:r>
          </w:p>
        </w:tc>
      </w:tr>
      <w:tr w:rsidR="00C203EC" w:rsidRPr="00824832" w14:paraId="38955950" w14:textId="77777777" w:rsidTr="00C203EC">
        <w:trPr>
          <w:trHeight w:val="374"/>
        </w:trPr>
        <w:tc>
          <w:tcPr>
            <w:tcW w:w="3240" w:type="dxa"/>
          </w:tcPr>
          <w:p w14:paraId="203E3E41" w14:textId="77777777" w:rsidR="001F2241" w:rsidRPr="00AC5042" w:rsidRDefault="001F2241" w:rsidP="0060776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E700FC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1D84F5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829ACC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795E40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21846F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6,179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E25F3A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6C2A28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9A248F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796E98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5,415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94A598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A1931C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11,644</w:t>
            </w:r>
          </w:p>
        </w:tc>
      </w:tr>
      <w:tr w:rsidR="00C203EC" w:rsidRPr="00824832" w14:paraId="2CF65873" w14:textId="77777777" w:rsidTr="00C203EC">
        <w:trPr>
          <w:trHeight w:val="374"/>
        </w:trPr>
        <w:tc>
          <w:tcPr>
            <w:tcW w:w="3240" w:type="dxa"/>
          </w:tcPr>
          <w:p w14:paraId="5490181F" w14:textId="77777777" w:rsidR="001F2241" w:rsidRPr="00557DD1" w:rsidRDefault="001F2241" w:rsidP="006077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6FA30BC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9,721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2C5D1C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FCD995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4,946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33FDDF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B9F3E8F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330,778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2FD92E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1AB7C65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63,660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D021DB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DAFAF5D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2,358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E776B3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5C18ACB" w14:textId="77777777" w:rsidR="001F2241" w:rsidRPr="001C4C5B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411,463</w:t>
            </w:r>
          </w:p>
        </w:tc>
      </w:tr>
      <w:tr w:rsidR="001F2241" w:rsidRPr="00824832" w14:paraId="560934F4" w14:textId="77777777" w:rsidTr="00C203E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240" w:type="dxa"/>
          </w:tcPr>
          <w:p w14:paraId="01AC114B" w14:textId="77777777" w:rsidR="001F2241" w:rsidRPr="00AC5042" w:rsidRDefault="001F2241" w:rsidP="0060776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011BC" w14:textId="77777777" w:rsidR="001F2241" w:rsidRPr="001C6EE1" w:rsidRDefault="001F2241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2894" w14:textId="77777777" w:rsidR="001F2241" w:rsidRPr="001C6EE1" w:rsidRDefault="001F2241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260A1" w14:textId="77777777" w:rsidR="001F2241" w:rsidRPr="001C6EE1" w:rsidRDefault="001F2241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1B011" w14:textId="77777777" w:rsidR="001F2241" w:rsidRPr="001C6EE1" w:rsidRDefault="001F2241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C6321" w14:textId="77777777" w:rsidR="001F2241" w:rsidRPr="001C6EE1" w:rsidRDefault="001F2241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3B27F" w14:textId="77777777" w:rsidR="001F2241" w:rsidRPr="001C6EE1" w:rsidRDefault="001F2241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36CE2" w14:textId="77777777" w:rsidR="001F2241" w:rsidRPr="001C6EE1" w:rsidRDefault="001F2241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4DD2B" w14:textId="77777777" w:rsidR="001F2241" w:rsidRPr="001C6EE1" w:rsidRDefault="001F2241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55D8B" w14:textId="77777777" w:rsidR="001F2241" w:rsidRPr="001C6EE1" w:rsidRDefault="001F2241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25A54" w14:textId="77777777" w:rsidR="001F2241" w:rsidRPr="001C6EE1" w:rsidRDefault="001F2241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0487A" w14:textId="77777777" w:rsidR="001F2241" w:rsidRPr="001C6EE1" w:rsidRDefault="001F2241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241" w:rsidRPr="00824832" w14:paraId="2C8001D1" w14:textId="77777777" w:rsidTr="00C203EC">
        <w:trPr>
          <w:trHeight w:val="374"/>
        </w:trPr>
        <w:tc>
          <w:tcPr>
            <w:tcW w:w="3240" w:type="dxa"/>
          </w:tcPr>
          <w:p w14:paraId="3A415D2B" w14:textId="77777777" w:rsidR="001F2241" w:rsidRPr="00AC5042" w:rsidRDefault="001F2241" w:rsidP="006077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FFD01" w14:textId="77777777" w:rsidR="001F2241" w:rsidRPr="001C6EE1" w:rsidRDefault="001F2241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A0D05" w14:textId="77777777" w:rsidR="001F2241" w:rsidRPr="001C6EE1" w:rsidRDefault="001F2241" w:rsidP="0060776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243D1" w14:textId="77777777" w:rsidR="001F2241" w:rsidRPr="001C6EE1" w:rsidRDefault="001F2241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0A250" w14:textId="77777777" w:rsidR="001F2241" w:rsidRPr="001C6EE1" w:rsidRDefault="001F2241" w:rsidP="0060776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F946E" w14:textId="77777777" w:rsidR="001F2241" w:rsidRPr="001C6EE1" w:rsidRDefault="001F2241" w:rsidP="00607767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E10BB" w14:textId="77777777" w:rsidR="001F2241" w:rsidRPr="001C6EE1" w:rsidRDefault="001F2241" w:rsidP="0060776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4CECB" w14:textId="77777777" w:rsidR="001F2241" w:rsidRPr="001C6EE1" w:rsidRDefault="001F2241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E1B23" w14:textId="77777777" w:rsidR="001F2241" w:rsidRPr="001C6EE1" w:rsidRDefault="001F2241" w:rsidP="0060776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3DBF0" w14:textId="77777777" w:rsidR="001F2241" w:rsidRPr="001C6EE1" w:rsidRDefault="001F2241" w:rsidP="0060776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9784F" w14:textId="77777777" w:rsidR="001F2241" w:rsidRPr="001C6EE1" w:rsidRDefault="001F2241" w:rsidP="0060776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91463" w14:textId="77777777" w:rsidR="001F2241" w:rsidRPr="001C6EE1" w:rsidRDefault="001F2241" w:rsidP="0060776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203EC" w:rsidRPr="00824832" w14:paraId="439F2B2B" w14:textId="77777777" w:rsidTr="00C203EC">
        <w:trPr>
          <w:trHeight w:val="374"/>
        </w:trPr>
        <w:tc>
          <w:tcPr>
            <w:tcW w:w="3240" w:type="dxa"/>
          </w:tcPr>
          <w:p w14:paraId="45D28ADD" w14:textId="77777777" w:rsidR="001F2241" w:rsidRPr="00AC5042" w:rsidRDefault="001F2241" w:rsidP="006077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261541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0A37B5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07CD1A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54610B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1BD3EA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198,934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9D8795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673538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37,893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719A3B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36B10F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336E62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1E6896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239,691</w:t>
            </w:r>
          </w:p>
        </w:tc>
      </w:tr>
      <w:tr w:rsidR="00C203EC" w:rsidRPr="00824832" w14:paraId="09AF1E83" w14:textId="77777777" w:rsidTr="00C203EC">
        <w:trPr>
          <w:trHeight w:val="374"/>
        </w:trPr>
        <w:tc>
          <w:tcPr>
            <w:tcW w:w="3240" w:type="dxa"/>
          </w:tcPr>
          <w:p w14:paraId="4C47E0F2" w14:textId="77777777" w:rsidR="001F2241" w:rsidRPr="00AC5042" w:rsidRDefault="001F2241" w:rsidP="006077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>
              <w:rPr>
                <w:rFonts w:asciiTheme="majorBidi" w:hAnsiTheme="majorBidi"/>
                <w:i/>
                <w:iCs/>
                <w:sz w:val="28"/>
                <w:szCs w:val="28"/>
              </w:rPr>
              <w:t>(</w:t>
            </w:r>
            <w:r w:rsidRPr="00E944C4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/>
                <w:i/>
                <w:iCs/>
                <w:sz w:val="28"/>
                <w:szCs w:val="28"/>
              </w:rPr>
              <w:t>)</w:t>
            </w:r>
            <w:r w:rsidRPr="00A71DC3">
              <w:rPr>
                <w:rFonts w:asciiTheme="majorBidi" w:hAnsiTheme="majorBidi"/>
                <w:sz w:val="28"/>
                <w:szCs w:val="28"/>
                <w:cs/>
              </w:rPr>
              <w:t xml:space="preserve"> ค่าสินไหมทดแทน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8D72F6" w14:textId="77777777" w:rsidR="001F2241" w:rsidRPr="008C5150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803968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27364E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5B1AEA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244EEA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F41A8F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ABB897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D54E1F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22F039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66A94E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79CCB6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203EC" w:rsidRPr="00824832" w14:paraId="24C11BB9" w14:textId="77777777" w:rsidTr="00C203EC">
        <w:trPr>
          <w:trHeight w:val="374"/>
        </w:trPr>
        <w:tc>
          <w:tcPr>
            <w:tcW w:w="3240" w:type="dxa"/>
          </w:tcPr>
          <w:p w14:paraId="1E324A81" w14:textId="77777777" w:rsidR="001F2241" w:rsidRPr="00AC5042" w:rsidRDefault="001F2241" w:rsidP="006077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7077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077F5">
              <w:rPr>
                <w:rFonts w:asciiTheme="majorBidi" w:hAnsiTheme="majorBidi"/>
                <w:sz w:val="28"/>
                <w:szCs w:val="28"/>
                <w:cs/>
              </w:rPr>
              <w:t>รับคืน)</w:t>
            </w: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A60F236" w14:textId="77777777" w:rsidR="001F2241" w:rsidRPr="008C5150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38AFB3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DB934B4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(736)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27AC97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E14F678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(75,304)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403CBA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C666B08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(22,995)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250C58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85737F4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0A5705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8B938B3" w14:textId="77777777" w:rsidR="001F2241" w:rsidRPr="0045658D" w:rsidRDefault="001F2241" w:rsidP="0060776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(98,656)</w:t>
            </w:r>
          </w:p>
        </w:tc>
      </w:tr>
      <w:tr w:rsidR="00C203EC" w:rsidRPr="0045658D" w14:paraId="10F569CD" w14:textId="77777777" w:rsidTr="00C203EC">
        <w:trPr>
          <w:trHeight w:val="374"/>
        </w:trPr>
        <w:tc>
          <w:tcPr>
            <w:tcW w:w="3240" w:type="dxa"/>
          </w:tcPr>
          <w:p w14:paraId="1F5142E1" w14:textId="77777777" w:rsidR="001F2241" w:rsidRPr="00AC5042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7F6DD6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A551C8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3F317D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5A34FF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AFD109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123,630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F31B29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65EC62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14,898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2A2213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6A0EC3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C54EAC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67CB78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141,035</w:t>
            </w:r>
          </w:p>
        </w:tc>
      </w:tr>
      <w:tr w:rsidR="00C203EC" w:rsidRPr="00824832" w14:paraId="6870CC47" w14:textId="77777777" w:rsidTr="00C203EC">
        <w:trPr>
          <w:trHeight w:val="374"/>
        </w:trPr>
        <w:tc>
          <w:tcPr>
            <w:tcW w:w="3240" w:type="dxa"/>
          </w:tcPr>
          <w:p w14:paraId="31E8A195" w14:textId="77777777" w:rsidR="001F2241" w:rsidRPr="00AC5042" w:rsidRDefault="001F2241" w:rsidP="006077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8BAF3D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CE9665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6C755C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DF2E01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F49F33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67,108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8C4244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D70345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20,205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A53C5D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09B4DF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6C96DE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E4A3E9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91,763</w:t>
            </w:r>
          </w:p>
        </w:tc>
      </w:tr>
      <w:tr w:rsidR="00C203EC" w:rsidRPr="00824832" w14:paraId="61D8DC48" w14:textId="77777777" w:rsidTr="00C203EC">
        <w:trPr>
          <w:trHeight w:val="374"/>
        </w:trPr>
        <w:tc>
          <w:tcPr>
            <w:tcW w:w="3240" w:type="dxa"/>
          </w:tcPr>
          <w:p w14:paraId="4A59A732" w14:textId="77777777" w:rsidR="001F2241" w:rsidRPr="00AC5042" w:rsidRDefault="001F2241" w:rsidP="006077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6FF61D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41A548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6E809D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48EF7C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1849D5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88,123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D5256E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09B783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4,601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D21288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1D9B49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DB1BFB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CD4B91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95,444</w:t>
            </w:r>
          </w:p>
        </w:tc>
      </w:tr>
      <w:tr w:rsidR="00C203EC" w:rsidRPr="00824832" w14:paraId="781BD440" w14:textId="77777777" w:rsidTr="00C203EC">
        <w:trPr>
          <w:trHeight w:val="374"/>
        </w:trPr>
        <w:tc>
          <w:tcPr>
            <w:tcW w:w="3240" w:type="dxa"/>
          </w:tcPr>
          <w:p w14:paraId="5787917E" w14:textId="2E15107D" w:rsidR="001F2241" w:rsidRPr="00AC5042" w:rsidRDefault="001F2241" w:rsidP="001307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  <w:r w:rsidR="001307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97FC0"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E578BA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5524E7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7587A2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E14A44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EAC235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(751)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294B3C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3830CA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(20)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B46FC1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3005B3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94,979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575B8D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5FFA8D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94,219</w:t>
            </w:r>
          </w:p>
        </w:tc>
      </w:tr>
      <w:tr w:rsidR="00C203EC" w:rsidRPr="004F075C" w14:paraId="78C71226" w14:textId="77777777" w:rsidTr="00C203EC">
        <w:trPr>
          <w:trHeight w:val="374"/>
        </w:trPr>
        <w:tc>
          <w:tcPr>
            <w:tcW w:w="3240" w:type="dxa"/>
          </w:tcPr>
          <w:p w14:paraId="5EAAA411" w14:textId="77777777" w:rsidR="001F2241" w:rsidRPr="004F075C" w:rsidRDefault="001F2241" w:rsidP="00607767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3651417" w14:textId="77777777" w:rsidR="001F2241" w:rsidRPr="004F075C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6,747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C0901E" w14:textId="77777777" w:rsidR="001F2241" w:rsidRPr="004F075C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165BFF7" w14:textId="77777777" w:rsidR="001F2241" w:rsidRPr="004F075C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2,941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82443E" w14:textId="77777777" w:rsidR="001F2241" w:rsidRPr="004F075C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B80CC5F" w14:textId="77777777" w:rsidR="001F2241" w:rsidRPr="004F075C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C2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  <w:r w:rsidRPr="007F1C2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2D4E27" w14:textId="77777777" w:rsidR="001F2241" w:rsidRPr="004F075C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01BE88A" w14:textId="77777777" w:rsidR="001F2241" w:rsidRPr="004F075C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C21">
              <w:rPr>
                <w:rFonts w:ascii="Angsana New" w:hAnsi="Angsana New"/>
                <w:b/>
                <w:bCs/>
                <w:sz w:val="28"/>
                <w:szCs w:val="28"/>
              </w:rPr>
              <w:t>39,684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B4BCB8" w14:textId="77777777" w:rsidR="001F2241" w:rsidRPr="004F075C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B8965D" w14:textId="77777777" w:rsidR="001F2241" w:rsidRPr="004F075C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C21">
              <w:rPr>
                <w:rFonts w:ascii="Angsana New" w:hAnsi="Angsana New"/>
                <w:b/>
                <w:bCs/>
                <w:sz w:val="28"/>
                <w:szCs w:val="28"/>
              </w:rPr>
              <w:t>94,979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6D5E7A" w14:textId="77777777" w:rsidR="001F2241" w:rsidRPr="004F075C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FCE4F5B" w14:textId="77777777" w:rsidR="001F2241" w:rsidRPr="004F075C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422,461</w:t>
            </w:r>
          </w:p>
        </w:tc>
      </w:tr>
      <w:tr w:rsidR="00C203EC" w:rsidRPr="003C1FB1" w14:paraId="146688A9" w14:textId="77777777" w:rsidTr="00C203EC">
        <w:trPr>
          <w:trHeight w:val="374"/>
        </w:trPr>
        <w:tc>
          <w:tcPr>
            <w:tcW w:w="3240" w:type="dxa"/>
          </w:tcPr>
          <w:p w14:paraId="08102F93" w14:textId="77777777" w:rsidR="001F2241" w:rsidRPr="00AC5042" w:rsidRDefault="001F2241" w:rsidP="00607767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FFDBFF0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2,974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B95A76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5D05FE0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FAC35B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0254FA1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52,668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6C9799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B00A6B2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C21">
              <w:rPr>
                <w:rFonts w:ascii="Angsana New" w:hAnsi="Angsana New"/>
                <w:b/>
                <w:bCs/>
                <w:sz w:val="28"/>
                <w:szCs w:val="28"/>
              </w:rPr>
              <w:t>23,976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07B389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97F6370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(92,621)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16A344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8250E8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(10,998)</w:t>
            </w:r>
          </w:p>
        </w:tc>
      </w:tr>
      <w:tr w:rsidR="00C203EC" w:rsidRPr="00824832" w14:paraId="0043E215" w14:textId="77777777" w:rsidTr="00C203EC">
        <w:trPr>
          <w:trHeight w:val="374"/>
        </w:trPr>
        <w:tc>
          <w:tcPr>
            <w:tcW w:w="3240" w:type="dxa"/>
            <w:tcBorders>
              <w:bottom w:val="nil"/>
            </w:tcBorders>
          </w:tcPr>
          <w:p w14:paraId="3C956D99" w14:textId="77777777" w:rsidR="001F2241" w:rsidRPr="00AC5042" w:rsidRDefault="001F2241" w:rsidP="00607767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9A54E2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B734D2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724A82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A13E8E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E9CBEA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40B371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0AAF4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1B0F41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252ECA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80F717" w14:textId="77777777" w:rsidR="001F2241" w:rsidRPr="007B5A16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3940300" w14:textId="77777777" w:rsidR="001F2241" w:rsidRPr="003A3ADE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(13,305)</w:t>
            </w:r>
          </w:p>
        </w:tc>
      </w:tr>
      <w:tr w:rsidR="00C203EC" w:rsidRPr="004A603D" w14:paraId="17439853" w14:textId="77777777" w:rsidTr="00C203EC">
        <w:trPr>
          <w:trHeight w:val="374"/>
        </w:trPr>
        <w:tc>
          <w:tcPr>
            <w:tcW w:w="3240" w:type="dxa"/>
            <w:tcBorders>
              <w:top w:val="nil"/>
              <w:bottom w:val="nil"/>
            </w:tcBorders>
          </w:tcPr>
          <w:p w14:paraId="4744F341" w14:textId="77777777" w:rsidR="001F2241" w:rsidRPr="00AC5042" w:rsidRDefault="001F2241" w:rsidP="0060776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34E439" w14:textId="77777777" w:rsidR="001F2241" w:rsidRPr="003C1F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243E3D" w14:textId="77777777" w:rsidR="001F2241" w:rsidRPr="003C1F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749AB4" w14:textId="77777777" w:rsidR="001F2241" w:rsidRPr="003C1F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5FBEA3" w14:textId="77777777" w:rsidR="001F2241" w:rsidRPr="003C1F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21457D" w14:textId="77777777" w:rsidR="001F2241" w:rsidRPr="003C1F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7390D2" w14:textId="77777777" w:rsidR="001F2241" w:rsidRPr="003C1F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879BE9" w14:textId="77777777" w:rsidR="001F2241" w:rsidRPr="003C1F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750865" w14:textId="77777777" w:rsidR="001F2241" w:rsidRPr="003C1F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CFE0DC" w14:textId="77777777" w:rsidR="001F2241" w:rsidRPr="003C1F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F22D6A" w14:textId="77777777" w:rsidR="001F2241" w:rsidRPr="003C1FB1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1AC51F04" w14:textId="77777777" w:rsidR="001F2241" w:rsidRPr="003A3ADE" w:rsidDel="001E262A" w:rsidRDefault="001F2241" w:rsidP="0060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(24,303)</w:t>
            </w:r>
          </w:p>
        </w:tc>
      </w:tr>
    </w:tbl>
    <w:p w14:paraId="6EE560BC" w14:textId="415A36D8" w:rsidR="006F6944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C5C3A">
        <w:rPr>
          <w:rFonts w:ascii="Angsana New" w:hAnsi="Angsana New"/>
          <w:sz w:val="28"/>
          <w:szCs w:val="28"/>
          <w:cs/>
        </w:rPr>
        <w:lastRenderedPageBreak/>
        <w:t xml:space="preserve">สินทรัพย์และหนี้สินของส่วนงาน 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1F2241">
        <w:rPr>
          <w:rFonts w:ascii="Angsana New" w:hAnsi="Angsana New" w:hint="cs"/>
          <w:sz w:val="28"/>
          <w:szCs w:val="28"/>
          <w:cs/>
        </w:rPr>
        <w:t>กันยา</w:t>
      </w:r>
      <w:r w:rsidR="00906F92">
        <w:rPr>
          <w:rFonts w:ascii="Angsana New" w:hAnsi="Angsana New"/>
          <w:sz w:val="28"/>
          <w:szCs w:val="28"/>
          <w:cs/>
        </w:rPr>
        <w:t>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54614D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6644E2" w:rsidRPr="005C5C3A">
        <w:rPr>
          <w:rFonts w:ascii="Angsana New" w:hAnsi="Angsana New"/>
          <w:sz w:val="28"/>
          <w:szCs w:val="28"/>
          <w:cs/>
        </w:rPr>
        <w:t>และ</w:t>
      </w:r>
      <w:r w:rsidR="00C25F17">
        <w:rPr>
          <w:rFonts w:ascii="Angsana New" w:hAnsi="Angsana New" w:hint="cs"/>
          <w:sz w:val="28"/>
          <w:szCs w:val="28"/>
          <w:cs/>
        </w:rPr>
        <w:t>วันที่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 </w:t>
      </w:r>
      <w:r w:rsidR="0054614D">
        <w:rPr>
          <w:rFonts w:ascii="Angsana New" w:hAnsi="Angsana New"/>
          <w:sz w:val="28"/>
          <w:szCs w:val="28"/>
        </w:rPr>
        <w:t>31</w:t>
      </w:r>
      <w:r w:rsidR="0054614D">
        <w:rPr>
          <w:rFonts w:ascii="Angsana New" w:hAnsi="Angsana New" w:hint="cs"/>
          <w:sz w:val="28"/>
          <w:szCs w:val="28"/>
          <w:cs/>
        </w:rPr>
        <w:t xml:space="preserve"> </w:t>
      </w:r>
      <w:r w:rsidR="0054614D">
        <w:rPr>
          <w:rFonts w:ascii="Angsana New" w:hAnsi="Angsana New"/>
          <w:sz w:val="28"/>
          <w:szCs w:val="28"/>
          <w:cs/>
        </w:rPr>
        <w:t>ธันวาคม</w:t>
      </w:r>
      <w:r w:rsidR="0054614D">
        <w:rPr>
          <w:rFonts w:ascii="Angsana New" w:hAnsi="Angsana New" w:hint="cs"/>
          <w:sz w:val="28"/>
          <w:szCs w:val="28"/>
          <w:cs/>
        </w:rPr>
        <w:t xml:space="preserve"> </w:t>
      </w:r>
      <w:r w:rsidR="006644E2" w:rsidRPr="005C5C3A">
        <w:rPr>
          <w:rFonts w:ascii="Angsana New" w:hAnsi="Angsana New"/>
          <w:sz w:val="28"/>
          <w:szCs w:val="28"/>
        </w:rPr>
        <w:t>256</w:t>
      </w:r>
      <w:r w:rsidR="0054614D">
        <w:rPr>
          <w:rFonts w:ascii="Angsana New" w:hAnsi="Angsana New"/>
          <w:sz w:val="28"/>
          <w:szCs w:val="28"/>
        </w:rPr>
        <w:t>5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 </w:t>
      </w:r>
      <w:r w:rsidR="005C75E9" w:rsidRPr="005C5C3A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95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363"/>
      </w:tblGrid>
      <w:tr w:rsidR="006644E2" w:rsidRPr="00824832" w14:paraId="68E7CC9D" w14:textId="77777777" w:rsidTr="0080489D">
        <w:trPr>
          <w:trHeight w:val="106"/>
          <w:tblHeader/>
        </w:trPr>
        <w:tc>
          <w:tcPr>
            <w:tcW w:w="2250" w:type="dxa"/>
          </w:tcPr>
          <w:p w14:paraId="3553B0C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303" w:type="dxa"/>
            <w:gridSpan w:val="9"/>
            <w:tcBorders>
              <w:bottom w:val="single" w:sz="4" w:space="0" w:color="auto"/>
            </w:tcBorders>
          </w:tcPr>
          <w:p w14:paraId="66B2801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44E2" w:rsidRPr="00824832" w14:paraId="75A5A4F0" w14:textId="77777777" w:rsidTr="0080489D">
        <w:trPr>
          <w:trHeight w:val="106"/>
          <w:tblHeader/>
        </w:trPr>
        <w:tc>
          <w:tcPr>
            <w:tcW w:w="2250" w:type="dxa"/>
          </w:tcPr>
          <w:p w14:paraId="1FA184F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303" w:type="dxa"/>
            <w:gridSpan w:val="9"/>
            <w:tcBorders>
              <w:bottom w:val="single" w:sz="4" w:space="0" w:color="auto"/>
            </w:tcBorders>
          </w:tcPr>
          <w:p w14:paraId="1276E115" w14:textId="795C4663" w:rsidR="006644E2" w:rsidRPr="00824832" w:rsidRDefault="00906F9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F2241" w:rsidRPr="001F224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4614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4614D">
              <w:rPr>
                <w:rFonts w:ascii="Angsana New" w:hAnsi="Angsana New"/>
                <w:sz w:val="28"/>
                <w:szCs w:val="28"/>
              </w:rPr>
              <w:t>256</w:t>
            </w:r>
            <w:r w:rsidR="0054614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6644E2" w:rsidRPr="00824832" w14:paraId="7DAD20DE" w14:textId="77777777" w:rsidTr="0080489D">
        <w:trPr>
          <w:trHeight w:val="281"/>
          <w:tblHeader/>
        </w:trPr>
        <w:tc>
          <w:tcPr>
            <w:tcW w:w="2250" w:type="dxa"/>
          </w:tcPr>
          <w:p w14:paraId="6EB581D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443D6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F54A5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322AA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09BE95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548F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1868C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77F24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968E2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54D8010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2CD2B1C" w14:textId="77777777" w:rsidTr="0080489D">
        <w:trPr>
          <w:trHeight w:val="281"/>
          <w:tblHeader/>
        </w:trPr>
        <w:tc>
          <w:tcPr>
            <w:tcW w:w="2250" w:type="dxa"/>
          </w:tcPr>
          <w:p w14:paraId="75D2D9F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50183C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1628F3B6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3C1A4A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799E87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678045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54B0853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8B0AA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32492D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dxa"/>
            <w:vAlign w:val="bottom"/>
          </w:tcPr>
          <w:p w14:paraId="1D222AB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01E5698" w14:textId="77777777" w:rsidTr="0080489D">
        <w:trPr>
          <w:trHeight w:val="281"/>
          <w:tblHeader/>
        </w:trPr>
        <w:tc>
          <w:tcPr>
            <w:tcW w:w="2250" w:type="dxa"/>
          </w:tcPr>
          <w:p w14:paraId="53FBA45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DC8F4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637138F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A3089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4E8E414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6C38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4CB15DC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68037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705AF54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C8186D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6644E2" w:rsidRPr="00824832" w14:paraId="16E92491" w14:textId="77777777" w:rsidTr="0080489D">
        <w:trPr>
          <w:trHeight w:val="281"/>
        </w:trPr>
        <w:tc>
          <w:tcPr>
            <w:tcW w:w="2250" w:type="dxa"/>
          </w:tcPr>
          <w:p w14:paraId="66ECEE7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86397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7A57F82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D6D8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C42C1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F7105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3B744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E9E13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714DF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37C836C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8D2806" w:rsidRPr="008D2806" w14:paraId="5ED3E735" w14:textId="77777777" w:rsidTr="0080489D">
        <w:trPr>
          <w:trHeight w:val="281"/>
        </w:trPr>
        <w:tc>
          <w:tcPr>
            <w:tcW w:w="2250" w:type="dxa"/>
          </w:tcPr>
          <w:p w14:paraId="092C86BA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393BF4" w14:textId="7C2551F8" w:rsidR="008D2806" w:rsidRPr="00C75AC7" w:rsidRDefault="00415543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BDC3D4" w14:textId="4BA7649E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0E5ABB" w14:textId="35D11B5D" w:rsidR="008D2806" w:rsidRPr="00C75AC7" w:rsidRDefault="00415543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BB930D" w14:textId="369E64C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050868" w14:textId="4ED318C4" w:rsidR="008D2806" w:rsidRPr="00C75AC7" w:rsidRDefault="00415543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391,999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20377A" w14:textId="6E8C687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FD17EB" w14:textId="27446A52" w:rsidR="008D2806" w:rsidRPr="00C75AC7" w:rsidRDefault="00415543" w:rsidP="0080489D">
            <w:pPr>
              <w:tabs>
                <w:tab w:val="clear" w:pos="680"/>
                <w:tab w:val="clear" w:pos="907"/>
                <w:tab w:val="clear" w:pos="2807"/>
                <w:tab w:val="left" w:pos="969"/>
              </w:tabs>
              <w:ind w:left="-111" w:right="27" w:firstLine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277,360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8B489F" w14:textId="0A4C09F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6DC2B9" w14:textId="7EFC25CA" w:rsidR="008D2806" w:rsidRPr="00C75AC7" w:rsidRDefault="00415543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691</w:t>
            </w:r>
            <w:r w:rsidR="005D00E6">
              <w:rPr>
                <w:rFonts w:asciiTheme="majorBidi" w:hAnsiTheme="majorBidi" w:cstheme="majorBidi"/>
                <w:sz w:val="28"/>
                <w:szCs w:val="28"/>
              </w:rPr>
              <w:t>,147</w:t>
            </w:r>
          </w:p>
        </w:tc>
      </w:tr>
      <w:tr w:rsidR="008D2806" w:rsidRPr="008D2806" w14:paraId="226A6423" w14:textId="77777777" w:rsidTr="0080489D">
        <w:trPr>
          <w:trHeight w:val="281"/>
        </w:trPr>
        <w:tc>
          <w:tcPr>
            <w:tcW w:w="2250" w:type="dxa"/>
          </w:tcPr>
          <w:p w14:paraId="0259B858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01C483" w14:textId="7D6ED650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CA671" w14:textId="08CCE44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EA0728" w14:textId="45E09174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2155A8" w14:textId="3427B197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DFFCDB" w14:textId="24C8C955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F4038C" w14:textId="53AD685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38EF39" w14:textId="0DC39F73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E349F" w14:textId="2499834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975AC94" w14:textId="094ADC9E" w:rsidR="008D2806" w:rsidRPr="00C75AC7" w:rsidRDefault="002D01ED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847,028</w:t>
            </w:r>
          </w:p>
        </w:tc>
      </w:tr>
      <w:tr w:rsidR="000B1BFB" w:rsidRPr="008D2806" w14:paraId="381B9DAF" w14:textId="77777777" w:rsidTr="00951AAA">
        <w:trPr>
          <w:trHeight w:val="281"/>
        </w:trPr>
        <w:tc>
          <w:tcPr>
            <w:tcW w:w="2250" w:type="dxa"/>
          </w:tcPr>
          <w:p w14:paraId="6690594C" w14:textId="77777777" w:rsidR="000B1BFB" w:rsidRPr="003A03C8" w:rsidRDefault="000B1BFB" w:rsidP="000B1BFB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BE967F" w14:textId="0428416A" w:rsidR="000B1BFB" w:rsidRPr="00415543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A05078" w14:textId="3F3BDD79" w:rsidR="000B1BFB" w:rsidRPr="003A03C8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3BC642" w14:textId="75BA38F7" w:rsidR="000B1BFB" w:rsidRPr="00415543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31DACB" w14:textId="601DAA09" w:rsidR="000B1BFB" w:rsidRPr="003A03C8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A391AA" w14:textId="77BF01F0" w:rsidR="000B1BFB" w:rsidRPr="00415543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17DA3D" w14:textId="0061A19F" w:rsidR="000B1BFB" w:rsidRPr="003A03C8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1C0178" w14:textId="62DDF2F8" w:rsidR="000B1BFB" w:rsidRPr="00415543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7131FC" w14:textId="048C0465" w:rsidR="000B1BFB" w:rsidRPr="003A03C8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6975EC6" w14:textId="105666CD" w:rsidR="000B1BFB" w:rsidRPr="00F305D7" w:rsidRDefault="00415543" w:rsidP="000B1BFB">
            <w:pPr>
              <w:tabs>
                <w:tab w:val="clear" w:pos="680"/>
                <w:tab w:val="clear" w:pos="907"/>
              </w:tabs>
              <w:ind w:left="-198" w:right="27" w:firstLine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2D01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538,175</w:t>
            </w:r>
          </w:p>
        </w:tc>
      </w:tr>
      <w:tr w:rsidR="000B1BFB" w:rsidRPr="00824832" w14:paraId="27224E89" w14:textId="77777777" w:rsidTr="0080489D">
        <w:trPr>
          <w:trHeight w:val="106"/>
        </w:trPr>
        <w:tc>
          <w:tcPr>
            <w:tcW w:w="2250" w:type="dxa"/>
          </w:tcPr>
          <w:p w14:paraId="167D0E8E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56A4181B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03D9853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0609A42A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AEB840C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vAlign w:val="center"/>
          </w:tcPr>
          <w:p w14:paraId="7835A150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C7A7BEA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41F0919B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450EB9BB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0F80D47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0B1BFB" w:rsidRPr="00F7616E" w14:paraId="1732F5E2" w14:textId="77777777" w:rsidTr="0080489D">
        <w:trPr>
          <w:trHeight w:val="281"/>
        </w:trPr>
        <w:tc>
          <w:tcPr>
            <w:tcW w:w="2250" w:type="dxa"/>
          </w:tcPr>
          <w:p w14:paraId="6A2BAD44" w14:textId="77777777" w:rsidR="000B1BFB" w:rsidRPr="00F7616E" w:rsidRDefault="000B1BFB" w:rsidP="000B1BFB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A2FF31" w14:textId="7FA97147" w:rsidR="000B1BFB" w:rsidRPr="00C75AC7" w:rsidRDefault="00DC379F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79F">
              <w:rPr>
                <w:rFonts w:asciiTheme="majorBidi" w:hAnsiTheme="majorBidi" w:cstheme="majorBidi"/>
                <w:sz w:val="28"/>
                <w:szCs w:val="28"/>
              </w:rPr>
              <w:t>21,597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24CD73" w14:textId="06D69EC8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EA75AA" w14:textId="58620733" w:rsidR="000B1BFB" w:rsidRPr="00C75AC7" w:rsidRDefault="00DC379F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79F">
              <w:rPr>
                <w:rFonts w:asciiTheme="majorBidi" w:hAnsiTheme="majorBidi" w:cstheme="majorBidi"/>
                <w:sz w:val="28"/>
                <w:szCs w:val="28"/>
              </w:rPr>
              <w:t>18,451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B0E023" w14:textId="6C1B9D56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936F6A" w14:textId="3B0550FB" w:rsidR="000B1BFB" w:rsidRPr="00C75AC7" w:rsidRDefault="00DC379F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79F">
              <w:rPr>
                <w:rFonts w:asciiTheme="majorBidi" w:hAnsiTheme="majorBidi" w:cstheme="majorBidi"/>
                <w:sz w:val="28"/>
                <w:szCs w:val="28"/>
              </w:rPr>
              <w:t>756,712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260109" w14:textId="0BFA2BF0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0293B4" w14:textId="7E89CD53" w:rsidR="000B1BFB" w:rsidRPr="00C75AC7" w:rsidRDefault="00DC379F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79F">
              <w:rPr>
                <w:rFonts w:asciiTheme="majorBidi" w:hAnsiTheme="majorBidi" w:cstheme="majorBidi"/>
                <w:sz w:val="28"/>
                <w:szCs w:val="28"/>
              </w:rPr>
              <w:t>338,900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E94DA3" w14:textId="37610CA2" w:rsidR="000B1BFB" w:rsidRPr="00C75AC7" w:rsidDel="001E262A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54399D" w14:textId="47CD9F6A" w:rsidR="000B1BFB" w:rsidRPr="00C75AC7" w:rsidRDefault="00DC379F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79F">
              <w:rPr>
                <w:rFonts w:asciiTheme="majorBidi" w:hAnsiTheme="majorBidi" w:cstheme="majorBidi"/>
                <w:sz w:val="28"/>
                <w:szCs w:val="28"/>
              </w:rPr>
              <w:t>1,135,660</w:t>
            </w:r>
          </w:p>
        </w:tc>
      </w:tr>
      <w:tr w:rsidR="000B1BFB" w:rsidRPr="00F7616E" w14:paraId="060DF53B" w14:textId="77777777" w:rsidTr="0080489D">
        <w:trPr>
          <w:trHeight w:val="281"/>
        </w:trPr>
        <w:tc>
          <w:tcPr>
            <w:tcW w:w="2250" w:type="dxa"/>
          </w:tcPr>
          <w:p w14:paraId="190F9B46" w14:textId="77777777" w:rsidR="000B1BFB" w:rsidRPr="00F7616E" w:rsidRDefault="000B1BFB" w:rsidP="000B1BFB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C485F1" w14:textId="470E619D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531E8B" w14:textId="73616EFC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C78E3A" w14:textId="51FF37D9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A8336B" w14:textId="175F001D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C95C5F" w14:textId="1F170A9F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E993CF" w14:textId="00D8A71F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D84A3C" w14:textId="4F91953C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A4B80F" w14:textId="542A921A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036169B" w14:textId="32978B8D" w:rsidR="000B1BFB" w:rsidRPr="00C75AC7" w:rsidRDefault="00DC379F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79F">
              <w:rPr>
                <w:rFonts w:asciiTheme="majorBidi" w:hAnsiTheme="majorBidi" w:cstheme="majorBidi"/>
                <w:sz w:val="28"/>
                <w:szCs w:val="28"/>
              </w:rPr>
              <w:t>99,604</w:t>
            </w:r>
          </w:p>
        </w:tc>
      </w:tr>
      <w:tr w:rsidR="000B1BFB" w:rsidRPr="00824832" w14:paraId="5C302239" w14:textId="77777777" w:rsidTr="0080489D">
        <w:trPr>
          <w:trHeight w:val="281"/>
        </w:trPr>
        <w:tc>
          <w:tcPr>
            <w:tcW w:w="2250" w:type="dxa"/>
          </w:tcPr>
          <w:p w14:paraId="60857F65" w14:textId="77777777" w:rsidR="000B1BFB" w:rsidRPr="00F7616E" w:rsidRDefault="000B1BFB" w:rsidP="000B1BFB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7530E9" w14:textId="78870565" w:rsidR="000B1BFB" w:rsidRPr="00415543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E25813" w14:textId="64E3CE13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59AD71" w14:textId="4B864161" w:rsidR="000B1BFB" w:rsidRPr="00415543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5F880B" w14:textId="64FD0A9B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F2C61E" w14:textId="2A59A11B" w:rsidR="000B1BFB" w:rsidRPr="00415543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A7489D" w14:textId="1641CDCB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996F19" w14:textId="17621F5B" w:rsidR="000B1BFB" w:rsidRPr="008D2806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47F789" w14:textId="6CCDA780" w:rsidR="000B1BFB" w:rsidRPr="008D2806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EF01A5B" w14:textId="4CF31D76" w:rsidR="000B1BFB" w:rsidRPr="008D2806" w:rsidRDefault="00DC379F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1,235,264</w:t>
            </w:r>
          </w:p>
        </w:tc>
      </w:tr>
    </w:tbl>
    <w:p w14:paraId="3C275967" w14:textId="27BAC0DB" w:rsidR="006644E2" w:rsidRDefault="006644E2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E258A6" w14:paraId="60DCDD17" w14:textId="77777777" w:rsidTr="00E258A6">
        <w:trPr>
          <w:trHeight w:val="106"/>
          <w:tblHeader/>
        </w:trPr>
        <w:tc>
          <w:tcPr>
            <w:tcW w:w="2250" w:type="dxa"/>
          </w:tcPr>
          <w:p w14:paraId="54BD524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0A0132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E258A6" w14:paraId="24C0FCE2" w14:textId="77777777" w:rsidTr="00E258A6">
        <w:trPr>
          <w:trHeight w:val="106"/>
          <w:tblHeader/>
        </w:trPr>
        <w:tc>
          <w:tcPr>
            <w:tcW w:w="2250" w:type="dxa"/>
          </w:tcPr>
          <w:p w14:paraId="141A940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AC72E7" w14:textId="03872260" w:rsidR="00E258A6" w:rsidRDefault="0054614D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5C3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258A6" w14:paraId="167AA122" w14:textId="77777777" w:rsidTr="00E258A6">
        <w:trPr>
          <w:trHeight w:val="281"/>
          <w:tblHeader/>
        </w:trPr>
        <w:tc>
          <w:tcPr>
            <w:tcW w:w="2250" w:type="dxa"/>
          </w:tcPr>
          <w:p w14:paraId="1AB23256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1C49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09DC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5237A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E09B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86C1A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98167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3623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CE494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9C581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18E193D9" w14:textId="77777777" w:rsidTr="00E258A6">
        <w:trPr>
          <w:trHeight w:val="281"/>
          <w:tblHeader/>
        </w:trPr>
        <w:tc>
          <w:tcPr>
            <w:tcW w:w="2250" w:type="dxa"/>
          </w:tcPr>
          <w:p w14:paraId="798462D3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6D031C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5C13C776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DD7DDF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D6B66B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  <w:hideMark/>
          </w:tcPr>
          <w:p w14:paraId="7C501214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6D291C9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hideMark/>
          </w:tcPr>
          <w:p w14:paraId="772FA40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79B5BDB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C3B456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39534481" w14:textId="77777777" w:rsidTr="00E258A6">
        <w:trPr>
          <w:trHeight w:val="281"/>
          <w:tblHeader/>
        </w:trPr>
        <w:tc>
          <w:tcPr>
            <w:tcW w:w="2250" w:type="dxa"/>
          </w:tcPr>
          <w:p w14:paraId="20F1BE1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6D63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0824F5F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FCD37C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5A49EBDA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9DFB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0737467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63F47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15068C0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64DC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E258A6" w14:paraId="7DFA2617" w14:textId="77777777" w:rsidTr="00E258A6">
        <w:trPr>
          <w:trHeight w:val="281"/>
        </w:trPr>
        <w:tc>
          <w:tcPr>
            <w:tcW w:w="2250" w:type="dxa"/>
          </w:tcPr>
          <w:p w14:paraId="4A77E7F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A1C0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1FE1648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B3763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8E8935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69BAFC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C3746D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57229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195061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2D900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4614D" w14:paraId="1DB65BCC" w14:textId="77777777" w:rsidTr="008E5994">
        <w:trPr>
          <w:trHeight w:val="281"/>
        </w:trPr>
        <w:tc>
          <w:tcPr>
            <w:tcW w:w="2250" w:type="dxa"/>
            <w:hideMark/>
          </w:tcPr>
          <w:p w14:paraId="0094353F" w14:textId="77777777" w:rsidR="0054614D" w:rsidRDefault="0054614D" w:rsidP="0054614D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  <w:hideMark/>
          </w:tcPr>
          <w:p w14:paraId="50CB7326" w14:textId="344229A1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8,054</w:t>
            </w:r>
          </w:p>
        </w:tc>
        <w:tc>
          <w:tcPr>
            <w:tcW w:w="270" w:type="dxa"/>
            <w:vAlign w:val="bottom"/>
          </w:tcPr>
          <w:p w14:paraId="280D5AAA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35BF33E" w14:textId="6CAD41BF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4,187</w:t>
            </w:r>
          </w:p>
        </w:tc>
        <w:tc>
          <w:tcPr>
            <w:tcW w:w="270" w:type="dxa"/>
            <w:vAlign w:val="bottom"/>
          </w:tcPr>
          <w:p w14:paraId="198F4FF1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29FA8FCB" w14:textId="5DF91731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284,504</w:t>
            </w:r>
          </w:p>
        </w:tc>
        <w:tc>
          <w:tcPr>
            <w:tcW w:w="270" w:type="dxa"/>
            <w:vAlign w:val="bottom"/>
          </w:tcPr>
          <w:p w14:paraId="0C6B1DEA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04675235" w14:textId="4A014DB9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289,388</w:t>
            </w:r>
          </w:p>
        </w:tc>
        <w:tc>
          <w:tcPr>
            <w:tcW w:w="270" w:type="dxa"/>
            <w:vAlign w:val="bottom"/>
          </w:tcPr>
          <w:p w14:paraId="0AC9779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6DFCFE58" w14:textId="0126696D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586,133</w:t>
            </w:r>
          </w:p>
        </w:tc>
      </w:tr>
      <w:tr w:rsidR="0054614D" w14:paraId="4819C0A2" w14:textId="77777777" w:rsidTr="008E5994">
        <w:trPr>
          <w:trHeight w:val="281"/>
        </w:trPr>
        <w:tc>
          <w:tcPr>
            <w:tcW w:w="2250" w:type="dxa"/>
            <w:hideMark/>
          </w:tcPr>
          <w:p w14:paraId="77EC7540" w14:textId="77777777" w:rsidR="0054614D" w:rsidRDefault="0054614D" w:rsidP="0054614D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vAlign w:val="bottom"/>
          </w:tcPr>
          <w:p w14:paraId="455B17C7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2AC0D20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806AAE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8957D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FAFF7C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281CFB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EC6FFF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9166EC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64B0B" w14:textId="5C4F0FB4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872,519</w:t>
            </w:r>
          </w:p>
        </w:tc>
      </w:tr>
      <w:tr w:rsidR="0054614D" w14:paraId="5D164A0C" w14:textId="77777777" w:rsidTr="008E5994">
        <w:trPr>
          <w:trHeight w:val="281"/>
        </w:trPr>
        <w:tc>
          <w:tcPr>
            <w:tcW w:w="2250" w:type="dxa"/>
            <w:hideMark/>
          </w:tcPr>
          <w:p w14:paraId="1EFFE650" w14:textId="77777777" w:rsidR="0054614D" w:rsidRDefault="0054614D" w:rsidP="0054614D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A334E46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D4EAAA5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F56644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610EF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876EB8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AF7F01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A8345D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ED95F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9E4DAB" w14:textId="6FF01E75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1,458,652</w:t>
            </w:r>
          </w:p>
        </w:tc>
      </w:tr>
      <w:tr w:rsidR="0054614D" w14:paraId="5D0966D0" w14:textId="77777777" w:rsidTr="00E258A6">
        <w:trPr>
          <w:trHeight w:val="106"/>
        </w:trPr>
        <w:tc>
          <w:tcPr>
            <w:tcW w:w="2250" w:type="dxa"/>
          </w:tcPr>
          <w:p w14:paraId="3B239FA7" w14:textId="77777777" w:rsidR="0054614D" w:rsidRDefault="0054614D" w:rsidP="005461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60B095B8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16C9BB1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6E9DCC0F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6AA57E8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3FFB2DE2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221BFF56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271F3D9E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48B92CA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98B38A9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54614D" w14:paraId="4DD5F250" w14:textId="77777777" w:rsidTr="000A7748">
        <w:trPr>
          <w:trHeight w:val="281"/>
        </w:trPr>
        <w:tc>
          <w:tcPr>
            <w:tcW w:w="2250" w:type="dxa"/>
            <w:hideMark/>
          </w:tcPr>
          <w:p w14:paraId="4CBA14F9" w14:textId="77777777" w:rsidR="0054614D" w:rsidRDefault="0054614D" w:rsidP="0054614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vAlign w:val="bottom"/>
            <w:hideMark/>
          </w:tcPr>
          <w:p w14:paraId="19C38560" w14:textId="0959AC0E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16,570</w:t>
            </w:r>
          </w:p>
        </w:tc>
        <w:tc>
          <w:tcPr>
            <w:tcW w:w="270" w:type="dxa"/>
            <w:vAlign w:val="bottom"/>
          </w:tcPr>
          <w:p w14:paraId="7CE08372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C1FA8DF" w14:textId="006DF6A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8,520</w:t>
            </w:r>
          </w:p>
        </w:tc>
        <w:tc>
          <w:tcPr>
            <w:tcW w:w="270" w:type="dxa"/>
            <w:vAlign w:val="bottom"/>
          </w:tcPr>
          <w:p w14:paraId="759E419C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347EC44" w14:textId="216828D5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640,169</w:t>
            </w:r>
          </w:p>
        </w:tc>
        <w:tc>
          <w:tcPr>
            <w:tcW w:w="270" w:type="dxa"/>
            <w:vAlign w:val="bottom"/>
          </w:tcPr>
          <w:p w14:paraId="093FCA71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F460D71" w14:textId="12A09BBD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328,560</w:t>
            </w:r>
          </w:p>
        </w:tc>
        <w:tc>
          <w:tcPr>
            <w:tcW w:w="270" w:type="dxa"/>
            <w:vAlign w:val="bottom"/>
          </w:tcPr>
          <w:p w14:paraId="6D7E915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B99FEEF" w14:textId="66F4667E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993,819</w:t>
            </w:r>
          </w:p>
        </w:tc>
      </w:tr>
      <w:tr w:rsidR="0054614D" w14:paraId="5517EE45" w14:textId="77777777" w:rsidTr="000A7748">
        <w:trPr>
          <w:trHeight w:val="281"/>
        </w:trPr>
        <w:tc>
          <w:tcPr>
            <w:tcW w:w="2250" w:type="dxa"/>
            <w:hideMark/>
          </w:tcPr>
          <w:p w14:paraId="23BDB896" w14:textId="77777777" w:rsidR="0054614D" w:rsidRDefault="0054614D" w:rsidP="0054614D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vAlign w:val="bottom"/>
          </w:tcPr>
          <w:p w14:paraId="405F1DF2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C0CA362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E4B19B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7E5A5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5C2C3F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1A3DBC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BF2EC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71C408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7A54E7" w14:textId="0ED54D3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107,469</w:t>
            </w:r>
          </w:p>
        </w:tc>
      </w:tr>
      <w:tr w:rsidR="0054614D" w14:paraId="20FF4F49" w14:textId="77777777" w:rsidTr="000A7748">
        <w:trPr>
          <w:trHeight w:val="281"/>
        </w:trPr>
        <w:tc>
          <w:tcPr>
            <w:tcW w:w="2250" w:type="dxa"/>
            <w:hideMark/>
          </w:tcPr>
          <w:p w14:paraId="121CAA6E" w14:textId="77777777" w:rsidR="0054614D" w:rsidRDefault="0054614D" w:rsidP="0054614D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0C2FDDF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39251E5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5C77AA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67747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EB226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931C29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AC35D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99ACD5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0881E4E" w14:textId="1E204FB5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1,101,288</w:t>
            </w:r>
          </w:p>
        </w:tc>
      </w:tr>
      <w:bookmarkEnd w:id="13"/>
    </w:tbl>
    <w:p w14:paraId="26409351" w14:textId="77777777" w:rsidR="006B455B" w:rsidRDefault="006B455B" w:rsidP="006B455B">
      <w:pPr>
        <w:pStyle w:val="FSNoteNumbered"/>
        <w:spacing w:after="0"/>
        <w:ind w:left="540"/>
        <w:rPr>
          <w:b/>
          <w:bCs/>
          <w:u w:val="none"/>
        </w:rPr>
      </w:pPr>
    </w:p>
    <w:p w14:paraId="090AAC5D" w14:textId="77777777" w:rsidR="006B455B" w:rsidRDefault="006B455B" w:rsidP="006B455B">
      <w:pPr>
        <w:rPr>
          <w:lang w:val="th-TH"/>
        </w:rPr>
      </w:pPr>
    </w:p>
    <w:p w14:paraId="37C30E75" w14:textId="77777777" w:rsidR="006B455B" w:rsidRDefault="006B455B" w:rsidP="006B455B">
      <w:pPr>
        <w:rPr>
          <w:lang w:val="th-TH"/>
        </w:rPr>
      </w:pPr>
    </w:p>
    <w:p w14:paraId="3490099B" w14:textId="77777777" w:rsidR="006B455B" w:rsidRDefault="006B455B" w:rsidP="006B455B">
      <w:pPr>
        <w:rPr>
          <w:lang w:val="th-TH"/>
        </w:rPr>
      </w:pPr>
    </w:p>
    <w:p w14:paraId="22F92E77" w14:textId="77777777" w:rsidR="006B455B" w:rsidRDefault="006B455B" w:rsidP="006B455B">
      <w:pPr>
        <w:rPr>
          <w:lang w:val="th-TH"/>
        </w:rPr>
      </w:pPr>
    </w:p>
    <w:p w14:paraId="3D7A66DF" w14:textId="77777777" w:rsidR="006B455B" w:rsidRPr="006B455B" w:rsidRDefault="006B455B" w:rsidP="006B455B">
      <w:pPr>
        <w:rPr>
          <w:lang w:val="th-TH"/>
        </w:rPr>
      </w:pPr>
    </w:p>
    <w:p w14:paraId="5C3B8D5F" w14:textId="10DA6AD1" w:rsidR="003F2A02" w:rsidRPr="00A56944" w:rsidRDefault="005B7353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A56944">
        <w:rPr>
          <w:b/>
          <w:bCs/>
          <w:u w:val="none"/>
          <w:cs/>
        </w:rPr>
        <w:lastRenderedPageBreak/>
        <w:t>หลักทรัพย์ประกันวางไว้กับนายทะเบียน</w:t>
      </w:r>
    </w:p>
    <w:p w14:paraId="147E19E9" w14:textId="4311577E" w:rsidR="000B776F" w:rsidRPr="000B776F" w:rsidRDefault="000B776F" w:rsidP="006E6AB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4" w:name="_Hlk99538124"/>
      <w:r w:rsidRPr="000B776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1F2241" w:rsidRPr="001F2241">
        <w:rPr>
          <w:rFonts w:ascii="Angsana New" w:hAnsi="Angsana New"/>
          <w:sz w:val="28"/>
          <w:szCs w:val="28"/>
          <w:cs/>
        </w:rPr>
        <w:t>กันยายน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317A60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 w:hint="cs"/>
          <w:sz w:val="28"/>
          <w:szCs w:val="28"/>
          <w:cs/>
        </w:rPr>
        <w:t>และ</w:t>
      </w:r>
      <w:r w:rsidR="00317A6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 w:rsidR="00317A60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0B776F">
        <w:rPr>
          <w:rFonts w:ascii="Angsana New" w:hAnsi="Angsana New" w:hint="cs"/>
          <w:sz w:val="28"/>
          <w:szCs w:val="28"/>
          <w:cs/>
        </w:rPr>
        <w:t xml:space="preserve"> </w:t>
      </w:r>
      <w:r w:rsidRPr="000B776F">
        <w:rPr>
          <w:rFonts w:ascii="Angsana New" w:hAnsi="Angsana New"/>
          <w:sz w:val="28"/>
          <w:szCs w:val="28"/>
        </w:rPr>
        <w:t>256</w:t>
      </w:r>
      <w:r w:rsidR="00317A60">
        <w:rPr>
          <w:rFonts w:ascii="Angsana New" w:hAnsi="Angsana New" w:hint="cs"/>
          <w:sz w:val="28"/>
          <w:szCs w:val="28"/>
          <w:cs/>
        </w:rPr>
        <w:t>5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/>
          <w:sz w:val="28"/>
          <w:szCs w:val="28"/>
          <w:cs/>
        </w:rPr>
        <w:t>บริษัทได้วางทรัพย์สินประกันไว้กับนายทะเบียนตา</w:t>
      </w:r>
      <w:r w:rsidR="005F2DD4">
        <w:rPr>
          <w:rFonts w:ascii="Angsana New" w:hAnsi="Angsana New" w:hint="cs"/>
          <w:sz w:val="28"/>
          <w:szCs w:val="28"/>
          <w:cs/>
        </w:rPr>
        <w:t>ม</w:t>
      </w:r>
      <w:r w:rsidRPr="000B776F">
        <w:rPr>
          <w:rFonts w:ascii="Angsana New" w:hAnsi="Angsana New"/>
          <w:sz w:val="28"/>
          <w:szCs w:val="28"/>
          <w:cs/>
        </w:rPr>
        <w:t>พระราชบัญญัติประกันวินาศภัย ดังนี้</w:t>
      </w:r>
    </w:p>
    <w:bookmarkEnd w:id="14"/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33DFF20E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7FF0D1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3EB1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33A93" w:rsidRPr="00824832" w14:paraId="58A20275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55D030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097C1" w14:textId="73ED9325" w:rsidR="00D33A93" w:rsidRPr="00824832" w:rsidRDefault="00906F92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F2241" w:rsidRPr="001F224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17A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7A60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AAA8B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D71C2" w14:textId="18D2466B" w:rsidR="00D33A93" w:rsidRPr="00824832" w:rsidRDefault="006D477D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17A60" w:rsidRPr="000B77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17A60" w:rsidRPr="000B776F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D33A93" w:rsidRPr="00824832" w14:paraId="5CB6DD88" w14:textId="77777777" w:rsidTr="00762283">
        <w:trPr>
          <w:trHeight w:val="396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931A3DF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8728F" w14:textId="3758B246" w:rsidR="00D33A93" w:rsidRPr="00C4339B" w:rsidRDefault="00210198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10198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FBBE7" w14:textId="77777777" w:rsidR="00D33A93" w:rsidRPr="00C4339B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D872BE" w14:textId="77777777" w:rsidR="00D33A93" w:rsidRPr="008F30F0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 w:rsidRPr="006754E7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14:paraId="6E5D83A5" w14:textId="46FBCA38" w:rsidR="005B7353" w:rsidRPr="0060000A" w:rsidRDefault="005B7353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60000A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14:paraId="14903799" w14:textId="2B675C84" w:rsidR="005B7353" w:rsidRPr="00824832" w:rsidRDefault="00317A60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776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1F2241" w:rsidRPr="001F2241">
        <w:rPr>
          <w:rFonts w:ascii="Angsana New" w:hAnsi="Angsana New"/>
          <w:sz w:val="28"/>
          <w:szCs w:val="28"/>
          <w:cs/>
        </w:rPr>
        <w:t>กันยายน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0B776F">
        <w:rPr>
          <w:rFonts w:ascii="Angsana New" w:hAnsi="Angsana New" w:hint="cs"/>
          <w:sz w:val="28"/>
          <w:szCs w:val="28"/>
          <w:cs/>
        </w:rPr>
        <w:t xml:space="preserve"> </w:t>
      </w:r>
      <w:r w:rsidRPr="000B776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5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="008F30F0" w:rsidRPr="00A56944">
        <w:rPr>
          <w:rFonts w:ascii="Angsana New" w:hAnsi="Angsana New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1C8B81D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BB196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246F3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17A60" w:rsidRPr="00824832" w14:paraId="054FCB4C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4BF039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BA3AE" w14:textId="1B594563" w:rsidR="00317A60" w:rsidRPr="00824832" w:rsidRDefault="00906F92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F2241" w:rsidRPr="001F224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17A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7A60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33668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B18B6" w14:textId="6FE9C5F9" w:rsidR="00317A60" w:rsidRPr="00824832" w:rsidRDefault="006D477D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17A60" w:rsidRPr="000B77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17A60" w:rsidRPr="000B776F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CE5960" w:rsidRPr="007F5870" w14:paraId="4FF2AB49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DAC5512" w14:textId="77777777" w:rsidR="00CE5960" w:rsidRPr="007F5870" w:rsidRDefault="00CE5960" w:rsidP="00CE5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15" w:name="_Hlk23514124"/>
            <w:r w:rsidRPr="007F587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85780" w14:textId="792325A4" w:rsidR="00CE5960" w:rsidRPr="007F5870" w:rsidRDefault="00534F99" w:rsidP="00CE59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199AC" w14:textId="77777777" w:rsidR="00CE5960" w:rsidRPr="007F5870" w:rsidRDefault="00CE5960" w:rsidP="00CE5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42F6" w14:textId="1DD906D1" w:rsidR="00CE5960" w:rsidRPr="007F5870" w:rsidRDefault="00CE5960" w:rsidP="00CE5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86,304</w:t>
            </w:r>
          </w:p>
        </w:tc>
      </w:tr>
      <w:tr w:rsidR="00CE5960" w:rsidRPr="007F5870" w14:paraId="2AA4571F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BA1FA25" w14:textId="77777777" w:rsidR="00CE5960" w:rsidRPr="007F5870" w:rsidRDefault="00CE5960" w:rsidP="00CE5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7F587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62321" w14:textId="2C016E49" w:rsidR="00CE5960" w:rsidRPr="007F5870" w:rsidRDefault="00534F99" w:rsidP="00CE59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E599F" w14:textId="77777777" w:rsidR="00CE5960" w:rsidRPr="007F5870" w:rsidRDefault="00CE5960" w:rsidP="00CE5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0D7D2" w14:textId="2A2C743B" w:rsidR="00CE5960" w:rsidRPr="007F5870" w:rsidRDefault="00CE5960" w:rsidP="00CE5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86,304</w:t>
            </w:r>
          </w:p>
        </w:tc>
      </w:tr>
      <w:bookmarkEnd w:id="15"/>
    </w:tbl>
    <w:p w14:paraId="0E1D832C" w14:textId="77777777" w:rsidR="000D347E" w:rsidRDefault="000D347E" w:rsidP="000D347E">
      <w:pPr>
        <w:pStyle w:val="FSNoteNumbered"/>
        <w:spacing w:after="0"/>
        <w:ind w:left="540"/>
        <w:rPr>
          <w:b/>
          <w:bCs/>
          <w:u w:val="none"/>
        </w:rPr>
      </w:pPr>
    </w:p>
    <w:p w14:paraId="6D16B8A7" w14:textId="77777777" w:rsidR="000D347E" w:rsidRDefault="000D347E" w:rsidP="000D347E">
      <w:pPr>
        <w:rPr>
          <w:lang w:val="th-TH"/>
        </w:rPr>
      </w:pPr>
    </w:p>
    <w:p w14:paraId="50AAED1B" w14:textId="77777777" w:rsidR="000D347E" w:rsidRDefault="000D347E" w:rsidP="000D347E">
      <w:pPr>
        <w:rPr>
          <w:lang w:val="th-TH"/>
        </w:rPr>
      </w:pPr>
    </w:p>
    <w:p w14:paraId="4B1827A0" w14:textId="77777777" w:rsidR="000D347E" w:rsidRDefault="000D347E" w:rsidP="000D347E">
      <w:pPr>
        <w:rPr>
          <w:lang w:val="th-TH"/>
        </w:rPr>
      </w:pPr>
    </w:p>
    <w:p w14:paraId="5291FC4F" w14:textId="77777777" w:rsidR="000D347E" w:rsidRDefault="000D347E" w:rsidP="000D347E">
      <w:pPr>
        <w:rPr>
          <w:lang w:val="th-TH"/>
        </w:rPr>
      </w:pPr>
    </w:p>
    <w:p w14:paraId="3B68DCE0" w14:textId="77777777" w:rsidR="000D347E" w:rsidRDefault="000D347E" w:rsidP="000D347E">
      <w:pPr>
        <w:rPr>
          <w:lang w:val="th-TH"/>
        </w:rPr>
      </w:pPr>
    </w:p>
    <w:p w14:paraId="138BDF89" w14:textId="77777777" w:rsidR="000D347E" w:rsidRDefault="000D347E" w:rsidP="000D347E">
      <w:pPr>
        <w:rPr>
          <w:lang w:val="th-TH"/>
        </w:rPr>
      </w:pPr>
    </w:p>
    <w:p w14:paraId="60EFD91C" w14:textId="77777777" w:rsidR="000D347E" w:rsidRDefault="000D347E" w:rsidP="000D347E">
      <w:pPr>
        <w:rPr>
          <w:lang w:val="th-TH"/>
        </w:rPr>
      </w:pPr>
    </w:p>
    <w:p w14:paraId="12D1509F" w14:textId="77777777" w:rsidR="000D347E" w:rsidRDefault="000D347E" w:rsidP="000D347E">
      <w:pPr>
        <w:rPr>
          <w:lang w:val="th-TH"/>
        </w:rPr>
      </w:pPr>
    </w:p>
    <w:p w14:paraId="62C9C573" w14:textId="77777777" w:rsidR="000D347E" w:rsidRDefault="000D347E" w:rsidP="000D347E">
      <w:pPr>
        <w:rPr>
          <w:lang w:val="th-TH"/>
        </w:rPr>
      </w:pPr>
    </w:p>
    <w:p w14:paraId="712080A3" w14:textId="77777777" w:rsidR="000D347E" w:rsidRDefault="000D347E" w:rsidP="000D347E">
      <w:pPr>
        <w:rPr>
          <w:lang w:val="th-TH"/>
        </w:rPr>
      </w:pPr>
    </w:p>
    <w:p w14:paraId="52FFA09F" w14:textId="77777777" w:rsidR="000D347E" w:rsidRDefault="000D347E" w:rsidP="000D347E">
      <w:pPr>
        <w:rPr>
          <w:lang w:val="th-TH"/>
        </w:rPr>
      </w:pPr>
    </w:p>
    <w:p w14:paraId="3026DA05" w14:textId="77777777" w:rsidR="000D347E" w:rsidRDefault="000D347E" w:rsidP="000D347E">
      <w:pPr>
        <w:rPr>
          <w:lang w:val="th-TH"/>
        </w:rPr>
      </w:pPr>
    </w:p>
    <w:p w14:paraId="14E138FE" w14:textId="77777777" w:rsidR="000D347E" w:rsidRDefault="000D347E" w:rsidP="000D347E">
      <w:pPr>
        <w:rPr>
          <w:lang w:val="th-TH"/>
        </w:rPr>
      </w:pPr>
    </w:p>
    <w:p w14:paraId="7C7C5B18" w14:textId="77777777" w:rsidR="000D347E" w:rsidRDefault="000D347E" w:rsidP="000D347E">
      <w:pPr>
        <w:rPr>
          <w:lang w:val="th-TH"/>
        </w:rPr>
      </w:pPr>
    </w:p>
    <w:p w14:paraId="589CBA47" w14:textId="77777777" w:rsidR="000D347E" w:rsidRDefault="000D347E" w:rsidP="000D347E">
      <w:pPr>
        <w:rPr>
          <w:lang w:val="th-TH"/>
        </w:rPr>
      </w:pPr>
    </w:p>
    <w:p w14:paraId="7CEC3369" w14:textId="77777777" w:rsidR="000D347E" w:rsidRDefault="000D347E" w:rsidP="000D347E">
      <w:pPr>
        <w:rPr>
          <w:lang w:val="th-TH"/>
        </w:rPr>
      </w:pPr>
    </w:p>
    <w:p w14:paraId="39E9FD65" w14:textId="77777777" w:rsidR="000D347E" w:rsidRDefault="000D347E" w:rsidP="000D347E">
      <w:pPr>
        <w:rPr>
          <w:lang w:val="th-TH"/>
        </w:rPr>
      </w:pPr>
    </w:p>
    <w:p w14:paraId="188A74B1" w14:textId="77777777" w:rsidR="000D347E" w:rsidRDefault="000D347E" w:rsidP="000D347E">
      <w:pPr>
        <w:rPr>
          <w:lang w:val="th-TH"/>
        </w:rPr>
      </w:pPr>
    </w:p>
    <w:p w14:paraId="54673F62" w14:textId="77777777" w:rsidR="000D347E" w:rsidRDefault="000D347E" w:rsidP="000D347E">
      <w:pPr>
        <w:rPr>
          <w:lang w:val="th-TH"/>
        </w:rPr>
      </w:pPr>
    </w:p>
    <w:p w14:paraId="0E1B6DC8" w14:textId="77777777" w:rsidR="000D347E" w:rsidRDefault="000D347E" w:rsidP="000D347E">
      <w:pPr>
        <w:rPr>
          <w:lang w:val="th-TH"/>
        </w:rPr>
      </w:pPr>
    </w:p>
    <w:p w14:paraId="75135B69" w14:textId="77777777" w:rsidR="000D347E" w:rsidRDefault="000D347E" w:rsidP="000D347E">
      <w:pPr>
        <w:rPr>
          <w:lang w:val="th-TH"/>
        </w:rPr>
      </w:pPr>
    </w:p>
    <w:p w14:paraId="4FDD34CE" w14:textId="77777777" w:rsidR="000D347E" w:rsidRDefault="000D347E" w:rsidP="000D347E">
      <w:pPr>
        <w:rPr>
          <w:lang w:val="th-TH"/>
        </w:rPr>
      </w:pPr>
    </w:p>
    <w:p w14:paraId="48FA0F8C" w14:textId="77777777" w:rsidR="000D347E" w:rsidRDefault="000D347E" w:rsidP="000D347E">
      <w:pPr>
        <w:rPr>
          <w:lang w:val="th-TH"/>
        </w:rPr>
      </w:pPr>
    </w:p>
    <w:p w14:paraId="1549FB9A" w14:textId="77777777" w:rsidR="000D347E" w:rsidRDefault="000D347E" w:rsidP="000D347E">
      <w:pPr>
        <w:rPr>
          <w:lang w:val="th-TH"/>
        </w:rPr>
      </w:pPr>
    </w:p>
    <w:p w14:paraId="604DA771" w14:textId="77777777" w:rsidR="000D347E" w:rsidRDefault="000D347E" w:rsidP="000D347E">
      <w:pPr>
        <w:rPr>
          <w:lang w:val="th-TH"/>
        </w:rPr>
      </w:pPr>
    </w:p>
    <w:p w14:paraId="6B66BE53" w14:textId="77777777" w:rsidR="000D347E" w:rsidRDefault="000D347E" w:rsidP="000D347E">
      <w:pPr>
        <w:rPr>
          <w:lang w:val="th-TH"/>
        </w:rPr>
      </w:pPr>
    </w:p>
    <w:p w14:paraId="2823273E" w14:textId="77777777" w:rsidR="000D347E" w:rsidRPr="000D347E" w:rsidRDefault="000D347E" w:rsidP="000D347E">
      <w:pPr>
        <w:rPr>
          <w:cs/>
          <w:lang w:val="th-TH"/>
        </w:rPr>
      </w:pPr>
    </w:p>
    <w:p w14:paraId="7DAEFAA1" w14:textId="05BBBBBA" w:rsidR="005B7353" w:rsidRDefault="005B7353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</w:rPr>
      </w:pPr>
      <w:r w:rsidRPr="007F5870">
        <w:rPr>
          <w:b/>
          <w:bCs/>
          <w:u w:val="none"/>
          <w:cs/>
        </w:rPr>
        <w:lastRenderedPageBreak/>
        <w:t>ทรัพย์สิน</w:t>
      </w:r>
      <w:r w:rsidR="00520742" w:rsidRPr="007F5870">
        <w:rPr>
          <w:b/>
          <w:bCs/>
          <w:u w:val="none"/>
          <w:cs/>
        </w:rPr>
        <w:t>อื่น</w:t>
      </w:r>
      <w:r w:rsidRPr="007F5870">
        <w:rPr>
          <w:b/>
          <w:bCs/>
          <w:u w:val="none"/>
          <w:cs/>
        </w:rPr>
        <w:t>ที่มีข้อจำกัดและภาระผูกพัน</w:t>
      </w:r>
    </w:p>
    <w:p w14:paraId="3CD1DF6F" w14:textId="4AFE131E" w:rsidR="00520742" w:rsidRDefault="00317A60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776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1F2241" w:rsidRPr="001F2241">
        <w:rPr>
          <w:rFonts w:ascii="Angsana New" w:hAnsi="Angsana New"/>
          <w:sz w:val="28"/>
          <w:szCs w:val="28"/>
          <w:cs/>
        </w:rPr>
        <w:t>กันยายน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0B776F">
        <w:rPr>
          <w:rFonts w:ascii="Angsana New" w:hAnsi="Angsana New" w:hint="cs"/>
          <w:sz w:val="28"/>
          <w:szCs w:val="28"/>
          <w:cs/>
        </w:rPr>
        <w:t xml:space="preserve"> </w:t>
      </w:r>
      <w:r w:rsidRPr="000B776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5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="00A15D85" w:rsidRPr="00A15D85">
        <w:rPr>
          <w:rFonts w:ascii="Angsana New" w:hAnsi="Angsana New"/>
          <w:sz w:val="28"/>
          <w:szCs w:val="28"/>
          <w:cs/>
        </w:rPr>
        <w:t>บริษัทได้วางทรัพย์สินเพื่อเป็นหลักทรัพย์จัดสรรเป็นเงินสำรองประกันภัยกับนายทะเบียนตามพระราชบัญญัติประกันวินาศภัย 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5C070F" w:rsidRPr="00824832" w14:paraId="4689548D" w14:textId="77777777" w:rsidTr="00762283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1DE97E3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5BABB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17A60" w:rsidRPr="00824832" w14:paraId="68F78389" w14:textId="77777777" w:rsidTr="00762283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7D7D0B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2BDF9" w14:textId="5304E53F" w:rsidR="00317A60" w:rsidRPr="005C070F" w:rsidRDefault="00906F92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F2241" w:rsidRPr="001F224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17A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7A60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EF564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8C197" w14:textId="5C7B03B7" w:rsidR="00317A60" w:rsidRPr="00824832" w:rsidRDefault="006D477D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17A60" w:rsidRPr="000B77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17A60" w:rsidRPr="000B776F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317A60" w:rsidRPr="00824832" w14:paraId="1781CEF7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A7E1C1F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9CD0B" w14:textId="37BC09DA" w:rsidR="00317A60" w:rsidRPr="00855947" w:rsidRDefault="00534F99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</w:t>
            </w:r>
            <w:r w:rsidR="008376FB">
              <w:rPr>
                <w:rFonts w:asciiTheme="majorBidi" w:eastAsia="Cordia New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BFB89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BD76C1" w14:textId="6179A63E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458</w:t>
            </w:r>
          </w:p>
        </w:tc>
      </w:tr>
      <w:tr w:rsidR="00317A60" w:rsidRPr="00824832" w14:paraId="148AC9B7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9ED8F27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9B890" w14:textId="247244C3" w:rsidR="00317A60" w:rsidRPr="00855947" w:rsidRDefault="00534F99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6,236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A4DA4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918AE9" w14:textId="70358CEF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86,021</w:t>
            </w:r>
          </w:p>
        </w:tc>
      </w:tr>
      <w:tr w:rsidR="00317A60" w:rsidRPr="00824832" w14:paraId="69543721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DE9D1D" w14:textId="5ED3CE05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E4245" w14:textId="5214AEA5" w:rsidR="00317A60" w:rsidRPr="00855947" w:rsidRDefault="008376FB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1,167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117A7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1931" w14:textId="4F200F58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221</w:t>
            </w:r>
          </w:p>
        </w:tc>
      </w:tr>
      <w:tr w:rsidR="00317A60" w:rsidRPr="00824832" w14:paraId="6E1A09BA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B692662" w14:textId="77777777" w:rsidR="00317A60" w:rsidRPr="00E872E9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ไรหรือขาดทุน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F23A37" w14:textId="29E065BC" w:rsidR="00317A60" w:rsidRPr="00855947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04E2A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3503E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17A60" w:rsidRPr="00824832" w14:paraId="4490BF6E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7F40F0A" w14:textId="77777777" w:rsidR="00317A60" w:rsidRPr="00E872E9" w:rsidRDefault="00317A60" w:rsidP="00317A6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F72E" w14:textId="5570C497" w:rsidR="00317A60" w:rsidRPr="00855947" w:rsidRDefault="00E904F4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19,153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485FD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5126D" w14:textId="4E1338EA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20,509</w:t>
            </w:r>
          </w:p>
        </w:tc>
      </w:tr>
      <w:tr w:rsidR="00317A60" w:rsidRPr="00824832" w14:paraId="3BA6AA9F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00CC504" w14:textId="77777777" w:rsidR="00317A60" w:rsidRPr="00E872E9" w:rsidRDefault="00317A60" w:rsidP="00317A6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ใน</w:t>
            </w: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EED11" w14:textId="4A793838" w:rsidR="00317A60" w:rsidRPr="00855947" w:rsidRDefault="00534F99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</w:t>
            </w:r>
            <w:r w:rsidR="008376FB">
              <w:rPr>
                <w:rFonts w:asciiTheme="majorBidi" w:eastAsia="Cordia New" w:hAnsiTheme="majorBidi" w:cstheme="majorBidi"/>
                <w:sz w:val="28"/>
                <w:szCs w:val="28"/>
              </w:rPr>
              <w:t>,61</w:t>
            </w:r>
            <w:r w:rsidR="00006451">
              <w:rPr>
                <w:rFonts w:asciiTheme="majorBidi" w:eastAsia="Cordia New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96B02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B1E4F" w14:textId="5C1F8341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28,377</w:t>
            </w:r>
          </w:p>
        </w:tc>
      </w:tr>
      <w:tr w:rsidR="00317A60" w:rsidRPr="00824832" w14:paraId="13FCB5B1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3EC5B26" w14:textId="77777777" w:rsidR="00317A60" w:rsidRPr="00E872E9" w:rsidRDefault="00317A60" w:rsidP="00317A6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17BED" w14:textId="13EDA037" w:rsidR="00317A60" w:rsidRPr="005F6E44" w:rsidRDefault="008376FB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7,973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BF2A4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83241" w14:textId="2570A470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7,084</w:t>
            </w:r>
          </w:p>
        </w:tc>
      </w:tr>
      <w:tr w:rsidR="00317A60" w:rsidRPr="00824832" w14:paraId="068D3517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D3051D" w14:textId="77777777" w:rsidR="00317A60" w:rsidRPr="00E872E9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ไรขาดทุน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78241F" w14:textId="77777777" w:rsidR="00317A60" w:rsidRPr="005F6E44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E7309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FD578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17A60" w:rsidRPr="00824832" w14:paraId="27989358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23A5452" w14:textId="77777777" w:rsidR="00317A60" w:rsidRPr="00E872E9" w:rsidRDefault="00317A60" w:rsidP="00317A6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1CAFF" w14:textId="307252AF" w:rsidR="00317A60" w:rsidRPr="005F6E44" w:rsidRDefault="008376FB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67,369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56032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8238C" w14:textId="45224E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67,184</w:t>
            </w:r>
          </w:p>
        </w:tc>
      </w:tr>
      <w:tr w:rsidR="00317A60" w:rsidRPr="00824832" w14:paraId="4B95662D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3595683" w14:textId="77777777" w:rsidR="00317A60" w:rsidRPr="00E872E9" w:rsidRDefault="00317A60" w:rsidP="00317A6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89444" w14:textId="1B4A2C81" w:rsidR="00317A60" w:rsidRPr="005F6E44" w:rsidRDefault="008376FB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102,569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CC2C8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9307A" w14:textId="514F8E3A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101,495</w:t>
            </w:r>
          </w:p>
        </w:tc>
      </w:tr>
      <w:tr w:rsidR="00113137" w:rsidRPr="00824832" w14:paraId="73F1680A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5A64AB9" w14:textId="5972C96C" w:rsidR="00113137" w:rsidRPr="00113137" w:rsidRDefault="00113137" w:rsidP="0011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8D6A68" w14:textId="77777777" w:rsidR="00113137" w:rsidRDefault="00113137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7F166" w14:textId="77777777" w:rsidR="00113137" w:rsidRPr="001E6A78" w:rsidRDefault="00113137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3492D2" w14:textId="77777777" w:rsidR="00113137" w:rsidRDefault="00113137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811807" w:rsidRPr="00824832" w14:paraId="4359230F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3F36F88" w14:textId="715CFB46" w:rsidR="00811807" w:rsidRPr="00811807" w:rsidRDefault="000D347E" w:rsidP="00811807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0A9BA8" w14:textId="3B640EBF" w:rsidR="00811807" w:rsidRDefault="000D347E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02618E" w14:textId="77777777" w:rsidR="00811807" w:rsidRPr="001E6A78" w:rsidRDefault="00811807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658983" w14:textId="089688A3" w:rsidR="00811807" w:rsidRDefault="000D347E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113137" w:rsidRPr="00824832" w14:paraId="7FB0FF31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DB459E1" w14:textId="0E1D3BE3" w:rsidR="00113137" w:rsidRDefault="00113137" w:rsidP="00317A6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E90766" w14:textId="0179B395" w:rsidR="00113137" w:rsidRDefault="00113137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CD94DF" w14:textId="77777777" w:rsidR="00113137" w:rsidRPr="001E6A78" w:rsidRDefault="00113137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D4E70F" w14:textId="34EAF91A" w:rsidR="00113137" w:rsidRDefault="00113137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317A60" w:rsidRPr="005067F3" w14:paraId="6CD9542F" w14:textId="77777777" w:rsidTr="00762283">
        <w:trPr>
          <w:trHeight w:val="35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EA9764F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C6B06" w14:textId="68AD11D1" w:rsidR="00317A60" w:rsidRPr="005F6E44" w:rsidRDefault="000D347E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331,27</w:t>
            </w:r>
            <w:r w:rsidR="00690A0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2931B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2490E" w14:textId="7CE2BB5B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311,349</w:t>
            </w:r>
          </w:p>
        </w:tc>
      </w:tr>
    </w:tbl>
    <w:p w14:paraId="2F2FE517" w14:textId="1C327652" w:rsidR="00507A1B" w:rsidRPr="00507A1B" w:rsidRDefault="00AB3FF6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45246C">
        <w:rPr>
          <w:b/>
          <w:bCs/>
          <w:u w:val="none"/>
          <w:cs/>
        </w:rPr>
        <w:t>ภาระผูกพัน</w:t>
      </w:r>
    </w:p>
    <w:p w14:paraId="7B7A369E" w14:textId="7A15D329" w:rsidR="00AB3FF6" w:rsidRPr="0045246C" w:rsidRDefault="00AB3FF6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5246C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</w:t>
      </w:r>
    </w:p>
    <w:p w14:paraId="1A8E4AEE" w14:textId="3C9CD145" w:rsidR="005B7353" w:rsidRDefault="00317A60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776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1F2241" w:rsidRPr="001F2241">
        <w:rPr>
          <w:rFonts w:ascii="Angsana New" w:hAnsi="Angsana New"/>
          <w:sz w:val="28"/>
          <w:szCs w:val="28"/>
          <w:cs/>
        </w:rPr>
        <w:t>กันยายน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0B776F">
        <w:rPr>
          <w:rFonts w:ascii="Angsana New" w:hAnsi="Angsana New" w:hint="cs"/>
          <w:sz w:val="28"/>
          <w:szCs w:val="28"/>
          <w:cs/>
        </w:rPr>
        <w:t xml:space="preserve"> </w:t>
      </w:r>
      <w:r w:rsidRPr="000B776F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65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="005C070F" w:rsidRPr="005C070F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บริษัทมีภาระผูกพันจากสัญญาเช่าและบริการอาคารสำนักงาน และอุปกรณ์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สำนักงาน ซึ่งมีระยะเวลา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สิ้นสุดในปี </w:t>
      </w:r>
      <w:r w:rsidR="00C4339B" w:rsidRPr="00C4339B">
        <w:rPr>
          <w:rFonts w:ascii="Angsana New" w:hAnsi="Angsana New"/>
          <w:spacing w:val="4"/>
          <w:sz w:val="28"/>
          <w:szCs w:val="28"/>
        </w:rPr>
        <w:t>256</w:t>
      </w:r>
      <w:r w:rsidR="00290048">
        <w:rPr>
          <w:rFonts w:ascii="Angsana New" w:hAnsi="Angsana New"/>
          <w:spacing w:val="4"/>
          <w:sz w:val="28"/>
          <w:szCs w:val="28"/>
        </w:rPr>
        <w:t>6</w:t>
      </w:r>
      <w:r w:rsidR="0009045F" w:rsidRPr="00D260F9">
        <w:rPr>
          <w:rFonts w:ascii="Angsana New" w:hAnsi="Angsana New"/>
          <w:spacing w:val="4"/>
          <w:sz w:val="28"/>
          <w:szCs w:val="28"/>
        </w:rPr>
        <w:t xml:space="preserve"> </w:t>
      </w:r>
      <w:r w:rsidR="0009045F" w:rsidRPr="00D260F9">
        <w:rPr>
          <w:rFonts w:ascii="Angsana New" w:hAnsi="Angsana New" w:hint="cs"/>
          <w:spacing w:val="4"/>
          <w:sz w:val="28"/>
          <w:szCs w:val="28"/>
          <w:cs/>
        </w:rPr>
        <w:t xml:space="preserve">ถึง </w:t>
      </w:r>
      <w:r w:rsidR="00C4339B" w:rsidRPr="00C4339B">
        <w:rPr>
          <w:rFonts w:ascii="Angsana New" w:hAnsi="Angsana New"/>
          <w:spacing w:val="4"/>
          <w:sz w:val="28"/>
          <w:szCs w:val="28"/>
        </w:rPr>
        <w:t>256</w:t>
      </w:r>
      <w:r w:rsidR="00024912">
        <w:rPr>
          <w:rFonts w:ascii="Angsana New" w:hAnsi="Angsana New"/>
          <w:spacing w:val="4"/>
          <w:sz w:val="28"/>
          <w:szCs w:val="28"/>
        </w:rPr>
        <w:t>8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 จำนวน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เงินขั้นต่ำที่บริษัทต้องจ่ายในอนาคตสำหรับระยะเวลาแต่</w:t>
      </w:r>
      <w:r w:rsidR="005C070F" w:rsidRPr="005C070F">
        <w:rPr>
          <w:rFonts w:ascii="Angsana New" w:hAnsi="Angsana New"/>
          <w:sz w:val="28"/>
          <w:szCs w:val="28"/>
          <w:cs/>
        </w:rPr>
        <w:t>ละช่วงมีดังนี้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70"/>
        <w:gridCol w:w="1440"/>
      </w:tblGrid>
      <w:tr w:rsidR="00717871" w:rsidRPr="0045246C" w14:paraId="4CD10790" w14:textId="77777777" w:rsidTr="008D0C03">
        <w:tc>
          <w:tcPr>
            <w:tcW w:w="5490" w:type="dxa"/>
          </w:tcPr>
          <w:p w14:paraId="5FDD45EE" w14:textId="77777777" w:rsidR="00AB4B0E" w:rsidRPr="0045246C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6D0A183" w14:textId="77777777" w:rsidR="00AB4B0E" w:rsidRPr="0045246C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17A60" w:rsidRPr="0045246C" w14:paraId="5ABD45AF" w14:textId="77777777" w:rsidTr="008D0C03">
        <w:tc>
          <w:tcPr>
            <w:tcW w:w="5490" w:type="dxa"/>
          </w:tcPr>
          <w:p w14:paraId="0A1C0B83" w14:textId="77777777" w:rsidR="00317A60" w:rsidRPr="0045246C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F25F27" w14:textId="723E4BA0" w:rsidR="00317A60" w:rsidRPr="0045246C" w:rsidRDefault="00906F92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F2241" w:rsidRPr="001F224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17A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7A60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394EB6" w14:textId="77777777" w:rsidR="00317A60" w:rsidRPr="0045246C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8D5331" w14:textId="5C377410" w:rsidR="00317A60" w:rsidRPr="0045246C" w:rsidRDefault="006D477D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17A60" w:rsidRPr="000B77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17A60" w:rsidRPr="000B776F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317A60" w:rsidRPr="0045246C" w14:paraId="42275581" w14:textId="77777777" w:rsidTr="008D0C03">
        <w:tc>
          <w:tcPr>
            <w:tcW w:w="5490" w:type="dxa"/>
          </w:tcPr>
          <w:p w14:paraId="2A271DF9" w14:textId="77777777" w:rsidR="00317A60" w:rsidRPr="0045246C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934D" w14:textId="2A82E89E" w:rsidR="00317A60" w:rsidRPr="005F6E44" w:rsidRDefault="000B20B4" w:rsidP="00317A60">
            <w:pPr>
              <w:tabs>
                <w:tab w:val="clear" w:pos="1644"/>
                <w:tab w:val="left" w:pos="1312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2,580</w:t>
            </w:r>
          </w:p>
        </w:tc>
        <w:tc>
          <w:tcPr>
            <w:tcW w:w="270" w:type="dxa"/>
          </w:tcPr>
          <w:p w14:paraId="05E0D382" w14:textId="77777777" w:rsidR="00317A60" w:rsidRPr="001E6A78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D03C" w14:textId="6F54EA5A" w:rsidR="00317A60" w:rsidRPr="001E6A78" w:rsidRDefault="00317A60" w:rsidP="00317A60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2,735</w:t>
            </w:r>
          </w:p>
        </w:tc>
      </w:tr>
      <w:tr w:rsidR="00317A60" w:rsidRPr="0045246C" w14:paraId="5D57C570" w14:textId="77777777" w:rsidTr="008D0C03">
        <w:tc>
          <w:tcPr>
            <w:tcW w:w="5490" w:type="dxa"/>
          </w:tcPr>
          <w:p w14:paraId="7A08092E" w14:textId="00A773CE" w:rsidR="00317A60" w:rsidRPr="0045246C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2951" w14:textId="7DA14C9A" w:rsidR="00317A60" w:rsidRPr="005F6E44" w:rsidRDefault="000B20B4" w:rsidP="00317A60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2,398</w:t>
            </w:r>
          </w:p>
        </w:tc>
        <w:tc>
          <w:tcPr>
            <w:tcW w:w="270" w:type="dxa"/>
          </w:tcPr>
          <w:p w14:paraId="5B1EC8CA" w14:textId="77777777" w:rsidR="00317A60" w:rsidRPr="001E6A78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9C858" w14:textId="0EF539B9" w:rsidR="00317A60" w:rsidRPr="001E6A78" w:rsidRDefault="00317A60" w:rsidP="00317A60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3,190</w:t>
            </w:r>
          </w:p>
        </w:tc>
      </w:tr>
      <w:tr w:rsidR="00317A60" w:rsidRPr="0045246C" w14:paraId="307FCEDF" w14:textId="77777777" w:rsidTr="008D0C03">
        <w:trPr>
          <w:trHeight w:val="389"/>
        </w:trPr>
        <w:tc>
          <w:tcPr>
            <w:tcW w:w="5490" w:type="dxa"/>
            <w:vAlign w:val="bottom"/>
          </w:tcPr>
          <w:p w14:paraId="0B3E41FE" w14:textId="77777777" w:rsidR="00317A60" w:rsidRPr="0045246C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65AC1" w14:textId="506E9083" w:rsidR="00317A60" w:rsidRPr="005F6E44" w:rsidRDefault="000B20B4" w:rsidP="00317A60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4,978</w:t>
            </w:r>
          </w:p>
        </w:tc>
        <w:tc>
          <w:tcPr>
            <w:tcW w:w="270" w:type="dxa"/>
            <w:vAlign w:val="bottom"/>
          </w:tcPr>
          <w:p w14:paraId="4D8481C4" w14:textId="77777777" w:rsidR="00317A60" w:rsidRPr="001E6A78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32C85" w14:textId="4BD00D7A" w:rsidR="00317A60" w:rsidRPr="001E6A78" w:rsidRDefault="00317A60" w:rsidP="00317A60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5,925</w:t>
            </w:r>
          </w:p>
        </w:tc>
      </w:tr>
    </w:tbl>
    <w:p w14:paraId="34E5F41D" w14:textId="77777777" w:rsidR="000D347E" w:rsidRDefault="000D347E" w:rsidP="000D34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76" w:lineRule="auto"/>
        <w:ind w:left="907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D7602A8" w14:textId="77777777" w:rsidR="000D347E" w:rsidRDefault="000D347E" w:rsidP="000D34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76" w:lineRule="auto"/>
        <w:ind w:left="907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929FE62" w14:textId="0425B038" w:rsidR="00EE5A54" w:rsidRPr="0040193A" w:rsidRDefault="00513B6A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76" w:lineRule="auto"/>
        <w:ind w:left="907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0193A">
        <w:rPr>
          <w:rFonts w:asciiTheme="majorBidi" w:hAnsiTheme="majorBidi" w:cstheme="majorBidi" w:hint="cs"/>
          <w:spacing w:val="-2"/>
          <w:sz w:val="28"/>
          <w:szCs w:val="28"/>
          <w:cs/>
        </w:rPr>
        <w:lastRenderedPageBreak/>
        <w:t>วงเงินสินเชื่อ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70"/>
        <w:gridCol w:w="1440"/>
      </w:tblGrid>
      <w:tr w:rsidR="00034A92" w:rsidRPr="00824832" w14:paraId="1145DC45" w14:textId="77777777" w:rsidTr="00EB6706">
        <w:tc>
          <w:tcPr>
            <w:tcW w:w="5490" w:type="dxa"/>
          </w:tcPr>
          <w:p w14:paraId="5B10F128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3400799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17A60" w:rsidRPr="00824832" w14:paraId="4077C83A" w14:textId="77777777" w:rsidTr="00EB6706">
        <w:tc>
          <w:tcPr>
            <w:tcW w:w="5490" w:type="dxa"/>
          </w:tcPr>
          <w:p w14:paraId="401FF5F1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2B0534" w14:textId="1FB2B7BC" w:rsidR="00317A60" w:rsidRPr="00824832" w:rsidRDefault="00906F92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F2241" w:rsidRPr="001F224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17A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7A60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736FE2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9822B2" w14:textId="69A884BE" w:rsidR="00317A60" w:rsidRPr="00824832" w:rsidRDefault="006D477D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17A60" w:rsidRPr="000B77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17A60" w:rsidRPr="000B776F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1C4127" w:rsidRPr="00824832" w14:paraId="4C76DABE" w14:textId="77777777" w:rsidTr="003711C9">
        <w:tc>
          <w:tcPr>
            <w:tcW w:w="5490" w:type="dxa"/>
          </w:tcPr>
          <w:p w14:paraId="4E493070" w14:textId="4BCC9A2D" w:rsidR="001C4127" w:rsidRPr="00824832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สัญญาหลักประกันทางธุรกิจ</w:t>
            </w:r>
          </w:p>
        </w:tc>
        <w:tc>
          <w:tcPr>
            <w:tcW w:w="1440" w:type="dxa"/>
          </w:tcPr>
          <w:p w14:paraId="68D40A95" w14:textId="44D9F6AE" w:rsidR="001C4127" w:rsidRPr="008108B4" w:rsidRDefault="0096647D" w:rsidP="001C4127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29A6E46D" w14:textId="77777777" w:rsidR="001C4127" w:rsidRPr="004E4EFB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0295EB77" w14:textId="75EEF244" w:rsidR="001C4127" w:rsidRPr="004E4EFB" w:rsidRDefault="00C649C5" w:rsidP="001C412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C4127" w:rsidRPr="00BC085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1C4127" w:rsidRPr="00824832" w14:paraId="73085B14" w14:textId="77777777" w:rsidTr="003711C9">
        <w:tc>
          <w:tcPr>
            <w:tcW w:w="5490" w:type="dxa"/>
          </w:tcPr>
          <w:p w14:paraId="06B292CE" w14:textId="5454FFDD" w:rsidR="001C4127" w:rsidRPr="00A64216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หนังสือค้ำประกัน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6A2E9" w14:textId="5A8CF477" w:rsidR="001C4127" w:rsidRPr="008108B4" w:rsidRDefault="0096647D" w:rsidP="001C4127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647D"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  <w:tc>
          <w:tcPr>
            <w:tcW w:w="270" w:type="dxa"/>
          </w:tcPr>
          <w:p w14:paraId="78946F5A" w14:textId="77777777" w:rsidR="001C4127" w:rsidRPr="004E4EFB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80BE10" w14:textId="3914577F" w:rsidR="001C4127" w:rsidRPr="004E4EFB" w:rsidRDefault="001C4127" w:rsidP="001C412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C0856"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</w:tr>
      <w:tr w:rsidR="001C4127" w:rsidRPr="00824832" w14:paraId="19D8FB6D" w14:textId="77777777" w:rsidTr="00EB6706">
        <w:trPr>
          <w:trHeight w:val="389"/>
        </w:trPr>
        <w:tc>
          <w:tcPr>
            <w:tcW w:w="5490" w:type="dxa"/>
            <w:vAlign w:val="bottom"/>
          </w:tcPr>
          <w:p w14:paraId="229B046E" w14:textId="77777777" w:rsidR="001C4127" w:rsidRPr="00824832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5B4AC" w14:textId="6A8C2F34" w:rsidR="001C4127" w:rsidRPr="008108B4" w:rsidRDefault="0096647D" w:rsidP="001C4127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6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18,030</w:t>
            </w:r>
          </w:p>
        </w:tc>
        <w:tc>
          <w:tcPr>
            <w:tcW w:w="270" w:type="dxa"/>
            <w:vAlign w:val="bottom"/>
          </w:tcPr>
          <w:p w14:paraId="65F0F39D" w14:textId="77777777" w:rsidR="001C4127" w:rsidRPr="004E4EFB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B2A9" w14:textId="62C9A79D" w:rsidR="001C4127" w:rsidRPr="004E4EFB" w:rsidRDefault="001C4127" w:rsidP="001C412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C0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23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BC0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23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BC0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</w:tr>
    </w:tbl>
    <w:p w14:paraId="72CF8486" w14:textId="5CCBCB86" w:rsidR="005C070F" w:rsidRPr="004971EB" w:rsidRDefault="005C070F" w:rsidP="005C07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6" w:name="_Hlk38823822"/>
      <w:r w:rsidRPr="004971EB">
        <w:rPr>
          <w:rFonts w:asciiTheme="majorBidi" w:hAnsiTheme="majorBidi" w:cstheme="majorBidi"/>
          <w:spacing w:val="2"/>
          <w:sz w:val="28"/>
          <w:szCs w:val="28"/>
          <w:cs/>
        </w:rPr>
        <w:t xml:space="preserve">ณ </w:t>
      </w:r>
      <w:r w:rsidRPr="00C4053C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1F2241" w:rsidRPr="001F2241">
        <w:rPr>
          <w:rFonts w:ascii="Angsana New" w:hAnsi="Angsana New"/>
          <w:sz w:val="28"/>
          <w:szCs w:val="28"/>
          <w:cs/>
        </w:rPr>
        <w:t>กันยายน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024912">
        <w:rPr>
          <w:rFonts w:ascii="Angsana New" w:hAnsi="Angsana New"/>
          <w:sz w:val="28"/>
          <w:szCs w:val="28"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Pr="00C4053C">
        <w:rPr>
          <w:rFonts w:ascii="Angsana New" w:hAnsi="Angsana New"/>
          <w:spacing w:val="2"/>
          <w:sz w:val="28"/>
          <w:szCs w:val="28"/>
          <w:cs/>
        </w:rPr>
        <w:t>บริษัทมี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สัญญา</w:t>
      </w:r>
      <w:r w:rsidRPr="00C4053C">
        <w:rPr>
          <w:rFonts w:asciiTheme="majorBidi" w:hAnsiTheme="majorBidi" w:cstheme="majorBidi" w:hint="cs"/>
          <w:spacing w:val="2"/>
          <w:sz w:val="28"/>
          <w:szCs w:val="28"/>
          <w:cs/>
        </w:rPr>
        <w:t>หลักประกันทางธุรกิจ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Pr="00C4053C">
        <w:rPr>
          <w:rFonts w:ascii="Angsana New" w:hAnsi="Angsana New"/>
          <w:spacing w:val="2"/>
          <w:sz w:val="28"/>
          <w:szCs w:val="28"/>
          <w:cs/>
        </w:rPr>
        <w:t>หนังสือค้ำประกันที่ออกโดยธนาคารในประเทศ</w:t>
      </w:r>
      <w:r w:rsidRPr="00C4053C">
        <w:rPr>
          <w:rFonts w:ascii="Angsana New" w:hAnsi="Angsana New"/>
          <w:sz w:val="28"/>
          <w:szCs w:val="28"/>
          <w:cs/>
        </w:rPr>
        <w:t xml:space="preserve"> </w:t>
      </w:r>
      <w:r w:rsidRPr="00C4053C">
        <w:rPr>
          <w:rFonts w:ascii="Angsana New" w:hAnsi="Angsana New"/>
          <w:spacing w:val="4"/>
          <w:sz w:val="28"/>
          <w:szCs w:val="28"/>
          <w:cs/>
        </w:rPr>
        <w:t>ซึ่งค้ำประกันโดย</w:t>
      </w:r>
      <w:r w:rsidRPr="007F5870">
        <w:rPr>
          <w:rFonts w:ascii="Angsana New" w:hAnsi="Angsana New" w:hint="cs"/>
          <w:spacing w:val="4"/>
          <w:sz w:val="28"/>
          <w:szCs w:val="28"/>
          <w:cs/>
        </w:rPr>
        <w:t>เงินฝา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ก</w:t>
      </w:r>
      <w:r w:rsidRPr="007D69C2">
        <w:rPr>
          <w:rFonts w:ascii="Angsana New" w:hAnsi="Angsana New" w:hint="cs"/>
          <w:spacing w:val="4"/>
          <w:sz w:val="28"/>
          <w:szCs w:val="28"/>
          <w:cs/>
        </w:rPr>
        <w:t>ธนาคาร</w:t>
      </w:r>
      <w:r w:rsidRPr="001B3882">
        <w:rPr>
          <w:rFonts w:ascii="Angsana New" w:hAnsi="Angsana New" w:hint="cs"/>
          <w:spacing w:val="4"/>
          <w:sz w:val="28"/>
          <w:szCs w:val="28"/>
          <w:cs/>
        </w:rPr>
        <w:t>จำนวน</w:t>
      </w:r>
      <w:r w:rsidR="00616A2C" w:rsidRPr="001B3882">
        <w:rPr>
          <w:rFonts w:ascii="Angsana New" w:hAnsi="Angsana New"/>
          <w:spacing w:val="4"/>
          <w:sz w:val="28"/>
          <w:szCs w:val="28"/>
        </w:rPr>
        <w:t xml:space="preserve"> </w:t>
      </w:r>
      <w:r w:rsidR="00616A2C" w:rsidRPr="00FF64BE">
        <w:rPr>
          <w:rFonts w:ascii="Angsana New" w:hAnsi="Angsana New"/>
          <w:spacing w:val="4"/>
          <w:sz w:val="28"/>
          <w:szCs w:val="28"/>
        </w:rPr>
        <w:t>0.4</w:t>
      </w:r>
      <w:r w:rsidRPr="001B3882">
        <w:rPr>
          <w:rFonts w:ascii="Angsana New" w:hAnsi="Angsana New" w:hint="cs"/>
          <w:spacing w:val="4"/>
          <w:sz w:val="28"/>
          <w:szCs w:val="28"/>
          <w:cs/>
        </w:rPr>
        <w:t xml:space="preserve"> ล้าน</w:t>
      </w:r>
      <w:r w:rsidRPr="007D69C2">
        <w:rPr>
          <w:rFonts w:ascii="Angsana New" w:hAnsi="Angsana New" w:hint="cs"/>
          <w:spacing w:val="4"/>
          <w:sz w:val="28"/>
          <w:szCs w:val="28"/>
          <w:cs/>
        </w:rPr>
        <w:t>บาท</w:t>
      </w:r>
      <w:r w:rsidRPr="00443A16">
        <w:rPr>
          <w:rFonts w:ascii="Angsana New" w:hAnsi="Angsana New"/>
          <w:spacing w:val="4"/>
          <w:sz w:val="28"/>
          <w:szCs w:val="28"/>
        </w:rPr>
        <w:t xml:space="preserve"> 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(</w:t>
      </w:r>
      <w:r w:rsidR="000164A5">
        <w:rPr>
          <w:rFonts w:ascii="Angsana New" w:hAnsi="Angsana New"/>
          <w:spacing w:val="4"/>
          <w:sz w:val="28"/>
          <w:szCs w:val="28"/>
        </w:rPr>
        <w:t xml:space="preserve">31 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256</w:t>
      </w:r>
      <w:r w:rsidR="00317A60">
        <w:rPr>
          <w:rFonts w:ascii="Angsana New" w:hAnsi="Angsana New" w:hint="cs"/>
          <w:spacing w:val="4"/>
          <w:sz w:val="28"/>
          <w:szCs w:val="28"/>
          <w:cs/>
        </w:rPr>
        <w:t>5</w:t>
      </w:r>
      <w:r w:rsidRPr="00BC0856">
        <w:rPr>
          <w:rFonts w:ascii="Angsana New" w:hAnsi="Angsana New"/>
          <w:spacing w:val="4"/>
          <w:sz w:val="28"/>
          <w:szCs w:val="28"/>
        </w:rPr>
        <w:t xml:space="preserve">: </w:t>
      </w:r>
      <w:r w:rsidR="000164A5">
        <w:rPr>
          <w:rFonts w:ascii="Angsana New" w:hAnsi="Angsana New"/>
          <w:spacing w:val="4"/>
          <w:sz w:val="28"/>
          <w:szCs w:val="28"/>
        </w:rPr>
        <w:t>0.4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</w:t>
      </w:r>
      <w:r w:rsidRPr="00BC0856">
        <w:rPr>
          <w:rFonts w:ascii="Angsana New" w:hAnsi="Angsana New" w:hint="cs"/>
          <w:spacing w:val="4"/>
          <w:sz w:val="28"/>
          <w:szCs w:val="28"/>
          <w:cs/>
        </w:rPr>
        <w:t xml:space="preserve">ล้านบาท) </w:t>
      </w:r>
      <w:r w:rsidRPr="00221A47">
        <w:rPr>
          <w:rFonts w:ascii="Angsana New" w:hAnsi="Angsana New" w:hint="cs"/>
          <w:sz w:val="28"/>
          <w:szCs w:val="28"/>
          <w:cs/>
        </w:rPr>
        <w:t>และ</w:t>
      </w:r>
      <w:r w:rsidRPr="00221A47">
        <w:rPr>
          <w:rFonts w:ascii="Angsana New" w:hAnsi="Angsana New"/>
          <w:sz w:val="28"/>
          <w:szCs w:val="28"/>
          <w:cs/>
        </w:rPr>
        <w:t>ที่ดินและสิ่งปลูกสร้างบางแห่งตามที่</w:t>
      </w:r>
      <w:r w:rsidRPr="00D81051">
        <w:rPr>
          <w:rFonts w:ascii="Angsana New" w:hAnsi="Angsana New"/>
          <w:sz w:val="28"/>
          <w:szCs w:val="28"/>
          <w:cs/>
        </w:rPr>
        <w:t>กล่าวไว้ใน</w:t>
      </w:r>
      <w:r w:rsidRPr="00C155D9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8912A7">
        <w:rPr>
          <w:rFonts w:ascii="Angsana New" w:hAnsi="Angsana New"/>
          <w:sz w:val="28"/>
          <w:szCs w:val="28"/>
        </w:rPr>
        <w:t>6</w:t>
      </w:r>
      <w:r w:rsidR="00494F9D" w:rsidRPr="00C155D9">
        <w:rPr>
          <w:rFonts w:ascii="Angsana New" w:hAnsi="Angsana New"/>
          <w:sz w:val="28"/>
          <w:szCs w:val="28"/>
        </w:rPr>
        <w:t>,</w:t>
      </w:r>
      <w:r w:rsidRPr="00C155D9">
        <w:rPr>
          <w:rFonts w:ascii="Angsana New" w:hAnsi="Angsana New"/>
          <w:sz w:val="28"/>
          <w:szCs w:val="28"/>
        </w:rPr>
        <w:t xml:space="preserve"> </w:t>
      </w:r>
      <w:r w:rsidR="008912A7">
        <w:rPr>
          <w:rFonts w:ascii="Angsana New" w:hAnsi="Angsana New"/>
          <w:sz w:val="28"/>
          <w:szCs w:val="28"/>
        </w:rPr>
        <w:t>10</w:t>
      </w:r>
      <w:r w:rsidRPr="00C155D9">
        <w:rPr>
          <w:rFonts w:ascii="Angsana New" w:hAnsi="Angsana New"/>
          <w:sz w:val="28"/>
          <w:szCs w:val="28"/>
        </w:rPr>
        <w:t xml:space="preserve"> </w:t>
      </w:r>
      <w:r w:rsidRPr="00C155D9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C155D9">
        <w:rPr>
          <w:rFonts w:ascii="Angsana New" w:hAnsi="Angsana New"/>
          <w:sz w:val="28"/>
          <w:szCs w:val="28"/>
        </w:rPr>
        <w:t>1</w:t>
      </w:r>
      <w:r w:rsidR="008912A7">
        <w:rPr>
          <w:rFonts w:ascii="Angsana New" w:hAnsi="Angsana New"/>
          <w:sz w:val="28"/>
          <w:szCs w:val="28"/>
        </w:rPr>
        <w:t>3</w:t>
      </w:r>
    </w:p>
    <w:bookmarkEnd w:id="16"/>
    <w:p w14:paraId="77E34217" w14:textId="0FF3D378" w:rsidR="00734748" w:rsidRPr="00517FD7" w:rsidRDefault="00D142DE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ณ </w:t>
      </w:r>
      <w:r w:rsidR="00513B6A" w:rsidRPr="00172EA3">
        <w:rPr>
          <w:rFonts w:asciiTheme="majorBidi" w:hAnsiTheme="majorBidi" w:cstheme="majorBidi"/>
          <w:spacing w:val="-2"/>
          <w:sz w:val="28"/>
          <w:szCs w:val="28"/>
          <w:cs/>
        </w:rPr>
        <w:t xml:space="preserve">วันที่ </w:t>
      </w:r>
      <w:r>
        <w:rPr>
          <w:rFonts w:asciiTheme="majorBidi" w:hAnsiTheme="majorBidi" w:cstheme="majorBidi"/>
          <w:spacing w:val="-2"/>
          <w:sz w:val="28"/>
          <w:szCs w:val="28"/>
        </w:rPr>
        <w:t>30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1F2241" w:rsidRPr="001F2241">
        <w:rPr>
          <w:rFonts w:asciiTheme="majorBidi" w:hAnsiTheme="majorBidi"/>
          <w:spacing w:val="-2"/>
          <w:sz w:val="28"/>
          <w:szCs w:val="28"/>
          <w:cs/>
        </w:rPr>
        <w:t>กันยายน</w:t>
      </w:r>
      <w:r w:rsidR="00513B6A" w:rsidRPr="00172EA3">
        <w:rPr>
          <w:rFonts w:asciiTheme="majorBidi" w:hAnsiTheme="majorBidi" w:cstheme="majorBidi"/>
          <w:spacing w:val="-2"/>
          <w:sz w:val="28"/>
          <w:szCs w:val="28"/>
        </w:rPr>
        <w:t xml:space="preserve"> 256</w:t>
      </w:r>
      <w:r w:rsidR="00197CDE">
        <w:rPr>
          <w:rFonts w:asciiTheme="majorBidi" w:hAnsiTheme="majorBidi" w:cstheme="majorBidi"/>
          <w:spacing w:val="-2"/>
          <w:sz w:val="28"/>
          <w:szCs w:val="28"/>
        </w:rPr>
        <w:t>6</w:t>
      </w:r>
      <w:r w:rsidR="00513B6A"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มีภาระผูกพันจากการเข้าทำ</w:t>
      </w:r>
      <w:r w:rsidR="00513B6A"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สัญญาจ้างบริการตรวจสอบค่าสินไหมทดแทนกับบริษัทในประเทศแห่งหนึ่ง </w:t>
      </w:r>
      <w:r w:rsidR="00513B6A" w:rsidRPr="00172EA3">
        <w:rPr>
          <w:rFonts w:asciiTheme="majorBidi" w:hAnsiTheme="majorBidi" w:cstheme="majorBidi" w:hint="cs"/>
          <w:spacing w:val="4"/>
          <w:sz w:val="28"/>
          <w:szCs w:val="28"/>
          <w:cs/>
        </w:rPr>
        <w:t>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</w:t>
      </w:r>
      <w:r w:rsidR="00513B6A"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>ผู้เอาประกันเพื่อเรียกร้องค่าสินไหมทดแทนตามเงื่อนไขความคุ้มครองของกรมธรรม์ประกันภัย และสรุป</w:t>
      </w:r>
      <w:r w:rsidR="00513B6A" w:rsidRPr="00517FD7">
        <w:rPr>
          <w:rFonts w:asciiTheme="majorBidi" w:hAnsiTheme="majorBidi" w:cstheme="majorBidi" w:hint="cs"/>
          <w:sz w:val="28"/>
          <w:szCs w:val="28"/>
          <w:cs/>
        </w:rPr>
        <w:t xml:space="preserve">ค่าสินไหมทดแทนรายงานให้กับบริษัท </w:t>
      </w:r>
      <w:r w:rsidR="00F73C49" w:rsidRPr="00517FD7">
        <w:rPr>
          <w:rFonts w:asciiTheme="majorBidi" w:hAnsiTheme="majorBidi" w:cstheme="majorBidi" w:hint="cs"/>
          <w:sz w:val="28"/>
          <w:szCs w:val="28"/>
          <w:cs/>
        </w:rPr>
        <w:t>โดยมี</w:t>
      </w:r>
      <w:r w:rsidR="00513B6A" w:rsidRPr="00517FD7">
        <w:rPr>
          <w:rFonts w:asciiTheme="majorBidi" w:hAnsiTheme="majorBidi" w:cstheme="majorBidi" w:hint="cs"/>
          <w:sz w:val="28"/>
          <w:szCs w:val="28"/>
          <w:cs/>
        </w:rPr>
        <w:t>ค่าบริการรายปี</w:t>
      </w:r>
      <w:r w:rsidR="00F73C49" w:rsidRPr="00517FD7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513B6A" w:rsidRPr="00517F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13B6A" w:rsidRPr="00517FD7">
        <w:rPr>
          <w:rFonts w:asciiTheme="majorBidi" w:hAnsiTheme="majorBidi" w:cstheme="majorBidi"/>
          <w:sz w:val="28"/>
          <w:szCs w:val="28"/>
        </w:rPr>
        <w:t xml:space="preserve">24,000 </w:t>
      </w:r>
      <w:r w:rsidR="00513B6A" w:rsidRPr="00517FD7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513B6A" w:rsidRPr="00517FD7">
        <w:rPr>
          <w:rFonts w:asciiTheme="majorBidi" w:hAnsiTheme="majorBidi" w:cstheme="majorBidi"/>
          <w:sz w:val="28"/>
          <w:szCs w:val="28"/>
        </w:rPr>
        <w:t xml:space="preserve"> </w:t>
      </w:r>
      <w:r w:rsidR="00513B6A" w:rsidRPr="00517FD7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และค่าบริการจัดการสินไหมทดแทนขั้นต่ำเดือนละ </w:t>
      </w:r>
      <w:r>
        <w:rPr>
          <w:rFonts w:asciiTheme="majorBidi" w:hAnsiTheme="majorBidi" w:cstheme="majorBidi"/>
          <w:sz w:val="28"/>
          <w:szCs w:val="28"/>
        </w:rPr>
        <w:t xml:space="preserve">30,000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บาท </w:t>
      </w:r>
      <w:r w:rsidR="00513B6A" w:rsidRPr="00517FD7">
        <w:rPr>
          <w:rFonts w:asciiTheme="majorBidi" w:hAnsiTheme="majorBidi" w:cstheme="majorBidi" w:hint="cs"/>
          <w:sz w:val="28"/>
          <w:szCs w:val="28"/>
          <w:cs/>
        </w:rPr>
        <w:t xml:space="preserve">สัญญามีผลบังคับใช้จนกว่าฝ่ายหนึ่งฝ่ายใดจะบอกเลิกสัญญาเป็นลายลักษณ์อักษรให้อีกฝ่ายหนึ่งทราบล่วงหน้าไม่น้อยกว่า </w:t>
      </w:r>
      <w:r>
        <w:rPr>
          <w:rFonts w:asciiTheme="majorBidi" w:hAnsiTheme="majorBidi" w:cstheme="majorBidi"/>
          <w:sz w:val="28"/>
          <w:szCs w:val="28"/>
        </w:rPr>
        <w:t>6</w:t>
      </w:r>
      <w:r w:rsidR="00513B6A" w:rsidRPr="00517FD7">
        <w:rPr>
          <w:rFonts w:asciiTheme="majorBidi" w:hAnsiTheme="majorBidi" w:cstheme="majorBidi"/>
          <w:sz w:val="28"/>
          <w:szCs w:val="28"/>
        </w:rPr>
        <w:t xml:space="preserve">0 </w:t>
      </w:r>
      <w:r w:rsidR="00513B6A" w:rsidRPr="00517FD7">
        <w:rPr>
          <w:rFonts w:asciiTheme="majorBidi" w:hAnsiTheme="majorBidi" w:cstheme="majorBidi" w:hint="cs"/>
          <w:sz w:val="28"/>
          <w:szCs w:val="28"/>
          <w:cs/>
        </w:rPr>
        <w:t xml:space="preserve">วัน </w:t>
      </w:r>
    </w:p>
    <w:p w14:paraId="12A682EF" w14:textId="084BBD84" w:rsidR="00B4029A" w:rsidRPr="00942E91" w:rsidRDefault="00392AA9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E71F5">
        <w:rPr>
          <w:rFonts w:asciiTheme="majorBidi" w:hAnsiTheme="majorBidi"/>
          <w:spacing w:val="-2"/>
          <w:sz w:val="28"/>
          <w:szCs w:val="28"/>
          <w:cs/>
        </w:rPr>
        <w:t>ณ</w:t>
      </w:r>
      <w:r w:rsidR="006644A6">
        <w:rPr>
          <w:rFonts w:asciiTheme="majorBidi" w:hAnsiTheme="majorBidi"/>
          <w:spacing w:val="-2"/>
          <w:sz w:val="28"/>
          <w:szCs w:val="28"/>
        </w:rPr>
        <w:t xml:space="preserve"> </w:t>
      </w:r>
      <w:r w:rsidR="006644A6">
        <w:rPr>
          <w:rFonts w:asciiTheme="majorBidi" w:hAnsiTheme="majorBidi" w:hint="cs"/>
          <w:spacing w:val="-2"/>
          <w:sz w:val="28"/>
          <w:szCs w:val="28"/>
          <w:cs/>
        </w:rPr>
        <w:t>วันที่</w:t>
      </w:r>
      <w:r w:rsidR="00592D3C">
        <w:rPr>
          <w:rFonts w:asciiTheme="majorBidi" w:hAnsiTheme="majorBidi"/>
          <w:spacing w:val="-2"/>
          <w:sz w:val="28"/>
          <w:szCs w:val="28"/>
        </w:rPr>
        <w:t xml:space="preserve"> </w:t>
      </w:r>
      <w:r w:rsidR="00906F92">
        <w:rPr>
          <w:rFonts w:asciiTheme="majorBidi" w:hAnsiTheme="majorBidi"/>
          <w:spacing w:val="-2"/>
          <w:sz w:val="28"/>
          <w:szCs w:val="28"/>
        </w:rPr>
        <w:t xml:space="preserve">30 </w:t>
      </w:r>
      <w:r w:rsidR="001F2241" w:rsidRPr="001F2241">
        <w:rPr>
          <w:rFonts w:asciiTheme="majorBidi" w:hAnsiTheme="majorBidi"/>
          <w:spacing w:val="-2"/>
          <w:sz w:val="28"/>
          <w:szCs w:val="28"/>
          <w:cs/>
        </w:rPr>
        <w:t>กันยายน</w:t>
      </w:r>
      <w:r w:rsidR="00592D3C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592D3C">
        <w:rPr>
          <w:rFonts w:asciiTheme="majorBidi" w:hAnsiTheme="majorBidi"/>
          <w:spacing w:val="-2"/>
          <w:sz w:val="28"/>
          <w:szCs w:val="28"/>
        </w:rPr>
        <w:t xml:space="preserve">2566 </w:t>
      </w:r>
      <w:r w:rsidR="00592D3C">
        <w:rPr>
          <w:rFonts w:asciiTheme="majorBidi" w:hAnsiTheme="majorBidi" w:hint="cs"/>
          <w:spacing w:val="-2"/>
          <w:sz w:val="28"/>
          <w:szCs w:val="28"/>
          <w:cs/>
        </w:rPr>
        <w:t>และ</w:t>
      </w:r>
      <w:r w:rsidR="00CD57A2">
        <w:rPr>
          <w:rFonts w:asciiTheme="majorBidi" w:hAnsiTheme="majorBidi" w:hint="cs"/>
          <w:spacing w:val="-2"/>
          <w:sz w:val="28"/>
          <w:szCs w:val="28"/>
          <w:cs/>
        </w:rPr>
        <w:t>วันที่</w:t>
      </w:r>
      <w:r w:rsidR="006644A6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AD041B">
        <w:rPr>
          <w:rFonts w:asciiTheme="majorBidi" w:hAnsiTheme="majorBidi"/>
          <w:spacing w:val="-2"/>
          <w:sz w:val="28"/>
          <w:szCs w:val="28"/>
        </w:rPr>
        <w:t xml:space="preserve">31 </w:t>
      </w:r>
      <w:r w:rsidR="00AD041B">
        <w:rPr>
          <w:rFonts w:asciiTheme="majorBidi" w:hAnsiTheme="majorBidi"/>
          <w:spacing w:val="-2"/>
          <w:sz w:val="28"/>
          <w:szCs w:val="28"/>
          <w:cs/>
        </w:rPr>
        <w:t xml:space="preserve">ธันวาคม </w:t>
      </w:r>
      <w:r w:rsidR="00AD041B">
        <w:rPr>
          <w:rFonts w:asciiTheme="majorBidi" w:hAnsiTheme="majorBidi"/>
          <w:spacing w:val="-2"/>
          <w:sz w:val="28"/>
          <w:szCs w:val="28"/>
        </w:rPr>
        <w:t>2565</w:t>
      </w:r>
      <w:r w:rsidR="00961BE4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2E71F5">
        <w:rPr>
          <w:rFonts w:asciiTheme="majorBidi" w:hAnsiTheme="majorBidi"/>
          <w:spacing w:val="-2"/>
          <w:sz w:val="28"/>
          <w:szCs w:val="28"/>
          <w:cs/>
        </w:rPr>
        <w:t>บริษัทมีภาระผูกพันจากการเข้าทำสัญญาบริการให้คำปรึกษา</w:t>
      </w:r>
      <w:r w:rsidRPr="00942E91">
        <w:rPr>
          <w:rFonts w:asciiTheme="majorBidi" w:hAnsiTheme="majorBidi"/>
          <w:spacing w:val="-2"/>
          <w:sz w:val="28"/>
          <w:szCs w:val="28"/>
          <w:cs/>
        </w:rPr>
        <w:t>และ</w:t>
      </w:r>
      <w:r w:rsidRPr="00942E91">
        <w:rPr>
          <w:rFonts w:asciiTheme="majorBidi" w:hAnsiTheme="majorBidi"/>
          <w:spacing w:val="2"/>
          <w:sz w:val="28"/>
          <w:szCs w:val="28"/>
          <w:cs/>
        </w:rPr>
        <w:t xml:space="preserve">ติดตั้งซอฟต์แวร์ที่เกี่ยวข้องกับมาตรฐานการรายงานทางการเงินฉบับที่ </w:t>
      </w:r>
      <w:r w:rsidRPr="00942E91">
        <w:rPr>
          <w:rFonts w:asciiTheme="majorBidi" w:hAnsiTheme="majorBidi"/>
          <w:spacing w:val="2"/>
          <w:sz w:val="28"/>
          <w:szCs w:val="28"/>
        </w:rPr>
        <w:t>17</w:t>
      </w:r>
      <w:r w:rsidRPr="00942E91">
        <w:rPr>
          <w:rFonts w:asciiTheme="majorBidi" w:hAnsiTheme="majorBidi"/>
          <w:spacing w:val="2"/>
          <w:sz w:val="28"/>
          <w:szCs w:val="28"/>
          <w:cs/>
        </w:rPr>
        <w:t xml:space="preserve"> กับบริษัทแห่งหนึ่งเป็นจำนวนเงิน</w:t>
      </w:r>
      <w:r w:rsidR="00592D3C" w:rsidRPr="00942E91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r w:rsidR="00592D3C" w:rsidRPr="00FF64BE">
        <w:rPr>
          <w:rFonts w:asciiTheme="majorBidi" w:hAnsiTheme="majorBidi"/>
          <w:spacing w:val="2"/>
          <w:sz w:val="28"/>
          <w:szCs w:val="28"/>
        </w:rPr>
        <w:t>0.7</w:t>
      </w:r>
      <w:r w:rsidR="00592D3C" w:rsidRPr="00942E91">
        <w:rPr>
          <w:rFonts w:asciiTheme="majorBidi" w:hAnsiTheme="majorBidi"/>
          <w:spacing w:val="2"/>
          <w:sz w:val="28"/>
          <w:szCs w:val="28"/>
        </w:rPr>
        <w:t xml:space="preserve"> </w:t>
      </w:r>
      <w:r w:rsidR="00592D3C" w:rsidRPr="00942E91">
        <w:rPr>
          <w:rFonts w:asciiTheme="majorBidi" w:hAnsiTheme="majorBidi" w:hint="cs"/>
          <w:spacing w:val="2"/>
          <w:sz w:val="28"/>
          <w:szCs w:val="28"/>
          <w:cs/>
        </w:rPr>
        <w:t>ล้านบาท และ</w:t>
      </w:r>
      <w:r w:rsidR="007448F2">
        <w:rPr>
          <w:rFonts w:asciiTheme="majorBidi" w:hAnsiTheme="majorBidi" w:hint="cs"/>
          <w:spacing w:val="2"/>
          <w:sz w:val="28"/>
          <w:szCs w:val="28"/>
          <w:cs/>
        </w:rPr>
        <w:t>จำนวน</w:t>
      </w:r>
      <w:r w:rsidR="00592D3C" w:rsidRPr="00942E91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r w:rsidR="000C379B" w:rsidRPr="00942E91">
        <w:rPr>
          <w:rFonts w:asciiTheme="majorBidi" w:hAnsiTheme="majorBidi"/>
          <w:spacing w:val="2"/>
          <w:sz w:val="28"/>
          <w:szCs w:val="28"/>
        </w:rPr>
        <w:t>6.8</w:t>
      </w:r>
      <w:r w:rsidR="008E2350" w:rsidRPr="00942E91">
        <w:rPr>
          <w:rFonts w:asciiTheme="majorBidi" w:hAnsiTheme="majorBidi"/>
          <w:spacing w:val="2"/>
          <w:sz w:val="28"/>
          <w:szCs w:val="28"/>
        </w:rPr>
        <w:t xml:space="preserve"> </w:t>
      </w:r>
      <w:r w:rsidR="008E2350" w:rsidRPr="00942E91">
        <w:rPr>
          <w:rFonts w:asciiTheme="majorBidi" w:hAnsiTheme="majorBidi" w:hint="cs"/>
          <w:spacing w:val="2"/>
          <w:sz w:val="28"/>
          <w:szCs w:val="28"/>
          <w:cs/>
        </w:rPr>
        <w:t>ล้านบาท</w:t>
      </w:r>
      <w:r w:rsidR="00255963" w:rsidRPr="00942E91">
        <w:rPr>
          <w:rFonts w:asciiTheme="majorBidi" w:hAnsiTheme="majorBidi"/>
          <w:spacing w:val="2"/>
          <w:sz w:val="28"/>
          <w:szCs w:val="28"/>
        </w:rPr>
        <w:t xml:space="preserve"> </w:t>
      </w:r>
      <w:r w:rsidR="00592D3C" w:rsidRPr="00942E91">
        <w:rPr>
          <w:rFonts w:asciiTheme="majorBidi" w:hAnsiTheme="majorBidi" w:hint="cs"/>
          <w:spacing w:val="2"/>
          <w:sz w:val="28"/>
          <w:szCs w:val="28"/>
          <w:cs/>
        </w:rPr>
        <w:t>ตามลำดับ</w:t>
      </w:r>
    </w:p>
    <w:p w14:paraId="3346467B" w14:textId="3003ACF7" w:rsidR="00434E6A" w:rsidRDefault="000C379B" w:rsidP="00A42C00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942E91">
        <w:rPr>
          <w:rFonts w:asciiTheme="majorBidi" w:hAnsiTheme="majorBidi" w:hint="cs"/>
          <w:spacing w:val="-2"/>
          <w:sz w:val="28"/>
          <w:szCs w:val="28"/>
          <w:cs/>
        </w:rPr>
        <w:t xml:space="preserve">ณ วันที่ </w:t>
      </w:r>
      <w:r w:rsidR="00906F92" w:rsidRPr="00942E91">
        <w:rPr>
          <w:rFonts w:asciiTheme="majorBidi" w:hAnsiTheme="majorBidi"/>
          <w:spacing w:val="-2"/>
          <w:sz w:val="28"/>
          <w:szCs w:val="28"/>
        </w:rPr>
        <w:t xml:space="preserve">30 </w:t>
      </w:r>
      <w:r w:rsidR="001F2241" w:rsidRPr="001F2241">
        <w:rPr>
          <w:rFonts w:asciiTheme="majorBidi" w:hAnsiTheme="majorBidi"/>
          <w:spacing w:val="-2"/>
          <w:sz w:val="28"/>
          <w:szCs w:val="28"/>
          <w:cs/>
        </w:rPr>
        <w:t>กันยายน</w:t>
      </w:r>
      <w:r w:rsidRPr="00942E91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942E91">
        <w:rPr>
          <w:rFonts w:asciiTheme="majorBidi" w:hAnsiTheme="majorBidi"/>
          <w:spacing w:val="-2"/>
          <w:sz w:val="28"/>
          <w:szCs w:val="28"/>
        </w:rPr>
        <w:t>2566</w:t>
      </w:r>
      <w:r w:rsidRPr="00942E91">
        <w:rPr>
          <w:rFonts w:asciiTheme="majorBidi" w:hAnsiTheme="majorBidi" w:hint="cs"/>
          <w:spacing w:val="-2"/>
          <w:sz w:val="28"/>
          <w:szCs w:val="28"/>
          <w:cs/>
        </w:rPr>
        <w:t xml:space="preserve"> และ</w:t>
      </w:r>
      <w:r w:rsidR="002E71F5" w:rsidRPr="00942E91">
        <w:rPr>
          <w:rFonts w:asciiTheme="majorBidi" w:hAnsiTheme="majorBidi"/>
          <w:spacing w:val="-2"/>
          <w:sz w:val="28"/>
          <w:szCs w:val="28"/>
          <w:cs/>
        </w:rPr>
        <w:t xml:space="preserve">วันที่ </w:t>
      </w:r>
      <w:r w:rsidR="00AD041B" w:rsidRPr="00942E91">
        <w:rPr>
          <w:rFonts w:asciiTheme="majorBidi" w:hAnsiTheme="majorBidi"/>
          <w:spacing w:val="-2"/>
          <w:sz w:val="28"/>
          <w:szCs w:val="28"/>
        </w:rPr>
        <w:t xml:space="preserve">31 </w:t>
      </w:r>
      <w:r w:rsidR="00AD041B" w:rsidRPr="00942E91">
        <w:rPr>
          <w:rFonts w:asciiTheme="majorBidi" w:hAnsiTheme="majorBidi"/>
          <w:spacing w:val="-2"/>
          <w:sz w:val="28"/>
          <w:szCs w:val="28"/>
          <w:cs/>
        </w:rPr>
        <w:t xml:space="preserve">ธันวาคม </w:t>
      </w:r>
      <w:r w:rsidR="00AD041B" w:rsidRPr="00942E91">
        <w:rPr>
          <w:rFonts w:asciiTheme="majorBidi" w:hAnsiTheme="majorBidi"/>
          <w:spacing w:val="-2"/>
          <w:sz w:val="28"/>
          <w:szCs w:val="28"/>
        </w:rPr>
        <w:t xml:space="preserve">2565 </w:t>
      </w:r>
      <w:r w:rsidR="002E71F5" w:rsidRPr="00942E91">
        <w:rPr>
          <w:rFonts w:asciiTheme="majorBidi" w:hAnsiTheme="majorBidi"/>
          <w:spacing w:val="-2"/>
          <w:sz w:val="28"/>
          <w:szCs w:val="28"/>
          <w:cs/>
        </w:rPr>
        <w:t>บริษัทมีภาระผูกพันจากการจ้างพัฒนาและออกแบบเว็บไซต์กับบริษัทแห่งหนึ่งเป็นจำนวน</w:t>
      </w:r>
      <w:r w:rsidR="002E71F5" w:rsidRPr="00FF64BE">
        <w:rPr>
          <w:rFonts w:asciiTheme="majorBidi" w:hAnsiTheme="majorBidi"/>
          <w:spacing w:val="-2"/>
          <w:sz w:val="28"/>
          <w:szCs w:val="28"/>
          <w:cs/>
        </w:rPr>
        <w:t xml:space="preserve">เงิน </w:t>
      </w:r>
      <w:r w:rsidR="00C96280" w:rsidRPr="00FF64BE">
        <w:rPr>
          <w:rFonts w:asciiTheme="majorBidi" w:hAnsiTheme="majorBidi"/>
          <w:spacing w:val="-2"/>
          <w:sz w:val="28"/>
          <w:szCs w:val="28"/>
        </w:rPr>
        <w:t>0.</w:t>
      </w:r>
      <w:r w:rsidR="006F43C3">
        <w:rPr>
          <w:rFonts w:asciiTheme="majorBidi" w:hAnsiTheme="majorBidi"/>
          <w:spacing w:val="-2"/>
          <w:sz w:val="28"/>
          <w:szCs w:val="28"/>
        </w:rPr>
        <w:t>1</w:t>
      </w:r>
      <w:r w:rsidR="00C96280" w:rsidRPr="00FF64BE">
        <w:rPr>
          <w:rFonts w:asciiTheme="majorBidi" w:hAnsiTheme="majorBidi"/>
          <w:spacing w:val="-2"/>
          <w:sz w:val="28"/>
          <w:szCs w:val="28"/>
        </w:rPr>
        <w:t xml:space="preserve"> </w:t>
      </w:r>
      <w:r w:rsidR="002E71F5" w:rsidRPr="00FF64BE">
        <w:rPr>
          <w:rFonts w:asciiTheme="majorBidi" w:hAnsiTheme="majorBidi"/>
          <w:spacing w:val="-2"/>
          <w:sz w:val="28"/>
          <w:szCs w:val="28"/>
          <w:cs/>
        </w:rPr>
        <w:t>ล้านบา</w:t>
      </w:r>
      <w:r w:rsidR="00A41072" w:rsidRPr="00FF64BE">
        <w:rPr>
          <w:rFonts w:asciiTheme="majorBidi" w:hAnsiTheme="majorBidi" w:hint="cs"/>
          <w:spacing w:val="-2"/>
          <w:sz w:val="28"/>
          <w:szCs w:val="28"/>
          <w:cs/>
        </w:rPr>
        <w:t>ท</w:t>
      </w:r>
      <w:r w:rsidR="00FF64BE">
        <w:rPr>
          <w:rFonts w:asciiTheme="majorBidi" w:hAnsiTheme="majorBidi"/>
          <w:spacing w:val="-2"/>
          <w:sz w:val="28"/>
          <w:szCs w:val="28"/>
        </w:rPr>
        <w:t xml:space="preserve"> </w:t>
      </w:r>
      <w:r w:rsidR="00FF64BE">
        <w:rPr>
          <w:rFonts w:asciiTheme="majorBidi" w:hAnsiTheme="majorBidi" w:hint="cs"/>
          <w:spacing w:val="-2"/>
          <w:sz w:val="28"/>
          <w:szCs w:val="28"/>
          <w:cs/>
        </w:rPr>
        <w:t>และ</w:t>
      </w:r>
      <w:r w:rsidR="007448F2">
        <w:rPr>
          <w:rFonts w:asciiTheme="majorBidi" w:hAnsiTheme="majorBidi" w:hint="cs"/>
          <w:spacing w:val="-2"/>
          <w:sz w:val="28"/>
          <w:szCs w:val="28"/>
          <w:cs/>
        </w:rPr>
        <w:t>จำนวน</w:t>
      </w:r>
      <w:r w:rsidR="00FF64BE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FF64BE">
        <w:rPr>
          <w:rFonts w:asciiTheme="majorBidi" w:hAnsiTheme="majorBidi"/>
          <w:spacing w:val="-2"/>
          <w:sz w:val="28"/>
          <w:szCs w:val="28"/>
        </w:rPr>
        <w:t xml:space="preserve">0.5 </w:t>
      </w:r>
      <w:r w:rsidR="00FF64BE">
        <w:rPr>
          <w:rFonts w:asciiTheme="majorBidi" w:hAnsiTheme="majorBidi" w:hint="cs"/>
          <w:spacing w:val="-2"/>
          <w:sz w:val="28"/>
          <w:szCs w:val="28"/>
          <w:cs/>
        </w:rPr>
        <w:t>ล้านบาท ตามลำดับ</w:t>
      </w:r>
    </w:p>
    <w:p w14:paraId="61EA5CB9" w14:textId="64F0816F" w:rsidR="00FB4B47" w:rsidRDefault="00FB4B47" w:rsidP="00FB4B47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942E91">
        <w:rPr>
          <w:rFonts w:asciiTheme="majorBidi" w:hAnsiTheme="majorBidi" w:hint="cs"/>
          <w:spacing w:val="-2"/>
          <w:sz w:val="28"/>
          <w:szCs w:val="28"/>
          <w:cs/>
        </w:rPr>
        <w:t xml:space="preserve">ณ วันที่ </w:t>
      </w:r>
      <w:r w:rsidRPr="00942E91">
        <w:rPr>
          <w:rFonts w:asciiTheme="majorBidi" w:hAnsiTheme="majorBidi"/>
          <w:spacing w:val="-2"/>
          <w:sz w:val="28"/>
          <w:szCs w:val="28"/>
        </w:rPr>
        <w:t xml:space="preserve">30 </w:t>
      </w:r>
      <w:r w:rsidRPr="001F2241">
        <w:rPr>
          <w:rFonts w:asciiTheme="majorBidi" w:hAnsiTheme="majorBidi"/>
          <w:spacing w:val="-2"/>
          <w:sz w:val="28"/>
          <w:szCs w:val="28"/>
          <w:cs/>
        </w:rPr>
        <w:t>กันยายน</w:t>
      </w:r>
      <w:r w:rsidRPr="00942E91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942E91">
        <w:rPr>
          <w:rFonts w:asciiTheme="majorBidi" w:hAnsiTheme="majorBidi"/>
          <w:spacing w:val="-2"/>
          <w:sz w:val="28"/>
          <w:szCs w:val="28"/>
        </w:rPr>
        <w:t>2566</w:t>
      </w:r>
      <w:r w:rsidRPr="00942E91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942E91">
        <w:rPr>
          <w:rFonts w:asciiTheme="majorBidi" w:hAnsiTheme="majorBidi"/>
          <w:spacing w:val="-2"/>
          <w:sz w:val="28"/>
          <w:szCs w:val="28"/>
          <w:cs/>
        </w:rPr>
        <w:t>บริษัทมีภาระผูกพันจากการ</w:t>
      </w:r>
      <w:r>
        <w:rPr>
          <w:rFonts w:asciiTheme="majorBidi" w:hAnsiTheme="majorBidi" w:hint="cs"/>
          <w:spacing w:val="-2"/>
          <w:sz w:val="28"/>
          <w:szCs w:val="28"/>
          <w:cs/>
        </w:rPr>
        <w:t>เข้าทำสัญญาจ้างบริการตรวจสอบภายในที่เกี่ยวข้องกับแผน</w:t>
      </w:r>
      <w:r w:rsidR="00834BD5">
        <w:rPr>
          <w:rFonts w:asciiTheme="majorBidi" w:hAnsiTheme="majorBidi" w:hint="cs"/>
          <w:spacing w:val="-2"/>
          <w:sz w:val="28"/>
          <w:szCs w:val="28"/>
          <w:cs/>
        </w:rPr>
        <w:t>สินไหมทดแทนรถยนต์และสินไหมทดแทนทั่วไป</w:t>
      </w:r>
      <w:r w:rsidRPr="00942E91">
        <w:rPr>
          <w:rFonts w:asciiTheme="majorBidi" w:hAnsiTheme="majorBidi"/>
          <w:spacing w:val="-2"/>
          <w:sz w:val="28"/>
          <w:szCs w:val="28"/>
          <w:cs/>
        </w:rPr>
        <w:t>กับบริษัทแห่งหนึ่งเป็นจำนวน</w:t>
      </w:r>
      <w:r w:rsidRPr="001E5826">
        <w:rPr>
          <w:rFonts w:asciiTheme="majorBidi" w:hAnsiTheme="majorBidi"/>
          <w:spacing w:val="-2"/>
          <w:sz w:val="28"/>
          <w:szCs w:val="28"/>
          <w:cs/>
        </w:rPr>
        <w:t xml:space="preserve">เงิน </w:t>
      </w:r>
      <w:r w:rsidRPr="001E5826">
        <w:rPr>
          <w:rFonts w:asciiTheme="majorBidi" w:hAnsiTheme="majorBidi"/>
          <w:spacing w:val="-2"/>
          <w:sz w:val="28"/>
          <w:szCs w:val="28"/>
        </w:rPr>
        <w:t>0.</w:t>
      </w:r>
      <w:r w:rsidR="006F43C3">
        <w:rPr>
          <w:rFonts w:asciiTheme="majorBidi" w:hAnsiTheme="majorBidi"/>
          <w:spacing w:val="-2"/>
          <w:sz w:val="28"/>
          <w:szCs w:val="28"/>
        </w:rPr>
        <w:t>9</w:t>
      </w:r>
      <w:r w:rsidRPr="001E5826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1E5826">
        <w:rPr>
          <w:rFonts w:asciiTheme="majorBidi" w:hAnsiTheme="majorBidi"/>
          <w:spacing w:val="-2"/>
          <w:sz w:val="28"/>
          <w:szCs w:val="28"/>
          <w:cs/>
        </w:rPr>
        <w:t>ล้านบา</w:t>
      </w:r>
      <w:r w:rsidRPr="001E5826">
        <w:rPr>
          <w:rFonts w:asciiTheme="majorBidi" w:hAnsiTheme="majorBidi" w:hint="cs"/>
          <w:spacing w:val="-2"/>
          <w:sz w:val="28"/>
          <w:szCs w:val="28"/>
          <w:cs/>
        </w:rPr>
        <w:t>ท</w:t>
      </w:r>
    </w:p>
    <w:p w14:paraId="28E3835D" w14:textId="31F88D8E" w:rsidR="005B7353" w:rsidRPr="00041D94" w:rsidRDefault="00513B6A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041D94">
        <w:rPr>
          <w:rFonts w:hint="cs"/>
          <w:b/>
          <w:bCs/>
          <w:u w:val="none"/>
          <w:cs/>
        </w:rPr>
        <w:t>หนี้สินที่อาจเกิดขึ้น</w:t>
      </w:r>
    </w:p>
    <w:p w14:paraId="73F61226" w14:textId="52002562" w:rsidR="00BD17EA" w:rsidRPr="00536245" w:rsidRDefault="00317A60" w:rsidP="005126F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B776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1F2241">
        <w:rPr>
          <w:rFonts w:ascii="Angsana New" w:hAnsi="Angsana New" w:hint="cs"/>
          <w:sz w:val="28"/>
          <w:szCs w:val="28"/>
          <w:cs/>
        </w:rPr>
        <w:t>กันยา</w:t>
      </w:r>
      <w:r w:rsidR="00906F92">
        <w:rPr>
          <w:rFonts w:ascii="Angsana New" w:hAnsi="Angsana New"/>
          <w:sz w:val="28"/>
          <w:szCs w:val="28"/>
          <w:cs/>
        </w:rPr>
        <w:t>ยน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0B776F">
        <w:rPr>
          <w:rFonts w:ascii="Angsana New" w:hAnsi="Angsana New" w:hint="cs"/>
          <w:sz w:val="28"/>
          <w:szCs w:val="28"/>
          <w:cs/>
        </w:rPr>
        <w:t xml:space="preserve"> </w:t>
      </w:r>
      <w:r w:rsidRPr="000B776F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65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="00D8033A"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บริษัทถูกฟ้องร้องคดีจากการเป็นผู้รับประกันภัยหลายรายโดยมีทุนทรัพย์ถูกฟ้อง (เฉพาะส่วนที่บริษัทเป็นจำเลยร่วม) </w:t>
      </w:r>
      <w:r w:rsidR="00D8033A" w:rsidRPr="00536245">
        <w:rPr>
          <w:rFonts w:asciiTheme="majorBidi" w:hAnsiTheme="majorBidi" w:cstheme="majorBidi"/>
          <w:spacing w:val="-2"/>
          <w:sz w:val="28"/>
          <w:szCs w:val="28"/>
          <w:cs/>
        </w:rPr>
        <w:t>เป็นจำนวนเงินรวม</w:t>
      </w:r>
      <w:r w:rsidR="00A32E6B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2F5642" w:rsidRPr="00041D94">
        <w:rPr>
          <w:rFonts w:asciiTheme="majorBidi" w:hAnsiTheme="majorBidi" w:cstheme="majorBidi"/>
          <w:spacing w:val="-2"/>
          <w:sz w:val="28"/>
          <w:szCs w:val="28"/>
        </w:rPr>
        <w:t>66.</w:t>
      </w:r>
      <w:r w:rsidR="00041D94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1B3C1B" w:rsidRPr="0053624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8033A" w:rsidRPr="00536245">
        <w:rPr>
          <w:rFonts w:asciiTheme="majorBidi" w:hAnsiTheme="majorBidi" w:cstheme="majorBidi"/>
          <w:spacing w:val="-2"/>
          <w:sz w:val="28"/>
          <w:szCs w:val="28"/>
          <w:cs/>
        </w:rPr>
        <w:t>ล้านบาท และ</w:t>
      </w:r>
      <w:r w:rsidR="007761F3">
        <w:rPr>
          <w:rFonts w:asciiTheme="majorBidi" w:hAnsiTheme="majorBidi" w:cstheme="majorBidi" w:hint="cs"/>
          <w:spacing w:val="-2"/>
          <w:sz w:val="28"/>
          <w:szCs w:val="28"/>
          <w:cs/>
        </w:rPr>
        <w:t>จำนวน</w:t>
      </w:r>
      <w:r w:rsidR="00D54B3A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A64849" w:rsidRPr="00536245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A64849">
        <w:rPr>
          <w:rFonts w:asciiTheme="majorBidi" w:hAnsiTheme="majorBidi" w:cstheme="majorBidi"/>
          <w:spacing w:val="-2"/>
          <w:sz w:val="28"/>
          <w:szCs w:val="28"/>
        </w:rPr>
        <w:t xml:space="preserve">8.3 </w:t>
      </w:r>
      <w:r w:rsidR="00D8033A" w:rsidRPr="00536245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ตามลำดับ </w:t>
      </w:r>
      <w:r w:rsidR="00D8033A" w:rsidRPr="00536245">
        <w:rPr>
          <w:rFonts w:asciiTheme="majorBidi" w:hAnsiTheme="majorBidi" w:cstheme="majorBidi"/>
          <w:spacing w:val="2"/>
          <w:sz w:val="28"/>
          <w:szCs w:val="28"/>
          <w:cs/>
        </w:rPr>
        <w:t>ทั้งนี้บริษัทมี</w:t>
      </w:r>
      <w:r w:rsidR="00D8033A" w:rsidRPr="002F5642">
        <w:rPr>
          <w:rFonts w:asciiTheme="majorBidi" w:hAnsiTheme="majorBidi" w:cstheme="majorBidi"/>
          <w:spacing w:val="2"/>
          <w:sz w:val="28"/>
          <w:szCs w:val="28"/>
          <w:cs/>
        </w:rPr>
        <w:t>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</w:t>
      </w:r>
      <w:r w:rsidR="00392AA9" w:rsidRPr="002F5642">
        <w:rPr>
          <w:rFonts w:asciiTheme="majorBidi" w:hAnsiTheme="majorBidi" w:cstheme="majorBidi" w:hint="cs"/>
          <w:spacing w:val="2"/>
          <w:sz w:val="28"/>
          <w:szCs w:val="28"/>
          <w:cs/>
        </w:rPr>
        <w:t>เงิน</w:t>
      </w:r>
      <w:r w:rsidR="005C5DE0" w:rsidRPr="002F5642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041D94">
        <w:rPr>
          <w:rFonts w:asciiTheme="majorBidi" w:hAnsiTheme="majorBidi" w:cstheme="majorBidi"/>
          <w:spacing w:val="2"/>
          <w:sz w:val="28"/>
          <w:szCs w:val="28"/>
        </w:rPr>
        <w:t>16.4</w:t>
      </w:r>
      <w:r w:rsidR="00A32E6B" w:rsidRPr="0053624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5C5DE0" w:rsidRPr="00536245">
        <w:rPr>
          <w:rFonts w:asciiTheme="majorBidi" w:hAnsiTheme="majorBidi" w:cstheme="majorBidi" w:hint="cs"/>
          <w:spacing w:val="2"/>
          <w:sz w:val="28"/>
          <w:szCs w:val="28"/>
          <w:cs/>
        </w:rPr>
        <w:t>ล้านบาท และ</w:t>
      </w:r>
      <w:r w:rsidR="007761F3">
        <w:rPr>
          <w:rFonts w:asciiTheme="majorBidi" w:hAnsiTheme="majorBidi" w:cstheme="majorBidi" w:hint="cs"/>
          <w:spacing w:val="2"/>
          <w:sz w:val="28"/>
          <w:szCs w:val="28"/>
          <w:cs/>
        </w:rPr>
        <w:t>จำนวน</w:t>
      </w:r>
      <w:r w:rsidR="006C36B5" w:rsidRPr="0053624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A64849">
        <w:rPr>
          <w:rFonts w:asciiTheme="majorBidi" w:hAnsiTheme="majorBidi" w:cstheme="majorBidi"/>
          <w:spacing w:val="2"/>
          <w:sz w:val="28"/>
          <w:szCs w:val="28"/>
        </w:rPr>
        <w:t>10</w:t>
      </w:r>
      <w:r w:rsidR="00530C59">
        <w:rPr>
          <w:rFonts w:asciiTheme="majorBidi" w:hAnsiTheme="majorBidi" w:cstheme="majorBidi"/>
          <w:spacing w:val="2"/>
          <w:sz w:val="28"/>
          <w:szCs w:val="28"/>
        </w:rPr>
        <w:t>.0</w:t>
      </w:r>
      <w:r w:rsidRPr="0053624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D8033A" w:rsidRPr="00536245">
        <w:rPr>
          <w:rFonts w:asciiTheme="majorBidi" w:hAnsiTheme="majorBidi" w:cstheme="majorBidi"/>
          <w:spacing w:val="2"/>
          <w:sz w:val="28"/>
          <w:szCs w:val="28"/>
          <w:cs/>
        </w:rPr>
        <w:t>ล้าน</w:t>
      </w:r>
      <w:r w:rsidR="00D8033A" w:rsidRPr="00536245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</w:t>
      </w:r>
      <w:r w:rsidR="009B17B4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>ตามลำดับ</w:t>
      </w:r>
    </w:p>
    <w:p w14:paraId="3B3357B5" w14:textId="719A2007" w:rsidR="008256E8" w:rsidRPr="00536245" w:rsidRDefault="00317A60" w:rsidP="007614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3624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1F2241">
        <w:rPr>
          <w:rFonts w:ascii="Angsana New" w:hAnsi="Angsana New" w:hint="cs"/>
          <w:sz w:val="28"/>
          <w:szCs w:val="28"/>
          <w:cs/>
        </w:rPr>
        <w:t>กันย</w:t>
      </w:r>
      <w:r w:rsidR="00906F92">
        <w:rPr>
          <w:rFonts w:ascii="Angsana New" w:hAnsi="Angsana New"/>
          <w:sz w:val="28"/>
          <w:szCs w:val="28"/>
          <w:cs/>
        </w:rPr>
        <w:t>ายน</w:t>
      </w:r>
      <w:r w:rsidRPr="00536245">
        <w:rPr>
          <w:rFonts w:ascii="Angsana New" w:hAnsi="Angsana New"/>
          <w:sz w:val="28"/>
          <w:szCs w:val="28"/>
          <w:cs/>
        </w:rPr>
        <w:t xml:space="preserve"> </w:t>
      </w:r>
      <w:r w:rsidRPr="00536245">
        <w:rPr>
          <w:rFonts w:ascii="Angsana New" w:hAnsi="Angsana New"/>
          <w:sz w:val="28"/>
          <w:szCs w:val="28"/>
        </w:rPr>
        <w:t>256</w:t>
      </w:r>
      <w:r w:rsidRPr="00536245">
        <w:rPr>
          <w:rFonts w:ascii="Angsana New" w:hAnsi="Angsana New" w:hint="cs"/>
          <w:sz w:val="28"/>
          <w:szCs w:val="28"/>
          <w:cs/>
        </w:rPr>
        <w:t>6</w:t>
      </w:r>
      <w:r w:rsidRPr="00536245">
        <w:rPr>
          <w:rFonts w:ascii="Angsana New" w:hAnsi="Angsana New"/>
          <w:sz w:val="28"/>
          <w:szCs w:val="28"/>
        </w:rPr>
        <w:t xml:space="preserve"> </w:t>
      </w:r>
      <w:r w:rsidRPr="00536245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6D477D" w:rsidRPr="00536245">
        <w:rPr>
          <w:rFonts w:ascii="Angsana New" w:hAnsi="Angsana New"/>
          <w:sz w:val="28"/>
          <w:szCs w:val="28"/>
        </w:rPr>
        <w:t>31</w:t>
      </w:r>
      <w:r w:rsidRPr="00536245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536245">
        <w:rPr>
          <w:rFonts w:ascii="Angsana New" w:hAnsi="Angsana New"/>
          <w:sz w:val="28"/>
          <w:szCs w:val="28"/>
        </w:rPr>
        <w:t xml:space="preserve">2565 </w:t>
      </w:r>
      <w:r w:rsidR="00D8033A" w:rsidRPr="00536245">
        <w:rPr>
          <w:rFonts w:asciiTheme="majorBidi" w:hAnsiTheme="majorBidi" w:cstheme="majorBidi"/>
          <w:spacing w:val="-2"/>
          <w:sz w:val="28"/>
          <w:szCs w:val="28"/>
          <w:cs/>
        </w:rPr>
        <w:t>บริษัทได้บันทึกค่าเผื่อผลเสียหายจากคดีฟ้องร้องดังกล่าวแล้ว</w:t>
      </w:r>
      <w:r w:rsidR="00D8033A" w:rsidRPr="00536245">
        <w:rPr>
          <w:rFonts w:asciiTheme="majorBidi" w:hAnsiTheme="majorBidi" w:cstheme="majorBidi"/>
          <w:sz w:val="28"/>
          <w:szCs w:val="28"/>
          <w:cs/>
        </w:rPr>
        <w:t>จำนวนเงิน</w:t>
      </w:r>
      <w:bookmarkStart w:id="17" w:name="_Hlk118453483"/>
      <w:r w:rsidR="00A32E6B" w:rsidRPr="00536245">
        <w:rPr>
          <w:rFonts w:asciiTheme="majorBidi" w:hAnsiTheme="majorBidi" w:cstheme="majorBidi"/>
          <w:sz w:val="28"/>
          <w:szCs w:val="28"/>
        </w:rPr>
        <w:t xml:space="preserve"> </w:t>
      </w:r>
      <w:r w:rsidR="00041D94">
        <w:rPr>
          <w:rFonts w:asciiTheme="majorBidi" w:hAnsiTheme="majorBidi" w:cstheme="majorBidi"/>
          <w:sz w:val="28"/>
          <w:szCs w:val="28"/>
        </w:rPr>
        <w:t>1.3</w:t>
      </w:r>
      <w:r w:rsidR="008A1A69" w:rsidRPr="00041D94">
        <w:rPr>
          <w:rFonts w:asciiTheme="majorBidi" w:hAnsiTheme="majorBidi" w:cstheme="majorBidi"/>
          <w:sz w:val="28"/>
          <w:szCs w:val="28"/>
        </w:rPr>
        <w:t xml:space="preserve"> </w:t>
      </w:r>
      <w:bookmarkEnd w:id="17"/>
      <w:r w:rsidR="00D8033A" w:rsidRPr="00041D9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041D94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7761F3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041D9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41D94">
        <w:rPr>
          <w:rFonts w:asciiTheme="majorBidi" w:hAnsiTheme="majorBidi" w:cstheme="majorBidi"/>
          <w:sz w:val="28"/>
          <w:szCs w:val="28"/>
        </w:rPr>
        <w:t xml:space="preserve">2.2 </w:t>
      </w:r>
      <w:r w:rsidR="00041D94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="00041D94" w:rsidRPr="00041D94">
        <w:rPr>
          <w:rFonts w:asciiTheme="majorBidi" w:hAnsiTheme="majorBidi" w:cstheme="majorBidi" w:hint="cs"/>
          <w:sz w:val="28"/>
          <w:szCs w:val="28"/>
          <w:cs/>
        </w:rPr>
        <w:t xml:space="preserve">บาท </w:t>
      </w:r>
      <w:r w:rsidR="00041D94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="008912A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8033A" w:rsidRPr="00536245">
        <w:rPr>
          <w:rFonts w:asciiTheme="majorBidi" w:hAnsiTheme="majorBidi" w:cstheme="majorBidi"/>
          <w:sz w:val="28"/>
          <w:szCs w:val="28"/>
          <w:cs/>
        </w:rPr>
        <w:t>ไว้เป็นส่วนหนึ่งของสำรองค่าสินไหมทดแทน ซึ่งผู้บริหารคาดว่าเพียงพอต่อผลเสียหายที่เกิดขึ้น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14:paraId="4DB81142" w14:textId="76679F4B" w:rsidR="005B5EB2" w:rsidRPr="005B5EB2" w:rsidRDefault="005A14AA" w:rsidP="005B5EB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="Angsana New" w:hAnsi="Angsana New"/>
          <w:spacing w:val="2"/>
          <w:sz w:val="28"/>
          <w:szCs w:val="28"/>
        </w:rPr>
      </w:pPr>
      <w:r w:rsidRPr="00D86789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 xml:space="preserve">ณ </w:t>
      </w:r>
      <w:r w:rsidR="00864316" w:rsidRPr="00D8678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วันที่ </w:t>
      </w:r>
      <w:r w:rsidR="00906F92" w:rsidRPr="00D86789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1F2241" w:rsidRPr="00D86789">
        <w:rPr>
          <w:rFonts w:asciiTheme="majorBidi" w:hAnsiTheme="majorBidi"/>
          <w:spacing w:val="-2"/>
          <w:sz w:val="28"/>
          <w:szCs w:val="28"/>
          <w:cs/>
        </w:rPr>
        <w:t>กันยายน</w:t>
      </w:r>
      <w:r w:rsidR="00864316" w:rsidRPr="00D8678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864316" w:rsidRPr="00D86789">
        <w:rPr>
          <w:rFonts w:asciiTheme="majorBidi" w:hAnsiTheme="majorBidi" w:cstheme="majorBidi"/>
          <w:spacing w:val="-2"/>
          <w:sz w:val="28"/>
          <w:szCs w:val="28"/>
        </w:rPr>
        <w:t>2566</w:t>
      </w:r>
      <w:r w:rsidR="00FA330D" w:rsidRPr="00D8678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A330D" w:rsidRPr="00D86789">
        <w:rPr>
          <w:rFonts w:asciiTheme="majorBidi" w:hAnsiTheme="majorBidi" w:cstheme="majorBidi" w:hint="cs"/>
          <w:spacing w:val="-2"/>
          <w:sz w:val="28"/>
          <w:szCs w:val="28"/>
          <w:cs/>
        </w:rPr>
        <w:t>แล</w:t>
      </w:r>
      <w:r w:rsidR="00965F8E" w:rsidRPr="00D86789">
        <w:rPr>
          <w:rFonts w:asciiTheme="majorBidi" w:hAnsiTheme="majorBidi" w:cstheme="majorBidi" w:hint="cs"/>
          <w:spacing w:val="-2"/>
          <w:sz w:val="28"/>
          <w:szCs w:val="28"/>
          <w:cs/>
        </w:rPr>
        <w:t>ะ</w:t>
      </w:r>
      <w:r w:rsidRPr="00D86789">
        <w:rPr>
          <w:rFonts w:asciiTheme="majorBidi" w:hAnsiTheme="majorBidi" w:cstheme="majorBidi"/>
          <w:spacing w:val="-2"/>
          <w:sz w:val="28"/>
          <w:szCs w:val="28"/>
          <w:cs/>
        </w:rPr>
        <w:t xml:space="preserve">วันที่ </w:t>
      </w:r>
      <w:r w:rsidR="00AD041B" w:rsidRPr="00D86789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AD041B" w:rsidRPr="00D86789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AD041B" w:rsidRPr="00D86789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="00A464BD" w:rsidRPr="00D86789">
        <w:rPr>
          <w:rFonts w:asciiTheme="majorBidi" w:hAnsiTheme="majorBidi" w:cstheme="majorBidi"/>
          <w:spacing w:val="-2"/>
          <w:sz w:val="28"/>
          <w:szCs w:val="28"/>
          <w:cs/>
        </w:rPr>
        <w:t>บริษัทถูกฟ้องร้องคดี</w:t>
      </w:r>
      <w:r w:rsidR="0065105C" w:rsidRPr="00D86789">
        <w:rPr>
          <w:rFonts w:asciiTheme="majorBidi" w:hAnsiTheme="majorBidi" w:cstheme="majorBidi" w:hint="cs"/>
          <w:spacing w:val="-2"/>
          <w:sz w:val="28"/>
          <w:szCs w:val="28"/>
          <w:cs/>
        </w:rPr>
        <w:t>แรงงานจำนวน</w:t>
      </w:r>
      <w:r w:rsidR="00A464BD" w:rsidRPr="00D8678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C64AB8" w:rsidRPr="00D86789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A464BD" w:rsidRPr="00D8678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ราย จากการฝ่าฝืนไม่ปฏิบัติตาม</w:t>
      </w:r>
      <w:r w:rsidR="00301662" w:rsidRPr="00D8678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สัญญาจ้างแรงงานและกฎหมายว่าด้วยการคุ้มครองแรงงาน </w:t>
      </w:r>
      <w:r w:rsidR="004200CB" w:rsidRPr="00D86789">
        <w:rPr>
          <w:rFonts w:asciiTheme="majorBidi" w:hAnsiTheme="majorBidi" w:cstheme="majorBidi"/>
          <w:spacing w:val="-2"/>
          <w:sz w:val="28"/>
          <w:szCs w:val="28"/>
          <w:cs/>
        </w:rPr>
        <w:t xml:space="preserve">ศาลแรงงานได้มีคำพิพากษาให้บริษัทชดใช้ค่าเสียหายจำนวน </w:t>
      </w:r>
      <w:r w:rsidR="00D86789">
        <w:rPr>
          <w:rFonts w:asciiTheme="majorBidi" w:hAnsiTheme="majorBidi" w:cstheme="majorBidi"/>
          <w:spacing w:val="-2"/>
          <w:sz w:val="28"/>
          <w:szCs w:val="28"/>
        </w:rPr>
        <w:t>0</w:t>
      </w:r>
      <w:r w:rsidR="004200CB" w:rsidRPr="00D86789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D86789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4200CB" w:rsidRPr="00D8678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200CB" w:rsidRPr="00D86789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พร้อมดอกเบี้ยร้อยละ </w:t>
      </w:r>
      <w:r w:rsidR="00BB1AEF">
        <w:rPr>
          <w:rFonts w:asciiTheme="majorBidi" w:hAnsiTheme="majorBidi" w:cstheme="majorBidi"/>
          <w:spacing w:val="-2"/>
          <w:sz w:val="28"/>
          <w:szCs w:val="28"/>
        </w:rPr>
        <w:t>7.5</w:t>
      </w:r>
      <w:r w:rsidR="004200CB" w:rsidRPr="00D8678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200CB" w:rsidRPr="00D86789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ต่อปี </w:t>
      </w:r>
      <w:r w:rsidR="00BB1AE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นับแต่วันที่ฟ้องถึงวันที่ </w:t>
      </w:r>
      <w:r w:rsidR="00BB1AEF">
        <w:rPr>
          <w:rFonts w:asciiTheme="majorBidi" w:hAnsiTheme="majorBidi" w:cstheme="majorBidi"/>
          <w:spacing w:val="-2"/>
          <w:sz w:val="28"/>
          <w:szCs w:val="28"/>
        </w:rPr>
        <w:t xml:space="preserve">10 </w:t>
      </w:r>
      <w:r w:rsidR="00BB1AE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เมษายน </w:t>
      </w:r>
      <w:r w:rsidR="00BB1AEF">
        <w:rPr>
          <w:rFonts w:asciiTheme="majorBidi" w:hAnsiTheme="majorBidi" w:cstheme="majorBidi"/>
          <w:spacing w:val="-2"/>
          <w:sz w:val="28"/>
          <w:szCs w:val="28"/>
        </w:rPr>
        <w:t xml:space="preserve">2564 </w:t>
      </w:r>
      <w:r w:rsidR="00BB1AEF">
        <w:rPr>
          <w:rFonts w:asciiTheme="majorBidi" w:hAnsiTheme="majorBidi" w:cstheme="majorBidi" w:hint="cs"/>
          <w:spacing w:val="-2"/>
          <w:sz w:val="28"/>
          <w:szCs w:val="28"/>
          <w:cs/>
        </w:rPr>
        <w:t>และ</w:t>
      </w:r>
      <w:r w:rsidR="00BB1AEF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BB1AE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ร้อยละ </w:t>
      </w:r>
      <w:r w:rsidR="00BB1AEF">
        <w:rPr>
          <w:rFonts w:asciiTheme="majorBidi" w:hAnsiTheme="majorBidi" w:cstheme="majorBidi"/>
          <w:spacing w:val="-2"/>
          <w:sz w:val="28"/>
          <w:szCs w:val="28"/>
        </w:rPr>
        <w:t xml:space="preserve">5 </w:t>
      </w:r>
      <w:r w:rsidR="00BB1AE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นับแต่วันที่ </w:t>
      </w:r>
      <w:r w:rsidR="00BB1AEF">
        <w:rPr>
          <w:rFonts w:asciiTheme="majorBidi" w:hAnsiTheme="majorBidi" w:cstheme="majorBidi"/>
          <w:spacing w:val="-2"/>
          <w:sz w:val="28"/>
          <w:szCs w:val="28"/>
        </w:rPr>
        <w:t xml:space="preserve">11 </w:t>
      </w:r>
      <w:r w:rsidR="00BB1AE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เมษายน </w:t>
      </w:r>
      <w:r w:rsidR="00BB1AEF">
        <w:rPr>
          <w:rFonts w:asciiTheme="majorBidi" w:hAnsiTheme="majorBidi" w:cstheme="majorBidi"/>
          <w:spacing w:val="-2"/>
          <w:sz w:val="28"/>
          <w:szCs w:val="28"/>
        </w:rPr>
        <w:t xml:space="preserve">2564 </w:t>
      </w:r>
      <w:r w:rsidR="00BB1AEF">
        <w:rPr>
          <w:rFonts w:asciiTheme="majorBidi" w:hAnsiTheme="majorBidi" w:cstheme="majorBidi" w:hint="cs"/>
          <w:spacing w:val="-2"/>
          <w:sz w:val="28"/>
          <w:szCs w:val="28"/>
          <w:cs/>
        </w:rPr>
        <w:t>ถึงวันที่ชำระเสร็จ</w:t>
      </w:r>
      <w:r w:rsidR="00443868" w:rsidRPr="00D8678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</w:p>
    <w:p w14:paraId="250DC52E" w14:textId="70EAAFD0" w:rsidR="00D67031" w:rsidRPr="005B5EB2" w:rsidRDefault="00D86789" w:rsidP="005B5EB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5B5EB2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</w:t>
      </w:r>
      <w:r w:rsidRPr="005B5EB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วันที่ </w:t>
      </w:r>
      <w:r w:rsidRPr="005B5EB2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Pr="005B5EB2">
        <w:rPr>
          <w:rFonts w:asciiTheme="majorBidi" w:hAnsiTheme="majorBidi"/>
          <w:spacing w:val="-2"/>
          <w:sz w:val="28"/>
          <w:szCs w:val="28"/>
          <w:cs/>
        </w:rPr>
        <w:t>กันยายน</w:t>
      </w:r>
      <w:r w:rsidRPr="005B5EB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5B5EB2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  <w:r w:rsidRPr="005B5EB2">
        <w:rPr>
          <w:rFonts w:asciiTheme="majorBidi" w:hAnsiTheme="majorBidi" w:cstheme="majorBidi"/>
          <w:spacing w:val="-2"/>
          <w:sz w:val="28"/>
          <w:szCs w:val="28"/>
          <w:cs/>
        </w:rPr>
        <w:t>บริษัทถูกฟ้องร้องคดี</w:t>
      </w:r>
      <w:r w:rsidRPr="005B5EB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แรงงานจำนวน </w:t>
      </w:r>
      <w:r w:rsidR="00503DA4" w:rsidRPr="005B5EB2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5B5EB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ราย จากการฝ่าฝืนไม่ปฏิบัติตามสัญญาจ้างแรงงานและกฎหมายว่าด้วยการคุ้มครองแรงงาน </w:t>
      </w:r>
      <w:r w:rsidR="00503DA4" w:rsidRPr="005B5EB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โดยมีทุนทรัพย์ถูกฟ้องเป็นจำนวนรวม </w:t>
      </w:r>
      <w:r w:rsidR="00503DA4" w:rsidRPr="005B5EB2">
        <w:rPr>
          <w:rFonts w:asciiTheme="majorBidi" w:hAnsiTheme="majorBidi" w:cstheme="majorBidi"/>
          <w:spacing w:val="-2"/>
          <w:sz w:val="28"/>
          <w:szCs w:val="28"/>
        </w:rPr>
        <w:t xml:space="preserve">1.5 </w:t>
      </w:r>
      <w:r w:rsidR="00503DA4" w:rsidRPr="005B5EB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ล้านบาท พร้อมดอกเบี้ยร้อยละ </w:t>
      </w:r>
      <w:r w:rsidR="00503DA4" w:rsidRPr="005B5EB2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6F43C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6F43C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 </w:t>
      </w:r>
      <w:r w:rsidR="006F43C3">
        <w:rPr>
          <w:rFonts w:asciiTheme="majorBidi" w:hAnsiTheme="majorBidi" w:cstheme="majorBidi"/>
          <w:spacing w:val="-2"/>
          <w:sz w:val="28"/>
          <w:szCs w:val="28"/>
        </w:rPr>
        <w:t>15</w:t>
      </w:r>
      <w:r w:rsidR="00503DA4" w:rsidRPr="005B5EB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ต่อปี </w:t>
      </w:r>
      <w:r w:rsidR="00503DA4" w:rsidRPr="005B5EB2">
        <w:rPr>
          <w:rFonts w:asciiTheme="majorBidi" w:hAnsiTheme="majorBidi"/>
          <w:spacing w:val="-2"/>
          <w:sz w:val="28"/>
          <w:szCs w:val="28"/>
          <w:cs/>
        </w:rPr>
        <w:t xml:space="preserve">นับแต่วันที่ฟ้องจนกว่าชำระเสร็จ </w:t>
      </w:r>
      <w:r w:rsidR="00BB1AEF">
        <w:rPr>
          <w:rFonts w:asciiTheme="majorBidi" w:hAnsiTheme="majorBidi" w:hint="cs"/>
          <w:spacing w:val="-2"/>
          <w:sz w:val="28"/>
          <w:szCs w:val="28"/>
          <w:cs/>
        </w:rPr>
        <w:t xml:space="preserve">ศาลแรงงานได้มีคำพิพากษาให้บริษัทชดใช้ค่าเสียหายจำนวน </w:t>
      </w:r>
      <w:r w:rsidR="00BB1AEF">
        <w:rPr>
          <w:rFonts w:asciiTheme="majorBidi" w:hAnsiTheme="majorBidi"/>
          <w:spacing w:val="-2"/>
          <w:sz w:val="28"/>
          <w:szCs w:val="28"/>
        </w:rPr>
        <w:t>0.4</w:t>
      </w:r>
      <w:r w:rsidR="00BB1AEF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BB1AEF">
        <w:rPr>
          <w:rFonts w:asciiTheme="majorBidi" w:hAnsiTheme="majorBidi"/>
          <w:spacing w:val="-2"/>
          <w:sz w:val="28"/>
          <w:szCs w:val="28"/>
          <w:cs/>
        </w:rPr>
        <w:br/>
      </w:r>
      <w:r w:rsidR="00BB1AEF">
        <w:rPr>
          <w:rFonts w:asciiTheme="majorBidi" w:hAnsiTheme="majorBidi" w:hint="cs"/>
          <w:spacing w:val="-2"/>
          <w:sz w:val="28"/>
          <w:szCs w:val="28"/>
          <w:cs/>
        </w:rPr>
        <w:t xml:space="preserve">ล้านบาท พร้อมดอกเบี้ยร้อยละ </w:t>
      </w:r>
      <w:r w:rsidR="00BB1AEF">
        <w:rPr>
          <w:rFonts w:asciiTheme="majorBidi" w:hAnsiTheme="majorBidi"/>
          <w:spacing w:val="-2"/>
          <w:sz w:val="28"/>
          <w:szCs w:val="28"/>
        </w:rPr>
        <w:t xml:space="preserve">5 </w:t>
      </w:r>
      <w:r w:rsidR="00BB1AEF">
        <w:rPr>
          <w:rFonts w:asciiTheme="majorBidi" w:hAnsiTheme="majorBidi" w:hint="cs"/>
          <w:spacing w:val="-2"/>
          <w:sz w:val="28"/>
          <w:szCs w:val="28"/>
          <w:cs/>
        </w:rPr>
        <w:t>ต่อปี ปัจจุบันบริษัทอยู่ระหว่างการพิจารณายื่นอุทธรณ์</w:t>
      </w:r>
    </w:p>
    <w:p w14:paraId="48D11068" w14:textId="272CD390" w:rsidR="009709B9" w:rsidRPr="009709B9" w:rsidRDefault="009709B9" w:rsidP="009709B9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</w:rPr>
      </w:pPr>
      <w:r w:rsidRPr="009709B9">
        <w:rPr>
          <w:b/>
          <w:bCs/>
          <w:u w:val="none"/>
          <w:cs/>
        </w:rPr>
        <w:t>เหตุการณ์ภายหลัง</w:t>
      </w:r>
      <w:r w:rsidR="00FB6A63">
        <w:rPr>
          <w:rFonts w:hint="cs"/>
          <w:b/>
          <w:bCs/>
          <w:u w:val="none"/>
          <w:cs/>
        </w:rPr>
        <w:t>รอบระยะเวลารายงาน</w:t>
      </w:r>
    </w:p>
    <w:p w14:paraId="06CB5ACA" w14:textId="66780EA3" w:rsidR="009709B9" w:rsidRPr="009709B9" w:rsidRDefault="009709B9" w:rsidP="009709B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color w:val="000000" w:themeColor="text1"/>
          <w:sz w:val="28"/>
          <w:szCs w:val="28"/>
        </w:rPr>
      </w:pPr>
      <w:r w:rsidRPr="009709B9">
        <w:rPr>
          <w:rFonts w:ascii="Angsana New" w:hAnsi="Angsana New" w:hint="cs"/>
          <w:color w:val="000000" w:themeColor="text1"/>
          <w:sz w:val="28"/>
          <w:szCs w:val="28"/>
          <w:cs/>
        </w:rPr>
        <w:t>ตามมติคณะ</w:t>
      </w:r>
      <w:r w:rsidRPr="009709B9">
        <w:rPr>
          <w:rFonts w:ascii="Angsana New" w:hAnsi="Angsana New"/>
          <w:color w:val="000000" w:themeColor="text1"/>
          <w:sz w:val="28"/>
          <w:szCs w:val="28"/>
          <w:cs/>
        </w:rPr>
        <w:t>กรรมการ</w:t>
      </w:r>
      <w:r w:rsidRPr="009709B9">
        <w:rPr>
          <w:rFonts w:ascii="Angsana New" w:hAnsi="Angsana New" w:hint="cs"/>
          <w:color w:val="000000" w:themeColor="text1"/>
          <w:sz w:val="28"/>
          <w:szCs w:val="28"/>
          <w:cs/>
        </w:rPr>
        <w:t>สินเชื่อ</w:t>
      </w:r>
      <w:r w:rsidRPr="009709B9">
        <w:rPr>
          <w:rFonts w:ascii="Angsana New" w:hAnsi="Angsana New"/>
          <w:color w:val="000000" w:themeColor="text1"/>
          <w:sz w:val="28"/>
          <w:szCs w:val="28"/>
          <w:cs/>
        </w:rPr>
        <w:t>ของบริษัท</w:t>
      </w:r>
      <w:r w:rsidRPr="009709B9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ครั้งที่ </w:t>
      </w:r>
      <w:r w:rsidR="00FB6A63">
        <w:rPr>
          <w:rFonts w:ascii="Angsana New" w:hAnsi="Angsana New"/>
          <w:color w:val="000000" w:themeColor="text1"/>
          <w:sz w:val="28"/>
          <w:szCs w:val="28"/>
        </w:rPr>
        <w:t>4</w:t>
      </w:r>
      <w:r w:rsidRPr="009709B9">
        <w:rPr>
          <w:rFonts w:ascii="Angsana New" w:hAnsi="Angsana New"/>
          <w:color w:val="000000" w:themeColor="text1"/>
          <w:sz w:val="28"/>
          <w:szCs w:val="28"/>
        </w:rPr>
        <w:t>/2566</w:t>
      </w:r>
      <w:r w:rsidRPr="009709B9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เมื่อวันที่ </w:t>
      </w:r>
      <w:r>
        <w:rPr>
          <w:rFonts w:ascii="Angsana New" w:hAnsi="Angsana New"/>
          <w:color w:val="000000" w:themeColor="text1"/>
          <w:sz w:val="28"/>
          <w:szCs w:val="28"/>
        </w:rPr>
        <w:t>17</w:t>
      </w:r>
      <w:r w:rsidRPr="009709B9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>
        <w:rPr>
          <w:rFonts w:ascii="Angsana New" w:hAnsi="Angsana New" w:hint="cs"/>
          <w:color w:val="000000" w:themeColor="text1"/>
          <w:sz w:val="28"/>
          <w:szCs w:val="28"/>
          <w:cs/>
        </w:rPr>
        <w:t>ตุลาคม</w:t>
      </w:r>
      <w:r w:rsidRPr="009709B9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9709B9">
        <w:rPr>
          <w:rFonts w:ascii="Angsana New" w:hAnsi="Angsana New"/>
          <w:color w:val="000000" w:themeColor="text1"/>
          <w:sz w:val="28"/>
          <w:szCs w:val="28"/>
        </w:rPr>
        <w:t xml:space="preserve">2566 </w:t>
      </w:r>
      <w:r w:rsidRPr="009709B9">
        <w:rPr>
          <w:rFonts w:ascii="Angsana New" w:hAnsi="Angsana New"/>
          <w:color w:val="000000" w:themeColor="text1"/>
          <w:sz w:val="28"/>
          <w:szCs w:val="28"/>
          <w:cs/>
        </w:rPr>
        <w:t>ได้</w:t>
      </w:r>
      <w:r w:rsidR="00FB6A63">
        <w:rPr>
          <w:rFonts w:ascii="Angsana New" w:hAnsi="Angsana New" w:hint="cs"/>
          <w:color w:val="000000" w:themeColor="text1"/>
          <w:sz w:val="28"/>
          <w:szCs w:val="28"/>
          <w:cs/>
        </w:rPr>
        <w:t>มีมติ</w:t>
      </w:r>
      <w:r w:rsidRPr="009709B9">
        <w:rPr>
          <w:rFonts w:ascii="Angsana New" w:hAnsi="Angsana New"/>
          <w:color w:val="000000" w:themeColor="text1"/>
          <w:sz w:val="28"/>
          <w:szCs w:val="28"/>
          <w:cs/>
        </w:rPr>
        <w:t>อนุมัติให้</w:t>
      </w:r>
      <w:r w:rsidRPr="009709B9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บริษัทลงทุนให้กู้ยืมแก่</w:t>
      </w:r>
      <w:r w:rsidR="00C92A9E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="00C92A9E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</w:t>
      </w:r>
      <w:r w:rsidR="00FB6A63">
        <w:rPr>
          <w:rFonts w:ascii="Angsana New" w:hAnsi="Angsana New" w:hint="cs"/>
          <w:color w:val="000000" w:themeColor="text1"/>
          <w:sz w:val="28"/>
          <w:szCs w:val="28"/>
          <w:cs/>
        </w:rPr>
        <w:t>ที่ไม่เกี่ยวข้องกันรายหนึ่ง</w:t>
      </w:r>
      <w:r w:rsidR="00C92A9E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7761F3">
        <w:rPr>
          <w:rFonts w:ascii="Angsana New" w:hAnsi="Angsana New" w:hint="cs"/>
          <w:color w:val="000000" w:themeColor="text1"/>
          <w:sz w:val="28"/>
          <w:szCs w:val="28"/>
          <w:cs/>
        </w:rPr>
        <w:t>เป็น</w:t>
      </w:r>
      <w:r w:rsidRPr="009709B9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จำนวน </w:t>
      </w:r>
      <w:r>
        <w:rPr>
          <w:rFonts w:ascii="Angsana New" w:hAnsi="Angsana New"/>
          <w:color w:val="000000" w:themeColor="text1"/>
          <w:sz w:val="28"/>
          <w:szCs w:val="28"/>
        </w:rPr>
        <w:t>15.8</w:t>
      </w:r>
      <w:r w:rsidRPr="009709B9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ล้านบาท เงินกู้ยืมดังกล่าวมีอายุ </w:t>
      </w:r>
      <w:r w:rsidRPr="009709B9">
        <w:rPr>
          <w:rFonts w:ascii="Angsana New" w:hAnsi="Angsana New"/>
          <w:color w:val="000000" w:themeColor="text1"/>
          <w:sz w:val="28"/>
          <w:szCs w:val="28"/>
        </w:rPr>
        <w:t xml:space="preserve">1 </w:t>
      </w:r>
      <w:r w:rsidRPr="009709B9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ปี </w:t>
      </w:r>
      <w:r w:rsidR="006F43C3" w:rsidRPr="006F43C3">
        <w:rPr>
          <w:rFonts w:ascii="Angsana New" w:hAnsi="Angsana New"/>
          <w:color w:val="000000" w:themeColor="text1"/>
          <w:sz w:val="28"/>
          <w:szCs w:val="28"/>
          <w:cs/>
        </w:rPr>
        <w:t>และมีอัตราดอกเบี้ยร้อยละ 8 ต่อปี</w:t>
      </w:r>
      <w:r w:rsidR="006F43C3">
        <w:rPr>
          <w:rFonts w:ascii="Angsana New" w:hAnsi="Angsana New"/>
          <w:color w:val="000000" w:themeColor="text1"/>
          <w:sz w:val="28"/>
          <w:szCs w:val="28"/>
        </w:rPr>
        <w:br/>
      </w:r>
      <w:r w:rsidRPr="009709B9">
        <w:rPr>
          <w:rFonts w:ascii="Angsana New" w:hAnsi="Angsana New" w:hint="cs"/>
          <w:color w:val="000000" w:themeColor="text1"/>
          <w:sz w:val="28"/>
          <w:szCs w:val="28"/>
          <w:cs/>
        </w:rPr>
        <w:t>โดย</w:t>
      </w:r>
      <w:r w:rsidR="00FB6A6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จะครบกำหนดชำระภายในวันที่ </w:t>
      </w:r>
      <w:r w:rsidR="00FB6A63">
        <w:rPr>
          <w:rFonts w:ascii="Angsana New" w:hAnsi="Angsana New"/>
          <w:color w:val="000000" w:themeColor="text1"/>
          <w:sz w:val="28"/>
          <w:szCs w:val="28"/>
        </w:rPr>
        <w:t xml:space="preserve">10 </w:t>
      </w:r>
      <w:r w:rsidR="00FB6A6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พฤศจิกายน </w:t>
      </w:r>
      <w:r w:rsidR="00FB6A63">
        <w:rPr>
          <w:rFonts w:ascii="Angsana New" w:hAnsi="Angsana New"/>
          <w:color w:val="000000" w:themeColor="text1"/>
          <w:sz w:val="28"/>
          <w:szCs w:val="28"/>
        </w:rPr>
        <w:t xml:space="preserve">2567 </w:t>
      </w:r>
      <w:r w:rsidR="006F43C3">
        <w:rPr>
          <w:rFonts w:ascii="Angsana New" w:hAnsi="Angsana New" w:hint="cs"/>
          <w:color w:val="000000" w:themeColor="text1"/>
          <w:sz w:val="28"/>
          <w:szCs w:val="28"/>
          <w:cs/>
        </w:rPr>
        <w:t>เงินกู้ยืมดังกล่าว</w:t>
      </w:r>
      <w:r w:rsidRPr="009709B9">
        <w:rPr>
          <w:rFonts w:ascii="Angsana New" w:hAnsi="Angsana New" w:hint="cs"/>
          <w:color w:val="000000" w:themeColor="text1"/>
          <w:sz w:val="28"/>
          <w:szCs w:val="28"/>
          <w:cs/>
        </w:rPr>
        <w:t>ค้ำประกันโดยการจดจำนองที่ดิน</w:t>
      </w:r>
      <w:r w:rsidR="00FB6A63">
        <w:rPr>
          <w:rFonts w:ascii="Angsana New" w:hAnsi="Angsana New" w:hint="cs"/>
          <w:color w:val="000000" w:themeColor="text1"/>
          <w:sz w:val="28"/>
          <w:szCs w:val="28"/>
          <w:cs/>
        </w:rPr>
        <w:t>ซึ่งมีมูลค่า</w:t>
      </w:r>
      <w:r w:rsidRPr="009709B9">
        <w:rPr>
          <w:rFonts w:ascii="Angsana New" w:hAnsi="Angsana New" w:hint="cs"/>
          <w:color w:val="000000" w:themeColor="text1"/>
          <w:sz w:val="28"/>
          <w:szCs w:val="28"/>
          <w:cs/>
        </w:rPr>
        <w:t>ประเมินจำนวน</w:t>
      </w:r>
      <w:r w:rsidR="00FB6A6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C92A9E">
        <w:rPr>
          <w:rFonts w:ascii="Angsana New" w:hAnsi="Angsana New"/>
          <w:color w:val="000000" w:themeColor="text1"/>
          <w:sz w:val="28"/>
          <w:szCs w:val="28"/>
        </w:rPr>
        <w:t>22.6</w:t>
      </w:r>
      <w:r w:rsidRPr="009709B9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ล้านบาท คณะกรรมการสินเชื่อได้พิจารณาเงื่อนไข ความสามารถในการชำระคืนหนี้ของผู้กู้ รวมถึงข้อกำหนดต่าง ๆ ให้เป็นไปตามข้อกำหนด</w:t>
      </w:r>
      <w:r w:rsidR="007761F3">
        <w:rPr>
          <w:rFonts w:ascii="Angsana New" w:hAnsi="Angsana New" w:hint="cs"/>
          <w:color w:val="000000" w:themeColor="text1"/>
          <w:sz w:val="28"/>
          <w:szCs w:val="28"/>
          <w:cs/>
        </w:rPr>
        <w:t>ของบริษัท</w:t>
      </w:r>
      <w:r w:rsidR="00F343E1">
        <w:rPr>
          <w:rFonts w:ascii="Angsana New" w:hAnsi="Angsana New" w:hint="cs"/>
          <w:color w:val="000000" w:themeColor="text1"/>
          <w:sz w:val="28"/>
          <w:szCs w:val="28"/>
          <w:cs/>
        </w:rPr>
        <w:t>และสำนักงาน คปภ</w:t>
      </w:r>
      <w:r w:rsidR="00F343E1">
        <w:rPr>
          <w:rFonts w:ascii="Angsana New" w:hAnsi="Angsana New"/>
          <w:color w:val="000000" w:themeColor="text1"/>
          <w:sz w:val="28"/>
          <w:szCs w:val="28"/>
        </w:rPr>
        <w:t>.</w:t>
      </w:r>
    </w:p>
    <w:p w14:paraId="25927A56" w14:textId="349EBD4D" w:rsidR="00B505D0" w:rsidRPr="00E258A6" w:rsidRDefault="00B505D0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E258A6">
        <w:rPr>
          <w:b/>
          <w:bCs/>
          <w:u w:val="none"/>
          <w:cs/>
        </w:rPr>
        <w:t>การอนุมัติ</w:t>
      </w:r>
      <w:r w:rsidR="00024912">
        <w:rPr>
          <w:rFonts w:hint="cs"/>
          <w:b/>
          <w:bCs/>
          <w:u w:val="none"/>
          <w:cs/>
        </w:rPr>
        <w:t>ข้อมูลทางการเงินระหว่างกาล</w:t>
      </w:r>
    </w:p>
    <w:p w14:paraId="7F6BEBDD" w14:textId="0DA00F34" w:rsidR="009B7742" w:rsidRPr="000C7591" w:rsidRDefault="00392AA9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 w:hanging="27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คณะ</w:t>
      </w:r>
      <w:r w:rsidR="003C66A2" w:rsidRPr="003C66A2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กรรมการของบริษัทได้อนุมัติให้ออก</w:t>
      </w:r>
      <w:r w:rsidR="00024912" w:rsidRPr="00024912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3C66A2" w:rsidRPr="003C66A2">
        <w:rPr>
          <w:rFonts w:ascii="Angsana New" w:hAnsi="Angsana New"/>
          <w:sz w:val="28"/>
          <w:szCs w:val="28"/>
          <w:cs/>
        </w:rPr>
        <w:t>นี้แล้วเมื่อ</w:t>
      </w:r>
      <w:r w:rsidR="003C66A2" w:rsidRPr="007074E3">
        <w:rPr>
          <w:rFonts w:ascii="Angsana New" w:hAnsi="Angsana New"/>
          <w:sz w:val="28"/>
          <w:szCs w:val="28"/>
          <w:cs/>
        </w:rPr>
        <w:t xml:space="preserve">วันที่ </w:t>
      </w:r>
      <w:r w:rsidR="00864316" w:rsidRPr="00040CAF">
        <w:rPr>
          <w:rFonts w:ascii="Angsana New" w:hAnsi="Angsana New"/>
          <w:sz w:val="28"/>
          <w:szCs w:val="28"/>
        </w:rPr>
        <w:t>1</w:t>
      </w:r>
      <w:r w:rsidR="00E87A18" w:rsidRPr="00040CAF">
        <w:rPr>
          <w:rFonts w:ascii="Angsana New" w:hAnsi="Angsana New"/>
          <w:sz w:val="28"/>
          <w:szCs w:val="28"/>
        </w:rPr>
        <w:t>3</w:t>
      </w:r>
      <w:r w:rsidR="00864316" w:rsidRPr="00040CAF">
        <w:rPr>
          <w:rFonts w:ascii="Angsana New" w:hAnsi="Angsana New"/>
          <w:sz w:val="28"/>
          <w:szCs w:val="28"/>
        </w:rPr>
        <w:t xml:space="preserve"> </w:t>
      </w:r>
      <w:r w:rsidR="00E87A18" w:rsidRPr="00040CAF">
        <w:rPr>
          <w:rFonts w:ascii="Angsana New" w:hAnsi="Angsana New" w:hint="cs"/>
          <w:sz w:val="28"/>
          <w:szCs w:val="28"/>
          <w:cs/>
        </w:rPr>
        <w:t>พฤศจิกายน</w:t>
      </w:r>
      <w:r w:rsidR="003C66A2" w:rsidRPr="00040CAF">
        <w:rPr>
          <w:rFonts w:ascii="Angsana New" w:hAnsi="Angsana New"/>
          <w:sz w:val="28"/>
          <w:szCs w:val="28"/>
          <w:cs/>
        </w:rPr>
        <w:t xml:space="preserve"> </w:t>
      </w:r>
      <w:r w:rsidR="00775EC4" w:rsidRPr="00040CAF">
        <w:rPr>
          <w:rFonts w:ascii="Angsana New" w:hAnsi="Angsana New"/>
          <w:sz w:val="28"/>
          <w:szCs w:val="28"/>
        </w:rPr>
        <w:t>2566</w:t>
      </w:r>
    </w:p>
    <w:sectPr w:rsidR="009B7742" w:rsidRPr="000C7591" w:rsidSect="00EF0F13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296" w:right="1022" w:bottom="864" w:left="1440" w:header="475" w:footer="864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547E5" w14:textId="77777777" w:rsidR="00A43ED3" w:rsidRDefault="00A43ED3">
      <w:r>
        <w:separator/>
      </w:r>
    </w:p>
  </w:endnote>
  <w:endnote w:type="continuationSeparator" w:id="0">
    <w:p w14:paraId="441FC92C" w14:textId="77777777" w:rsidR="00A43ED3" w:rsidRDefault="00A43ED3">
      <w:r>
        <w:continuationSeparator/>
      </w:r>
    </w:p>
  </w:endnote>
  <w:endnote w:type="continuationNotice" w:id="1">
    <w:p w14:paraId="420B4F6A" w14:textId="77777777" w:rsidR="00A43ED3" w:rsidRDefault="00A43ED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79DA0" w14:textId="5CF83222" w:rsidR="00765B6C" w:rsidRPr="00E1023C" w:rsidRDefault="00765B6C" w:rsidP="008768FC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01348F">
      <w:rPr>
        <w:rFonts w:asciiTheme="majorBidi" w:hAnsiTheme="majorBidi" w:cstheme="majorBidi"/>
        <w:noProof/>
        <w:sz w:val="26"/>
        <w:szCs w:val="26"/>
      </w:rPr>
      <w:t>36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69CB" w14:textId="65D271FA" w:rsidR="00765B6C" w:rsidRPr="008A5482" w:rsidRDefault="00BB1AEF" w:rsidP="00A03381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sdt>
      <w:sdtPr>
        <w:rPr>
          <w:rFonts w:asciiTheme="majorBidi" w:hAnsiTheme="majorBidi" w:cstheme="majorBidi"/>
        </w:rPr>
        <w:id w:val="647710054"/>
        <w:docPartObj>
          <w:docPartGallery w:val="Page Numbers (Bottom of Page)"/>
          <w:docPartUnique/>
        </w:docPartObj>
      </w:sdtPr>
      <w:sdtEndPr>
        <w:rPr>
          <w:noProof/>
          <w:sz w:val="26"/>
          <w:szCs w:val="26"/>
        </w:rPr>
      </w:sdtEndPr>
      <w:sdtContent>
        <w:r w:rsidR="00765B6C">
          <w:rPr>
            <w:rFonts w:asciiTheme="majorBidi" w:hAnsiTheme="majorBidi" w:cstheme="majorBidi" w:hint="cs"/>
            <w:sz w:val="26"/>
            <w:szCs w:val="26"/>
            <w:cs/>
          </w:rPr>
          <w:t>16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CE70F" w14:textId="77777777" w:rsidR="00A43ED3" w:rsidRDefault="00A43ED3">
      <w:r>
        <w:separator/>
      </w:r>
    </w:p>
  </w:footnote>
  <w:footnote w:type="continuationSeparator" w:id="0">
    <w:p w14:paraId="65A262D1" w14:textId="77777777" w:rsidR="00A43ED3" w:rsidRDefault="00A43ED3">
      <w:r>
        <w:continuationSeparator/>
      </w:r>
    </w:p>
  </w:footnote>
  <w:footnote w:type="continuationNotice" w:id="1">
    <w:p w14:paraId="58F47965" w14:textId="77777777" w:rsidR="00A43ED3" w:rsidRDefault="00A43ED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85BF0" w14:textId="77777777" w:rsidR="00765B6C" w:rsidRPr="00682B63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0FDCDE98" w14:textId="77777777" w:rsidR="00593876" w:rsidRPr="002F3F82" w:rsidRDefault="00593876" w:rsidP="00593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72C8A074" w14:textId="67CDC23B" w:rsidR="008E2DA5" w:rsidRDefault="00593876" w:rsidP="00593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b/>
        <w:bCs/>
        <w:sz w:val="28"/>
        <w:szCs w:val="28"/>
        <w:cs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สำหรับงวดสิ้นสุดวันที่ </w:t>
    </w:r>
    <w:r w:rsidRPr="00177A79">
      <w:rPr>
        <w:rFonts w:ascii="Angsana New" w:hAnsi="Angsana New"/>
        <w:b/>
        <w:bCs/>
        <w:sz w:val="28"/>
        <w:szCs w:val="28"/>
      </w:rPr>
      <w:t>3</w:t>
    </w:r>
    <w:r w:rsidR="006119DD">
      <w:rPr>
        <w:rFonts w:ascii="Angsana New" w:hAnsi="Angsana New" w:hint="cs"/>
        <w:b/>
        <w:bCs/>
        <w:sz w:val="28"/>
        <w:szCs w:val="28"/>
        <w:cs/>
      </w:rPr>
      <w:t>0</w:t>
    </w:r>
    <w:r>
      <w:rPr>
        <w:rFonts w:ascii="Angsana New" w:hAnsi="Angsana New"/>
        <w:b/>
        <w:bCs/>
        <w:sz w:val="28"/>
        <w:szCs w:val="28"/>
      </w:rPr>
      <w:t xml:space="preserve"> </w:t>
    </w:r>
    <w:r w:rsidR="005614B3">
      <w:rPr>
        <w:rFonts w:ascii="Angsana New" w:hAnsi="Angsana New" w:hint="cs"/>
        <w:b/>
        <w:bCs/>
        <w:sz w:val="28"/>
        <w:szCs w:val="28"/>
        <w:cs/>
      </w:rPr>
      <w:t>กันยา</w:t>
    </w:r>
    <w:r w:rsidR="006119DD">
      <w:rPr>
        <w:rFonts w:ascii="Angsana New" w:hAnsi="Angsana New" w:hint="cs"/>
        <w:b/>
        <w:bCs/>
        <w:sz w:val="28"/>
        <w:szCs w:val="28"/>
        <w:cs/>
      </w:rPr>
      <w:t>ยน</w:t>
    </w:r>
    <w:r w:rsidRPr="00177A79">
      <w:rPr>
        <w:rFonts w:ascii="Angsana New" w:hAnsi="Angsana New"/>
        <w:b/>
        <w:bCs/>
        <w:sz w:val="28"/>
        <w:szCs w:val="28"/>
        <w:cs/>
      </w:rPr>
      <w:t xml:space="preserve"> </w:t>
    </w:r>
    <w:r w:rsidRPr="00177A79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6</w:t>
    </w:r>
    <w:r w:rsidRPr="00177A79">
      <w:rPr>
        <w:rFonts w:ascii="Angsana New" w:hAnsi="Angsana New" w:hint="cs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(ยังไม่ได้ตรวจสอบ)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4719" w14:textId="57B2724E" w:rsidR="00765B6C" w:rsidRPr="00682B63" w:rsidRDefault="00765B6C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1AD9329F" w14:textId="6B376E3C" w:rsidR="00765B6C" w:rsidRPr="00682B63" w:rsidRDefault="00765B6C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1977BB81" w14:textId="050BD019" w:rsidR="00765B6C" w:rsidRPr="00682B63" w:rsidRDefault="00765B6C" w:rsidP="00682B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A84F13"/>
    <w:multiLevelType w:val="hybridMultilevel"/>
    <w:tmpl w:val="984C0F2E"/>
    <w:lvl w:ilvl="0" w:tplc="2FAC61E8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2FAC61E8">
      <w:start w:val="22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B75A87B8">
      <w:start w:val="165"/>
      <w:numFmt w:val="bullet"/>
      <w:lvlText w:val="﷐"/>
      <w:lvlJc w:val="left"/>
      <w:pPr>
        <w:ind w:left="270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45498"/>
    <w:multiLevelType w:val="hybridMultilevel"/>
    <w:tmpl w:val="1C4A8710"/>
    <w:lvl w:ilvl="0" w:tplc="394C671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 w15:restartNumberingAfterBreak="0">
    <w:nsid w:val="0ECF425E"/>
    <w:multiLevelType w:val="hybridMultilevel"/>
    <w:tmpl w:val="EF12249E"/>
    <w:lvl w:ilvl="0" w:tplc="1E7AAE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305476FE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4042173"/>
    <w:multiLevelType w:val="hybridMultilevel"/>
    <w:tmpl w:val="D61EDFE0"/>
    <w:lvl w:ilvl="0" w:tplc="C72C5C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3D255DF"/>
    <w:multiLevelType w:val="multilevel"/>
    <w:tmpl w:val="4D2AD99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4AE53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AC3DD1"/>
    <w:multiLevelType w:val="hybridMultilevel"/>
    <w:tmpl w:val="7E3E9B60"/>
    <w:lvl w:ilvl="0" w:tplc="92544F1A">
      <w:start w:val="2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9CC29F7"/>
    <w:multiLevelType w:val="multilevel"/>
    <w:tmpl w:val="52BED5A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C545542"/>
    <w:multiLevelType w:val="hybridMultilevel"/>
    <w:tmpl w:val="3CD42486"/>
    <w:lvl w:ilvl="0" w:tplc="07B2834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57131F"/>
    <w:multiLevelType w:val="hybridMultilevel"/>
    <w:tmpl w:val="5C0A7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A894AB4"/>
    <w:multiLevelType w:val="multilevel"/>
    <w:tmpl w:val="4E4E8AB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C430CA8"/>
    <w:multiLevelType w:val="multilevel"/>
    <w:tmpl w:val="FAECF6C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37A6815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A5877"/>
    <w:multiLevelType w:val="hybridMultilevel"/>
    <w:tmpl w:val="392258B8"/>
    <w:lvl w:ilvl="0" w:tplc="58867060">
      <w:start w:val="1"/>
      <w:numFmt w:val="decimal"/>
      <w:lvlText w:val="(%1)"/>
      <w:lvlJc w:val="left"/>
      <w:pPr>
        <w:ind w:left="27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516" w:hanging="360"/>
      </w:pPr>
    </w:lvl>
    <w:lvl w:ilvl="2" w:tplc="0409001B" w:tentative="1">
      <w:start w:val="1"/>
      <w:numFmt w:val="lowerRoman"/>
      <w:lvlText w:val="%3."/>
      <w:lvlJc w:val="right"/>
      <w:pPr>
        <w:ind w:left="4236" w:hanging="180"/>
      </w:pPr>
    </w:lvl>
    <w:lvl w:ilvl="3" w:tplc="0409000F" w:tentative="1">
      <w:start w:val="1"/>
      <w:numFmt w:val="decimal"/>
      <w:lvlText w:val="%4."/>
      <w:lvlJc w:val="left"/>
      <w:pPr>
        <w:ind w:left="4956" w:hanging="360"/>
      </w:pPr>
    </w:lvl>
    <w:lvl w:ilvl="4" w:tplc="04090019" w:tentative="1">
      <w:start w:val="1"/>
      <w:numFmt w:val="lowerLetter"/>
      <w:lvlText w:val="%5."/>
      <w:lvlJc w:val="left"/>
      <w:pPr>
        <w:ind w:left="5676" w:hanging="360"/>
      </w:pPr>
    </w:lvl>
    <w:lvl w:ilvl="5" w:tplc="0409001B" w:tentative="1">
      <w:start w:val="1"/>
      <w:numFmt w:val="lowerRoman"/>
      <w:lvlText w:val="%6."/>
      <w:lvlJc w:val="right"/>
      <w:pPr>
        <w:ind w:left="6396" w:hanging="180"/>
      </w:pPr>
    </w:lvl>
    <w:lvl w:ilvl="6" w:tplc="0409000F" w:tentative="1">
      <w:start w:val="1"/>
      <w:numFmt w:val="decimal"/>
      <w:lvlText w:val="%7."/>
      <w:lvlJc w:val="left"/>
      <w:pPr>
        <w:ind w:left="7116" w:hanging="360"/>
      </w:pPr>
    </w:lvl>
    <w:lvl w:ilvl="7" w:tplc="04090019" w:tentative="1">
      <w:start w:val="1"/>
      <w:numFmt w:val="lowerLetter"/>
      <w:lvlText w:val="%8."/>
      <w:lvlJc w:val="left"/>
      <w:pPr>
        <w:ind w:left="7836" w:hanging="360"/>
      </w:pPr>
    </w:lvl>
    <w:lvl w:ilvl="8" w:tplc="0409001B" w:tentative="1">
      <w:start w:val="1"/>
      <w:numFmt w:val="lowerRoman"/>
      <w:lvlText w:val="%9."/>
      <w:lvlJc w:val="right"/>
      <w:pPr>
        <w:ind w:left="8556" w:hanging="180"/>
      </w:pPr>
    </w:lvl>
  </w:abstractNum>
  <w:abstractNum w:abstractNumId="28" w15:restartNumberingAfterBreak="0">
    <w:nsid w:val="4AA02494"/>
    <w:multiLevelType w:val="hybridMultilevel"/>
    <w:tmpl w:val="9D8CAA1C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CB459B4"/>
    <w:multiLevelType w:val="multilevel"/>
    <w:tmpl w:val="F4B67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4480885"/>
    <w:multiLevelType w:val="multilevel"/>
    <w:tmpl w:val="23F83A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5AA159C"/>
    <w:multiLevelType w:val="hybridMultilevel"/>
    <w:tmpl w:val="C958CBF2"/>
    <w:lvl w:ilvl="0" w:tplc="04090011">
      <w:start w:val="1"/>
      <w:numFmt w:val="decimal"/>
      <w:lvlText w:val="%1)"/>
      <w:lvlJc w:val="left"/>
      <w:pPr>
        <w:ind w:left="9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7" w:hanging="360"/>
      </w:pPr>
    </w:lvl>
    <w:lvl w:ilvl="2" w:tplc="0409001B" w:tentative="1">
      <w:start w:val="1"/>
      <w:numFmt w:val="lowerRoman"/>
      <w:lvlText w:val="%3."/>
      <w:lvlJc w:val="right"/>
      <w:pPr>
        <w:ind w:left="2397" w:hanging="180"/>
      </w:pPr>
    </w:lvl>
    <w:lvl w:ilvl="3" w:tplc="0409000F" w:tentative="1">
      <w:start w:val="1"/>
      <w:numFmt w:val="decimal"/>
      <w:lvlText w:val="%4."/>
      <w:lvlJc w:val="left"/>
      <w:pPr>
        <w:ind w:left="3117" w:hanging="360"/>
      </w:pPr>
    </w:lvl>
    <w:lvl w:ilvl="4" w:tplc="04090019" w:tentative="1">
      <w:start w:val="1"/>
      <w:numFmt w:val="lowerLetter"/>
      <w:lvlText w:val="%5."/>
      <w:lvlJc w:val="left"/>
      <w:pPr>
        <w:ind w:left="3837" w:hanging="360"/>
      </w:pPr>
    </w:lvl>
    <w:lvl w:ilvl="5" w:tplc="0409001B" w:tentative="1">
      <w:start w:val="1"/>
      <w:numFmt w:val="lowerRoman"/>
      <w:lvlText w:val="%6."/>
      <w:lvlJc w:val="right"/>
      <w:pPr>
        <w:ind w:left="4557" w:hanging="180"/>
      </w:pPr>
    </w:lvl>
    <w:lvl w:ilvl="6" w:tplc="0409000F" w:tentative="1">
      <w:start w:val="1"/>
      <w:numFmt w:val="decimal"/>
      <w:lvlText w:val="%7."/>
      <w:lvlJc w:val="left"/>
      <w:pPr>
        <w:ind w:left="5277" w:hanging="360"/>
      </w:pPr>
    </w:lvl>
    <w:lvl w:ilvl="7" w:tplc="04090019" w:tentative="1">
      <w:start w:val="1"/>
      <w:numFmt w:val="lowerLetter"/>
      <w:lvlText w:val="%8."/>
      <w:lvlJc w:val="left"/>
      <w:pPr>
        <w:ind w:left="5997" w:hanging="360"/>
      </w:pPr>
    </w:lvl>
    <w:lvl w:ilvl="8" w:tplc="040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32" w15:restartNumberingAfterBreak="0">
    <w:nsid w:val="57615D45"/>
    <w:multiLevelType w:val="multilevel"/>
    <w:tmpl w:val="EFE0EF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1440"/>
      </w:pPr>
      <w:rPr>
        <w:rFonts w:hint="default"/>
      </w:rPr>
    </w:lvl>
  </w:abstractNum>
  <w:abstractNum w:abstractNumId="33" w15:restartNumberingAfterBreak="0">
    <w:nsid w:val="5CB962A5"/>
    <w:multiLevelType w:val="hybridMultilevel"/>
    <w:tmpl w:val="96222902"/>
    <w:lvl w:ilvl="0" w:tplc="75F49890">
      <w:start w:val="1"/>
      <w:numFmt w:val="decimal"/>
      <w:lvlText w:val="(%1)"/>
      <w:lvlJc w:val="left"/>
      <w:pPr>
        <w:ind w:left="1260" w:hanging="360"/>
      </w:pPr>
      <w:rPr>
        <w:rFonts w:cs="Times New Roman" w:hint="default"/>
        <w:lang w:bidi="th-TH"/>
      </w:rPr>
    </w:lvl>
    <w:lvl w:ilvl="1" w:tplc="B5A652E0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5FBC6E5F"/>
    <w:multiLevelType w:val="multilevel"/>
    <w:tmpl w:val="9B6E51B8"/>
    <w:lvl w:ilvl="0">
      <w:start w:val="1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48043D3"/>
    <w:multiLevelType w:val="multilevel"/>
    <w:tmpl w:val="75EA177C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50A07CB"/>
    <w:multiLevelType w:val="multilevel"/>
    <w:tmpl w:val="C5C247A8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32" w:hanging="1440"/>
      </w:pPr>
      <w:rPr>
        <w:rFonts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7AC6E4E"/>
    <w:multiLevelType w:val="multilevel"/>
    <w:tmpl w:val="52BED5A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BB83A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DA583C"/>
    <w:multiLevelType w:val="multilevel"/>
    <w:tmpl w:val="9CE6B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41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3" w15:restartNumberingAfterBreak="0">
    <w:nsid w:val="7F9B3EB6"/>
    <w:multiLevelType w:val="multilevel"/>
    <w:tmpl w:val="33885138"/>
    <w:lvl w:ilvl="0">
      <w:start w:val="1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49557458">
    <w:abstractNumId w:val="6"/>
  </w:num>
  <w:num w:numId="2" w16cid:durableId="1747923682">
    <w:abstractNumId w:val="9"/>
  </w:num>
  <w:num w:numId="3" w16cid:durableId="1220363661">
    <w:abstractNumId w:val="7"/>
  </w:num>
  <w:num w:numId="4" w16cid:durableId="653142629">
    <w:abstractNumId w:val="8"/>
  </w:num>
  <w:num w:numId="5" w16cid:durableId="1911889042">
    <w:abstractNumId w:val="3"/>
  </w:num>
  <w:num w:numId="6" w16cid:durableId="155802683">
    <w:abstractNumId w:val="2"/>
  </w:num>
  <w:num w:numId="7" w16cid:durableId="1142776216">
    <w:abstractNumId w:val="0"/>
  </w:num>
  <w:num w:numId="8" w16cid:durableId="955334026">
    <w:abstractNumId w:val="1"/>
  </w:num>
  <w:num w:numId="9" w16cid:durableId="578639589">
    <w:abstractNumId w:val="4"/>
  </w:num>
  <w:num w:numId="10" w16cid:durableId="1367099979">
    <w:abstractNumId w:val="22"/>
  </w:num>
  <w:num w:numId="11" w16cid:durableId="1531139580">
    <w:abstractNumId w:val="17"/>
  </w:num>
  <w:num w:numId="12" w16cid:durableId="1367101744">
    <w:abstractNumId w:val="37"/>
  </w:num>
  <w:num w:numId="13" w16cid:durableId="1909683770">
    <w:abstractNumId w:val="25"/>
  </w:num>
  <w:num w:numId="14" w16cid:durableId="767428522">
    <w:abstractNumId w:val="41"/>
  </w:num>
  <w:num w:numId="15" w16cid:durableId="171383913">
    <w:abstractNumId w:val="12"/>
  </w:num>
  <w:num w:numId="16" w16cid:durableId="2054848302">
    <w:abstractNumId w:val="29"/>
  </w:num>
  <w:num w:numId="17" w16cid:durableId="786463880">
    <w:abstractNumId w:val="26"/>
  </w:num>
  <w:num w:numId="18" w16cid:durableId="1290169146">
    <w:abstractNumId w:val="42"/>
  </w:num>
  <w:num w:numId="19" w16cid:durableId="1176115573">
    <w:abstractNumId w:val="15"/>
  </w:num>
  <w:num w:numId="20" w16cid:durableId="239410655">
    <w:abstractNumId w:val="16"/>
  </w:num>
  <w:num w:numId="21" w16cid:durableId="1239710660">
    <w:abstractNumId w:val="39"/>
  </w:num>
  <w:num w:numId="22" w16cid:durableId="27999704">
    <w:abstractNumId w:val="11"/>
  </w:num>
  <w:num w:numId="23" w16cid:durableId="706754653">
    <w:abstractNumId w:val="34"/>
  </w:num>
  <w:num w:numId="24" w16cid:durableId="2015911537">
    <w:abstractNumId w:val="36"/>
  </w:num>
  <w:num w:numId="25" w16cid:durableId="349187302">
    <w:abstractNumId w:val="20"/>
  </w:num>
  <w:num w:numId="26" w16cid:durableId="910654019">
    <w:abstractNumId w:val="33"/>
  </w:num>
  <w:num w:numId="27" w16cid:durableId="953290679">
    <w:abstractNumId w:val="10"/>
  </w:num>
  <w:num w:numId="28" w16cid:durableId="506527935">
    <w:abstractNumId w:val="27"/>
  </w:num>
  <w:num w:numId="29" w16cid:durableId="1193878990">
    <w:abstractNumId w:val="28"/>
  </w:num>
  <w:num w:numId="30" w16cid:durableId="104425041">
    <w:abstractNumId w:val="14"/>
  </w:num>
  <w:num w:numId="31" w16cid:durableId="82382627">
    <w:abstractNumId w:val="13"/>
  </w:num>
  <w:num w:numId="32" w16cid:durableId="1630236253">
    <w:abstractNumId w:val="32"/>
  </w:num>
  <w:num w:numId="33" w16cid:durableId="531578271">
    <w:abstractNumId w:val="18"/>
  </w:num>
  <w:num w:numId="34" w16cid:durableId="1024600362">
    <w:abstractNumId w:val="24"/>
  </w:num>
  <w:num w:numId="35" w16cid:durableId="1057970855">
    <w:abstractNumId w:val="40"/>
  </w:num>
  <w:num w:numId="36" w16cid:durableId="750201603">
    <w:abstractNumId w:val="23"/>
  </w:num>
  <w:num w:numId="37" w16cid:durableId="1904830598">
    <w:abstractNumId w:val="19"/>
  </w:num>
  <w:num w:numId="38" w16cid:durableId="1693721199">
    <w:abstractNumId w:val="5"/>
  </w:num>
  <w:num w:numId="39" w16cid:durableId="1184319013">
    <w:abstractNumId w:val="30"/>
  </w:num>
  <w:num w:numId="40" w16cid:durableId="1572959020">
    <w:abstractNumId w:val="21"/>
  </w:num>
  <w:num w:numId="41" w16cid:durableId="483816084">
    <w:abstractNumId w:val="43"/>
  </w:num>
  <w:num w:numId="42" w16cid:durableId="1978486515">
    <w:abstractNumId w:val="31"/>
  </w:num>
  <w:num w:numId="43" w16cid:durableId="632715760">
    <w:abstractNumId w:val="35"/>
  </w:num>
  <w:num w:numId="44" w16cid:durableId="21639837">
    <w:abstractNumId w:val="3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1C3E"/>
    <w:rsid w:val="00002092"/>
    <w:rsid w:val="000024BE"/>
    <w:rsid w:val="00002B37"/>
    <w:rsid w:val="00002DFE"/>
    <w:rsid w:val="0000327F"/>
    <w:rsid w:val="000034DF"/>
    <w:rsid w:val="00003590"/>
    <w:rsid w:val="000038C7"/>
    <w:rsid w:val="00003C3D"/>
    <w:rsid w:val="00003FAC"/>
    <w:rsid w:val="000042BB"/>
    <w:rsid w:val="000045D2"/>
    <w:rsid w:val="0000472D"/>
    <w:rsid w:val="00004B0C"/>
    <w:rsid w:val="00004EE8"/>
    <w:rsid w:val="00005459"/>
    <w:rsid w:val="0000552E"/>
    <w:rsid w:val="000055E6"/>
    <w:rsid w:val="00005A47"/>
    <w:rsid w:val="00005BA1"/>
    <w:rsid w:val="00005D91"/>
    <w:rsid w:val="00005EF0"/>
    <w:rsid w:val="00006174"/>
    <w:rsid w:val="00006377"/>
    <w:rsid w:val="00006451"/>
    <w:rsid w:val="0000650C"/>
    <w:rsid w:val="00006B7C"/>
    <w:rsid w:val="00006DDD"/>
    <w:rsid w:val="000073D0"/>
    <w:rsid w:val="00007672"/>
    <w:rsid w:val="00007918"/>
    <w:rsid w:val="00010273"/>
    <w:rsid w:val="000105F4"/>
    <w:rsid w:val="0001060A"/>
    <w:rsid w:val="000106A3"/>
    <w:rsid w:val="000106B4"/>
    <w:rsid w:val="000106FB"/>
    <w:rsid w:val="000106FE"/>
    <w:rsid w:val="00010835"/>
    <w:rsid w:val="0001089F"/>
    <w:rsid w:val="00010B27"/>
    <w:rsid w:val="00010C5F"/>
    <w:rsid w:val="000112D8"/>
    <w:rsid w:val="0001135A"/>
    <w:rsid w:val="000114D9"/>
    <w:rsid w:val="000116C3"/>
    <w:rsid w:val="00011771"/>
    <w:rsid w:val="00011789"/>
    <w:rsid w:val="00011AF0"/>
    <w:rsid w:val="00011C56"/>
    <w:rsid w:val="00011E82"/>
    <w:rsid w:val="00011FB7"/>
    <w:rsid w:val="00012243"/>
    <w:rsid w:val="0001232B"/>
    <w:rsid w:val="000125B2"/>
    <w:rsid w:val="000125B8"/>
    <w:rsid w:val="000125CA"/>
    <w:rsid w:val="0001263A"/>
    <w:rsid w:val="00012898"/>
    <w:rsid w:val="00012E72"/>
    <w:rsid w:val="0001316A"/>
    <w:rsid w:val="0001348F"/>
    <w:rsid w:val="000135AA"/>
    <w:rsid w:val="00013764"/>
    <w:rsid w:val="00013AE9"/>
    <w:rsid w:val="00013B03"/>
    <w:rsid w:val="00013B78"/>
    <w:rsid w:val="000140E3"/>
    <w:rsid w:val="000141D0"/>
    <w:rsid w:val="00014A7E"/>
    <w:rsid w:val="00014C5D"/>
    <w:rsid w:val="00014C61"/>
    <w:rsid w:val="000153B5"/>
    <w:rsid w:val="00015823"/>
    <w:rsid w:val="00015ABA"/>
    <w:rsid w:val="00015AF4"/>
    <w:rsid w:val="00015CAB"/>
    <w:rsid w:val="000162FA"/>
    <w:rsid w:val="000164A5"/>
    <w:rsid w:val="000164E8"/>
    <w:rsid w:val="00016788"/>
    <w:rsid w:val="00016D01"/>
    <w:rsid w:val="00016E25"/>
    <w:rsid w:val="000174C7"/>
    <w:rsid w:val="00017512"/>
    <w:rsid w:val="00017553"/>
    <w:rsid w:val="00017594"/>
    <w:rsid w:val="00017C29"/>
    <w:rsid w:val="00020726"/>
    <w:rsid w:val="00020836"/>
    <w:rsid w:val="00020888"/>
    <w:rsid w:val="00020913"/>
    <w:rsid w:val="00020A06"/>
    <w:rsid w:val="00020DBC"/>
    <w:rsid w:val="000210B4"/>
    <w:rsid w:val="000213F2"/>
    <w:rsid w:val="000218DE"/>
    <w:rsid w:val="0002190E"/>
    <w:rsid w:val="00021C0C"/>
    <w:rsid w:val="00021EDB"/>
    <w:rsid w:val="00022155"/>
    <w:rsid w:val="000221A6"/>
    <w:rsid w:val="000221DD"/>
    <w:rsid w:val="0002223F"/>
    <w:rsid w:val="000222FD"/>
    <w:rsid w:val="000224FA"/>
    <w:rsid w:val="000228B6"/>
    <w:rsid w:val="0002294B"/>
    <w:rsid w:val="00022F41"/>
    <w:rsid w:val="00023133"/>
    <w:rsid w:val="00023205"/>
    <w:rsid w:val="0002344D"/>
    <w:rsid w:val="000234D9"/>
    <w:rsid w:val="0002362E"/>
    <w:rsid w:val="0002387E"/>
    <w:rsid w:val="0002389A"/>
    <w:rsid w:val="000238D9"/>
    <w:rsid w:val="00023B27"/>
    <w:rsid w:val="00023B60"/>
    <w:rsid w:val="00024663"/>
    <w:rsid w:val="00024694"/>
    <w:rsid w:val="00024833"/>
    <w:rsid w:val="00024912"/>
    <w:rsid w:val="00024C49"/>
    <w:rsid w:val="00024CA0"/>
    <w:rsid w:val="00025072"/>
    <w:rsid w:val="0002519B"/>
    <w:rsid w:val="00025986"/>
    <w:rsid w:val="00025AA1"/>
    <w:rsid w:val="00025C84"/>
    <w:rsid w:val="00025D91"/>
    <w:rsid w:val="00025FB8"/>
    <w:rsid w:val="00025FC2"/>
    <w:rsid w:val="0002623A"/>
    <w:rsid w:val="0002626C"/>
    <w:rsid w:val="000267EA"/>
    <w:rsid w:val="0002693A"/>
    <w:rsid w:val="00026B09"/>
    <w:rsid w:val="00026DD9"/>
    <w:rsid w:val="0002772D"/>
    <w:rsid w:val="00027DEB"/>
    <w:rsid w:val="00027E23"/>
    <w:rsid w:val="00027EEE"/>
    <w:rsid w:val="000304AC"/>
    <w:rsid w:val="00030611"/>
    <w:rsid w:val="00030662"/>
    <w:rsid w:val="0003071F"/>
    <w:rsid w:val="00030872"/>
    <w:rsid w:val="00030885"/>
    <w:rsid w:val="000309F7"/>
    <w:rsid w:val="00030F26"/>
    <w:rsid w:val="000313F6"/>
    <w:rsid w:val="0003148D"/>
    <w:rsid w:val="00031853"/>
    <w:rsid w:val="00031C4A"/>
    <w:rsid w:val="00031F07"/>
    <w:rsid w:val="00031FC6"/>
    <w:rsid w:val="00032104"/>
    <w:rsid w:val="0003254B"/>
    <w:rsid w:val="000325D4"/>
    <w:rsid w:val="0003325C"/>
    <w:rsid w:val="000336D8"/>
    <w:rsid w:val="00033925"/>
    <w:rsid w:val="000339E8"/>
    <w:rsid w:val="00033B71"/>
    <w:rsid w:val="00033BD2"/>
    <w:rsid w:val="00033F57"/>
    <w:rsid w:val="00033F82"/>
    <w:rsid w:val="00034074"/>
    <w:rsid w:val="0003421A"/>
    <w:rsid w:val="00034529"/>
    <w:rsid w:val="00034673"/>
    <w:rsid w:val="000346BE"/>
    <w:rsid w:val="00034A92"/>
    <w:rsid w:val="00034C6E"/>
    <w:rsid w:val="00034CD7"/>
    <w:rsid w:val="00034D55"/>
    <w:rsid w:val="00034DAC"/>
    <w:rsid w:val="000350D8"/>
    <w:rsid w:val="00035300"/>
    <w:rsid w:val="0003596F"/>
    <w:rsid w:val="00035A0A"/>
    <w:rsid w:val="00035ADF"/>
    <w:rsid w:val="00035C02"/>
    <w:rsid w:val="000365E7"/>
    <w:rsid w:val="00036BA8"/>
    <w:rsid w:val="00036D61"/>
    <w:rsid w:val="00036EE1"/>
    <w:rsid w:val="00037097"/>
    <w:rsid w:val="000370D2"/>
    <w:rsid w:val="000372AB"/>
    <w:rsid w:val="000376BC"/>
    <w:rsid w:val="000377DD"/>
    <w:rsid w:val="00037822"/>
    <w:rsid w:val="00037E50"/>
    <w:rsid w:val="000403BD"/>
    <w:rsid w:val="0004051C"/>
    <w:rsid w:val="00040995"/>
    <w:rsid w:val="00040CAF"/>
    <w:rsid w:val="00040CCF"/>
    <w:rsid w:val="000410E6"/>
    <w:rsid w:val="00041300"/>
    <w:rsid w:val="000414CB"/>
    <w:rsid w:val="00041768"/>
    <w:rsid w:val="000417E3"/>
    <w:rsid w:val="00041978"/>
    <w:rsid w:val="00041B69"/>
    <w:rsid w:val="00041C74"/>
    <w:rsid w:val="00041D94"/>
    <w:rsid w:val="00041EAF"/>
    <w:rsid w:val="00042212"/>
    <w:rsid w:val="000429C9"/>
    <w:rsid w:val="00042AF5"/>
    <w:rsid w:val="00042BB4"/>
    <w:rsid w:val="00042D0E"/>
    <w:rsid w:val="00042E34"/>
    <w:rsid w:val="00043304"/>
    <w:rsid w:val="00043402"/>
    <w:rsid w:val="00043415"/>
    <w:rsid w:val="00043474"/>
    <w:rsid w:val="00043496"/>
    <w:rsid w:val="0004356A"/>
    <w:rsid w:val="0004357B"/>
    <w:rsid w:val="000437CA"/>
    <w:rsid w:val="000438FF"/>
    <w:rsid w:val="000439B6"/>
    <w:rsid w:val="00043C73"/>
    <w:rsid w:val="00043EE8"/>
    <w:rsid w:val="000441FA"/>
    <w:rsid w:val="000442AA"/>
    <w:rsid w:val="000442BC"/>
    <w:rsid w:val="000442FE"/>
    <w:rsid w:val="000443AA"/>
    <w:rsid w:val="0004447F"/>
    <w:rsid w:val="00045399"/>
    <w:rsid w:val="000453DE"/>
    <w:rsid w:val="00045767"/>
    <w:rsid w:val="000457FB"/>
    <w:rsid w:val="000458E9"/>
    <w:rsid w:val="000459BB"/>
    <w:rsid w:val="000459D4"/>
    <w:rsid w:val="00045ADC"/>
    <w:rsid w:val="00046126"/>
    <w:rsid w:val="0004642D"/>
    <w:rsid w:val="000469F0"/>
    <w:rsid w:val="00046D14"/>
    <w:rsid w:val="00046DC9"/>
    <w:rsid w:val="00046FE2"/>
    <w:rsid w:val="00047005"/>
    <w:rsid w:val="000472D1"/>
    <w:rsid w:val="00047AA5"/>
    <w:rsid w:val="00047C1E"/>
    <w:rsid w:val="00047FB0"/>
    <w:rsid w:val="00050022"/>
    <w:rsid w:val="0005039E"/>
    <w:rsid w:val="000503C7"/>
    <w:rsid w:val="0005058E"/>
    <w:rsid w:val="00050B06"/>
    <w:rsid w:val="00050C1F"/>
    <w:rsid w:val="00050DF4"/>
    <w:rsid w:val="00050E90"/>
    <w:rsid w:val="000515DA"/>
    <w:rsid w:val="000515E2"/>
    <w:rsid w:val="0005184C"/>
    <w:rsid w:val="0005193D"/>
    <w:rsid w:val="00051BA2"/>
    <w:rsid w:val="00051D5D"/>
    <w:rsid w:val="00051DC3"/>
    <w:rsid w:val="0005214B"/>
    <w:rsid w:val="00052290"/>
    <w:rsid w:val="00052407"/>
    <w:rsid w:val="00052680"/>
    <w:rsid w:val="000527AF"/>
    <w:rsid w:val="00052826"/>
    <w:rsid w:val="000528F3"/>
    <w:rsid w:val="0005297A"/>
    <w:rsid w:val="00052A30"/>
    <w:rsid w:val="00052FA9"/>
    <w:rsid w:val="00052FD1"/>
    <w:rsid w:val="00053537"/>
    <w:rsid w:val="00053966"/>
    <w:rsid w:val="00053D85"/>
    <w:rsid w:val="0005426C"/>
    <w:rsid w:val="0005432D"/>
    <w:rsid w:val="00054356"/>
    <w:rsid w:val="000544B8"/>
    <w:rsid w:val="000546DA"/>
    <w:rsid w:val="00054709"/>
    <w:rsid w:val="0005483B"/>
    <w:rsid w:val="000549A3"/>
    <w:rsid w:val="00054BF6"/>
    <w:rsid w:val="00055149"/>
    <w:rsid w:val="000551A3"/>
    <w:rsid w:val="0005528E"/>
    <w:rsid w:val="000554FF"/>
    <w:rsid w:val="000558AF"/>
    <w:rsid w:val="00055996"/>
    <w:rsid w:val="00055B62"/>
    <w:rsid w:val="00055B8D"/>
    <w:rsid w:val="00055DDF"/>
    <w:rsid w:val="00055E4F"/>
    <w:rsid w:val="00055F59"/>
    <w:rsid w:val="0005640F"/>
    <w:rsid w:val="00056470"/>
    <w:rsid w:val="00056644"/>
    <w:rsid w:val="00056661"/>
    <w:rsid w:val="000566F1"/>
    <w:rsid w:val="00056B2D"/>
    <w:rsid w:val="00057053"/>
    <w:rsid w:val="0005715A"/>
    <w:rsid w:val="00057238"/>
    <w:rsid w:val="0005737B"/>
    <w:rsid w:val="000574DE"/>
    <w:rsid w:val="00057618"/>
    <w:rsid w:val="00057D2B"/>
    <w:rsid w:val="00057D2D"/>
    <w:rsid w:val="00057D8F"/>
    <w:rsid w:val="0006060A"/>
    <w:rsid w:val="0006066C"/>
    <w:rsid w:val="00060938"/>
    <w:rsid w:val="00060954"/>
    <w:rsid w:val="00060C05"/>
    <w:rsid w:val="00060F84"/>
    <w:rsid w:val="00061050"/>
    <w:rsid w:val="0006160E"/>
    <w:rsid w:val="00061A0D"/>
    <w:rsid w:val="00062560"/>
    <w:rsid w:val="0006269C"/>
    <w:rsid w:val="000629BF"/>
    <w:rsid w:val="0006300F"/>
    <w:rsid w:val="000632E3"/>
    <w:rsid w:val="00063368"/>
    <w:rsid w:val="000633D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4D79"/>
    <w:rsid w:val="00065102"/>
    <w:rsid w:val="000654B4"/>
    <w:rsid w:val="00065764"/>
    <w:rsid w:val="00065F98"/>
    <w:rsid w:val="0006642D"/>
    <w:rsid w:val="000664BA"/>
    <w:rsid w:val="00067253"/>
    <w:rsid w:val="00067511"/>
    <w:rsid w:val="000676A1"/>
    <w:rsid w:val="000676DC"/>
    <w:rsid w:val="0006779B"/>
    <w:rsid w:val="00067A77"/>
    <w:rsid w:val="00067ACD"/>
    <w:rsid w:val="00067B87"/>
    <w:rsid w:val="00067C10"/>
    <w:rsid w:val="000704A5"/>
    <w:rsid w:val="0007082B"/>
    <w:rsid w:val="00070958"/>
    <w:rsid w:val="00070ACF"/>
    <w:rsid w:val="00070E7F"/>
    <w:rsid w:val="00071524"/>
    <w:rsid w:val="00071768"/>
    <w:rsid w:val="000718A7"/>
    <w:rsid w:val="00071ABA"/>
    <w:rsid w:val="00071B06"/>
    <w:rsid w:val="00071BE3"/>
    <w:rsid w:val="00071EFB"/>
    <w:rsid w:val="00072041"/>
    <w:rsid w:val="000723C3"/>
    <w:rsid w:val="0007245F"/>
    <w:rsid w:val="000726E2"/>
    <w:rsid w:val="00073000"/>
    <w:rsid w:val="00073296"/>
    <w:rsid w:val="0007335E"/>
    <w:rsid w:val="00073492"/>
    <w:rsid w:val="00073561"/>
    <w:rsid w:val="000739BE"/>
    <w:rsid w:val="00073C79"/>
    <w:rsid w:val="00073CC3"/>
    <w:rsid w:val="00073CC8"/>
    <w:rsid w:val="0007415A"/>
    <w:rsid w:val="00074198"/>
    <w:rsid w:val="00074221"/>
    <w:rsid w:val="0007429E"/>
    <w:rsid w:val="000742DE"/>
    <w:rsid w:val="00074578"/>
    <w:rsid w:val="00074728"/>
    <w:rsid w:val="00074A24"/>
    <w:rsid w:val="00074A6C"/>
    <w:rsid w:val="00074A9F"/>
    <w:rsid w:val="00074B63"/>
    <w:rsid w:val="00074BA8"/>
    <w:rsid w:val="00074E02"/>
    <w:rsid w:val="000752FB"/>
    <w:rsid w:val="00075BFB"/>
    <w:rsid w:val="00075C46"/>
    <w:rsid w:val="00075D7B"/>
    <w:rsid w:val="00075F43"/>
    <w:rsid w:val="000761B7"/>
    <w:rsid w:val="000763B1"/>
    <w:rsid w:val="000763D5"/>
    <w:rsid w:val="000764AB"/>
    <w:rsid w:val="000770A4"/>
    <w:rsid w:val="00077200"/>
    <w:rsid w:val="000773B5"/>
    <w:rsid w:val="00077547"/>
    <w:rsid w:val="00080463"/>
    <w:rsid w:val="00080B21"/>
    <w:rsid w:val="00080B4C"/>
    <w:rsid w:val="00080FAD"/>
    <w:rsid w:val="00081089"/>
    <w:rsid w:val="000810CA"/>
    <w:rsid w:val="000811A0"/>
    <w:rsid w:val="000816D6"/>
    <w:rsid w:val="00081B31"/>
    <w:rsid w:val="00081CD2"/>
    <w:rsid w:val="00081D85"/>
    <w:rsid w:val="000825CB"/>
    <w:rsid w:val="000828A5"/>
    <w:rsid w:val="0008291A"/>
    <w:rsid w:val="00082E64"/>
    <w:rsid w:val="00082F8D"/>
    <w:rsid w:val="000833A8"/>
    <w:rsid w:val="00083973"/>
    <w:rsid w:val="00083F86"/>
    <w:rsid w:val="0008402E"/>
    <w:rsid w:val="000840A9"/>
    <w:rsid w:val="000840AC"/>
    <w:rsid w:val="000840DA"/>
    <w:rsid w:val="00084367"/>
    <w:rsid w:val="000845BE"/>
    <w:rsid w:val="00084812"/>
    <w:rsid w:val="0008491D"/>
    <w:rsid w:val="00084960"/>
    <w:rsid w:val="00084BFC"/>
    <w:rsid w:val="00084D1B"/>
    <w:rsid w:val="00085206"/>
    <w:rsid w:val="00085638"/>
    <w:rsid w:val="0008568E"/>
    <w:rsid w:val="00085978"/>
    <w:rsid w:val="00085DA0"/>
    <w:rsid w:val="00085E72"/>
    <w:rsid w:val="00086047"/>
    <w:rsid w:val="0008606B"/>
    <w:rsid w:val="00086187"/>
    <w:rsid w:val="00086650"/>
    <w:rsid w:val="00086825"/>
    <w:rsid w:val="000868CA"/>
    <w:rsid w:val="000869CC"/>
    <w:rsid w:val="00086CE5"/>
    <w:rsid w:val="0008718C"/>
    <w:rsid w:val="0008760A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045F"/>
    <w:rsid w:val="00090D4B"/>
    <w:rsid w:val="000910B7"/>
    <w:rsid w:val="000911E1"/>
    <w:rsid w:val="0009151F"/>
    <w:rsid w:val="000915ED"/>
    <w:rsid w:val="0009178C"/>
    <w:rsid w:val="000919D1"/>
    <w:rsid w:val="000919E4"/>
    <w:rsid w:val="00091B0A"/>
    <w:rsid w:val="00092037"/>
    <w:rsid w:val="000920B8"/>
    <w:rsid w:val="000923EE"/>
    <w:rsid w:val="000924F9"/>
    <w:rsid w:val="000924FC"/>
    <w:rsid w:val="00092B20"/>
    <w:rsid w:val="00092C9A"/>
    <w:rsid w:val="00092D52"/>
    <w:rsid w:val="0009318E"/>
    <w:rsid w:val="00093212"/>
    <w:rsid w:val="0009372E"/>
    <w:rsid w:val="00093FE9"/>
    <w:rsid w:val="000940E7"/>
    <w:rsid w:val="00094922"/>
    <w:rsid w:val="000949A3"/>
    <w:rsid w:val="00094BFA"/>
    <w:rsid w:val="00094C7D"/>
    <w:rsid w:val="00094DA8"/>
    <w:rsid w:val="00094F49"/>
    <w:rsid w:val="0009503B"/>
    <w:rsid w:val="0009523A"/>
    <w:rsid w:val="00095271"/>
    <w:rsid w:val="00095350"/>
    <w:rsid w:val="000957EB"/>
    <w:rsid w:val="00095909"/>
    <w:rsid w:val="00095E79"/>
    <w:rsid w:val="00095F9E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17F"/>
    <w:rsid w:val="00097822"/>
    <w:rsid w:val="00097858"/>
    <w:rsid w:val="00097C7F"/>
    <w:rsid w:val="00097C88"/>
    <w:rsid w:val="00097E76"/>
    <w:rsid w:val="00097F98"/>
    <w:rsid w:val="00097FC0"/>
    <w:rsid w:val="000A0092"/>
    <w:rsid w:val="000A0093"/>
    <w:rsid w:val="000A0515"/>
    <w:rsid w:val="000A06F3"/>
    <w:rsid w:val="000A0709"/>
    <w:rsid w:val="000A088A"/>
    <w:rsid w:val="000A0EF5"/>
    <w:rsid w:val="000A10F7"/>
    <w:rsid w:val="000A1502"/>
    <w:rsid w:val="000A193D"/>
    <w:rsid w:val="000A1940"/>
    <w:rsid w:val="000A1D41"/>
    <w:rsid w:val="000A206A"/>
    <w:rsid w:val="000A3424"/>
    <w:rsid w:val="000A36D7"/>
    <w:rsid w:val="000A3CCA"/>
    <w:rsid w:val="000A3E2B"/>
    <w:rsid w:val="000A459D"/>
    <w:rsid w:val="000A4DD2"/>
    <w:rsid w:val="000A4EAA"/>
    <w:rsid w:val="000A4F49"/>
    <w:rsid w:val="000A533F"/>
    <w:rsid w:val="000A53CB"/>
    <w:rsid w:val="000A560B"/>
    <w:rsid w:val="000A5A21"/>
    <w:rsid w:val="000A5BE9"/>
    <w:rsid w:val="000A5E86"/>
    <w:rsid w:val="000A62CB"/>
    <w:rsid w:val="000A64C7"/>
    <w:rsid w:val="000A65D1"/>
    <w:rsid w:val="000A6647"/>
    <w:rsid w:val="000A67E5"/>
    <w:rsid w:val="000A68A8"/>
    <w:rsid w:val="000A6B2A"/>
    <w:rsid w:val="000A6BB9"/>
    <w:rsid w:val="000A6EED"/>
    <w:rsid w:val="000A7019"/>
    <w:rsid w:val="000A702B"/>
    <w:rsid w:val="000A7801"/>
    <w:rsid w:val="000A7AF6"/>
    <w:rsid w:val="000A7DA5"/>
    <w:rsid w:val="000A7F47"/>
    <w:rsid w:val="000A7F8A"/>
    <w:rsid w:val="000B0074"/>
    <w:rsid w:val="000B01B2"/>
    <w:rsid w:val="000B0536"/>
    <w:rsid w:val="000B05E7"/>
    <w:rsid w:val="000B06B4"/>
    <w:rsid w:val="000B0863"/>
    <w:rsid w:val="000B0B93"/>
    <w:rsid w:val="000B0C92"/>
    <w:rsid w:val="000B1037"/>
    <w:rsid w:val="000B1579"/>
    <w:rsid w:val="000B15DE"/>
    <w:rsid w:val="000B16B0"/>
    <w:rsid w:val="000B1835"/>
    <w:rsid w:val="000B1BFB"/>
    <w:rsid w:val="000B20B4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28"/>
    <w:rsid w:val="000B3BD9"/>
    <w:rsid w:val="000B3D40"/>
    <w:rsid w:val="000B3E35"/>
    <w:rsid w:val="000B3F15"/>
    <w:rsid w:val="000B41BF"/>
    <w:rsid w:val="000B4791"/>
    <w:rsid w:val="000B47D3"/>
    <w:rsid w:val="000B4A20"/>
    <w:rsid w:val="000B4CFB"/>
    <w:rsid w:val="000B52C6"/>
    <w:rsid w:val="000B5B59"/>
    <w:rsid w:val="000B5CCB"/>
    <w:rsid w:val="000B6072"/>
    <w:rsid w:val="000B64A0"/>
    <w:rsid w:val="000B656A"/>
    <w:rsid w:val="000B659A"/>
    <w:rsid w:val="000B661B"/>
    <w:rsid w:val="000B674C"/>
    <w:rsid w:val="000B675F"/>
    <w:rsid w:val="000B67BB"/>
    <w:rsid w:val="000B6D49"/>
    <w:rsid w:val="000B6DB2"/>
    <w:rsid w:val="000B6E95"/>
    <w:rsid w:val="000B723D"/>
    <w:rsid w:val="000B75F5"/>
    <w:rsid w:val="000B776F"/>
    <w:rsid w:val="000B778D"/>
    <w:rsid w:val="000B7A9E"/>
    <w:rsid w:val="000C00F5"/>
    <w:rsid w:val="000C012D"/>
    <w:rsid w:val="000C0264"/>
    <w:rsid w:val="000C0823"/>
    <w:rsid w:val="000C0846"/>
    <w:rsid w:val="000C0E90"/>
    <w:rsid w:val="000C0EDD"/>
    <w:rsid w:val="000C104F"/>
    <w:rsid w:val="000C1284"/>
    <w:rsid w:val="000C16AC"/>
    <w:rsid w:val="000C16F2"/>
    <w:rsid w:val="000C177E"/>
    <w:rsid w:val="000C18FD"/>
    <w:rsid w:val="000C1DFF"/>
    <w:rsid w:val="000C2003"/>
    <w:rsid w:val="000C203B"/>
    <w:rsid w:val="000C2222"/>
    <w:rsid w:val="000C2501"/>
    <w:rsid w:val="000C28C8"/>
    <w:rsid w:val="000C298F"/>
    <w:rsid w:val="000C29C8"/>
    <w:rsid w:val="000C2B55"/>
    <w:rsid w:val="000C2DCD"/>
    <w:rsid w:val="000C2E01"/>
    <w:rsid w:val="000C3057"/>
    <w:rsid w:val="000C32E0"/>
    <w:rsid w:val="000C379B"/>
    <w:rsid w:val="000C3F26"/>
    <w:rsid w:val="000C4034"/>
    <w:rsid w:val="000C440B"/>
    <w:rsid w:val="000C46F1"/>
    <w:rsid w:val="000C4861"/>
    <w:rsid w:val="000C4C9A"/>
    <w:rsid w:val="000C51B3"/>
    <w:rsid w:val="000C524C"/>
    <w:rsid w:val="000C553C"/>
    <w:rsid w:val="000C5B7A"/>
    <w:rsid w:val="000C5DB7"/>
    <w:rsid w:val="000C5F5A"/>
    <w:rsid w:val="000C6127"/>
    <w:rsid w:val="000C62C3"/>
    <w:rsid w:val="000C63B0"/>
    <w:rsid w:val="000C64C2"/>
    <w:rsid w:val="000C6EE3"/>
    <w:rsid w:val="000C715F"/>
    <w:rsid w:val="000C71ED"/>
    <w:rsid w:val="000C7591"/>
    <w:rsid w:val="000C7786"/>
    <w:rsid w:val="000C7964"/>
    <w:rsid w:val="000C7A76"/>
    <w:rsid w:val="000C7B2A"/>
    <w:rsid w:val="000C7BEE"/>
    <w:rsid w:val="000D009E"/>
    <w:rsid w:val="000D00B9"/>
    <w:rsid w:val="000D05DC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1A46"/>
    <w:rsid w:val="000D1CB6"/>
    <w:rsid w:val="000D21C7"/>
    <w:rsid w:val="000D21F3"/>
    <w:rsid w:val="000D25BD"/>
    <w:rsid w:val="000D2696"/>
    <w:rsid w:val="000D2869"/>
    <w:rsid w:val="000D291A"/>
    <w:rsid w:val="000D2FD6"/>
    <w:rsid w:val="000D33BC"/>
    <w:rsid w:val="000D3446"/>
    <w:rsid w:val="000D347E"/>
    <w:rsid w:val="000D3738"/>
    <w:rsid w:val="000D3C4C"/>
    <w:rsid w:val="000D3C63"/>
    <w:rsid w:val="000D3F0B"/>
    <w:rsid w:val="000D43AA"/>
    <w:rsid w:val="000D43CE"/>
    <w:rsid w:val="000D488C"/>
    <w:rsid w:val="000D4BAD"/>
    <w:rsid w:val="000D4EDD"/>
    <w:rsid w:val="000D4F55"/>
    <w:rsid w:val="000D5021"/>
    <w:rsid w:val="000D505D"/>
    <w:rsid w:val="000D5660"/>
    <w:rsid w:val="000D5803"/>
    <w:rsid w:val="000D597F"/>
    <w:rsid w:val="000D657F"/>
    <w:rsid w:val="000D68F0"/>
    <w:rsid w:val="000D6A44"/>
    <w:rsid w:val="000D6CD8"/>
    <w:rsid w:val="000D6F2C"/>
    <w:rsid w:val="000D703B"/>
    <w:rsid w:val="000D73D6"/>
    <w:rsid w:val="000D7456"/>
    <w:rsid w:val="000D7962"/>
    <w:rsid w:val="000E0232"/>
    <w:rsid w:val="000E0447"/>
    <w:rsid w:val="000E0533"/>
    <w:rsid w:val="000E08DF"/>
    <w:rsid w:val="000E09A9"/>
    <w:rsid w:val="000E0F6E"/>
    <w:rsid w:val="000E11BA"/>
    <w:rsid w:val="000E12F8"/>
    <w:rsid w:val="000E1523"/>
    <w:rsid w:val="000E1724"/>
    <w:rsid w:val="000E19B9"/>
    <w:rsid w:val="000E19C1"/>
    <w:rsid w:val="000E1E67"/>
    <w:rsid w:val="000E1F08"/>
    <w:rsid w:val="000E1F38"/>
    <w:rsid w:val="000E2238"/>
    <w:rsid w:val="000E235E"/>
    <w:rsid w:val="000E2556"/>
    <w:rsid w:val="000E290F"/>
    <w:rsid w:val="000E2C04"/>
    <w:rsid w:val="000E2F92"/>
    <w:rsid w:val="000E2FAF"/>
    <w:rsid w:val="000E30EB"/>
    <w:rsid w:val="000E36C8"/>
    <w:rsid w:val="000E3C3D"/>
    <w:rsid w:val="000E3D8D"/>
    <w:rsid w:val="000E44F1"/>
    <w:rsid w:val="000E4C26"/>
    <w:rsid w:val="000E4CA6"/>
    <w:rsid w:val="000E52F8"/>
    <w:rsid w:val="000E5BE3"/>
    <w:rsid w:val="000E5CB1"/>
    <w:rsid w:val="000E6196"/>
    <w:rsid w:val="000E61E6"/>
    <w:rsid w:val="000E6551"/>
    <w:rsid w:val="000E65D7"/>
    <w:rsid w:val="000E6D97"/>
    <w:rsid w:val="000E7C01"/>
    <w:rsid w:val="000E7EDC"/>
    <w:rsid w:val="000E7FF9"/>
    <w:rsid w:val="000F017E"/>
    <w:rsid w:val="000F0225"/>
    <w:rsid w:val="000F029B"/>
    <w:rsid w:val="000F0A03"/>
    <w:rsid w:val="000F0CAC"/>
    <w:rsid w:val="000F0E6F"/>
    <w:rsid w:val="000F10C5"/>
    <w:rsid w:val="000F1210"/>
    <w:rsid w:val="000F122D"/>
    <w:rsid w:val="000F1450"/>
    <w:rsid w:val="000F1475"/>
    <w:rsid w:val="000F14CA"/>
    <w:rsid w:val="000F1857"/>
    <w:rsid w:val="000F189B"/>
    <w:rsid w:val="000F1C2C"/>
    <w:rsid w:val="000F1DDE"/>
    <w:rsid w:val="000F237C"/>
    <w:rsid w:val="000F239D"/>
    <w:rsid w:val="000F25C9"/>
    <w:rsid w:val="000F28A9"/>
    <w:rsid w:val="000F293D"/>
    <w:rsid w:val="000F3105"/>
    <w:rsid w:val="000F3195"/>
    <w:rsid w:val="000F3699"/>
    <w:rsid w:val="000F3843"/>
    <w:rsid w:val="000F39D3"/>
    <w:rsid w:val="000F3A75"/>
    <w:rsid w:val="000F3B50"/>
    <w:rsid w:val="000F3B71"/>
    <w:rsid w:val="000F3C3A"/>
    <w:rsid w:val="000F4512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CAD"/>
    <w:rsid w:val="000F6EAB"/>
    <w:rsid w:val="000F6ED1"/>
    <w:rsid w:val="000F6FF2"/>
    <w:rsid w:val="000F7201"/>
    <w:rsid w:val="000F7262"/>
    <w:rsid w:val="000F72B7"/>
    <w:rsid w:val="000F7333"/>
    <w:rsid w:val="000F73C4"/>
    <w:rsid w:val="001001C7"/>
    <w:rsid w:val="001004B5"/>
    <w:rsid w:val="00100566"/>
    <w:rsid w:val="00100987"/>
    <w:rsid w:val="00100D44"/>
    <w:rsid w:val="00101244"/>
    <w:rsid w:val="001013EA"/>
    <w:rsid w:val="00101692"/>
    <w:rsid w:val="0010171C"/>
    <w:rsid w:val="00101B24"/>
    <w:rsid w:val="00101CF0"/>
    <w:rsid w:val="00101DF7"/>
    <w:rsid w:val="00101E86"/>
    <w:rsid w:val="00101FB7"/>
    <w:rsid w:val="001020E5"/>
    <w:rsid w:val="00102205"/>
    <w:rsid w:val="0010225B"/>
    <w:rsid w:val="00102283"/>
    <w:rsid w:val="0010236C"/>
    <w:rsid w:val="00102484"/>
    <w:rsid w:val="00102834"/>
    <w:rsid w:val="001029CF"/>
    <w:rsid w:val="00102F20"/>
    <w:rsid w:val="00102FCB"/>
    <w:rsid w:val="00103044"/>
    <w:rsid w:val="00103296"/>
    <w:rsid w:val="0010341E"/>
    <w:rsid w:val="001035C8"/>
    <w:rsid w:val="00103618"/>
    <w:rsid w:val="001041A3"/>
    <w:rsid w:val="00104501"/>
    <w:rsid w:val="00104819"/>
    <w:rsid w:val="00104839"/>
    <w:rsid w:val="0010496A"/>
    <w:rsid w:val="00104A20"/>
    <w:rsid w:val="00104E46"/>
    <w:rsid w:val="00104FDE"/>
    <w:rsid w:val="001053CA"/>
    <w:rsid w:val="001053DF"/>
    <w:rsid w:val="001053F9"/>
    <w:rsid w:val="0010554D"/>
    <w:rsid w:val="00105652"/>
    <w:rsid w:val="00105AB4"/>
    <w:rsid w:val="00105B41"/>
    <w:rsid w:val="00106051"/>
    <w:rsid w:val="00106291"/>
    <w:rsid w:val="001062BE"/>
    <w:rsid w:val="0010778A"/>
    <w:rsid w:val="00107922"/>
    <w:rsid w:val="00107C91"/>
    <w:rsid w:val="00110015"/>
    <w:rsid w:val="0011011C"/>
    <w:rsid w:val="001101E1"/>
    <w:rsid w:val="001105C7"/>
    <w:rsid w:val="0011093D"/>
    <w:rsid w:val="00110C39"/>
    <w:rsid w:val="00110D6D"/>
    <w:rsid w:val="00110DFA"/>
    <w:rsid w:val="00111056"/>
    <w:rsid w:val="00111298"/>
    <w:rsid w:val="001112F9"/>
    <w:rsid w:val="0011130A"/>
    <w:rsid w:val="00111581"/>
    <w:rsid w:val="0011168B"/>
    <w:rsid w:val="00111FFD"/>
    <w:rsid w:val="00112467"/>
    <w:rsid w:val="00112A34"/>
    <w:rsid w:val="00112CD2"/>
    <w:rsid w:val="00112D79"/>
    <w:rsid w:val="0011304B"/>
    <w:rsid w:val="00113137"/>
    <w:rsid w:val="001131D0"/>
    <w:rsid w:val="001136A5"/>
    <w:rsid w:val="00113ADE"/>
    <w:rsid w:val="00113B9F"/>
    <w:rsid w:val="00113CC9"/>
    <w:rsid w:val="0011435E"/>
    <w:rsid w:val="0011475D"/>
    <w:rsid w:val="001149D7"/>
    <w:rsid w:val="00115015"/>
    <w:rsid w:val="00115493"/>
    <w:rsid w:val="001159E9"/>
    <w:rsid w:val="00115ADC"/>
    <w:rsid w:val="00115EB1"/>
    <w:rsid w:val="00116210"/>
    <w:rsid w:val="0011652D"/>
    <w:rsid w:val="001165FC"/>
    <w:rsid w:val="001167DF"/>
    <w:rsid w:val="00116C83"/>
    <w:rsid w:val="0011700C"/>
    <w:rsid w:val="001172D6"/>
    <w:rsid w:val="001173D2"/>
    <w:rsid w:val="00117EE8"/>
    <w:rsid w:val="00117F86"/>
    <w:rsid w:val="00117FD6"/>
    <w:rsid w:val="001203EF"/>
    <w:rsid w:val="001206D1"/>
    <w:rsid w:val="00120AA5"/>
    <w:rsid w:val="00120B3B"/>
    <w:rsid w:val="00120D8C"/>
    <w:rsid w:val="0012105A"/>
    <w:rsid w:val="001211CA"/>
    <w:rsid w:val="001215A7"/>
    <w:rsid w:val="00121672"/>
    <w:rsid w:val="00121707"/>
    <w:rsid w:val="001218DA"/>
    <w:rsid w:val="00121904"/>
    <w:rsid w:val="00121A89"/>
    <w:rsid w:val="00121A8A"/>
    <w:rsid w:val="00121AAF"/>
    <w:rsid w:val="00121EC1"/>
    <w:rsid w:val="001222A2"/>
    <w:rsid w:val="001222F4"/>
    <w:rsid w:val="00122BD9"/>
    <w:rsid w:val="00122BFB"/>
    <w:rsid w:val="00122CFF"/>
    <w:rsid w:val="00122ECB"/>
    <w:rsid w:val="00123158"/>
    <w:rsid w:val="001236E1"/>
    <w:rsid w:val="0012392C"/>
    <w:rsid w:val="00123A17"/>
    <w:rsid w:val="00123B95"/>
    <w:rsid w:val="001241BF"/>
    <w:rsid w:val="001243BC"/>
    <w:rsid w:val="0012463E"/>
    <w:rsid w:val="0012469C"/>
    <w:rsid w:val="001248D9"/>
    <w:rsid w:val="00124A3B"/>
    <w:rsid w:val="00124C15"/>
    <w:rsid w:val="0012522E"/>
    <w:rsid w:val="0012539B"/>
    <w:rsid w:val="0012540A"/>
    <w:rsid w:val="0012563E"/>
    <w:rsid w:val="00125982"/>
    <w:rsid w:val="00125A81"/>
    <w:rsid w:val="00125AB8"/>
    <w:rsid w:val="00125D79"/>
    <w:rsid w:val="0012623F"/>
    <w:rsid w:val="0012625C"/>
    <w:rsid w:val="0012642C"/>
    <w:rsid w:val="00126478"/>
    <w:rsid w:val="001264BB"/>
    <w:rsid w:val="001266B9"/>
    <w:rsid w:val="001267BB"/>
    <w:rsid w:val="00126971"/>
    <w:rsid w:val="001269A1"/>
    <w:rsid w:val="001272FD"/>
    <w:rsid w:val="00127494"/>
    <w:rsid w:val="001275BE"/>
    <w:rsid w:val="001275D7"/>
    <w:rsid w:val="00127CA5"/>
    <w:rsid w:val="0013074B"/>
    <w:rsid w:val="00130916"/>
    <w:rsid w:val="0013097D"/>
    <w:rsid w:val="00130C69"/>
    <w:rsid w:val="00130FB1"/>
    <w:rsid w:val="00131393"/>
    <w:rsid w:val="00131405"/>
    <w:rsid w:val="001316DB"/>
    <w:rsid w:val="00131981"/>
    <w:rsid w:val="0013198A"/>
    <w:rsid w:val="0013221B"/>
    <w:rsid w:val="001324A0"/>
    <w:rsid w:val="00132860"/>
    <w:rsid w:val="00132A72"/>
    <w:rsid w:val="00132AEA"/>
    <w:rsid w:val="00132D41"/>
    <w:rsid w:val="00132D8D"/>
    <w:rsid w:val="001331D1"/>
    <w:rsid w:val="001332B1"/>
    <w:rsid w:val="00133654"/>
    <w:rsid w:val="0013378B"/>
    <w:rsid w:val="00133B7F"/>
    <w:rsid w:val="00133BBF"/>
    <w:rsid w:val="00134477"/>
    <w:rsid w:val="001348D7"/>
    <w:rsid w:val="00134A3B"/>
    <w:rsid w:val="00134F10"/>
    <w:rsid w:val="001355B2"/>
    <w:rsid w:val="001359A3"/>
    <w:rsid w:val="00135B4A"/>
    <w:rsid w:val="00135E60"/>
    <w:rsid w:val="00135F67"/>
    <w:rsid w:val="001360D2"/>
    <w:rsid w:val="0013661C"/>
    <w:rsid w:val="001367BB"/>
    <w:rsid w:val="001369E7"/>
    <w:rsid w:val="00137253"/>
    <w:rsid w:val="001374AF"/>
    <w:rsid w:val="001374FF"/>
    <w:rsid w:val="00137664"/>
    <w:rsid w:val="001379CA"/>
    <w:rsid w:val="00137AF2"/>
    <w:rsid w:val="00137F31"/>
    <w:rsid w:val="00137F35"/>
    <w:rsid w:val="00137F9A"/>
    <w:rsid w:val="001400E2"/>
    <w:rsid w:val="0014030B"/>
    <w:rsid w:val="00140370"/>
    <w:rsid w:val="001407B2"/>
    <w:rsid w:val="0014081F"/>
    <w:rsid w:val="00140825"/>
    <w:rsid w:val="001410E2"/>
    <w:rsid w:val="00141499"/>
    <w:rsid w:val="00141695"/>
    <w:rsid w:val="00141B80"/>
    <w:rsid w:val="00141FA5"/>
    <w:rsid w:val="00142125"/>
    <w:rsid w:val="0014268B"/>
    <w:rsid w:val="00142863"/>
    <w:rsid w:val="00142F71"/>
    <w:rsid w:val="00142F9C"/>
    <w:rsid w:val="0014306E"/>
    <w:rsid w:val="001437C6"/>
    <w:rsid w:val="0014390B"/>
    <w:rsid w:val="001439F6"/>
    <w:rsid w:val="00143E7A"/>
    <w:rsid w:val="0014418D"/>
    <w:rsid w:val="001446D9"/>
    <w:rsid w:val="0014484C"/>
    <w:rsid w:val="00144AD7"/>
    <w:rsid w:val="00144E7C"/>
    <w:rsid w:val="0014519A"/>
    <w:rsid w:val="001454DC"/>
    <w:rsid w:val="00145B19"/>
    <w:rsid w:val="00145E82"/>
    <w:rsid w:val="00145F0A"/>
    <w:rsid w:val="00145F3A"/>
    <w:rsid w:val="00145F8E"/>
    <w:rsid w:val="00145FE3"/>
    <w:rsid w:val="001461FF"/>
    <w:rsid w:val="00146502"/>
    <w:rsid w:val="00146953"/>
    <w:rsid w:val="00146965"/>
    <w:rsid w:val="00146C77"/>
    <w:rsid w:val="00146C7A"/>
    <w:rsid w:val="00146E1D"/>
    <w:rsid w:val="00146E59"/>
    <w:rsid w:val="001501DE"/>
    <w:rsid w:val="00150302"/>
    <w:rsid w:val="0015053D"/>
    <w:rsid w:val="00150544"/>
    <w:rsid w:val="001507DC"/>
    <w:rsid w:val="00150BFA"/>
    <w:rsid w:val="00150CAE"/>
    <w:rsid w:val="00150D7D"/>
    <w:rsid w:val="001510CB"/>
    <w:rsid w:val="00151439"/>
    <w:rsid w:val="00151891"/>
    <w:rsid w:val="00151AD3"/>
    <w:rsid w:val="00151AF7"/>
    <w:rsid w:val="001521BE"/>
    <w:rsid w:val="00152273"/>
    <w:rsid w:val="00152334"/>
    <w:rsid w:val="00152877"/>
    <w:rsid w:val="001529CF"/>
    <w:rsid w:val="00152B42"/>
    <w:rsid w:val="00152F02"/>
    <w:rsid w:val="0015314A"/>
    <w:rsid w:val="001531C7"/>
    <w:rsid w:val="0015339A"/>
    <w:rsid w:val="001534EF"/>
    <w:rsid w:val="001537C3"/>
    <w:rsid w:val="0015395F"/>
    <w:rsid w:val="00153B2E"/>
    <w:rsid w:val="00153CC9"/>
    <w:rsid w:val="00154329"/>
    <w:rsid w:val="00154388"/>
    <w:rsid w:val="0015450E"/>
    <w:rsid w:val="00154539"/>
    <w:rsid w:val="00154865"/>
    <w:rsid w:val="00154948"/>
    <w:rsid w:val="001549E9"/>
    <w:rsid w:val="00154BBC"/>
    <w:rsid w:val="00154CFE"/>
    <w:rsid w:val="001551DD"/>
    <w:rsid w:val="001557E6"/>
    <w:rsid w:val="00155D08"/>
    <w:rsid w:val="00155E55"/>
    <w:rsid w:val="00155F0F"/>
    <w:rsid w:val="00155F3E"/>
    <w:rsid w:val="0015601A"/>
    <w:rsid w:val="001565C3"/>
    <w:rsid w:val="001568FF"/>
    <w:rsid w:val="00156A42"/>
    <w:rsid w:val="00156C6E"/>
    <w:rsid w:val="00156E3A"/>
    <w:rsid w:val="001572AE"/>
    <w:rsid w:val="00157522"/>
    <w:rsid w:val="001577A5"/>
    <w:rsid w:val="00160077"/>
    <w:rsid w:val="00160542"/>
    <w:rsid w:val="00160913"/>
    <w:rsid w:val="001609E3"/>
    <w:rsid w:val="00160C1B"/>
    <w:rsid w:val="00160F1F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0C1"/>
    <w:rsid w:val="00163170"/>
    <w:rsid w:val="00163234"/>
    <w:rsid w:val="0016337B"/>
    <w:rsid w:val="00163488"/>
    <w:rsid w:val="00163615"/>
    <w:rsid w:val="001636D8"/>
    <w:rsid w:val="0016387D"/>
    <w:rsid w:val="00163916"/>
    <w:rsid w:val="00164143"/>
    <w:rsid w:val="00164190"/>
    <w:rsid w:val="0016425E"/>
    <w:rsid w:val="0016431E"/>
    <w:rsid w:val="00164430"/>
    <w:rsid w:val="001644A4"/>
    <w:rsid w:val="0016474C"/>
    <w:rsid w:val="001649A2"/>
    <w:rsid w:val="00164B24"/>
    <w:rsid w:val="00164CF5"/>
    <w:rsid w:val="00164F73"/>
    <w:rsid w:val="001654A2"/>
    <w:rsid w:val="001654DE"/>
    <w:rsid w:val="00165584"/>
    <w:rsid w:val="001655C9"/>
    <w:rsid w:val="001657AE"/>
    <w:rsid w:val="00165DE4"/>
    <w:rsid w:val="00165F2F"/>
    <w:rsid w:val="00165F97"/>
    <w:rsid w:val="001667F8"/>
    <w:rsid w:val="00166AC2"/>
    <w:rsid w:val="00166AD9"/>
    <w:rsid w:val="00166E3A"/>
    <w:rsid w:val="00166F95"/>
    <w:rsid w:val="001671A0"/>
    <w:rsid w:val="001675BD"/>
    <w:rsid w:val="0016764A"/>
    <w:rsid w:val="001676E5"/>
    <w:rsid w:val="00167A01"/>
    <w:rsid w:val="00167F1B"/>
    <w:rsid w:val="00167F90"/>
    <w:rsid w:val="00170050"/>
    <w:rsid w:val="0017007B"/>
    <w:rsid w:val="00170216"/>
    <w:rsid w:val="001703D2"/>
    <w:rsid w:val="00170495"/>
    <w:rsid w:val="0017052A"/>
    <w:rsid w:val="00170717"/>
    <w:rsid w:val="001707DA"/>
    <w:rsid w:val="00170D10"/>
    <w:rsid w:val="00170F4F"/>
    <w:rsid w:val="00171107"/>
    <w:rsid w:val="001711D4"/>
    <w:rsid w:val="00171273"/>
    <w:rsid w:val="0017151B"/>
    <w:rsid w:val="00171A33"/>
    <w:rsid w:val="00171C52"/>
    <w:rsid w:val="00171C95"/>
    <w:rsid w:val="00171D64"/>
    <w:rsid w:val="00172421"/>
    <w:rsid w:val="00172680"/>
    <w:rsid w:val="00172870"/>
    <w:rsid w:val="00172948"/>
    <w:rsid w:val="00172A95"/>
    <w:rsid w:val="00172DD4"/>
    <w:rsid w:val="00172EA3"/>
    <w:rsid w:val="001732EC"/>
    <w:rsid w:val="0017349A"/>
    <w:rsid w:val="00173871"/>
    <w:rsid w:val="00173882"/>
    <w:rsid w:val="00173989"/>
    <w:rsid w:val="00173A3F"/>
    <w:rsid w:val="00173CBE"/>
    <w:rsid w:val="00173D71"/>
    <w:rsid w:val="001740BA"/>
    <w:rsid w:val="0017413B"/>
    <w:rsid w:val="001742E0"/>
    <w:rsid w:val="001743DE"/>
    <w:rsid w:val="001747B7"/>
    <w:rsid w:val="00174C49"/>
    <w:rsid w:val="00174D81"/>
    <w:rsid w:val="00174E3D"/>
    <w:rsid w:val="00174F46"/>
    <w:rsid w:val="001753D1"/>
    <w:rsid w:val="001754A4"/>
    <w:rsid w:val="00175515"/>
    <w:rsid w:val="00175A68"/>
    <w:rsid w:val="00176198"/>
    <w:rsid w:val="001761AA"/>
    <w:rsid w:val="00176903"/>
    <w:rsid w:val="00176CC5"/>
    <w:rsid w:val="00176E21"/>
    <w:rsid w:val="00177150"/>
    <w:rsid w:val="00177211"/>
    <w:rsid w:val="00177A4E"/>
    <w:rsid w:val="00177A79"/>
    <w:rsid w:val="00177BA9"/>
    <w:rsid w:val="00180218"/>
    <w:rsid w:val="00180370"/>
    <w:rsid w:val="001804F6"/>
    <w:rsid w:val="001807B2"/>
    <w:rsid w:val="00180B13"/>
    <w:rsid w:val="00180B7C"/>
    <w:rsid w:val="00180C88"/>
    <w:rsid w:val="00180CE2"/>
    <w:rsid w:val="0018116C"/>
    <w:rsid w:val="00181184"/>
    <w:rsid w:val="0018186E"/>
    <w:rsid w:val="0018199B"/>
    <w:rsid w:val="00181B2D"/>
    <w:rsid w:val="001820A7"/>
    <w:rsid w:val="0018213A"/>
    <w:rsid w:val="00182167"/>
    <w:rsid w:val="00182241"/>
    <w:rsid w:val="00182848"/>
    <w:rsid w:val="00182C3B"/>
    <w:rsid w:val="00182CF2"/>
    <w:rsid w:val="00183132"/>
    <w:rsid w:val="00183694"/>
    <w:rsid w:val="0018382B"/>
    <w:rsid w:val="00183953"/>
    <w:rsid w:val="00183970"/>
    <w:rsid w:val="00183A3D"/>
    <w:rsid w:val="00183C4F"/>
    <w:rsid w:val="00183FDB"/>
    <w:rsid w:val="001842B8"/>
    <w:rsid w:val="00184CF8"/>
    <w:rsid w:val="00184D23"/>
    <w:rsid w:val="00184EEB"/>
    <w:rsid w:val="001853B3"/>
    <w:rsid w:val="001855D2"/>
    <w:rsid w:val="001859AF"/>
    <w:rsid w:val="00185BB6"/>
    <w:rsid w:val="00185E15"/>
    <w:rsid w:val="0018608F"/>
    <w:rsid w:val="00186692"/>
    <w:rsid w:val="00186934"/>
    <w:rsid w:val="00186D57"/>
    <w:rsid w:val="00186EF7"/>
    <w:rsid w:val="00186FB5"/>
    <w:rsid w:val="00187052"/>
    <w:rsid w:val="001870D8"/>
    <w:rsid w:val="001870FF"/>
    <w:rsid w:val="00187267"/>
    <w:rsid w:val="00187582"/>
    <w:rsid w:val="0018778B"/>
    <w:rsid w:val="001877DF"/>
    <w:rsid w:val="00187995"/>
    <w:rsid w:val="00187BD8"/>
    <w:rsid w:val="001903AD"/>
    <w:rsid w:val="001905C8"/>
    <w:rsid w:val="00190628"/>
    <w:rsid w:val="00190D5B"/>
    <w:rsid w:val="00190DB2"/>
    <w:rsid w:val="001912DA"/>
    <w:rsid w:val="00191792"/>
    <w:rsid w:val="00191863"/>
    <w:rsid w:val="00191895"/>
    <w:rsid w:val="001919D4"/>
    <w:rsid w:val="00191A7F"/>
    <w:rsid w:val="00191F8D"/>
    <w:rsid w:val="0019206A"/>
    <w:rsid w:val="0019222B"/>
    <w:rsid w:val="001922B2"/>
    <w:rsid w:val="001924D5"/>
    <w:rsid w:val="00192845"/>
    <w:rsid w:val="00192A13"/>
    <w:rsid w:val="00192A8A"/>
    <w:rsid w:val="00192AA8"/>
    <w:rsid w:val="00192D34"/>
    <w:rsid w:val="00192E04"/>
    <w:rsid w:val="00192FE4"/>
    <w:rsid w:val="0019336A"/>
    <w:rsid w:val="001935BA"/>
    <w:rsid w:val="0019441B"/>
    <w:rsid w:val="00194614"/>
    <w:rsid w:val="001948B7"/>
    <w:rsid w:val="00194B22"/>
    <w:rsid w:val="00194D26"/>
    <w:rsid w:val="00194E8C"/>
    <w:rsid w:val="00194F47"/>
    <w:rsid w:val="00195317"/>
    <w:rsid w:val="00196136"/>
    <w:rsid w:val="0019614A"/>
    <w:rsid w:val="001961AC"/>
    <w:rsid w:val="00196221"/>
    <w:rsid w:val="0019638D"/>
    <w:rsid w:val="001966DC"/>
    <w:rsid w:val="001969E5"/>
    <w:rsid w:val="00196EB7"/>
    <w:rsid w:val="00196FBB"/>
    <w:rsid w:val="001971F0"/>
    <w:rsid w:val="0019755C"/>
    <w:rsid w:val="001976B3"/>
    <w:rsid w:val="00197CDE"/>
    <w:rsid w:val="001A0005"/>
    <w:rsid w:val="001A037E"/>
    <w:rsid w:val="001A06B6"/>
    <w:rsid w:val="001A0D17"/>
    <w:rsid w:val="001A0E4C"/>
    <w:rsid w:val="001A1032"/>
    <w:rsid w:val="001A137D"/>
    <w:rsid w:val="001A19A5"/>
    <w:rsid w:val="001A1DD9"/>
    <w:rsid w:val="001A1E4A"/>
    <w:rsid w:val="001A203B"/>
    <w:rsid w:val="001A2228"/>
    <w:rsid w:val="001A222B"/>
    <w:rsid w:val="001A2480"/>
    <w:rsid w:val="001A2563"/>
    <w:rsid w:val="001A2C69"/>
    <w:rsid w:val="001A2F05"/>
    <w:rsid w:val="001A3004"/>
    <w:rsid w:val="001A331E"/>
    <w:rsid w:val="001A357E"/>
    <w:rsid w:val="001A3C8D"/>
    <w:rsid w:val="001A3D0D"/>
    <w:rsid w:val="001A3F4E"/>
    <w:rsid w:val="001A41C4"/>
    <w:rsid w:val="001A425D"/>
    <w:rsid w:val="001A426F"/>
    <w:rsid w:val="001A4433"/>
    <w:rsid w:val="001A4714"/>
    <w:rsid w:val="001A47BD"/>
    <w:rsid w:val="001A4976"/>
    <w:rsid w:val="001A52F6"/>
    <w:rsid w:val="001A52FA"/>
    <w:rsid w:val="001A5742"/>
    <w:rsid w:val="001A5AB9"/>
    <w:rsid w:val="001A5D14"/>
    <w:rsid w:val="001A5E2D"/>
    <w:rsid w:val="001A5F61"/>
    <w:rsid w:val="001A5FB9"/>
    <w:rsid w:val="001A600B"/>
    <w:rsid w:val="001A640F"/>
    <w:rsid w:val="001A6546"/>
    <w:rsid w:val="001A65D2"/>
    <w:rsid w:val="001A6992"/>
    <w:rsid w:val="001A6F48"/>
    <w:rsid w:val="001A7100"/>
    <w:rsid w:val="001A7117"/>
    <w:rsid w:val="001A7244"/>
    <w:rsid w:val="001A724B"/>
    <w:rsid w:val="001A74A1"/>
    <w:rsid w:val="001A78C9"/>
    <w:rsid w:val="001A7B2A"/>
    <w:rsid w:val="001B01C5"/>
    <w:rsid w:val="001B01E4"/>
    <w:rsid w:val="001B063C"/>
    <w:rsid w:val="001B0CC4"/>
    <w:rsid w:val="001B0DBC"/>
    <w:rsid w:val="001B0E7E"/>
    <w:rsid w:val="001B0E85"/>
    <w:rsid w:val="001B1250"/>
    <w:rsid w:val="001B152C"/>
    <w:rsid w:val="001B16DC"/>
    <w:rsid w:val="001B1B43"/>
    <w:rsid w:val="001B20E4"/>
    <w:rsid w:val="001B2594"/>
    <w:rsid w:val="001B25ED"/>
    <w:rsid w:val="001B2714"/>
    <w:rsid w:val="001B29B7"/>
    <w:rsid w:val="001B29FB"/>
    <w:rsid w:val="001B2FFB"/>
    <w:rsid w:val="001B30EA"/>
    <w:rsid w:val="001B3457"/>
    <w:rsid w:val="001B3846"/>
    <w:rsid w:val="001B386F"/>
    <w:rsid w:val="001B3882"/>
    <w:rsid w:val="001B3A7E"/>
    <w:rsid w:val="001B3C1B"/>
    <w:rsid w:val="001B3D27"/>
    <w:rsid w:val="001B40CB"/>
    <w:rsid w:val="001B44C4"/>
    <w:rsid w:val="001B4C29"/>
    <w:rsid w:val="001B4D79"/>
    <w:rsid w:val="001B4E03"/>
    <w:rsid w:val="001B55A4"/>
    <w:rsid w:val="001B5749"/>
    <w:rsid w:val="001B58AD"/>
    <w:rsid w:val="001B58C3"/>
    <w:rsid w:val="001B590C"/>
    <w:rsid w:val="001B598E"/>
    <w:rsid w:val="001B5E7D"/>
    <w:rsid w:val="001B5EB5"/>
    <w:rsid w:val="001B63A4"/>
    <w:rsid w:val="001B63D3"/>
    <w:rsid w:val="001B654A"/>
    <w:rsid w:val="001B654C"/>
    <w:rsid w:val="001B6B8F"/>
    <w:rsid w:val="001B6DBB"/>
    <w:rsid w:val="001B6E65"/>
    <w:rsid w:val="001B6EB1"/>
    <w:rsid w:val="001B71D2"/>
    <w:rsid w:val="001B7705"/>
    <w:rsid w:val="001B7C77"/>
    <w:rsid w:val="001C00B7"/>
    <w:rsid w:val="001C00CB"/>
    <w:rsid w:val="001C04C6"/>
    <w:rsid w:val="001C04DA"/>
    <w:rsid w:val="001C0506"/>
    <w:rsid w:val="001C05C2"/>
    <w:rsid w:val="001C0765"/>
    <w:rsid w:val="001C0995"/>
    <w:rsid w:val="001C0996"/>
    <w:rsid w:val="001C1037"/>
    <w:rsid w:val="001C1427"/>
    <w:rsid w:val="001C15F1"/>
    <w:rsid w:val="001C15FD"/>
    <w:rsid w:val="001C187B"/>
    <w:rsid w:val="001C1B1C"/>
    <w:rsid w:val="001C1B6E"/>
    <w:rsid w:val="001C1B7A"/>
    <w:rsid w:val="001C1C81"/>
    <w:rsid w:val="001C1DDE"/>
    <w:rsid w:val="001C1FC6"/>
    <w:rsid w:val="001C21EA"/>
    <w:rsid w:val="001C2919"/>
    <w:rsid w:val="001C2AB2"/>
    <w:rsid w:val="001C2B43"/>
    <w:rsid w:val="001C2D7F"/>
    <w:rsid w:val="001C2F9D"/>
    <w:rsid w:val="001C34D9"/>
    <w:rsid w:val="001C3802"/>
    <w:rsid w:val="001C392B"/>
    <w:rsid w:val="001C3AA8"/>
    <w:rsid w:val="001C3AC8"/>
    <w:rsid w:val="001C3EFC"/>
    <w:rsid w:val="001C4127"/>
    <w:rsid w:val="001C444C"/>
    <w:rsid w:val="001C44B3"/>
    <w:rsid w:val="001C4590"/>
    <w:rsid w:val="001C4812"/>
    <w:rsid w:val="001C4863"/>
    <w:rsid w:val="001C4B2D"/>
    <w:rsid w:val="001C4C5B"/>
    <w:rsid w:val="001C4D26"/>
    <w:rsid w:val="001C4D65"/>
    <w:rsid w:val="001C4E10"/>
    <w:rsid w:val="001C4F95"/>
    <w:rsid w:val="001C5943"/>
    <w:rsid w:val="001C5994"/>
    <w:rsid w:val="001C5A68"/>
    <w:rsid w:val="001C5B0A"/>
    <w:rsid w:val="001C5F0D"/>
    <w:rsid w:val="001C6223"/>
    <w:rsid w:val="001C67BD"/>
    <w:rsid w:val="001C68B2"/>
    <w:rsid w:val="001C6958"/>
    <w:rsid w:val="001C6A01"/>
    <w:rsid w:val="001C6A07"/>
    <w:rsid w:val="001C6B80"/>
    <w:rsid w:val="001C6C3B"/>
    <w:rsid w:val="001C6C7F"/>
    <w:rsid w:val="001C6D11"/>
    <w:rsid w:val="001C6EE1"/>
    <w:rsid w:val="001C7566"/>
    <w:rsid w:val="001C7800"/>
    <w:rsid w:val="001C7B1D"/>
    <w:rsid w:val="001C7BDB"/>
    <w:rsid w:val="001D013F"/>
    <w:rsid w:val="001D020D"/>
    <w:rsid w:val="001D02CD"/>
    <w:rsid w:val="001D0487"/>
    <w:rsid w:val="001D04E3"/>
    <w:rsid w:val="001D0550"/>
    <w:rsid w:val="001D08A0"/>
    <w:rsid w:val="001D0B0A"/>
    <w:rsid w:val="001D0E40"/>
    <w:rsid w:val="001D0E84"/>
    <w:rsid w:val="001D0F63"/>
    <w:rsid w:val="001D1273"/>
    <w:rsid w:val="001D1658"/>
    <w:rsid w:val="001D1874"/>
    <w:rsid w:val="001D1AFC"/>
    <w:rsid w:val="001D1BD3"/>
    <w:rsid w:val="001D2081"/>
    <w:rsid w:val="001D2129"/>
    <w:rsid w:val="001D2B82"/>
    <w:rsid w:val="001D2D3A"/>
    <w:rsid w:val="001D2F7D"/>
    <w:rsid w:val="001D35B5"/>
    <w:rsid w:val="001D3910"/>
    <w:rsid w:val="001D393E"/>
    <w:rsid w:val="001D3D0D"/>
    <w:rsid w:val="001D4656"/>
    <w:rsid w:val="001D4701"/>
    <w:rsid w:val="001D49A4"/>
    <w:rsid w:val="001D49EC"/>
    <w:rsid w:val="001D4BA6"/>
    <w:rsid w:val="001D538B"/>
    <w:rsid w:val="001D5B0E"/>
    <w:rsid w:val="001D5DD4"/>
    <w:rsid w:val="001D5E3F"/>
    <w:rsid w:val="001D5F0C"/>
    <w:rsid w:val="001D639A"/>
    <w:rsid w:val="001D670A"/>
    <w:rsid w:val="001D6854"/>
    <w:rsid w:val="001D6BBF"/>
    <w:rsid w:val="001D6EDF"/>
    <w:rsid w:val="001D73FF"/>
    <w:rsid w:val="001D7454"/>
    <w:rsid w:val="001D77ED"/>
    <w:rsid w:val="001D786B"/>
    <w:rsid w:val="001D78AB"/>
    <w:rsid w:val="001D7C6F"/>
    <w:rsid w:val="001D7CCA"/>
    <w:rsid w:val="001D7F6B"/>
    <w:rsid w:val="001D7FCA"/>
    <w:rsid w:val="001E01F4"/>
    <w:rsid w:val="001E049B"/>
    <w:rsid w:val="001E0735"/>
    <w:rsid w:val="001E0780"/>
    <w:rsid w:val="001E0835"/>
    <w:rsid w:val="001E09A1"/>
    <w:rsid w:val="001E0B94"/>
    <w:rsid w:val="001E0D18"/>
    <w:rsid w:val="001E0F0E"/>
    <w:rsid w:val="001E0FCB"/>
    <w:rsid w:val="001E1242"/>
    <w:rsid w:val="001E1361"/>
    <w:rsid w:val="001E1504"/>
    <w:rsid w:val="001E162D"/>
    <w:rsid w:val="001E1E1C"/>
    <w:rsid w:val="001E1EBD"/>
    <w:rsid w:val="001E1F41"/>
    <w:rsid w:val="001E1F86"/>
    <w:rsid w:val="001E1FDB"/>
    <w:rsid w:val="001E2034"/>
    <w:rsid w:val="001E23AA"/>
    <w:rsid w:val="001E257B"/>
    <w:rsid w:val="001E2DDD"/>
    <w:rsid w:val="001E2F3A"/>
    <w:rsid w:val="001E2FBA"/>
    <w:rsid w:val="001E36A4"/>
    <w:rsid w:val="001E36F4"/>
    <w:rsid w:val="001E3D18"/>
    <w:rsid w:val="001E3E51"/>
    <w:rsid w:val="001E446D"/>
    <w:rsid w:val="001E4879"/>
    <w:rsid w:val="001E4901"/>
    <w:rsid w:val="001E4943"/>
    <w:rsid w:val="001E4CC1"/>
    <w:rsid w:val="001E4E88"/>
    <w:rsid w:val="001E524D"/>
    <w:rsid w:val="001E532B"/>
    <w:rsid w:val="001E57CC"/>
    <w:rsid w:val="001E5826"/>
    <w:rsid w:val="001E59C3"/>
    <w:rsid w:val="001E5ABE"/>
    <w:rsid w:val="001E5D05"/>
    <w:rsid w:val="001E5D37"/>
    <w:rsid w:val="001E5D97"/>
    <w:rsid w:val="001E5DF6"/>
    <w:rsid w:val="001E5F57"/>
    <w:rsid w:val="001E60D6"/>
    <w:rsid w:val="001E62A4"/>
    <w:rsid w:val="001E62C2"/>
    <w:rsid w:val="001E635C"/>
    <w:rsid w:val="001E6A78"/>
    <w:rsid w:val="001E6D59"/>
    <w:rsid w:val="001E7395"/>
    <w:rsid w:val="001E75B4"/>
    <w:rsid w:val="001E79E7"/>
    <w:rsid w:val="001E7B87"/>
    <w:rsid w:val="001F0108"/>
    <w:rsid w:val="001F07E3"/>
    <w:rsid w:val="001F0DB7"/>
    <w:rsid w:val="001F0E46"/>
    <w:rsid w:val="001F1009"/>
    <w:rsid w:val="001F11E2"/>
    <w:rsid w:val="001F140F"/>
    <w:rsid w:val="001F1455"/>
    <w:rsid w:val="001F16FE"/>
    <w:rsid w:val="001F1989"/>
    <w:rsid w:val="001F1AF3"/>
    <w:rsid w:val="001F1CA4"/>
    <w:rsid w:val="001F207A"/>
    <w:rsid w:val="001F2241"/>
    <w:rsid w:val="001F23BA"/>
    <w:rsid w:val="001F29CB"/>
    <w:rsid w:val="001F2A31"/>
    <w:rsid w:val="001F307F"/>
    <w:rsid w:val="001F3312"/>
    <w:rsid w:val="001F399B"/>
    <w:rsid w:val="001F3D6E"/>
    <w:rsid w:val="001F3E1E"/>
    <w:rsid w:val="001F3E76"/>
    <w:rsid w:val="001F3F4C"/>
    <w:rsid w:val="001F4496"/>
    <w:rsid w:val="001F4C1A"/>
    <w:rsid w:val="001F4DCC"/>
    <w:rsid w:val="001F4EC5"/>
    <w:rsid w:val="001F4FAE"/>
    <w:rsid w:val="001F62CE"/>
    <w:rsid w:val="001F62F5"/>
    <w:rsid w:val="001F683D"/>
    <w:rsid w:val="001F68E4"/>
    <w:rsid w:val="001F6BCB"/>
    <w:rsid w:val="001F74FD"/>
    <w:rsid w:val="001F76C5"/>
    <w:rsid w:val="001F7737"/>
    <w:rsid w:val="001F7933"/>
    <w:rsid w:val="001F7EFB"/>
    <w:rsid w:val="00200190"/>
    <w:rsid w:val="00200252"/>
    <w:rsid w:val="00200B76"/>
    <w:rsid w:val="0020146C"/>
    <w:rsid w:val="00201472"/>
    <w:rsid w:val="002021A1"/>
    <w:rsid w:val="00202815"/>
    <w:rsid w:val="0020287A"/>
    <w:rsid w:val="00202B7B"/>
    <w:rsid w:val="00202BDD"/>
    <w:rsid w:val="00202E6A"/>
    <w:rsid w:val="00202FC7"/>
    <w:rsid w:val="00203774"/>
    <w:rsid w:val="00203958"/>
    <w:rsid w:val="002039A8"/>
    <w:rsid w:val="00203E86"/>
    <w:rsid w:val="002041EB"/>
    <w:rsid w:val="00204373"/>
    <w:rsid w:val="002044E0"/>
    <w:rsid w:val="0020450C"/>
    <w:rsid w:val="0020487F"/>
    <w:rsid w:val="002049E6"/>
    <w:rsid w:val="00204BB2"/>
    <w:rsid w:val="00204DA2"/>
    <w:rsid w:val="00204E8F"/>
    <w:rsid w:val="00205198"/>
    <w:rsid w:val="00205315"/>
    <w:rsid w:val="00205698"/>
    <w:rsid w:val="0020595A"/>
    <w:rsid w:val="002059B6"/>
    <w:rsid w:val="002063C8"/>
    <w:rsid w:val="0020668C"/>
    <w:rsid w:val="0020675C"/>
    <w:rsid w:val="00206B4A"/>
    <w:rsid w:val="00206CB0"/>
    <w:rsid w:val="00206E70"/>
    <w:rsid w:val="00206FE8"/>
    <w:rsid w:val="0020707B"/>
    <w:rsid w:val="00207176"/>
    <w:rsid w:val="002071DA"/>
    <w:rsid w:val="002075D6"/>
    <w:rsid w:val="002075DD"/>
    <w:rsid w:val="002076AD"/>
    <w:rsid w:val="0020784E"/>
    <w:rsid w:val="00207A24"/>
    <w:rsid w:val="00207B2A"/>
    <w:rsid w:val="00207EAF"/>
    <w:rsid w:val="00210124"/>
    <w:rsid w:val="00210198"/>
    <w:rsid w:val="0021039E"/>
    <w:rsid w:val="002104F1"/>
    <w:rsid w:val="00210761"/>
    <w:rsid w:val="002108A4"/>
    <w:rsid w:val="0021098E"/>
    <w:rsid w:val="00210B7F"/>
    <w:rsid w:val="00210DD4"/>
    <w:rsid w:val="00210EBF"/>
    <w:rsid w:val="0021106A"/>
    <w:rsid w:val="00211095"/>
    <w:rsid w:val="00211268"/>
    <w:rsid w:val="00211457"/>
    <w:rsid w:val="00211694"/>
    <w:rsid w:val="002116A6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4B21"/>
    <w:rsid w:val="002150AD"/>
    <w:rsid w:val="002150B4"/>
    <w:rsid w:val="002153C2"/>
    <w:rsid w:val="00215564"/>
    <w:rsid w:val="00215A45"/>
    <w:rsid w:val="00215DE0"/>
    <w:rsid w:val="0021625B"/>
    <w:rsid w:val="002163B7"/>
    <w:rsid w:val="00216781"/>
    <w:rsid w:val="002167FC"/>
    <w:rsid w:val="00216D0C"/>
    <w:rsid w:val="00216DE5"/>
    <w:rsid w:val="002174FE"/>
    <w:rsid w:val="00217506"/>
    <w:rsid w:val="0021799B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A47"/>
    <w:rsid w:val="00221B28"/>
    <w:rsid w:val="00221DC0"/>
    <w:rsid w:val="0022228F"/>
    <w:rsid w:val="00222320"/>
    <w:rsid w:val="00222452"/>
    <w:rsid w:val="00222990"/>
    <w:rsid w:val="00222D97"/>
    <w:rsid w:val="00222F4A"/>
    <w:rsid w:val="0022332A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B4B"/>
    <w:rsid w:val="00224C5D"/>
    <w:rsid w:val="00224C9B"/>
    <w:rsid w:val="00224D62"/>
    <w:rsid w:val="00224E62"/>
    <w:rsid w:val="002250C7"/>
    <w:rsid w:val="00225137"/>
    <w:rsid w:val="0022554E"/>
    <w:rsid w:val="002258B7"/>
    <w:rsid w:val="00225CCC"/>
    <w:rsid w:val="00225F75"/>
    <w:rsid w:val="00226057"/>
    <w:rsid w:val="002260C1"/>
    <w:rsid w:val="00226580"/>
    <w:rsid w:val="002266F3"/>
    <w:rsid w:val="002269FC"/>
    <w:rsid w:val="00226A18"/>
    <w:rsid w:val="00226C60"/>
    <w:rsid w:val="00226CA5"/>
    <w:rsid w:val="00226F23"/>
    <w:rsid w:val="00226FAF"/>
    <w:rsid w:val="00227196"/>
    <w:rsid w:val="0022729B"/>
    <w:rsid w:val="00227591"/>
    <w:rsid w:val="00227910"/>
    <w:rsid w:val="00227925"/>
    <w:rsid w:val="00227944"/>
    <w:rsid w:val="00227B4B"/>
    <w:rsid w:val="00227B72"/>
    <w:rsid w:val="00227C8C"/>
    <w:rsid w:val="00227F09"/>
    <w:rsid w:val="00230026"/>
    <w:rsid w:val="00230254"/>
    <w:rsid w:val="00230479"/>
    <w:rsid w:val="00230803"/>
    <w:rsid w:val="0023088B"/>
    <w:rsid w:val="00230C95"/>
    <w:rsid w:val="00230D9B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2DD"/>
    <w:rsid w:val="002338A6"/>
    <w:rsid w:val="00233A94"/>
    <w:rsid w:val="00233BA0"/>
    <w:rsid w:val="00233E1B"/>
    <w:rsid w:val="00233EBA"/>
    <w:rsid w:val="00233F44"/>
    <w:rsid w:val="002343A2"/>
    <w:rsid w:val="002343C9"/>
    <w:rsid w:val="002348CB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EC9"/>
    <w:rsid w:val="00236264"/>
    <w:rsid w:val="002362EE"/>
    <w:rsid w:val="00236660"/>
    <w:rsid w:val="00236F8F"/>
    <w:rsid w:val="0023719A"/>
    <w:rsid w:val="00237333"/>
    <w:rsid w:val="00237674"/>
    <w:rsid w:val="00237934"/>
    <w:rsid w:val="00240489"/>
    <w:rsid w:val="002405E7"/>
    <w:rsid w:val="00240810"/>
    <w:rsid w:val="00240BB1"/>
    <w:rsid w:val="00240D4E"/>
    <w:rsid w:val="00241134"/>
    <w:rsid w:val="00241228"/>
    <w:rsid w:val="00241452"/>
    <w:rsid w:val="00241755"/>
    <w:rsid w:val="00241C24"/>
    <w:rsid w:val="00241C5A"/>
    <w:rsid w:val="00241EFD"/>
    <w:rsid w:val="00241FD6"/>
    <w:rsid w:val="00242156"/>
    <w:rsid w:val="0024259F"/>
    <w:rsid w:val="0024289B"/>
    <w:rsid w:val="002429FB"/>
    <w:rsid w:val="00242A9F"/>
    <w:rsid w:val="00242F28"/>
    <w:rsid w:val="00242F84"/>
    <w:rsid w:val="00242FAA"/>
    <w:rsid w:val="00243077"/>
    <w:rsid w:val="002437E7"/>
    <w:rsid w:val="002439C3"/>
    <w:rsid w:val="00243CE2"/>
    <w:rsid w:val="002444AD"/>
    <w:rsid w:val="00244856"/>
    <w:rsid w:val="00244DFE"/>
    <w:rsid w:val="00244F97"/>
    <w:rsid w:val="00244FFD"/>
    <w:rsid w:val="002450E4"/>
    <w:rsid w:val="00245305"/>
    <w:rsid w:val="0024540A"/>
    <w:rsid w:val="0024563D"/>
    <w:rsid w:val="00245689"/>
    <w:rsid w:val="002459A5"/>
    <w:rsid w:val="00245A75"/>
    <w:rsid w:val="00245DD3"/>
    <w:rsid w:val="00245DE4"/>
    <w:rsid w:val="00245E36"/>
    <w:rsid w:val="00246311"/>
    <w:rsid w:val="002463D2"/>
    <w:rsid w:val="0024671E"/>
    <w:rsid w:val="00246B42"/>
    <w:rsid w:val="00246CF6"/>
    <w:rsid w:val="00246DEE"/>
    <w:rsid w:val="00246EE5"/>
    <w:rsid w:val="002471CC"/>
    <w:rsid w:val="002473D9"/>
    <w:rsid w:val="002478A3"/>
    <w:rsid w:val="00247960"/>
    <w:rsid w:val="00247C93"/>
    <w:rsid w:val="002500D0"/>
    <w:rsid w:val="002501CF"/>
    <w:rsid w:val="00250566"/>
    <w:rsid w:val="00250592"/>
    <w:rsid w:val="00250610"/>
    <w:rsid w:val="00250D6A"/>
    <w:rsid w:val="00250E52"/>
    <w:rsid w:val="0025153F"/>
    <w:rsid w:val="0025191D"/>
    <w:rsid w:val="00251C6B"/>
    <w:rsid w:val="0025232F"/>
    <w:rsid w:val="00252446"/>
    <w:rsid w:val="002527FD"/>
    <w:rsid w:val="002528AD"/>
    <w:rsid w:val="00252AB3"/>
    <w:rsid w:val="00252BB2"/>
    <w:rsid w:val="00252CA1"/>
    <w:rsid w:val="00252F7F"/>
    <w:rsid w:val="002532DA"/>
    <w:rsid w:val="002534F7"/>
    <w:rsid w:val="00253701"/>
    <w:rsid w:val="00253ADE"/>
    <w:rsid w:val="00253BCE"/>
    <w:rsid w:val="00253E7A"/>
    <w:rsid w:val="00254375"/>
    <w:rsid w:val="002544EB"/>
    <w:rsid w:val="002547EC"/>
    <w:rsid w:val="00254A11"/>
    <w:rsid w:val="0025511B"/>
    <w:rsid w:val="00255584"/>
    <w:rsid w:val="002558B8"/>
    <w:rsid w:val="00255963"/>
    <w:rsid w:val="00256013"/>
    <w:rsid w:val="00256095"/>
    <w:rsid w:val="002560EA"/>
    <w:rsid w:val="00256680"/>
    <w:rsid w:val="00256756"/>
    <w:rsid w:val="002568CF"/>
    <w:rsid w:val="00256BD2"/>
    <w:rsid w:val="00256C59"/>
    <w:rsid w:val="0025740F"/>
    <w:rsid w:val="0025741C"/>
    <w:rsid w:val="002575CC"/>
    <w:rsid w:val="0025792A"/>
    <w:rsid w:val="00257DD3"/>
    <w:rsid w:val="00257F33"/>
    <w:rsid w:val="00257FE6"/>
    <w:rsid w:val="00260253"/>
    <w:rsid w:val="002609AB"/>
    <w:rsid w:val="00260A4E"/>
    <w:rsid w:val="00260D16"/>
    <w:rsid w:val="00260E1B"/>
    <w:rsid w:val="00261465"/>
    <w:rsid w:val="0026153D"/>
    <w:rsid w:val="002619A0"/>
    <w:rsid w:val="002619F8"/>
    <w:rsid w:val="00261A28"/>
    <w:rsid w:val="00261CFD"/>
    <w:rsid w:val="0026230B"/>
    <w:rsid w:val="0026242E"/>
    <w:rsid w:val="00262713"/>
    <w:rsid w:val="00262725"/>
    <w:rsid w:val="0026299C"/>
    <w:rsid w:val="00262B18"/>
    <w:rsid w:val="00263326"/>
    <w:rsid w:val="002634D6"/>
    <w:rsid w:val="0026351C"/>
    <w:rsid w:val="00263608"/>
    <w:rsid w:val="00263611"/>
    <w:rsid w:val="002638F1"/>
    <w:rsid w:val="00263BC8"/>
    <w:rsid w:val="00264C17"/>
    <w:rsid w:val="00264D3D"/>
    <w:rsid w:val="0026513F"/>
    <w:rsid w:val="002653FE"/>
    <w:rsid w:val="00265412"/>
    <w:rsid w:val="0026570E"/>
    <w:rsid w:val="00265D0E"/>
    <w:rsid w:val="00265E8C"/>
    <w:rsid w:val="00265FA5"/>
    <w:rsid w:val="002663E2"/>
    <w:rsid w:val="002664C8"/>
    <w:rsid w:val="0026653C"/>
    <w:rsid w:val="00266B42"/>
    <w:rsid w:val="00266F03"/>
    <w:rsid w:val="00267275"/>
    <w:rsid w:val="002672BD"/>
    <w:rsid w:val="002672EF"/>
    <w:rsid w:val="00267515"/>
    <w:rsid w:val="002676AF"/>
    <w:rsid w:val="00267798"/>
    <w:rsid w:val="00267AB8"/>
    <w:rsid w:val="00267C72"/>
    <w:rsid w:val="00267D58"/>
    <w:rsid w:val="00267DE0"/>
    <w:rsid w:val="00267DF8"/>
    <w:rsid w:val="00267F72"/>
    <w:rsid w:val="00270118"/>
    <w:rsid w:val="002704A6"/>
    <w:rsid w:val="0027072D"/>
    <w:rsid w:val="002707B3"/>
    <w:rsid w:val="00270ADE"/>
    <w:rsid w:val="00270C26"/>
    <w:rsid w:val="00270F55"/>
    <w:rsid w:val="00271522"/>
    <w:rsid w:val="00271720"/>
    <w:rsid w:val="00271B0F"/>
    <w:rsid w:val="00271C9D"/>
    <w:rsid w:val="00271D23"/>
    <w:rsid w:val="002723E7"/>
    <w:rsid w:val="002724A9"/>
    <w:rsid w:val="002729FD"/>
    <w:rsid w:val="00272A07"/>
    <w:rsid w:val="00272A7F"/>
    <w:rsid w:val="00272BFE"/>
    <w:rsid w:val="00272CAB"/>
    <w:rsid w:val="00272CD3"/>
    <w:rsid w:val="00272D98"/>
    <w:rsid w:val="00272DC4"/>
    <w:rsid w:val="00272E30"/>
    <w:rsid w:val="00273187"/>
    <w:rsid w:val="00273226"/>
    <w:rsid w:val="0027353C"/>
    <w:rsid w:val="002739A5"/>
    <w:rsid w:val="00273B42"/>
    <w:rsid w:val="00273BE5"/>
    <w:rsid w:val="00273E16"/>
    <w:rsid w:val="00274328"/>
    <w:rsid w:val="0027447C"/>
    <w:rsid w:val="002745A1"/>
    <w:rsid w:val="00274A27"/>
    <w:rsid w:val="00274AC7"/>
    <w:rsid w:val="00274ACC"/>
    <w:rsid w:val="00274CD2"/>
    <w:rsid w:val="002751A6"/>
    <w:rsid w:val="002752D7"/>
    <w:rsid w:val="002754F2"/>
    <w:rsid w:val="0027561E"/>
    <w:rsid w:val="0027565E"/>
    <w:rsid w:val="0027646C"/>
    <w:rsid w:val="002768B6"/>
    <w:rsid w:val="002769D3"/>
    <w:rsid w:val="00276D34"/>
    <w:rsid w:val="00276DE0"/>
    <w:rsid w:val="00276E56"/>
    <w:rsid w:val="00277373"/>
    <w:rsid w:val="002776FB"/>
    <w:rsid w:val="002778D1"/>
    <w:rsid w:val="002778E5"/>
    <w:rsid w:val="002778E6"/>
    <w:rsid w:val="00277904"/>
    <w:rsid w:val="00277B55"/>
    <w:rsid w:val="00277EE4"/>
    <w:rsid w:val="00277FBA"/>
    <w:rsid w:val="00280014"/>
    <w:rsid w:val="002800BC"/>
    <w:rsid w:val="0028071A"/>
    <w:rsid w:val="00280C5C"/>
    <w:rsid w:val="00280D2F"/>
    <w:rsid w:val="00280FCC"/>
    <w:rsid w:val="00281184"/>
    <w:rsid w:val="00281206"/>
    <w:rsid w:val="0028135F"/>
    <w:rsid w:val="00281826"/>
    <w:rsid w:val="00281840"/>
    <w:rsid w:val="00281A0F"/>
    <w:rsid w:val="00281A39"/>
    <w:rsid w:val="00281B43"/>
    <w:rsid w:val="0028201F"/>
    <w:rsid w:val="00282705"/>
    <w:rsid w:val="002828D6"/>
    <w:rsid w:val="00282CA9"/>
    <w:rsid w:val="00282CC5"/>
    <w:rsid w:val="002832FE"/>
    <w:rsid w:val="00283837"/>
    <w:rsid w:val="00283B40"/>
    <w:rsid w:val="00283B78"/>
    <w:rsid w:val="0028418B"/>
    <w:rsid w:val="00284460"/>
    <w:rsid w:val="0028460A"/>
    <w:rsid w:val="0028478A"/>
    <w:rsid w:val="002848FD"/>
    <w:rsid w:val="00284976"/>
    <w:rsid w:val="00284AED"/>
    <w:rsid w:val="00284B7B"/>
    <w:rsid w:val="00284C08"/>
    <w:rsid w:val="00284EC2"/>
    <w:rsid w:val="00285861"/>
    <w:rsid w:val="002858A7"/>
    <w:rsid w:val="00285B25"/>
    <w:rsid w:val="00285CA6"/>
    <w:rsid w:val="00285DF0"/>
    <w:rsid w:val="00285ED3"/>
    <w:rsid w:val="00285F9B"/>
    <w:rsid w:val="002861BE"/>
    <w:rsid w:val="00286301"/>
    <w:rsid w:val="00286351"/>
    <w:rsid w:val="00286A8C"/>
    <w:rsid w:val="00286E23"/>
    <w:rsid w:val="002873E9"/>
    <w:rsid w:val="00287512"/>
    <w:rsid w:val="002878D4"/>
    <w:rsid w:val="00287920"/>
    <w:rsid w:val="00287A7B"/>
    <w:rsid w:val="00287DD6"/>
    <w:rsid w:val="00290048"/>
    <w:rsid w:val="00290431"/>
    <w:rsid w:val="00290AB5"/>
    <w:rsid w:val="00290B6D"/>
    <w:rsid w:val="00290B82"/>
    <w:rsid w:val="00290EEB"/>
    <w:rsid w:val="002910AC"/>
    <w:rsid w:val="0029154B"/>
    <w:rsid w:val="002916F2"/>
    <w:rsid w:val="002917D3"/>
    <w:rsid w:val="002918B3"/>
    <w:rsid w:val="002919D1"/>
    <w:rsid w:val="00291FA9"/>
    <w:rsid w:val="0029279D"/>
    <w:rsid w:val="002928F5"/>
    <w:rsid w:val="00292A93"/>
    <w:rsid w:val="00292ABA"/>
    <w:rsid w:val="00292C3A"/>
    <w:rsid w:val="00292CF3"/>
    <w:rsid w:val="00292D87"/>
    <w:rsid w:val="00292E0A"/>
    <w:rsid w:val="002932F7"/>
    <w:rsid w:val="002935C1"/>
    <w:rsid w:val="002939D4"/>
    <w:rsid w:val="00293AAE"/>
    <w:rsid w:val="0029445C"/>
    <w:rsid w:val="002944A2"/>
    <w:rsid w:val="002944FC"/>
    <w:rsid w:val="002948EE"/>
    <w:rsid w:val="00294ACC"/>
    <w:rsid w:val="00294AF1"/>
    <w:rsid w:val="00294BFF"/>
    <w:rsid w:val="00294C7F"/>
    <w:rsid w:val="00294D40"/>
    <w:rsid w:val="002954C6"/>
    <w:rsid w:val="0029553F"/>
    <w:rsid w:val="00295C3E"/>
    <w:rsid w:val="00295D43"/>
    <w:rsid w:val="00296016"/>
    <w:rsid w:val="00296271"/>
    <w:rsid w:val="0029646F"/>
    <w:rsid w:val="002965B7"/>
    <w:rsid w:val="00296CCE"/>
    <w:rsid w:val="0029712A"/>
    <w:rsid w:val="0029718F"/>
    <w:rsid w:val="00297215"/>
    <w:rsid w:val="002974B9"/>
    <w:rsid w:val="0029774F"/>
    <w:rsid w:val="00297A36"/>
    <w:rsid w:val="00297B62"/>
    <w:rsid w:val="00297B72"/>
    <w:rsid w:val="00297B98"/>
    <w:rsid w:val="00297C95"/>
    <w:rsid w:val="002A02AE"/>
    <w:rsid w:val="002A0BBB"/>
    <w:rsid w:val="002A1632"/>
    <w:rsid w:val="002A175A"/>
    <w:rsid w:val="002A1D45"/>
    <w:rsid w:val="002A2023"/>
    <w:rsid w:val="002A2112"/>
    <w:rsid w:val="002A2239"/>
    <w:rsid w:val="002A2269"/>
    <w:rsid w:val="002A29AE"/>
    <w:rsid w:val="002A2FF6"/>
    <w:rsid w:val="002A33C2"/>
    <w:rsid w:val="002A3696"/>
    <w:rsid w:val="002A37FF"/>
    <w:rsid w:val="002A38CA"/>
    <w:rsid w:val="002A3959"/>
    <w:rsid w:val="002A3BEA"/>
    <w:rsid w:val="002A3CD9"/>
    <w:rsid w:val="002A3D88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5D"/>
    <w:rsid w:val="002A6790"/>
    <w:rsid w:val="002A67AF"/>
    <w:rsid w:val="002A6910"/>
    <w:rsid w:val="002A6C69"/>
    <w:rsid w:val="002A6D51"/>
    <w:rsid w:val="002A6F38"/>
    <w:rsid w:val="002A705E"/>
    <w:rsid w:val="002A71DA"/>
    <w:rsid w:val="002A732E"/>
    <w:rsid w:val="002A73A7"/>
    <w:rsid w:val="002A74E8"/>
    <w:rsid w:val="002A77DF"/>
    <w:rsid w:val="002A7853"/>
    <w:rsid w:val="002A7E20"/>
    <w:rsid w:val="002B015A"/>
    <w:rsid w:val="002B0184"/>
    <w:rsid w:val="002B02BF"/>
    <w:rsid w:val="002B04E5"/>
    <w:rsid w:val="002B05A7"/>
    <w:rsid w:val="002B06F1"/>
    <w:rsid w:val="002B08E3"/>
    <w:rsid w:val="002B0A3D"/>
    <w:rsid w:val="002B1030"/>
    <w:rsid w:val="002B14A9"/>
    <w:rsid w:val="002B14D3"/>
    <w:rsid w:val="002B187C"/>
    <w:rsid w:val="002B1B28"/>
    <w:rsid w:val="002B1B4D"/>
    <w:rsid w:val="002B1BD4"/>
    <w:rsid w:val="002B1EE0"/>
    <w:rsid w:val="002B2292"/>
    <w:rsid w:val="002B2433"/>
    <w:rsid w:val="002B25C9"/>
    <w:rsid w:val="002B2640"/>
    <w:rsid w:val="002B2756"/>
    <w:rsid w:val="002B2A9B"/>
    <w:rsid w:val="002B2CE9"/>
    <w:rsid w:val="002B2DF9"/>
    <w:rsid w:val="002B2E40"/>
    <w:rsid w:val="002B30AE"/>
    <w:rsid w:val="002B35EE"/>
    <w:rsid w:val="002B369C"/>
    <w:rsid w:val="002B3B2B"/>
    <w:rsid w:val="002B3ED0"/>
    <w:rsid w:val="002B4477"/>
    <w:rsid w:val="002B4675"/>
    <w:rsid w:val="002B4DA9"/>
    <w:rsid w:val="002B505D"/>
    <w:rsid w:val="002B5359"/>
    <w:rsid w:val="002B5600"/>
    <w:rsid w:val="002B5636"/>
    <w:rsid w:val="002B5641"/>
    <w:rsid w:val="002B5777"/>
    <w:rsid w:val="002B5A91"/>
    <w:rsid w:val="002B5A95"/>
    <w:rsid w:val="002B5D16"/>
    <w:rsid w:val="002B626C"/>
    <w:rsid w:val="002B627C"/>
    <w:rsid w:val="002B64EE"/>
    <w:rsid w:val="002B660E"/>
    <w:rsid w:val="002B6698"/>
    <w:rsid w:val="002B6769"/>
    <w:rsid w:val="002B6B36"/>
    <w:rsid w:val="002B6D93"/>
    <w:rsid w:val="002B735A"/>
    <w:rsid w:val="002B747B"/>
    <w:rsid w:val="002B77CB"/>
    <w:rsid w:val="002B7EC8"/>
    <w:rsid w:val="002C074D"/>
    <w:rsid w:val="002C0ACE"/>
    <w:rsid w:val="002C0E81"/>
    <w:rsid w:val="002C12CC"/>
    <w:rsid w:val="002C1344"/>
    <w:rsid w:val="002C13FC"/>
    <w:rsid w:val="002C1530"/>
    <w:rsid w:val="002C159B"/>
    <w:rsid w:val="002C15E7"/>
    <w:rsid w:val="002C1A27"/>
    <w:rsid w:val="002C1D03"/>
    <w:rsid w:val="002C2081"/>
    <w:rsid w:val="002C228B"/>
    <w:rsid w:val="002C243A"/>
    <w:rsid w:val="002C278E"/>
    <w:rsid w:val="002C27BD"/>
    <w:rsid w:val="002C2B7A"/>
    <w:rsid w:val="002C2CDB"/>
    <w:rsid w:val="002C3013"/>
    <w:rsid w:val="002C31C2"/>
    <w:rsid w:val="002C32A1"/>
    <w:rsid w:val="002C35BA"/>
    <w:rsid w:val="002C3B0F"/>
    <w:rsid w:val="002C3DF3"/>
    <w:rsid w:val="002C4754"/>
    <w:rsid w:val="002C4909"/>
    <w:rsid w:val="002C49AC"/>
    <w:rsid w:val="002C4C57"/>
    <w:rsid w:val="002C4EC1"/>
    <w:rsid w:val="002C4F62"/>
    <w:rsid w:val="002C4F87"/>
    <w:rsid w:val="002C51AF"/>
    <w:rsid w:val="002C5558"/>
    <w:rsid w:val="002C56AB"/>
    <w:rsid w:val="002C56DA"/>
    <w:rsid w:val="002C5934"/>
    <w:rsid w:val="002C5A01"/>
    <w:rsid w:val="002C61E0"/>
    <w:rsid w:val="002C62CC"/>
    <w:rsid w:val="002C6315"/>
    <w:rsid w:val="002C63FD"/>
    <w:rsid w:val="002C65CA"/>
    <w:rsid w:val="002C67C7"/>
    <w:rsid w:val="002C69C7"/>
    <w:rsid w:val="002C6BB5"/>
    <w:rsid w:val="002C6C94"/>
    <w:rsid w:val="002C6DB5"/>
    <w:rsid w:val="002C6DC7"/>
    <w:rsid w:val="002C70B1"/>
    <w:rsid w:val="002C76B8"/>
    <w:rsid w:val="002C7755"/>
    <w:rsid w:val="002C7A3B"/>
    <w:rsid w:val="002C7D48"/>
    <w:rsid w:val="002D01ED"/>
    <w:rsid w:val="002D04AB"/>
    <w:rsid w:val="002D086C"/>
    <w:rsid w:val="002D09CE"/>
    <w:rsid w:val="002D0A2A"/>
    <w:rsid w:val="002D0BB3"/>
    <w:rsid w:val="002D0C97"/>
    <w:rsid w:val="002D0EC6"/>
    <w:rsid w:val="002D111A"/>
    <w:rsid w:val="002D14C4"/>
    <w:rsid w:val="002D1504"/>
    <w:rsid w:val="002D151C"/>
    <w:rsid w:val="002D17B4"/>
    <w:rsid w:val="002D1812"/>
    <w:rsid w:val="002D186E"/>
    <w:rsid w:val="002D202B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CCD"/>
    <w:rsid w:val="002D4D62"/>
    <w:rsid w:val="002D4EAB"/>
    <w:rsid w:val="002D4EEA"/>
    <w:rsid w:val="002D54D0"/>
    <w:rsid w:val="002D56EE"/>
    <w:rsid w:val="002D596F"/>
    <w:rsid w:val="002D5BC0"/>
    <w:rsid w:val="002D5C09"/>
    <w:rsid w:val="002D5C7F"/>
    <w:rsid w:val="002D5E78"/>
    <w:rsid w:val="002D6061"/>
    <w:rsid w:val="002D6463"/>
    <w:rsid w:val="002D66BF"/>
    <w:rsid w:val="002D690A"/>
    <w:rsid w:val="002D6993"/>
    <w:rsid w:val="002D700B"/>
    <w:rsid w:val="002D714F"/>
    <w:rsid w:val="002D732D"/>
    <w:rsid w:val="002D73A3"/>
    <w:rsid w:val="002D78B2"/>
    <w:rsid w:val="002D79D2"/>
    <w:rsid w:val="002D7EB1"/>
    <w:rsid w:val="002E0212"/>
    <w:rsid w:val="002E04A4"/>
    <w:rsid w:val="002E065B"/>
    <w:rsid w:val="002E096C"/>
    <w:rsid w:val="002E0EA8"/>
    <w:rsid w:val="002E1114"/>
    <w:rsid w:val="002E1324"/>
    <w:rsid w:val="002E1379"/>
    <w:rsid w:val="002E1515"/>
    <w:rsid w:val="002E1540"/>
    <w:rsid w:val="002E17D3"/>
    <w:rsid w:val="002E1ABB"/>
    <w:rsid w:val="002E1B53"/>
    <w:rsid w:val="002E1C4D"/>
    <w:rsid w:val="002E1C53"/>
    <w:rsid w:val="002E1D22"/>
    <w:rsid w:val="002E20DC"/>
    <w:rsid w:val="002E27FD"/>
    <w:rsid w:val="002E2C14"/>
    <w:rsid w:val="002E2EF7"/>
    <w:rsid w:val="002E31EF"/>
    <w:rsid w:val="002E3419"/>
    <w:rsid w:val="002E34C2"/>
    <w:rsid w:val="002E34C9"/>
    <w:rsid w:val="002E36C2"/>
    <w:rsid w:val="002E3EF8"/>
    <w:rsid w:val="002E4150"/>
    <w:rsid w:val="002E49D7"/>
    <w:rsid w:val="002E4A98"/>
    <w:rsid w:val="002E4B31"/>
    <w:rsid w:val="002E4BC5"/>
    <w:rsid w:val="002E4DAB"/>
    <w:rsid w:val="002E4E93"/>
    <w:rsid w:val="002E4E95"/>
    <w:rsid w:val="002E51E9"/>
    <w:rsid w:val="002E53B3"/>
    <w:rsid w:val="002E5615"/>
    <w:rsid w:val="002E56A8"/>
    <w:rsid w:val="002E596F"/>
    <w:rsid w:val="002E59F5"/>
    <w:rsid w:val="002E5AB8"/>
    <w:rsid w:val="002E66B3"/>
    <w:rsid w:val="002E6768"/>
    <w:rsid w:val="002E68D1"/>
    <w:rsid w:val="002E6DD5"/>
    <w:rsid w:val="002E6E7D"/>
    <w:rsid w:val="002E6EDF"/>
    <w:rsid w:val="002E6FF6"/>
    <w:rsid w:val="002E71F5"/>
    <w:rsid w:val="002E7202"/>
    <w:rsid w:val="002E770B"/>
    <w:rsid w:val="002E7CFA"/>
    <w:rsid w:val="002E7E03"/>
    <w:rsid w:val="002E7F8F"/>
    <w:rsid w:val="002E7FC6"/>
    <w:rsid w:val="002F05F0"/>
    <w:rsid w:val="002F09E5"/>
    <w:rsid w:val="002F0F11"/>
    <w:rsid w:val="002F10E6"/>
    <w:rsid w:val="002F1131"/>
    <w:rsid w:val="002F12B4"/>
    <w:rsid w:val="002F1657"/>
    <w:rsid w:val="002F1C4F"/>
    <w:rsid w:val="002F2024"/>
    <w:rsid w:val="002F2642"/>
    <w:rsid w:val="002F2EF2"/>
    <w:rsid w:val="002F2F09"/>
    <w:rsid w:val="002F2FCE"/>
    <w:rsid w:val="002F3059"/>
    <w:rsid w:val="002F3ACA"/>
    <w:rsid w:val="002F3BC4"/>
    <w:rsid w:val="002F3F82"/>
    <w:rsid w:val="002F40B5"/>
    <w:rsid w:val="002F40C3"/>
    <w:rsid w:val="002F4711"/>
    <w:rsid w:val="002F4814"/>
    <w:rsid w:val="002F48C9"/>
    <w:rsid w:val="002F4AE2"/>
    <w:rsid w:val="002F5642"/>
    <w:rsid w:val="002F6185"/>
    <w:rsid w:val="002F62AF"/>
    <w:rsid w:val="002F6704"/>
    <w:rsid w:val="002F67B8"/>
    <w:rsid w:val="002F6C65"/>
    <w:rsid w:val="002F6C89"/>
    <w:rsid w:val="002F6F55"/>
    <w:rsid w:val="002F7040"/>
    <w:rsid w:val="002F7394"/>
    <w:rsid w:val="002F76D9"/>
    <w:rsid w:val="002F7949"/>
    <w:rsid w:val="002F7CB9"/>
    <w:rsid w:val="002F7CC7"/>
    <w:rsid w:val="003003DA"/>
    <w:rsid w:val="00300432"/>
    <w:rsid w:val="00300963"/>
    <w:rsid w:val="00300A15"/>
    <w:rsid w:val="00300A76"/>
    <w:rsid w:val="00300B44"/>
    <w:rsid w:val="00300B50"/>
    <w:rsid w:val="00300CB2"/>
    <w:rsid w:val="00300E3F"/>
    <w:rsid w:val="003011F1"/>
    <w:rsid w:val="003012F2"/>
    <w:rsid w:val="00301467"/>
    <w:rsid w:val="00301662"/>
    <w:rsid w:val="00301799"/>
    <w:rsid w:val="0030199A"/>
    <w:rsid w:val="00301B80"/>
    <w:rsid w:val="00301D0B"/>
    <w:rsid w:val="00301E17"/>
    <w:rsid w:val="00302847"/>
    <w:rsid w:val="0030287F"/>
    <w:rsid w:val="00302BCC"/>
    <w:rsid w:val="00302CE0"/>
    <w:rsid w:val="00302D31"/>
    <w:rsid w:val="00302E10"/>
    <w:rsid w:val="00303061"/>
    <w:rsid w:val="00303172"/>
    <w:rsid w:val="003031A2"/>
    <w:rsid w:val="003031FC"/>
    <w:rsid w:val="00303312"/>
    <w:rsid w:val="00303B40"/>
    <w:rsid w:val="0030433F"/>
    <w:rsid w:val="00304381"/>
    <w:rsid w:val="003043FA"/>
    <w:rsid w:val="00304859"/>
    <w:rsid w:val="0030496A"/>
    <w:rsid w:val="00304D8E"/>
    <w:rsid w:val="00304E7D"/>
    <w:rsid w:val="00305034"/>
    <w:rsid w:val="003052C7"/>
    <w:rsid w:val="003053D3"/>
    <w:rsid w:val="003058B7"/>
    <w:rsid w:val="00305AD6"/>
    <w:rsid w:val="00305E9E"/>
    <w:rsid w:val="00305FBB"/>
    <w:rsid w:val="0030644D"/>
    <w:rsid w:val="003064A6"/>
    <w:rsid w:val="0030652E"/>
    <w:rsid w:val="00306568"/>
    <w:rsid w:val="003065E4"/>
    <w:rsid w:val="00306CD0"/>
    <w:rsid w:val="00306CD1"/>
    <w:rsid w:val="00306F50"/>
    <w:rsid w:val="0030718D"/>
    <w:rsid w:val="00307419"/>
    <w:rsid w:val="00307550"/>
    <w:rsid w:val="003075BB"/>
    <w:rsid w:val="00307648"/>
    <w:rsid w:val="00307817"/>
    <w:rsid w:val="003078CB"/>
    <w:rsid w:val="00307D7E"/>
    <w:rsid w:val="003104E9"/>
    <w:rsid w:val="003108AB"/>
    <w:rsid w:val="003108D8"/>
    <w:rsid w:val="00310BC9"/>
    <w:rsid w:val="00310CCE"/>
    <w:rsid w:val="003115FC"/>
    <w:rsid w:val="00311BB8"/>
    <w:rsid w:val="00311C77"/>
    <w:rsid w:val="00311EBD"/>
    <w:rsid w:val="0031213F"/>
    <w:rsid w:val="00312653"/>
    <w:rsid w:val="00312734"/>
    <w:rsid w:val="00312CEA"/>
    <w:rsid w:val="00312EC9"/>
    <w:rsid w:val="00313077"/>
    <w:rsid w:val="003133C3"/>
    <w:rsid w:val="003137B3"/>
    <w:rsid w:val="003140F2"/>
    <w:rsid w:val="00314169"/>
    <w:rsid w:val="0031421B"/>
    <w:rsid w:val="003143AE"/>
    <w:rsid w:val="00314477"/>
    <w:rsid w:val="00314503"/>
    <w:rsid w:val="0031467F"/>
    <w:rsid w:val="003148A6"/>
    <w:rsid w:val="00314F3A"/>
    <w:rsid w:val="00315188"/>
    <w:rsid w:val="003152EB"/>
    <w:rsid w:val="0031585A"/>
    <w:rsid w:val="003158B0"/>
    <w:rsid w:val="00315938"/>
    <w:rsid w:val="003159AB"/>
    <w:rsid w:val="00315B20"/>
    <w:rsid w:val="00315B92"/>
    <w:rsid w:val="00315DE9"/>
    <w:rsid w:val="00315F75"/>
    <w:rsid w:val="00316092"/>
    <w:rsid w:val="003160A4"/>
    <w:rsid w:val="00316201"/>
    <w:rsid w:val="0031624E"/>
    <w:rsid w:val="003165D4"/>
    <w:rsid w:val="003166E5"/>
    <w:rsid w:val="00316990"/>
    <w:rsid w:val="00316C69"/>
    <w:rsid w:val="00317040"/>
    <w:rsid w:val="003171DC"/>
    <w:rsid w:val="00317302"/>
    <w:rsid w:val="00317402"/>
    <w:rsid w:val="003177A0"/>
    <w:rsid w:val="00317A60"/>
    <w:rsid w:val="00317F1C"/>
    <w:rsid w:val="0032008E"/>
    <w:rsid w:val="00320199"/>
    <w:rsid w:val="0032029B"/>
    <w:rsid w:val="00320385"/>
    <w:rsid w:val="00320CE7"/>
    <w:rsid w:val="00320D02"/>
    <w:rsid w:val="003210A1"/>
    <w:rsid w:val="00321360"/>
    <w:rsid w:val="003219E5"/>
    <w:rsid w:val="00321DBD"/>
    <w:rsid w:val="00321E9B"/>
    <w:rsid w:val="00321F38"/>
    <w:rsid w:val="00322128"/>
    <w:rsid w:val="00322197"/>
    <w:rsid w:val="003221C1"/>
    <w:rsid w:val="003228CD"/>
    <w:rsid w:val="003229C3"/>
    <w:rsid w:val="00322DBA"/>
    <w:rsid w:val="0032353B"/>
    <w:rsid w:val="00323AD6"/>
    <w:rsid w:val="00323AF2"/>
    <w:rsid w:val="00323BAF"/>
    <w:rsid w:val="00323C56"/>
    <w:rsid w:val="00324923"/>
    <w:rsid w:val="00324AFE"/>
    <w:rsid w:val="00324C2D"/>
    <w:rsid w:val="003259F1"/>
    <w:rsid w:val="00325B3E"/>
    <w:rsid w:val="00325E30"/>
    <w:rsid w:val="00326241"/>
    <w:rsid w:val="00326850"/>
    <w:rsid w:val="00326891"/>
    <w:rsid w:val="00326965"/>
    <w:rsid w:val="00326A63"/>
    <w:rsid w:val="00326B58"/>
    <w:rsid w:val="0032731A"/>
    <w:rsid w:val="0032775C"/>
    <w:rsid w:val="0032782A"/>
    <w:rsid w:val="00327AAD"/>
    <w:rsid w:val="00327FAE"/>
    <w:rsid w:val="00330028"/>
    <w:rsid w:val="003307C0"/>
    <w:rsid w:val="003307E4"/>
    <w:rsid w:val="003308F6"/>
    <w:rsid w:val="00330904"/>
    <w:rsid w:val="00330B33"/>
    <w:rsid w:val="0033116D"/>
    <w:rsid w:val="003314DA"/>
    <w:rsid w:val="00331A75"/>
    <w:rsid w:val="00331B25"/>
    <w:rsid w:val="00331E15"/>
    <w:rsid w:val="00332011"/>
    <w:rsid w:val="0033299E"/>
    <w:rsid w:val="00332C1E"/>
    <w:rsid w:val="00332D1E"/>
    <w:rsid w:val="00332F77"/>
    <w:rsid w:val="00333003"/>
    <w:rsid w:val="003334BB"/>
    <w:rsid w:val="00333833"/>
    <w:rsid w:val="003338B4"/>
    <w:rsid w:val="00333A47"/>
    <w:rsid w:val="00333CB6"/>
    <w:rsid w:val="00334017"/>
    <w:rsid w:val="00334213"/>
    <w:rsid w:val="00334809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B3D"/>
    <w:rsid w:val="00336BEF"/>
    <w:rsid w:val="00336F1A"/>
    <w:rsid w:val="003370A7"/>
    <w:rsid w:val="00337368"/>
    <w:rsid w:val="003374BB"/>
    <w:rsid w:val="00337716"/>
    <w:rsid w:val="00337F4C"/>
    <w:rsid w:val="003400AC"/>
    <w:rsid w:val="00340275"/>
    <w:rsid w:val="0034029A"/>
    <w:rsid w:val="003403C1"/>
    <w:rsid w:val="00340548"/>
    <w:rsid w:val="0034073A"/>
    <w:rsid w:val="0034087E"/>
    <w:rsid w:val="003409D8"/>
    <w:rsid w:val="00340DE3"/>
    <w:rsid w:val="0034107A"/>
    <w:rsid w:val="00341322"/>
    <w:rsid w:val="003415EB"/>
    <w:rsid w:val="0034211D"/>
    <w:rsid w:val="00342123"/>
    <w:rsid w:val="00342340"/>
    <w:rsid w:val="00342441"/>
    <w:rsid w:val="00342530"/>
    <w:rsid w:val="003425B7"/>
    <w:rsid w:val="00342869"/>
    <w:rsid w:val="00342A38"/>
    <w:rsid w:val="00342AB5"/>
    <w:rsid w:val="00342C13"/>
    <w:rsid w:val="00342E1F"/>
    <w:rsid w:val="00343152"/>
    <w:rsid w:val="00343501"/>
    <w:rsid w:val="00343628"/>
    <w:rsid w:val="00343ADC"/>
    <w:rsid w:val="00343E42"/>
    <w:rsid w:val="00344070"/>
    <w:rsid w:val="00344529"/>
    <w:rsid w:val="0034476D"/>
    <w:rsid w:val="003447B0"/>
    <w:rsid w:val="00344ADA"/>
    <w:rsid w:val="00344C0C"/>
    <w:rsid w:val="00345063"/>
    <w:rsid w:val="003453E6"/>
    <w:rsid w:val="003454ED"/>
    <w:rsid w:val="003457DA"/>
    <w:rsid w:val="00345D43"/>
    <w:rsid w:val="0034661F"/>
    <w:rsid w:val="00346738"/>
    <w:rsid w:val="00346DAF"/>
    <w:rsid w:val="00346E65"/>
    <w:rsid w:val="0034721F"/>
    <w:rsid w:val="0034785B"/>
    <w:rsid w:val="003505D8"/>
    <w:rsid w:val="00350E7C"/>
    <w:rsid w:val="00350E97"/>
    <w:rsid w:val="00351562"/>
    <w:rsid w:val="003516E8"/>
    <w:rsid w:val="003519F8"/>
    <w:rsid w:val="00351BC8"/>
    <w:rsid w:val="00351FA2"/>
    <w:rsid w:val="0035216E"/>
    <w:rsid w:val="0035232D"/>
    <w:rsid w:val="003523EF"/>
    <w:rsid w:val="0035272A"/>
    <w:rsid w:val="00352AD4"/>
    <w:rsid w:val="00352EB4"/>
    <w:rsid w:val="00352F6C"/>
    <w:rsid w:val="0035307E"/>
    <w:rsid w:val="00353C5A"/>
    <w:rsid w:val="00353E0A"/>
    <w:rsid w:val="00353F09"/>
    <w:rsid w:val="003540B2"/>
    <w:rsid w:val="0035458B"/>
    <w:rsid w:val="00354AF8"/>
    <w:rsid w:val="00354EB2"/>
    <w:rsid w:val="00355227"/>
    <w:rsid w:val="0035586A"/>
    <w:rsid w:val="00355A1A"/>
    <w:rsid w:val="00355BFA"/>
    <w:rsid w:val="00355F4D"/>
    <w:rsid w:val="00356349"/>
    <w:rsid w:val="0035653E"/>
    <w:rsid w:val="00356732"/>
    <w:rsid w:val="00356819"/>
    <w:rsid w:val="0035698F"/>
    <w:rsid w:val="00356B03"/>
    <w:rsid w:val="00356B2B"/>
    <w:rsid w:val="00356D5E"/>
    <w:rsid w:val="00356DB0"/>
    <w:rsid w:val="00356DBD"/>
    <w:rsid w:val="00356E6C"/>
    <w:rsid w:val="00356F59"/>
    <w:rsid w:val="003570C0"/>
    <w:rsid w:val="003572A0"/>
    <w:rsid w:val="0035761F"/>
    <w:rsid w:val="00357628"/>
    <w:rsid w:val="00357737"/>
    <w:rsid w:val="00357745"/>
    <w:rsid w:val="00357902"/>
    <w:rsid w:val="00357989"/>
    <w:rsid w:val="00357AD9"/>
    <w:rsid w:val="00357E9F"/>
    <w:rsid w:val="0036004A"/>
    <w:rsid w:val="0036015A"/>
    <w:rsid w:val="003604B8"/>
    <w:rsid w:val="003606AD"/>
    <w:rsid w:val="00360829"/>
    <w:rsid w:val="00360A03"/>
    <w:rsid w:val="00360C1E"/>
    <w:rsid w:val="00360F55"/>
    <w:rsid w:val="003612FE"/>
    <w:rsid w:val="00361AC0"/>
    <w:rsid w:val="00361BB4"/>
    <w:rsid w:val="00361D17"/>
    <w:rsid w:val="00361DE3"/>
    <w:rsid w:val="00361E7C"/>
    <w:rsid w:val="00361FD2"/>
    <w:rsid w:val="0036219D"/>
    <w:rsid w:val="003622E9"/>
    <w:rsid w:val="003623F3"/>
    <w:rsid w:val="003625B7"/>
    <w:rsid w:val="0036287D"/>
    <w:rsid w:val="003629B8"/>
    <w:rsid w:val="00363080"/>
    <w:rsid w:val="00363115"/>
    <w:rsid w:val="00363502"/>
    <w:rsid w:val="003636CA"/>
    <w:rsid w:val="003637AF"/>
    <w:rsid w:val="00363905"/>
    <w:rsid w:val="00363A2D"/>
    <w:rsid w:val="00363E5A"/>
    <w:rsid w:val="003640AD"/>
    <w:rsid w:val="0036423E"/>
    <w:rsid w:val="003646B8"/>
    <w:rsid w:val="00364F1F"/>
    <w:rsid w:val="00364FBB"/>
    <w:rsid w:val="0036552D"/>
    <w:rsid w:val="0036557F"/>
    <w:rsid w:val="00365614"/>
    <w:rsid w:val="0036622C"/>
    <w:rsid w:val="003663E0"/>
    <w:rsid w:val="0036650B"/>
    <w:rsid w:val="0036676E"/>
    <w:rsid w:val="0036676F"/>
    <w:rsid w:val="00366820"/>
    <w:rsid w:val="0036686C"/>
    <w:rsid w:val="00366B9F"/>
    <w:rsid w:val="00366BF8"/>
    <w:rsid w:val="00366C00"/>
    <w:rsid w:val="00366E77"/>
    <w:rsid w:val="00366F6F"/>
    <w:rsid w:val="00367346"/>
    <w:rsid w:val="00367356"/>
    <w:rsid w:val="0036739C"/>
    <w:rsid w:val="00367414"/>
    <w:rsid w:val="00367627"/>
    <w:rsid w:val="00367CE2"/>
    <w:rsid w:val="00367F17"/>
    <w:rsid w:val="003702CA"/>
    <w:rsid w:val="003708CF"/>
    <w:rsid w:val="00370A8E"/>
    <w:rsid w:val="00370D96"/>
    <w:rsid w:val="003720E9"/>
    <w:rsid w:val="00372102"/>
    <w:rsid w:val="0037234C"/>
    <w:rsid w:val="0037244A"/>
    <w:rsid w:val="0037271F"/>
    <w:rsid w:val="0037290C"/>
    <w:rsid w:val="00372ABE"/>
    <w:rsid w:val="00372C41"/>
    <w:rsid w:val="003730AB"/>
    <w:rsid w:val="00373309"/>
    <w:rsid w:val="00373321"/>
    <w:rsid w:val="00373324"/>
    <w:rsid w:val="0037371C"/>
    <w:rsid w:val="003737C7"/>
    <w:rsid w:val="003745AC"/>
    <w:rsid w:val="00374806"/>
    <w:rsid w:val="00374BA1"/>
    <w:rsid w:val="00374F65"/>
    <w:rsid w:val="003750A1"/>
    <w:rsid w:val="0037535B"/>
    <w:rsid w:val="00375572"/>
    <w:rsid w:val="0037558C"/>
    <w:rsid w:val="003755DB"/>
    <w:rsid w:val="0037576C"/>
    <w:rsid w:val="00375B60"/>
    <w:rsid w:val="00375C6C"/>
    <w:rsid w:val="00375CC2"/>
    <w:rsid w:val="00376006"/>
    <w:rsid w:val="00376079"/>
    <w:rsid w:val="00376298"/>
    <w:rsid w:val="003762FA"/>
    <w:rsid w:val="003764A6"/>
    <w:rsid w:val="003769DD"/>
    <w:rsid w:val="00376CB6"/>
    <w:rsid w:val="00376F18"/>
    <w:rsid w:val="00377082"/>
    <w:rsid w:val="0037733F"/>
    <w:rsid w:val="003774CB"/>
    <w:rsid w:val="003774FC"/>
    <w:rsid w:val="003778B9"/>
    <w:rsid w:val="00377933"/>
    <w:rsid w:val="00380203"/>
    <w:rsid w:val="003802D6"/>
    <w:rsid w:val="00380678"/>
    <w:rsid w:val="003809EC"/>
    <w:rsid w:val="00380A64"/>
    <w:rsid w:val="00380BC4"/>
    <w:rsid w:val="00381000"/>
    <w:rsid w:val="0038101C"/>
    <w:rsid w:val="00381221"/>
    <w:rsid w:val="00381519"/>
    <w:rsid w:val="00381747"/>
    <w:rsid w:val="00381B9D"/>
    <w:rsid w:val="00381D30"/>
    <w:rsid w:val="0038234A"/>
    <w:rsid w:val="0038242A"/>
    <w:rsid w:val="00382503"/>
    <w:rsid w:val="003827F9"/>
    <w:rsid w:val="003828B7"/>
    <w:rsid w:val="003829F7"/>
    <w:rsid w:val="00382A18"/>
    <w:rsid w:val="00382B64"/>
    <w:rsid w:val="0038341A"/>
    <w:rsid w:val="00383745"/>
    <w:rsid w:val="00383C78"/>
    <w:rsid w:val="003844AB"/>
    <w:rsid w:val="00384D64"/>
    <w:rsid w:val="0038536D"/>
    <w:rsid w:val="00385470"/>
    <w:rsid w:val="0038552F"/>
    <w:rsid w:val="003857C3"/>
    <w:rsid w:val="00385A07"/>
    <w:rsid w:val="00385D99"/>
    <w:rsid w:val="00385FD5"/>
    <w:rsid w:val="00385FFC"/>
    <w:rsid w:val="00386399"/>
    <w:rsid w:val="0038653F"/>
    <w:rsid w:val="00386580"/>
    <w:rsid w:val="0038670F"/>
    <w:rsid w:val="00386AB2"/>
    <w:rsid w:val="00386B86"/>
    <w:rsid w:val="00386BDA"/>
    <w:rsid w:val="00386DB9"/>
    <w:rsid w:val="00386EDF"/>
    <w:rsid w:val="00387088"/>
    <w:rsid w:val="00387130"/>
    <w:rsid w:val="00387433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429"/>
    <w:rsid w:val="003906E3"/>
    <w:rsid w:val="00390701"/>
    <w:rsid w:val="003908D7"/>
    <w:rsid w:val="00390D06"/>
    <w:rsid w:val="0039100E"/>
    <w:rsid w:val="003910CC"/>
    <w:rsid w:val="00391471"/>
    <w:rsid w:val="00391484"/>
    <w:rsid w:val="003914DA"/>
    <w:rsid w:val="00391540"/>
    <w:rsid w:val="003915ED"/>
    <w:rsid w:val="00391B94"/>
    <w:rsid w:val="00391F6C"/>
    <w:rsid w:val="00392253"/>
    <w:rsid w:val="00392334"/>
    <w:rsid w:val="0039238D"/>
    <w:rsid w:val="00392472"/>
    <w:rsid w:val="0039268A"/>
    <w:rsid w:val="003927A4"/>
    <w:rsid w:val="00392AA9"/>
    <w:rsid w:val="00392AC7"/>
    <w:rsid w:val="00392D03"/>
    <w:rsid w:val="00392E49"/>
    <w:rsid w:val="00393117"/>
    <w:rsid w:val="00393339"/>
    <w:rsid w:val="00393466"/>
    <w:rsid w:val="003935D5"/>
    <w:rsid w:val="003936AB"/>
    <w:rsid w:val="003936C5"/>
    <w:rsid w:val="00393BB6"/>
    <w:rsid w:val="00393E0C"/>
    <w:rsid w:val="0039418F"/>
    <w:rsid w:val="0039440B"/>
    <w:rsid w:val="00394914"/>
    <w:rsid w:val="0039493A"/>
    <w:rsid w:val="00394C1D"/>
    <w:rsid w:val="00394C33"/>
    <w:rsid w:val="003950FE"/>
    <w:rsid w:val="00395CAA"/>
    <w:rsid w:val="00395DA4"/>
    <w:rsid w:val="003962FC"/>
    <w:rsid w:val="003965C3"/>
    <w:rsid w:val="003965C9"/>
    <w:rsid w:val="0039662E"/>
    <w:rsid w:val="00396AA2"/>
    <w:rsid w:val="00396E42"/>
    <w:rsid w:val="00397202"/>
    <w:rsid w:val="003973B0"/>
    <w:rsid w:val="003974BD"/>
    <w:rsid w:val="00397F09"/>
    <w:rsid w:val="003A010E"/>
    <w:rsid w:val="003A0152"/>
    <w:rsid w:val="003A0158"/>
    <w:rsid w:val="003A03C8"/>
    <w:rsid w:val="003A0541"/>
    <w:rsid w:val="003A05DB"/>
    <w:rsid w:val="003A05DF"/>
    <w:rsid w:val="003A0876"/>
    <w:rsid w:val="003A0880"/>
    <w:rsid w:val="003A0F1B"/>
    <w:rsid w:val="003A0F98"/>
    <w:rsid w:val="003A13A9"/>
    <w:rsid w:val="003A156A"/>
    <w:rsid w:val="003A1777"/>
    <w:rsid w:val="003A1833"/>
    <w:rsid w:val="003A201A"/>
    <w:rsid w:val="003A2815"/>
    <w:rsid w:val="003A2AA2"/>
    <w:rsid w:val="003A313E"/>
    <w:rsid w:val="003A31A7"/>
    <w:rsid w:val="003A338F"/>
    <w:rsid w:val="003A3ADE"/>
    <w:rsid w:val="003A3BC7"/>
    <w:rsid w:val="003A446D"/>
    <w:rsid w:val="003A4505"/>
    <w:rsid w:val="003A45DA"/>
    <w:rsid w:val="003A470A"/>
    <w:rsid w:val="003A489B"/>
    <w:rsid w:val="003A5021"/>
    <w:rsid w:val="003A52D6"/>
    <w:rsid w:val="003A5495"/>
    <w:rsid w:val="003A5E4D"/>
    <w:rsid w:val="003A6085"/>
    <w:rsid w:val="003A6088"/>
    <w:rsid w:val="003A6430"/>
    <w:rsid w:val="003A69A3"/>
    <w:rsid w:val="003A6A2B"/>
    <w:rsid w:val="003A6ABF"/>
    <w:rsid w:val="003A6C1A"/>
    <w:rsid w:val="003A6EC2"/>
    <w:rsid w:val="003A6FF3"/>
    <w:rsid w:val="003A7510"/>
    <w:rsid w:val="003A7ADD"/>
    <w:rsid w:val="003A7BBA"/>
    <w:rsid w:val="003A7C8F"/>
    <w:rsid w:val="003B0602"/>
    <w:rsid w:val="003B08EE"/>
    <w:rsid w:val="003B0950"/>
    <w:rsid w:val="003B0DAA"/>
    <w:rsid w:val="003B0DEF"/>
    <w:rsid w:val="003B1271"/>
    <w:rsid w:val="003B188C"/>
    <w:rsid w:val="003B18C3"/>
    <w:rsid w:val="003B199F"/>
    <w:rsid w:val="003B1C3C"/>
    <w:rsid w:val="003B1EF6"/>
    <w:rsid w:val="003B20C7"/>
    <w:rsid w:val="003B2104"/>
    <w:rsid w:val="003B2314"/>
    <w:rsid w:val="003B2437"/>
    <w:rsid w:val="003B269C"/>
    <w:rsid w:val="003B271D"/>
    <w:rsid w:val="003B2722"/>
    <w:rsid w:val="003B2D99"/>
    <w:rsid w:val="003B300C"/>
    <w:rsid w:val="003B37B5"/>
    <w:rsid w:val="003B383C"/>
    <w:rsid w:val="003B3CE5"/>
    <w:rsid w:val="003B3EEC"/>
    <w:rsid w:val="003B4553"/>
    <w:rsid w:val="003B461C"/>
    <w:rsid w:val="003B493B"/>
    <w:rsid w:val="003B4A2F"/>
    <w:rsid w:val="003B4A41"/>
    <w:rsid w:val="003B4A93"/>
    <w:rsid w:val="003B4B5E"/>
    <w:rsid w:val="003B4D0A"/>
    <w:rsid w:val="003B4E44"/>
    <w:rsid w:val="003B56B3"/>
    <w:rsid w:val="003B59B2"/>
    <w:rsid w:val="003B5B2D"/>
    <w:rsid w:val="003B5CDE"/>
    <w:rsid w:val="003B5D0C"/>
    <w:rsid w:val="003B5F37"/>
    <w:rsid w:val="003B600A"/>
    <w:rsid w:val="003B66F5"/>
    <w:rsid w:val="003B6702"/>
    <w:rsid w:val="003B6C8F"/>
    <w:rsid w:val="003B6EAB"/>
    <w:rsid w:val="003B73E5"/>
    <w:rsid w:val="003B7429"/>
    <w:rsid w:val="003B7841"/>
    <w:rsid w:val="003B78B3"/>
    <w:rsid w:val="003B7C21"/>
    <w:rsid w:val="003B7D24"/>
    <w:rsid w:val="003B7D4B"/>
    <w:rsid w:val="003C0407"/>
    <w:rsid w:val="003C052D"/>
    <w:rsid w:val="003C0DAC"/>
    <w:rsid w:val="003C11C7"/>
    <w:rsid w:val="003C1391"/>
    <w:rsid w:val="003C1406"/>
    <w:rsid w:val="003C15CD"/>
    <w:rsid w:val="003C1901"/>
    <w:rsid w:val="003C1A84"/>
    <w:rsid w:val="003C1EF0"/>
    <w:rsid w:val="003C1FB1"/>
    <w:rsid w:val="003C22EC"/>
    <w:rsid w:val="003C24C1"/>
    <w:rsid w:val="003C2645"/>
    <w:rsid w:val="003C2907"/>
    <w:rsid w:val="003C2A9B"/>
    <w:rsid w:val="003C2C6F"/>
    <w:rsid w:val="003C2D46"/>
    <w:rsid w:val="003C3001"/>
    <w:rsid w:val="003C333F"/>
    <w:rsid w:val="003C34C5"/>
    <w:rsid w:val="003C3629"/>
    <w:rsid w:val="003C3FF3"/>
    <w:rsid w:val="003C4103"/>
    <w:rsid w:val="003C43C8"/>
    <w:rsid w:val="003C444A"/>
    <w:rsid w:val="003C4A9D"/>
    <w:rsid w:val="003C4C14"/>
    <w:rsid w:val="003C5177"/>
    <w:rsid w:val="003C5399"/>
    <w:rsid w:val="003C53CE"/>
    <w:rsid w:val="003C55C0"/>
    <w:rsid w:val="003C5D3A"/>
    <w:rsid w:val="003C61AF"/>
    <w:rsid w:val="003C654B"/>
    <w:rsid w:val="003C66A2"/>
    <w:rsid w:val="003C66AF"/>
    <w:rsid w:val="003C680B"/>
    <w:rsid w:val="003C68C7"/>
    <w:rsid w:val="003C6C01"/>
    <w:rsid w:val="003C6CD6"/>
    <w:rsid w:val="003C6D47"/>
    <w:rsid w:val="003C6F36"/>
    <w:rsid w:val="003C6F7B"/>
    <w:rsid w:val="003C735B"/>
    <w:rsid w:val="003C74EE"/>
    <w:rsid w:val="003C76B9"/>
    <w:rsid w:val="003C7882"/>
    <w:rsid w:val="003D0076"/>
    <w:rsid w:val="003D0455"/>
    <w:rsid w:val="003D065C"/>
    <w:rsid w:val="003D06A3"/>
    <w:rsid w:val="003D0940"/>
    <w:rsid w:val="003D0947"/>
    <w:rsid w:val="003D0979"/>
    <w:rsid w:val="003D0A54"/>
    <w:rsid w:val="003D0A8F"/>
    <w:rsid w:val="003D0CE0"/>
    <w:rsid w:val="003D0DDB"/>
    <w:rsid w:val="003D0E29"/>
    <w:rsid w:val="003D0EE1"/>
    <w:rsid w:val="003D1272"/>
    <w:rsid w:val="003D1327"/>
    <w:rsid w:val="003D1B6E"/>
    <w:rsid w:val="003D1B73"/>
    <w:rsid w:val="003D1C22"/>
    <w:rsid w:val="003D2098"/>
    <w:rsid w:val="003D2218"/>
    <w:rsid w:val="003D23F3"/>
    <w:rsid w:val="003D26F6"/>
    <w:rsid w:val="003D2A4D"/>
    <w:rsid w:val="003D3174"/>
    <w:rsid w:val="003D3334"/>
    <w:rsid w:val="003D3A98"/>
    <w:rsid w:val="003D3D49"/>
    <w:rsid w:val="003D42C6"/>
    <w:rsid w:val="003D4AFF"/>
    <w:rsid w:val="003D5094"/>
    <w:rsid w:val="003D50F6"/>
    <w:rsid w:val="003D569E"/>
    <w:rsid w:val="003D593D"/>
    <w:rsid w:val="003D63A6"/>
    <w:rsid w:val="003D6481"/>
    <w:rsid w:val="003D65FA"/>
    <w:rsid w:val="003D6977"/>
    <w:rsid w:val="003D699A"/>
    <w:rsid w:val="003D73CF"/>
    <w:rsid w:val="003D74A1"/>
    <w:rsid w:val="003D762D"/>
    <w:rsid w:val="003D7957"/>
    <w:rsid w:val="003E0046"/>
    <w:rsid w:val="003E0657"/>
    <w:rsid w:val="003E06EA"/>
    <w:rsid w:val="003E09FB"/>
    <w:rsid w:val="003E0A5F"/>
    <w:rsid w:val="003E10E2"/>
    <w:rsid w:val="003E11A2"/>
    <w:rsid w:val="003E135F"/>
    <w:rsid w:val="003E155B"/>
    <w:rsid w:val="003E17DD"/>
    <w:rsid w:val="003E1D24"/>
    <w:rsid w:val="003E20E7"/>
    <w:rsid w:val="003E2191"/>
    <w:rsid w:val="003E21F0"/>
    <w:rsid w:val="003E28A7"/>
    <w:rsid w:val="003E2A92"/>
    <w:rsid w:val="003E2C0D"/>
    <w:rsid w:val="003E2CCC"/>
    <w:rsid w:val="003E2D1D"/>
    <w:rsid w:val="003E2D23"/>
    <w:rsid w:val="003E2D68"/>
    <w:rsid w:val="003E2EFC"/>
    <w:rsid w:val="003E317D"/>
    <w:rsid w:val="003E32BB"/>
    <w:rsid w:val="003E362F"/>
    <w:rsid w:val="003E3702"/>
    <w:rsid w:val="003E3B49"/>
    <w:rsid w:val="003E3C49"/>
    <w:rsid w:val="003E3E7E"/>
    <w:rsid w:val="003E3E9E"/>
    <w:rsid w:val="003E4186"/>
    <w:rsid w:val="003E4249"/>
    <w:rsid w:val="003E42F3"/>
    <w:rsid w:val="003E447B"/>
    <w:rsid w:val="003E4CA8"/>
    <w:rsid w:val="003E536D"/>
    <w:rsid w:val="003E54A5"/>
    <w:rsid w:val="003E550D"/>
    <w:rsid w:val="003E5872"/>
    <w:rsid w:val="003E5B2B"/>
    <w:rsid w:val="003E5B30"/>
    <w:rsid w:val="003E5EF4"/>
    <w:rsid w:val="003E5FD1"/>
    <w:rsid w:val="003E666D"/>
    <w:rsid w:val="003E672E"/>
    <w:rsid w:val="003E6A06"/>
    <w:rsid w:val="003E6AC5"/>
    <w:rsid w:val="003E6D50"/>
    <w:rsid w:val="003E6DE3"/>
    <w:rsid w:val="003E71F5"/>
    <w:rsid w:val="003E7546"/>
    <w:rsid w:val="003E76D2"/>
    <w:rsid w:val="003E7866"/>
    <w:rsid w:val="003E79FC"/>
    <w:rsid w:val="003E7C61"/>
    <w:rsid w:val="003E7C72"/>
    <w:rsid w:val="003E7D42"/>
    <w:rsid w:val="003E7D5F"/>
    <w:rsid w:val="003E7EF4"/>
    <w:rsid w:val="003E7F1F"/>
    <w:rsid w:val="003F0475"/>
    <w:rsid w:val="003F04F4"/>
    <w:rsid w:val="003F090F"/>
    <w:rsid w:val="003F09DD"/>
    <w:rsid w:val="003F0C1B"/>
    <w:rsid w:val="003F0D1B"/>
    <w:rsid w:val="003F176F"/>
    <w:rsid w:val="003F1C56"/>
    <w:rsid w:val="003F1D4B"/>
    <w:rsid w:val="003F1E84"/>
    <w:rsid w:val="003F2266"/>
    <w:rsid w:val="003F22C5"/>
    <w:rsid w:val="003F22E1"/>
    <w:rsid w:val="003F263E"/>
    <w:rsid w:val="003F2713"/>
    <w:rsid w:val="003F2A02"/>
    <w:rsid w:val="003F2D4E"/>
    <w:rsid w:val="003F2EAF"/>
    <w:rsid w:val="003F3510"/>
    <w:rsid w:val="003F367F"/>
    <w:rsid w:val="003F392B"/>
    <w:rsid w:val="003F403A"/>
    <w:rsid w:val="003F4118"/>
    <w:rsid w:val="003F45BE"/>
    <w:rsid w:val="003F46A9"/>
    <w:rsid w:val="003F4F6D"/>
    <w:rsid w:val="003F5214"/>
    <w:rsid w:val="003F551F"/>
    <w:rsid w:val="003F5910"/>
    <w:rsid w:val="003F5932"/>
    <w:rsid w:val="003F5FC9"/>
    <w:rsid w:val="003F64B7"/>
    <w:rsid w:val="003F674D"/>
    <w:rsid w:val="003F68E1"/>
    <w:rsid w:val="003F6B02"/>
    <w:rsid w:val="003F6EB0"/>
    <w:rsid w:val="003F702B"/>
    <w:rsid w:val="003F708E"/>
    <w:rsid w:val="003F70C5"/>
    <w:rsid w:val="003F728D"/>
    <w:rsid w:val="003F74FA"/>
    <w:rsid w:val="003F76D4"/>
    <w:rsid w:val="003F79A3"/>
    <w:rsid w:val="003F7CEF"/>
    <w:rsid w:val="004002AB"/>
    <w:rsid w:val="0040031A"/>
    <w:rsid w:val="00400452"/>
    <w:rsid w:val="00400788"/>
    <w:rsid w:val="00400812"/>
    <w:rsid w:val="004009F7"/>
    <w:rsid w:val="00400CC5"/>
    <w:rsid w:val="00400EB3"/>
    <w:rsid w:val="004011E1"/>
    <w:rsid w:val="00401700"/>
    <w:rsid w:val="0040193A"/>
    <w:rsid w:val="00401C03"/>
    <w:rsid w:val="004022F4"/>
    <w:rsid w:val="00402AF1"/>
    <w:rsid w:val="00402D90"/>
    <w:rsid w:val="00402E56"/>
    <w:rsid w:val="00402F45"/>
    <w:rsid w:val="00402FC7"/>
    <w:rsid w:val="004030B8"/>
    <w:rsid w:val="00403244"/>
    <w:rsid w:val="0040335F"/>
    <w:rsid w:val="00403392"/>
    <w:rsid w:val="004035BC"/>
    <w:rsid w:val="00403686"/>
    <w:rsid w:val="004040EA"/>
    <w:rsid w:val="00404241"/>
    <w:rsid w:val="00404409"/>
    <w:rsid w:val="00404569"/>
    <w:rsid w:val="004045C9"/>
    <w:rsid w:val="00404663"/>
    <w:rsid w:val="004046E7"/>
    <w:rsid w:val="00404CF3"/>
    <w:rsid w:val="00404D7B"/>
    <w:rsid w:val="00404F07"/>
    <w:rsid w:val="00404FA8"/>
    <w:rsid w:val="0040518D"/>
    <w:rsid w:val="004051B3"/>
    <w:rsid w:val="0040524A"/>
    <w:rsid w:val="00405586"/>
    <w:rsid w:val="004055FC"/>
    <w:rsid w:val="00405676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2B"/>
    <w:rsid w:val="00406E60"/>
    <w:rsid w:val="00407AAD"/>
    <w:rsid w:val="00407FD8"/>
    <w:rsid w:val="0041014F"/>
    <w:rsid w:val="00410232"/>
    <w:rsid w:val="004102C8"/>
    <w:rsid w:val="00410462"/>
    <w:rsid w:val="00410507"/>
    <w:rsid w:val="00410531"/>
    <w:rsid w:val="004109E8"/>
    <w:rsid w:val="00410CFA"/>
    <w:rsid w:val="00410FAA"/>
    <w:rsid w:val="00411077"/>
    <w:rsid w:val="004111BB"/>
    <w:rsid w:val="00411588"/>
    <w:rsid w:val="00411600"/>
    <w:rsid w:val="004116CC"/>
    <w:rsid w:val="00411C1C"/>
    <w:rsid w:val="00411D40"/>
    <w:rsid w:val="0041223D"/>
    <w:rsid w:val="004125EE"/>
    <w:rsid w:val="00412652"/>
    <w:rsid w:val="00412734"/>
    <w:rsid w:val="0041278D"/>
    <w:rsid w:val="0041280C"/>
    <w:rsid w:val="004128E1"/>
    <w:rsid w:val="0041297C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31E"/>
    <w:rsid w:val="004145DF"/>
    <w:rsid w:val="004148F6"/>
    <w:rsid w:val="00415032"/>
    <w:rsid w:val="0041513A"/>
    <w:rsid w:val="00415396"/>
    <w:rsid w:val="00415438"/>
    <w:rsid w:val="00415543"/>
    <w:rsid w:val="0041573F"/>
    <w:rsid w:val="00415877"/>
    <w:rsid w:val="0041596F"/>
    <w:rsid w:val="00415C98"/>
    <w:rsid w:val="00415EEA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CB"/>
    <w:rsid w:val="004200F6"/>
    <w:rsid w:val="004206C1"/>
    <w:rsid w:val="004207C5"/>
    <w:rsid w:val="00420972"/>
    <w:rsid w:val="00420A57"/>
    <w:rsid w:val="004211F5"/>
    <w:rsid w:val="00421280"/>
    <w:rsid w:val="004214F0"/>
    <w:rsid w:val="00421740"/>
    <w:rsid w:val="00421CC6"/>
    <w:rsid w:val="00421D6B"/>
    <w:rsid w:val="00421DF7"/>
    <w:rsid w:val="00421E36"/>
    <w:rsid w:val="00421E70"/>
    <w:rsid w:val="00421F7B"/>
    <w:rsid w:val="004223C3"/>
    <w:rsid w:val="00422935"/>
    <w:rsid w:val="00422A56"/>
    <w:rsid w:val="00422C5C"/>
    <w:rsid w:val="00422D3E"/>
    <w:rsid w:val="00422F72"/>
    <w:rsid w:val="00423178"/>
    <w:rsid w:val="00423219"/>
    <w:rsid w:val="00423322"/>
    <w:rsid w:val="00423412"/>
    <w:rsid w:val="004239E6"/>
    <w:rsid w:val="00423CD3"/>
    <w:rsid w:val="00423E96"/>
    <w:rsid w:val="00424055"/>
    <w:rsid w:val="004243B7"/>
    <w:rsid w:val="00424510"/>
    <w:rsid w:val="0042455F"/>
    <w:rsid w:val="00424586"/>
    <w:rsid w:val="00424CA3"/>
    <w:rsid w:val="00424CE1"/>
    <w:rsid w:val="00424DBF"/>
    <w:rsid w:val="0042521D"/>
    <w:rsid w:val="004252CF"/>
    <w:rsid w:val="00425336"/>
    <w:rsid w:val="00425775"/>
    <w:rsid w:val="00425815"/>
    <w:rsid w:val="004258C2"/>
    <w:rsid w:val="00425AE7"/>
    <w:rsid w:val="00425B2A"/>
    <w:rsid w:val="00425EF9"/>
    <w:rsid w:val="0042631D"/>
    <w:rsid w:val="004266F6"/>
    <w:rsid w:val="004267FD"/>
    <w:rsid w:val="0042691F"/>
    <w:rsid w:val="00426E3F"/>
    <w:rsid w:val="00426F47"/>
    <w:rsid w:val="004271F4"/>
    <w:rsid w:val="004272EE"/>
    <w:rsid w:val="00427670"/>
    <w:rsid w:val="0042776C"/>
    <w:rsid w:val="004277AA"/>
    <w:rsid w:val="00427896"/>
    <w:rsid w:val="0042789A"/>
    <w:rsid w:val="00427998"/>
    <w:rsid w:val="00427EB8"/>
    <w:rsid w:val="00427F19"/>
    <w:rsid w:val="004304AB"/>
    <w:rsid w:val="00430A06"/>
    <w:rsid w:val="00430F50"/>
    <w:rsid w:val="0043128B"/>
    <w:rsid w:val="0043135D"/>
    <w:rsid w:val="004315D1"/>
    <w:rsid w:val="00431732"/>
    <w:rsid w:val="00431798"/>
    <w:rsid w:val="004317BF"/>
    <w:rsid w:val="00431C6F"/>
    <w:rsid w:val="00431E5E"/>
    <w:rsid w:val="004320DA"/>
    <w:rsid w:val="00432468"/>
    <w:rsid w:val="004326B3"/>
    <w:rsid w:val="00432B39"/>
    <w:rsid w:val="00432E83"/>
    <w:rsid w:val="00433296"/>
    <w:rsid w:val="00433596"/>
    <w:rsid w:val="00433782"/>
    <w:rsid w:val="00433C6D"/>
    <w:rsid w:val="00433CCE"/>
    <w:rsid w:val="0043410A"/>
    <w:rsid w:val="00434327"/>
    <w:rsid w:val="004345F7"/>
    <w:rsid w:val="00434841"/>
    <w:rsid w:val="00434C8D"/>
    <w:rsid w:val="00434E6A"/>
    <w:rsid w:val="00435055"/>
    <w:rsid w:val="004354A9"/>
    <w:rsid w:val="00435821"/>
    <w:rsid w:val="00435848"/>
    <w:rsid w:val="00435E16"/>
    <w:rsid w:val="00436033"/>
    <w:rsid w:val="00436A0F"/>
    <w:rsid w:val="00436D1E"/>
    <w:rsid w:val="00436E9C"/>
    <w:rsid w:val="004375C1"/>
    <w:rsid w:val="00437753"/>
    <w:rsid w:val="00437A03"/>
    <w:rsid w:val="00437D8C"/>
    <w:rsid w:val="0044051F"/>
    <w:rsid w:val="004405BD"/>
    <w:rsid w:val="0044060F"/>
    <w:rsid w:val="004406A2"/>
    <w:rsid w:val="0044094F"/>
    <w:rsid w:val="00440D91"/>
    <w:rsid w:val="00440E5A"/>
    <w:rsid w:val="00440ECA"/>
    <w:rsid w:val="00440F9D"/>
    <w:rsid w:val="00441217"/>
    <w:rsid w:val="00441366"/>
    <w:rsid w:val="00441534"/>
    <w:rsid w:val="00441902"/>
    <w:rsid w:val="00441912"/>
    <w:rsid w:val="00441BF0"/>
    <w:rsid w:val="00441C06"/>
    <w:rsid w:val="00441C15"/>
    <w:rsid w:val="00441C55"/>
    <w:rsid w:val="00441CC3"/>
    <w:rsid w:val="00441E1A"/>
    <w:rsid w:val="00442075"/>
    <w:rsid w:val="00442171"/>
    <w:rsid w:val="0044220E"/>
    <w:rsid w:val="0044235B"/>
    <w:rsid w:val="004425EC"/>
    <w:rsid w:val="0044264D"/>
    <w:rsid w:val="00442864"/>
    <w:rsid w:val="00442B9F"/>
    <w:rsid w:val="00442DF1"/>
    <w:rsid w:val="00443113"/>
    <w:rsid w:val="00443305"/>
    <w:rsid w:val="00443534"/>
    <w:rsid w:val="004435E3"/>
    <w:rsid w:val="00443868"/>
    <w:rsid w:val="00443879"/>
    <w:rsid w:val="004438E5"/>
    <w:rsid w:val="00443A16"/>
    <w:rsid w:val="00443D57"/>
    <w:rsid w:val="00443F82"/>
    <w:rsid w:val="00444086"/>
    <w:rsid w:val="004440F7"/>
    <w:rsid w:val="00444244"/>
    <w:rsid w:val="0044442C"/>
    <w:rsid w:val="004444B3"/>
    <w:rsid w:val="00444905"/>
    <w:rsid w:val="00444AF9"/>
    <w:rsid w:val="00444C1C"/>
    <w:rsid w:val="00444FB1"/>
    <w:rsid w:val="00445140"/>
    <w:rsid w:val="004456B2"/>
    <w:rsid w:val="004456EA"/>
    <w:rsid w:val="004457AC"/>
    <w:rsid w:val="00445919"/>
    <w:rsid w:val="00445CF0"/>
    <w:rsid w:val="00445D8A"/>
    <w:rsid w:val="00445E4B"/>
    <w:rsid w:val="0044620B"/>
    <w:rsid w:val="0044675B"/>
    <w:rsid w:val="00446B99"/>
    <w:rsid w:val="00446D94"/>
    <w:rsid w:val="00446DD9"/>
    <w:rsid w:val="004470DA"/>
    <w:rsid w:val="00447211"/>
    <w:rsid w:val="004472A8"/>
    <w:rsid w:val="00447786"/>
    <w:rsid w:val="004477F6"/>
    <w:rsid w:val="004479E1"/>
    <w:rsid w:val="00447E9B"/>
    <w:rsid w:val="00450549"/>
    <w:rsid w:val="004507CD"/>
    <w:rsid w:val="00450C83"/>
    <w:rsid w:val="00451299"/>
    <w:rsid w:val="0045141C"/>
    <w:rsid w:val="00451580"/>
    <w:rsid w:val="00451846"/>
    <w:rsid w:val="00451B3D"/>
    <w:rsid w:val="00451BD4"/>
    <w:rsid w:val="00451C69"/>
    <w:rsid w:val="00451E0C"/>
    <w:rsid w:val="004520B2"/>
    <w:rsid w:val="00452145"/>
    <w:rsid w:val="0045246C"/>
    <w:rsid w:val="004524FB"/>
    <w:rsid w:val="00452630"/>
    <w:rsid w:val="00452689"/>
    <w:rsid w:val="00452E21"/>
    <w:rsid w:val="00452E8D"/>
    <w:rsid w:val="004530E2"/>
    <w:rsid w:val="00453630"/>
    <w:rsid w:val="00453D5F"/>
    <w:rsid w:val="00453F24"/>
    <w:rsid w:val="0045422F"/>
    <w:rsid w:val="0045447A"/>
    <w:rsid w:val="0045449F"/>
    <w:rsid w:val="0045468E"/>
    <w:rsid w:val="0045471D"/>
    <w:rsid w:val="00454AF1"/>
    <w:rsid w:val="00454BAA"/>
    <w:rsid w:val="00454F2B"/>
    <w:rsid w:val="004550CE"/>
    <w:rsid w:val="004552E8"/>
    <w:rsid w:val="00455856"/>
    <w:rsid w:val="00455B31"/>
    <w:rsid w:val="00455C55"/>
    <w:rsid w:val="00455CD1"/>
    <w:rsid w:val="00455FD2"/>
    <w:rsid w:val="00456204"/>
    <w:rsid w:val="004562CE"/>
    <w:rsid w:val="0045658D"/>
    <w:rsid w:val="004567D1"/>
    <w:rsid w:val="004568ED"/>
    <w:rsid w:val="00456B6F"/>
    <w:rsid w:val="00456EFE"/>
    <w:rsid w:val="00456F7D"/>
    <w:rsid w:val="00457017"/>
    <w:rsid w:val="0045721C"/>
    <w:rsid w:val="00457242"/>
    <w:rsid w:val="004574B4"/>
    <w:rsid w:val="004574F4"/>
    <w:rsid w:val="0045772B"/>
    <w:rsid w:val="00457742"/>
    <w:rsid w:val="004577C1"/>
    <w:rsid w:val="004578BB"/>
    <w:rsid w:val="00457AD3"/>
    <w:rsid w:val="00457EB3"/>
    <w:rsid w:val="004601DF"/>
    <w:rsid w:val="004604F3"/>
    <w:rsid w:val="0046060B"/>
    <w:rsid w:val="004608ED"/>
    <w:rsid w:val="00460A59"/>
    <w:rsid w:val="00460D6E"/>
    <w:rsid w:val="004616A2"/>
    <w:rsid w:val="00461950"/>
    <w:rsid w:val="00461A74"/>
    <w:rsid w:val="00462362"/>
    <w:rsid w:val="00462822"/>
    <w:rsid w:val="0046299B"/>
    <w:rsid w:val="00462EF1"/>
    <w:rsid w:val="0046328E"/>
    <w:rsid w:val="00463385"/>
    <w:rsid w:val="004636D9"/>
    <w:rsid w:val="004636E7"/>
    <w:rsid w:val="0046382F"/>
    <w:rsid w:val="00463927"/>
    <w:rsid w:val="00463D39"/>
    <w:rsid w:val="00463D8C"/>
    <w:rsid w:val="00463E4C"/>
    <w:rsid w:val="004643B1"/>
    <w:rsid w:val="004644DD"/>
    <w:rsid w:val="00464740"/>
    <w:rsid w:val="00464EB5"/>
    <w:rsid w:val="004650B7"/>
    <w:rsid w:val="00466046"/>
    <w:rsid w:val="00466074"/>
    <w:rsid w:val="004661BA"/>
    <w:rsid w:val="0046636D"/>
    <w:rsid w:val="004665D5"/>
    <w:rsid w:val="004667E9"/>
    <w:rsid w:val="00466B78"/>
    <w:rsid w:val="00466B98"/>
    <w:rsid w:val="00466EA9"/>
    <w:rsid w:val="0046713A"/>
    <w:rsid w:val="00467173"/>
    <w:rsid w:val="004671E3"/>
    <w:rsid w:val="0046771B"/>
    <w:rsid w:val="004677AB"/>
    <w:rsid w:val="00467951"/>
    <w:rsid w:val="00467B57"/>
    <w:rsid w:val="00467BB1"/>
    <w:rsid w:val="00467E42"/>
    <w:rsid w:val="00470114"/>
    <w:rsid w:val="0047014E"/>
    <w:rsid w:val="0047032B"/>
    <w:rsid w:val="004706CA"/>
    <w:rsid w:val="00470746"/>
    <w:rsid w:val="00470895"/>
    <w:rsid w:val="00470B95"/>
    <w:rsid w:val="00470BE8"/>
    <w:rsid w:val="00470DB0"/>
    <w:rsid w:val="004715B1"/>
    <w:rsid w:val="00471856"/>
    <w:rsid w:val="00471BC1"/>
    <w:rsid w:val="00471EAA"/>
    <w:rsid w:val="00472782"/>
    <w:rsid w:val="00472D52"/>
    <w:rsid w:val="00472F46"/>
    <w:rsid w:val="00473089"/>
    <w:rsid w:val="0047311A"/>
    <w:rsid w:val="00473297"/>
    <w:rsid w:val="004732AB"/>
    <w:rsid w:val="004733CF"/>
    <w:rsid w:val="0047356B"/>
    <w:rsid w:val="0047366D"/>
    <w:rsid w:val="00473DBA"/>
    <w:rsid w:val="00473F7E"/>
    <w:rsid w:val="0047401E"/>
    <w:rsid w:val="0047479B"/>
    <w:rsid w:val="00474C80"/>
    <w:rsid w:val="00474ECA"/>
    <w:rsid w:val="00475051"/>
    <w:rsid w:val="00475105"/>
    <w:rsid w:val="004752C4"/>
    <w:rsid w:val="00475732"/>
    <w:rsid w:val="0047574F"/>
    <w:rsid w:val="00475A1C"/>
    <w:rsid w:val="00475FEA"/>
    <w:rsid w:val="00476003"/>
    <w:rsid w:val="004764D9"/>
    <w:rsid w:val="0047690D"/>
    <w:rsid w:val="00476C70"/>
    <w:rsid w:val="00476F6F"/>
    <w:rsid w:val="004772DC"/>
    <w:rsid w:val="0047730F"/>
    <w:rsid w:val="00477852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BFF"/>
    <w:rsid w:val="00482D60"/>
    <w:rsid w:val="00483048"/>
    <w:rsid w:val="0048311D"/>
    <w:rsid w:val="004831C4"/>
    <w:rsid w:val="004832D9"/>
    <w:rsid w:val="00483337"/>
    <w:rsid w:val="004835DC"/>
    <w:rsid w:val="00483858"/>
    <w:rsid w:val="00483A72"/>
    <w:rsid w:val="00483BC2"/>
    <w:rsid w:val="00483BDF"/>
    <w:rsid w:val="00483CF2"/>
    <w:rsid w:val="00483D4F"/>
    <w:rsid w:val="0048408E"/>
    <w:rsid w:val="00484A9E"/>
    <w:rsid w:val="00484C7B"/>
    <w:rsid w:val="00484DB7"/>
    <w:rsid w:val="004856AC"/>
    <w:rsid w:val="004856D7"/>
    <w:rsid w:val="00485A56"/>
    <w:rsid w:val="00485B8A"/>
    <w:rsid w:val="004860A6"/>
    <w:rsid w:val="004861A6"/>
    <w:rsid w:val="0048638C"/>
    <w:rsid w:val="004863EE"/>
    <w:rsid w:val="00486409"/>
    <w:rsid w:val="00486A73"/>
    <w:rsid w:val="00486D66"/>
    <w:rsid w:val="00486E54"/>
    <w:rsid w:val="00486F0D"/>
    <w:rsid w:val="00486FED"/>
    <w:rsid w:val="00487579"/>
    <w:rsid w:val="0048769F"/>
    <w:rsid w:val="0048799E"/>
    <w:rsid w:val="00487B93"/>
    <w:rsid w:val="00487CA2"/>
    <w:rsid w:val="00487D74"/>
    <w:rsid w:val="0049007C"/>
    <w:rsid w:val="00490175"/>
    <w:rsid w:val="004906FA"/>
    <w:rsid w:val="00490721"/>
    <w:rsid w:val="004909A7"/>
    <w:rsid w:val="00491A03"/>
    <w:rsid w:val="00491D00"/>
    <w:rsid w:val="00491D68"/>
    <w:rsid w:val="004921D6"/>
    <w:rsid w:val="004924E6"/>
    <w:rsid w:val="00492674"/>
    <w:rsid w:val="0049286A"/>
    <w:rsid w:val="0049291B"/>
    <w:rsid w:val="00492AC8"/>
    <w:rsid w:val="00492C04"/>
    <w:rsid w:val="00492C50"/>
    <w:rsid w:val="00492D53"/>
    <w:rsid w:val="00493BF8"/>
    <w:rsid w:val="0049436A"/>
    <w:rsid w:val="004943A8"/>
    <w:rsid w:val="0049447A"/>
    <w:rsid w:val="00494820"/>
    <w:rsid w:val="00494F9D"/>
    <w:rsid w:val="004955B8"/>
    <w:rsid w:val="004959C3"/>
    <w:rsid w:val="00495CAF"/>
    <w:rsid w:val="00495CDC"/>
    <w:rsid w:val="00495EAF"/>
    <w:rsid w:val="00495EC8"/>
    <w:rsid w:val="00495F74"/>
    <w:rsid w:val="0049658E"/>
    <w:rsid w:val="00496743"/>
    <w:rsid w:val="00496DC2"/>
    <w:rsid w:val="00496E66"/>
    <w:rsid w:val="00497052"/>
    <w:rsid w:val="00497097"/>
    <w:rsid w:val="004970B6"/>
    <w:rsid w:val="00497293"/>
    <w:rsid w:val="004973A8"/>
    <w:rsid w:val="004973F7"/>
    <w:rsid w:val="0049744C"/>
    <w:rsid w:val="0049777B"/>
    <w:rsid w:val="00497A50"/>
    <w:rsid w:val="00497AC0"/>
    <w:rsid w:val="00497F15"/>
    <w:rsid w:val="004A00D0"/>
    <w:rsid w:val="004A02BF"/>
    <w:rsid w:val="004A0319"/>
    <w:rsid w:val="004A06F4"/>
    <w:rsid w:val="004A081A"/>
    <w:rsid w:val="004A08A7"/>
    <w:rsid w:val="004A0A1C"/>
    <w:rsid w:val="004A0AF8"/>
    <w:rsid w:val="004A10D9"/>
    <w:rsid w:val="004A129B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3E0"/>
    <w:rsid w:val="004A346F"/>
    <w:rsid w:val="004A353E"/>
    <w:rsid w:val="004A37DD"/>
    <w:rsid w:val="004A3A29"/>
    <w:rsid w:val="004A3D91"/>
    <w:rsid w:val="004A4AFF"/>
    <w:rsid w:val="004A4C2A"/>
    <w:rsid w:val="004A4D85"/>
    <w:rsid w:val="004A4E29"/>
    <w:rsid w:val="004A5282"/>
    <w:rsid w:val="004A536F"/>
    <w:rsid w:val="004A537F"/>
    <w:rsid w:val="004A573D"/>
    <w:rsid w:val="004A5982"/>
    <w:rsid w:val="004A5A05"/>
    <w:rsid w:val="004A603D"/>
    <w:rsid w:val="004A60F7"/>
    <w:rsid w:val="004A6128"/>
    <w:rsid w:val="004A639D"/>
    <w:rsid w:val="004A6574"/>
    <w:rsid w:val="004A6696"/>
    <w:rsid w:val="004A6782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2A4"/>
    <w:rsid w:val="004B14BA"/>
    <w:rsid w:val="004B170D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7FE"/>
    <w:rsid w:val="004B2B1A"/>
    <w:rsid w:val="004B2FDD"/>
    <w:rsid w:val="004B34D7"/>
    <w:rsid w:val="004B39CE"/>
    <w:rsid w:val="004B3A0E"/>
    <w:rsid w:val="004B3A14"/>
    <w:rsid w:val="004B3A73"/>
    <w:rsid w:val="004B3BEA"/>
    <w:rsid w:val="004B3C78"/>
    <w:rsid w:val="004B3DFD"/>
    <w:rsid w:val="004B42E5"/>
    <w:rsid w:val="004B431D"/>
    <w:rsid w:val="004B4418"/>
    <w:rsid w:val="004B443E"/>
    <w:rsid w:val="004B48FB"/>
    <w:rsid w:val="004B4B09"/>
    <w:rsid w:val="004B4C5C"/>
    <w:rsid w:val="004B4D92"/>
    <w:rsid w:val="004B5754"/>
    <w:rsid w:val="004B576A"/>
    <w:rsid w:val="004B5F56"/>
    <w:rsid w:val="004B6025"/>
    <w:rsid w:val="004B6075"/>
    <w:rsid w:val="004B609D"/>
    <w:rsid w:val="004B6598"/>
    <w:rsid w:val="004B66DF"/>
    <w:rsid w:val="004B67F0"/>
    <w:rsid w:val="004B684E"/>
    <w:rsid w:val="004B6FF8"/>
    <w:rsid w:val="004B7018"/>
    <w:rsid w:val="004B73CF"/>
    <w:rsid w:val="004B74AC"/>
    <w:rsid w:val="004B762B"/>
    <w:rsid w:val="004B766D"/>
    <w:rsid w:val="004B76CC"/>
    <w:rsid w:val="004B7DB1"/>
    <w:rsid w:val="004B7F2E"/>
    <w:rsid w:val="004C0010"/>
    <w:rsid w:val="004C04B5"/>
    <w:rsid w:val="004C07DE"/>
    <w:rsid w:val="004C0830"/>
    <w:rsid w:val="004C0A49"/>
    <w:rsid w:val="004C0AE2"/>
    <w:rsid w:val="004C0B1D"/>
    <w:rsid w:val="004C0B33"/>
    <w:rsid w:val="004C0E1B"/>
    <w:rsid w:val="004C0E28"/>
    <w:rsid w:val="004C103F"/>
    <w:rsid w:val="004C1141"/>
    <w:rsid w:val="004C1595"/>
    <w:rsid w:val="004C1BF1"/>
    <w:rsid w:val="004C1C66"/>
    <w:rsid w:val="004C1DC8"/>
    <w:rsid w:val="004C1EDD"/>
    <w:rsid w:val="004C1EEE"/>
    <w:rsid w:val="004C21CB"/>
    <w:rsid w:val="004C239A"/>
    <w:rsid w:val="004C27A0"/>
    <w:rsid w:val="004C28B3"/>
    <w:rsid w:val="004C2CDA"/>
    <w:rsid w:val="004C2F3B"/>
    <w:rsid w:val="004C3013"/>
    <w:rsid w:val="004C35E7"/>
    <w:rsid w:val="004C36B8"/>
    <w:rsid w:val="004C36F0"/>
    <w:rsid w:val="004C3DD5"/>
    <w:rsid w:val="004C41D8"/>
    <w:rsid w:val="004C4322"/>
    <w:rsid w:val="004C471C"/>
    <w:rsid w:val="004C4921"/>
    <w:rsid w:val="004C4A0F"/>
    <w:rsid w:val="004C57CE"/>
    <w:rsid w:val="004C57F5"/>
    <w:rsid w:val="004C5868"/>
    <w:rsid w:val="004C5A16"/>
    <w:rsid w:val="004C61A8"/>
    <w:rsid w:val="004C6549"/>
    <w:rsid w:val="004C6553"/>
    <w:rsid w:val="004C678D"/>
    <w:rsid w:val="004C6998"/>
    <w:rsid w:val="004C6B94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9C6"/>
    <w:rsid w:val="004D0E98"/>
    <w:rsid w:val="004D18C8"/>
    <w:rsid w:val="004D1978"/>
    <w:rsid w:val="004D1BA3"/>
    <w:rsid w:val="004D1E9E"/>
    <w:rsid w:val="004D2160"/>
    <w:rsid w:val="004D280E"/>
    <w:rsid w:val="004D2E43"/>
    <w:rsid w:val="004D303E"/>
    <w:rsid w:val="004D36BB"/>
    <w:rsid w:val="004D39A0"/>
    <w:rsid w:val="004D39DC"/>
    <w:rsid w:val="004D3B41"/>
    <w:rsid w:val="004D3C42"/>
    <w:rsid w:val="004D3C55"/>
    <w:rsid w:val="004D3CD3"/>
    <w:rsid w:val="004D3CEC"/>
    <w:rsid w:val="004D3F92"/>
    <w:rsid w:val="004D4310"/>
    <w:rsid w:val="004D4331"/>
    <w:rsid w:val="004D449E"/>
    <w:rsid w:val="004D44C3"/>
    <w:rsid w:val="004D4623"/>
    <w:rsid w:val="004D463F"/>
    <w:rsid w:val="004D46E3"/>
    <w:rsid w:val="004D4908"/>
    <w:rsid w:val="004D4AAF"/>
    <w:rsid w:val="004D4B05"/>
    <w:rsid w:val="004D523B"/>
    <w:rsid w:val="004D5457"/>
    <w:rsid w:val="004D5569"/>
    <w:rsid w:val="004D5663"/>
    <w:rsid w:val="004D56BE"/>
    <w:rsid w:val="004D584D"/>
    <w:rsid w:val="004D598F"/>
    <w:rsid w:val="004D5BEE"/>
    <w:rsid w:val="004D6163"/>
    <w:rsid w:val="004D61BA"/>
    <w:rsid w:val="004D6312"/>
    <w:rsid w:val="004D65C1"/>
    <w:rsid w:val="004D6A80"/>
    <w:rsid w:val="004D6B54"/>
    <w:rsid w:val="004D6E4F"/>
    <w:rsid w:val="004D6F66"/>
    <w:rsid w:val="004D7776"/>
    <w:rsid w:val="004D7BA2"/>
    <w:rsid w:val="004D7C38"/>
    <w:rsid w:val="004D7EEF"/>
    <w:rsid w:val="004E035B"/>
    <w:rsid w:val="004E0748"/>
    <w:rsid w:val="004E081A"/>
    <w:rsid w:val="004E09EE"/>
    <w:rsid w:val="004E0A38"/>
    <w:rsid w:val="004E0D33"/>
    <w:rsid w:val="004E1267"/>
    <w:rsid w:val="004E12BE"/>
    <w:rsid w:val="004E1523"/>
    <w:rsid w:val="004E189F"/>
    <w:rsid w:val="004E1910"/>
    <w:rsid w:val="004E194C"/>
    <w:rsid w:val="004E1D3A"/>
    <w:rsid w:val="004E1F22"/>
    <w:rsid w:val="004E1F3D"/>
    <w:rsid w:val="004E1F68"/>
    <w:rsid w:val="004E2104"/>
    <w:rsid w:val="004E2411"/>
    <w:rsid w:val="004E24F4"/>
    <w:rsid w:val="004E2663"/>
    <w:rsid w:val="004E2799"/>
    <w:rsid w:val="004E29C4"/>
    <w:rsid w:val="004E2A43"/>
    <w:rsid w:val="004E2B26"/>
    <w:rsid w:val="004E2BCD"/>
    <w:rsid w:val="004E2DB3"/>
    <w:rsid w:val="004E31B4"/>
    <w:rsid w:val="004E3558"/>
    <w:rsid w:val="004E38C1"/>
    <w:rsid w:val="004E3B56"/>
    <w:rsid w:val="004E3C5A"/>
    <w:rsid w:val="004E432B"/>
    <w:rsid w:val="004E4445"/>
    <w:rsid w:val="004E45C9"/>
    <w:rsid w:val="004E4889"/>
    <w:rsid w:val="004E4A4A"/>
    <w:rsid w:val="004E4C9A"/>
    <w:rsid w:val="004E4D30"/>
    <w:rsid w:val="004E4EFB"/>
    <w:rsid w:val="004E4EFD"/>
    <w:rsid w:val="004E51F2"/>
    <w:rsid w:val="004E5934"/>
    <w:rsid w:val="004E5B1A"/>
    <w:rsid w:val="004E5B7F"/>
    <w:rsid w:val="004E5C58"/>
    <w:rsid w:val="004E5F8E"/>
    <w:rsid w:val="004E6032"/>
    <w:rsid w:val="004E6094"/>
    <w:rsid w:val="004E630B"/>
    <w:rsid w:val="004E64C6"/>
    <w:rsid w:val="004E6967"/>
    <w:rsid w:val="004E6D27"/>
    <w:rsid w:val="004E7065"/>
    <w:rsid w:val="004E75A5"/>
    <w:rsid w:val="004E76E0"/>
    <w:rsid w:val="004E79B0"/>
    <w:rsid w:val="004E7D08"/>
    <w:rsid w:val="004E7D5C"/>
    <w:rsid w:val="004E7E7D"/>
    <w:rsid w:val="004F075C"/>
    <w:rsid w:val="004F09CC"/>
    <w:rsid w:val="004F0ADA"/>
    <w:rsid w:val="004F15F0"/>
    <w:rsid w:val="004F1D6D"/>
    <w:rsid w:val="004F1DB2"/>
    <w:rsid w:val="004F1EDD"/>
    <w:rsid w:val="004F224C"/>
    <w:rsid w:val="004F23C7"/>
    <w:rsid w:val="004F2496"/>
    <w:rsid w:val="004F2732"/>
    <w:rsid w:val="004F283E"/>
    <w:rsid w:val="004F2BA9"/>
    <w:rsid w:val="004F2E86"/>
    <w:rsid w:val="004F311B"/>
    <w:rsid w:val="004F313B"/>
    <w:rsid w:val="004F32A9"/>
    <w:rsid w:val="004F32E3"/>
    <w:rsid w:val="004F3E61"/>
    <w:rsid w:val="004F405E"/>
    <w:rsid w:val="004F4443"/>
    <w:rsid w:val="004F44B6"/>
    <w:rsid w:val="004F49A9"/>
    <w:rsid w:val="004F4A10"/>
    <w:rsid w:val="004F4A73"/>
    <w:rsid w:val="004F4B9E"/>
    <w:rsid w:val="004F4C5D"/>
    <w:rsid w:val="004F4EE6"/>
    <w:rsid w:val="004F4F0A"/>
    <w:rsid w:val="004F4F2B"/>
    <w:rsid w:val="004F53E2"/>
    <w:rsid w:val="004F57D8"/>
    <w:rsid w:val="004F5800"/>
    <w:rsid w:val="004F589D"/>
    <w:rsid w:val="004F632E"/>
    <w:rsid w:val="004F63CC"/>
    <w:rsid w:val="004F6528"/>
    <w:rsid w:val="004F675A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021"/>
    <w:rsid w:val="00500131"/>
    <w:rsid w:val="0050048C"/>
    <w:rsid w:val="00500974"/>
    <w:rsid w:val="00500C5C"/>
    <w:rsid w:val="00500C7F"/>
    <w:rsid w:val="00500F58"/>
    <w:rsid w:val="0050109A"/>
    <w:rsid w:val="0050124B"/>
    <w:rsid w:val="005012FD"/>
    <w:rsid w:val="00501A40"/>
    <w:rsid w:val="00501B1F"/>
    <w:rsid w:val="00501D63"/>
    <w:rsid w:val="005023AB"/>
    <w:rsid w:val="005024E5"/>
    <w:rsid w:val="00502B37"/>
    <w:rsid w:val="00502FF4"/>
    <w:rsid w:val="00503096"/>
    <w:rsid w:val="005032D5"/>
    <w:rsid w:val="0050342F"/>
    <w:rsid w:val="00503B33"/>
    <w:rsid w:val="00503C8F"/>
    <w:rsid w:val="00503DA4"/>
    <w:rsid w:val="00503EC8"/>
    <w:rsid w:val="005043FB"/>
    <w:rsid w:val="0050467F"/>
    <w:rsid w:val="00504834"/>
    <w:rsid w:val="00504F10"/>
    <w:rsid w:val="005050E2"/>
    <w:rsid w:val="00505175"/>
    <w:rsid w:val="005051C1"/>
    <w:rsid w:val="005051E8"/>
    <w:rsid w:val="00505828"/>
    <w:rsid w:val="0050582C"/>
    <w:rsid w:val="005058FA"/>
    <w:rsid w:val="005059C6"/>
    <w:rsid w:val="00505B28"/>
    <w:rsid w:val="00505B85"/>
    <w:rsid w:val="00505B8B"/>
    <w:rsid w:val="00505D78"/>
    <w:rsid w:val="00505EB3"/>
    <w:rsid w:val="005063DB"/>
    <w:rsid w:val="005064DD"/>
    <w:rsid w:val="005064E3"/>
    <w:rsid w:val="005067F3"/>
    <w:rsid w:val="0050693A"/>
    <w:rsid w:val="00507062"/>
    <w:rsid w:val="00507289"/>
    <w:rsid w:val="00507414"/>
    <w:rsid w:val="00507611"/>
    <w:rsid w:val="00507A1B"/>
    <w:rsid w:val="00507B19"/>
    <w:rsid w:val="00507C64"/>
    <w:rsid w:val="0051040A"/>
    <w:rsid w:val="0051074E"/>
    <w:rsid w:val="0051092C"/>
    <w:rsid w:val="00510AE2"/>
    <w:rsid w:val="00510CE0"/>
    <w:rsid w:val="00510D02"/>
    <w:rsid w:val="00510F00"/>
    <w:rsid w:val="00511078"/>
    <w:rsid w:val="00511098"/>
    <w:rsid w:val="00511610"/>
    <w:rsid w:val="00511855"/>
    <w:rsid w:val="00511937"/>
    <w:rsid w:val="00511F66"/>
    <w:rsid w:val="00512266"/>
    <w:rsid w:val="0051229F"/>
    <w:rsid w:val="005124A1"/>
    <w:rsid w:val="005126F1"/>
    <w:rsid w:val="005129E3"/>
    <w:rsid w:val="00512AB9"/>
    <w:rsid w:val="00512AFB"/>
    <w:rsid w:val="00512EE2"/>
    <w:rsid w:val="00513025"/>
    <w:rsid w:val="00513366"/>
    <w:rsid w:val="00513452"/>
    <w:rsid w:val="005135A2"/>
    <w:rsid w:val="005137C0"/>
    <w:rsid w:val="005138A0"/>
    <w:rsid w:val="005139AE"/>
    <w:rsid w:val="005139FD"/>
    <w:rsid w:val="00513B6A"/>
    <w:rsid w:val="00513FED"/>
    <w:rsid w:val="005140E1"/>
    <w:rsid w:val="00514903"/>
    <w:rsid w:val="00514931"/>
    <w:rsid w:val="00514A40"/>
    <w:rsid w:val="00514C76"/>
    <w:rsid w:val="00514F81"/>
    <w:rsid w:val="00515D2D"/>
    <w:rsid w:val="0051621A"/>
    <w:rsid w:val="00516330"/>
    <w:rsid w:val="00516360"/>
    <w:rsid w:val="00516502"/>
    <w:rsid w:val="005169FF"/>
    <w:rsid w:val="0051705B"/>
    <w:rsid w:val="00517100"/>
    <w:rsid w:val="00517873"/>
    <w:rsid w:val="00517D51"/>
    <w:rsid w:val="00517DFC"/>
    <w:rsid w:val="00517FD7"/>
    <w:rsid w:val="00520733"/>
    <w:rsid w:val="00520742"/>
    <w:rsid w:val="00520F40"/>
    <w:rsid w:val="00520F49"/>
    <w:rsid w:val="00521324"/>
    <w:rsid w:val="00521665"/>
    <w:rsid w:val="0052175F"/>
    <w:rsid w:val="00521786"/>
    <w:rsid w:val="005219C2"/>
    <w:rsid w:val="00521B2E"/>
    <w:rsid w:val="00521CBC"/>
    <w:rsid w:val="005225A2"/>
    <w:rsid w:val="005229CD"/>
    <w:rsid w:val="00523045"/>
    <w:rsid w:val="00523107"/>
    <w:rsid w:val="005232EC"/>
    <w:rsid w:val="005236D2"/>
    <w:rsid w:val="00523739"/>
    <w:rsid w:val="00523B9B"/>
    <w:rsid w:val="00523C1B"/>
    <w:rsid w:val="00523C4D"/>
    <w:rsid w:val="00524981"/>
    <w:rsid w:val="005251C1"/>
    <w:rsid w:val="005257FF"/>
    <w:rsid w:val="00525B23"/>
    <w:rsid w:val="00525D7C"/>
    <w:rsid w:val="00525DF5"/>
    <w:rsid w:val="00525F30"/>
    <w:rsid w:val="00525F72"/>
    <w:rsid w:val="005260BD"/>
    <w:rsid w:val="00526141"/>
    <w:rsid w:val="00526427"/>
    <w:rsid w:val="0052662C"/>
    <w:rsid w:val="00526B8E"/>
    <w:rsid w:val="00526DC6"/>
    <w:rsid w:val="00526DDD"/>
    <w:rsid w:val="00527019"/>
    <w:rsid w:val="005273D8"/>
    <w:rsid w:val="005279FD"/>
    <w:rsid w:val="00527BFE"/>
    <w:rsid w:val="00527F6D"/>
    <w:rsid w:val="00527FD7"/>
    <w:rsid w:val="00530065"/>
    <w:rsid w:val="005302C5"/>
    <w:rsid w:val="005304D6"/>
    <w:rsid w:val="005304F7"/>
    <w:rsid w:val="00530B17"/>
    <w:rsid w:val="00530C2D"/>
    <w:rsid w:val="00530C59"/>
    <w:rsid w:val="00530F48"/>
    <w:rsid w:val="00530F95"/>
    <w:rsid w:val="00531432"/>
    <w:rsid w:val="0053144A"/>
    <w:rsid w:val="00531CF3"/>
    <w:rsid w:val="005320CE"/>
    <w:rsid w:val="00532140"/>
    <w:rsid w:val="0053245D"/>
    <w:rsid w:val="00532811"/>
    <w:rsid w:val="00532A6A"/>
    <w:rsid w:val="00532B1C"/>
    <w:rsid w:val="00532D64"/>
    <w:rsid w:val="00532EB6"/>
    <w:rsid w:val="00532EC4"/>
    <w:rsid w:val="00532F13"/>
    <w:rsid w:val="00533493"/>
    <w:rsid w:val="005335DE"/>
    <w:rsid w:val="00533B0A"/>
    <w:rsid w:val="00533C48"/>
    <w:rsid w:val="005342EF"/>
    <w:rsid w:val="005346C1"/>
    <w:rsid w:val="00534F96"/>
    <w:rsid w:val="00534F99"/>
    <w:rsid w:val="00535159"/>
    <w:rsid w:val="005351D4"/>
    <w:rsid w:val="005355F5"/>
    <w:rsid w:val="00535771"/>
    <w:rsid w:val="005357F5"/>
    <w:rsid w:val="00535CFC"/>
    <w:rsid w:val="00535EE1"/>
    <w:rsid w:val="00535FC2"/>
    <w:rsid w:val="00535FE6"/>
    <w:rsid w:val="00536245"/>
    <w:rsid w:val="0053643E"/>
    <w:rsid w:val="00536660"/>
    <w:rsid w:val="00536876"/>
    <w:rsid w:val="00536A7A"/>
    <w:rsid w:val="00536D11"/>
    <w:rsid w:val="00536DBE"/>
    <w:rsid w:val="00536FC3"/>
    <w:rsid w:val="00536FD8"/>
    <w:rsid w:val="00537186"/>
    <w:rsid w:val="00537329"/>
    <w:rsid w:val="00537607"/>
    <w:rsid w:val="005378E3"/>
    <w:rsid w:val="00537974"/>
    <w:rsid w:val="00537D57"/>
    <w:rsid w:val="005401B2"/>
    <w:rsid w:val="00540269"/>
    <w:rsid w:val="005407DC"/>
    <w:rsid w:val="00540F7D"/>
    <w:rsid w:val="005410A8"/>
    <w:rsid w:val="005416CE"/>
    <w:rsid w:val="0054188D"/>
    <w:rsid w:val="00541A40"/>
    <w:rsid w:val="00541B23"/>
    <w:rsid w:val="00541C28"/>
    <w:rsid w:val="005420E9"/>
    <w:rsid w:val="0054235B"/>
    <w:rsid w:val="00542433"/>
    <w:rsid w:val="00542565"/>
    <w:rsid w:val="005425F6"/>
    <w:rsid w:val="00542886"/>
    <w:rsid w:val="00542A13"/>
    <w:rsid w:val="00542BA7"/>
    <w:rsid w:val="0054305A"/>
    <w:rsid w:val="00543652"/>
    <w:rsid w:val="00543869"/>
    <w:rsid w:val="00543A82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575B"/>
    <w:rsid w:val="0054614D"/>
    <w:rsid w:val="005461E1"/>
    <w:rsid w:val="00546261"/>
    <w:rsid w:val="00546625"/>
    <w:rsid w:val="005467AC"/>
    <w:rsid w:val="00546E61"/>
    <w:rsid w:val="00546FD0"/>
    <w:rsid w:val="00547260"/>
    <w:rsid w:val="005477DE"/>
    <w:rsid w:val="00547C06"/>
    <w:rsid w:val="00547C83"/>
    <w:rsid w:val="005502DC"/>
    <w:rsid w:val="0055047D"/>
    <w:rsid w:val="0055058E"/>
    <w:rsid w:val="00550657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B04"/>
    <w:rsid w:val="00551C65"/>
    <w:rsid w:val="00551F01"/>
    <w:rsid w:val="00552254"/>
    <w:rsid w:val="00552782"/>
    <w:rsid w:val="00552A48"/>
    <w:rsid w:val="00552A92"/>
    <w:rsid w:val="00552B71"/>
    <w:rsid w:val="00552B88"/>
    <w:rsid w:val="00552DE5"/>
    <w:rsid w:val="00552ECE"/>
    <w:rsid w:val="0055309A"/>
    <w:rsid w:val="0055315A"/>
    <w:rsid w:val="00553255"/>
    <w:rsid w:val="0055340D"/>
    <w:rsid w:val="00553580"/>
    <w:rsid w:val="005535D7"/>
    <w:rsid w:val="005538D6"/>
    <w:rsid w:val="00553A4F"/>
    <w:rsid w:val="00553DA7"/>
    <w:rsid w:val="00553FD2"/>
    <w:rsid w:val="00554580"/>
    <w:rsid w:val="00554673"/>
    <w:rsid w:val="00554690"/>
    <w:rsid w:val="005547D3"/>
    <w:rsid w:val="00554B7B"/>
    <w:rsid w:val="00554E73"/>
    <w:rsid w:val="00555549"/>
    <w:rsid w:val="00555676"/>
    <w:rsid w:val="005556FC"/>
    <w:rsid w:val="005559E8"/>
    <w:rsid w:val="00555E6E"/>
    <w:rsid w:val="00556116"/>
    <w:rsid w:val="005563B6"/>
    <w:rsid w:val="00556709"/>
    <w:rsid w:val="00556A3A"/>
    <w:rsid w:val="00556B89"/>
    <w:rsid w:val="00556C2B"/>
    <w:rsid w:val="00556F89"/>
    <w:rsid w:val="005574C9"/>
    <w:rsid w:val="00557671"/>
    <w:rsid w:val="005578BD"/>
    <w:rsid w:val="00557A2D"/>
    <w:rsid w:val="00557C3C"/>
    <w:rsid w:val="00557C85"/>
    <w:rsid w:val="00557DD1"/>
    <w:rsid w:val="005602AA"/>
    <w:rsid w:val="0056065F"/>
    <w:rsid w:val="00560A71"/>
    <w:rsid w:val="00560C45"/>
    <w:rsid w:val="00560FD3"/>
    <w:rsid w:val="00561194"/>
    <w:rsid w:val="005612A1"/>
    <w:rsid w:val="005614B3"/>
    <w:rsid w:val="005615FC"/>
    <w:rsid w:val="00561948"/>
    <w:rsid w:val="00561E47"/>
    <w:rsid w:val="005620A5"/>
    <w:rsid w:val="005620FE"/>
    <w:rsid w:val="005624DA"/>
    <w:rsid w:val="0056253A"/>
    <w:rsid w:val="005629EE"/>
    <w:rsid w:val="00562AD5"/>
    <w:rsid w:val="00562D6B"/>
    <w:rsid w:val="00562E8B"/>
    <w:rsid w:val="0056316D"/>
    <w:rsid w:val="00563947"/>
    <w:rsid w:val="00563959"/>
    <w:rsid w:val="00563A73"/>
    <w:rsid w:val="00563F2D"/>
    <w:rsid w:val="0056413A"/>
    <w:rsid w:val="00564736"/>
    <w:rsid w:val="00564923"/>
    <w:rsid w:val="00564CB4"/>
    <w:rsid w:val="00564F52"/>
    <w:rsid w:val="00565177"/>
    <w:rsid w:val="0056558D"/>
    <w:rsid w:val="005658CB"/>
    <w:rsid w:val="00565A42"/>
    <w:rsid w:val="005662E0"/>
    <w:rsid w:val="005664D4"/>
    <w:rsid w:val="0056656D"/>
    <w:rsid w:val="005665E9"/>
    <w:rsid w:val="005667D3"/>
    <w:rsid w:val="00566898"/>
    <w:rsid w:val="00566D25"/>
    <w:rsid w:val="0056739D"/>
    <w:rsid w:val="005678B1"/>
    <w:rsid w:val="00567B38"/>
    <w:rsid w:val="00567C8D"/>
    <w:rsid w:val="00567D7C"/>
    <w:rsid w:val="00567E32"/>
    <w:rsid w:val="0057011B"/>
    <w:rsid w:val="005701F7"/>
    <w:rsid w:val="005704D7"/>
    <w:rsid w:val="00570A47"/>
    <w:rsid w:val="00570B5C"/>
    <w:rsid w:val="00571043"/>
    <w:rsid w:val="005714D4"/>
    <w:rsid w:val="00571B5A"/>
    <w:rsid w:val="00571CE7"/>
    <w:rsid w:val="00571D49"/>
    <w:rsid w:val="00571E0E"/>
    <w:rsid w:val="00572843"/>
    <w:rsid w:val="0057294F"/>
    <w:rsid w:val="00572991"/>
    <w:rsid w:val="005729F3"/>
    <w:rsid w:val="00572C08"/>
    <w:rsid w:val="00572DF7"/>
    <w:rsid w:val="00572F29"/>
    <w:rsid w:val="00572F72"/>
    <w:rsid w:val="00573100"/>
    <w:rsid w:val="00573189"/>
    <w:rsid w:val="005735C5"/>
    <w:rsid w:val="00573C33"/>
    <w:rsid w:val="00573D6C"/>
    <w:rsid w:val="00573FE7"/>
    <w:rsid w:val="00574D0E"/>
    <w:rsid w:val="00574FA7"/>
    <w:rsid w:val="005755FA"/>
    <w:rsid w:val="00575993"/>
    <w:rsid w:val="00575BD6"/>
    <w:rsid w:val="00575CE5"/>
    <w:rsid w:val="00575EF3"/>
    <w:rsid w:val="00576061"/>
    <w:rsid w:val="00576102"/>
    <w:rsid w:val="005762A1"/>
    <w:rsid w:val="0057650C"/>
    <w:rsid w:val="005765CF"/>
    <w:rsid w:val="0057682E"/>
    <w:rsid w:val="00576992"/>
    <w:rsid w:val="00576DDE"/>
    <w:rsid w:val="0057711C"/>
    <w:rsid w:val="0057723F"/>
    <w:rsid w:val="00577254"/>
    <w:rsid w:val="005779C6"/>
    <w:rsid w:val="00577C99"/>
    <w:rsid w:val="00577EF1"/>
    <w:rsid w:val="00580A4B"/>
    <w:rsid w:val="00580AC3"/>
    <w:rsid w:val="00580D4E"/>
    <w:rsid w:val="00580E33"/>
    <w:rsid w:val="00580EF0"/>
    <w:rsid w:val="005812CB"/>
    <w:rsid w:val="00581319"/>
    <w:rsid w:val="00581E18"/>
    <w:rsid w:val="005822B2"/>
    <w:rsid w:val="005828BA"/>
    <w:rsid w:val="00582997"/>
    <w:rsid w:val="00582D2A"/>
    <w:rsid w:val="00582F32"/>
    <w:rsid w:val="00582F81"/>
    <w:rsid w:val="005830E6"/>
    <w:rsid w:val="005835CB"/>
    <w:rsid w:val="0058366F"/>
    <w:rsid w:val="005836BB"/>
    <w:rsid w:val="0058399C"/>
    <w:rsid w:val="00583A15"/>
    <w:rsid w:val="00583D66"/>
    <w:rsid w:val="00583EB4"/>
    <w:rsid w:val="00584114"/>
    <w:rsid w:val="00584374"/>
    <w:rsid w:val="005846F1"/>
    <w:rsid w:val="00584766"/>
    <w:rsid w:val="00584922"/>
    <w:rsid w:val="00584A89"/>
    <w:rsid w:val="00584AAE"/>
    <w:rsid w:val="00584D7D"/>
    <w:rsid w:val="00584E3F"/>
    <w:rsid w:val="00584E49"/>
    <w:rsid w:val="00584ED6"/>
    <w:rsid w:val="00584F58"/>
    <w:rsid w:val="00584FFE"/>
    <w:rsid w:val="005854D8"/>
    <w:rsid w:val="00585AD0"/>
    <w:rsid w:val="00585E2D"/>
    <w:rsid w:val="00585E2E"/>
    <w:rsid w:val="00585EFE"/>
    <w:rsid w:val="00585FC4"/>
    <w:rsid w:val="00586119"/>
    <w:rsid w:val="005861DE"/>
    <w:rsid w:val="00586322"/>
    <w:rsid w:val="005863C5"/>
    <w:rsid w:val="00586484"/>
    <w:rsid w:val="005867F8"/>
    <w:rsid w:val="005869E9"/>
    <w:rsid w:val="00586A90"/>
    <w:rsid w:val="0058744C"/>
    <w:rsid w:val="00587501"/>
    <w:rsid w:val="00587562"/>
    <w:rsid w:val="00587CD6"/>
    <w:rsid w:val="00587DE7"/>
    <w:rsid w:val="00587F82"/>
    <w:rsid w:val="00587FB5"/>
    <w:rsid w:val="00587FF3"/>
    <w:rsid w:val="0059047E"/>
    <w:rsid w:val="00590FBD"/>
    <w:rsid w:val="00591004"/>
    <w:rsid w:val="00591279"/>
    <w:rsid w:val="00591315"/>
    <w:rsid w:val="0059163E"/>
    <w:rsid w:val="00591854"/>
    <w:rsid w:val="00591C5A"/>
    <w:rsid w:val="00592283"/>
    <w:rsid w:val="00592366"/>
    <w:rsid w:val="0059240C"/>
    <w:rsid w:val="0059256D"/>
    <w:rsid w:val="005925AB"/>
    <w:rsid w:val="00592BFC"/>
    <w:rsid w:val="00592D3C"/>
    <w:rsid w:val="00592DB4"/>
    <w:rsid w:val="00592E74"/>
    <w:rsid w:val="00592F33"/>
    <w:rsid w:val="00593876"/>
    <w:rsid w:val="0059396D"/>
    <w:rsid w:val="00593B11"/>
    <w:rsid w:val="005949E6"/>
    <w:rsid w:val="00594F26"/>
    <w:rsid w:val="00594FD8"/>
    <w:rsid w:val="0059527C"/>
    <w:rsid w:val="00595285"/>
    <w:rsid w:val="005958CA"/>
    <w:rsid w:val="00595A99"/>
    <w:rsid w:val="00595ACD"/>
    <w:rsid w:val="00595F05"/>
    <w:rsid w:val="00595F8F"/>
    <w:rsid w:val="00596BB9"/>
    <w:rsid w:val="0059742D"/>
    <w:rsid w:val="005975D9"/>
    <w:rsid w:val="00597783"/>
    <w:rsid w:val="005A02D9"/>
    <w:rsid w:val="005A0A55"/>
    <w:rsid w:val="005A0C88"/>
    <w:rsid w:val="005A0D8C"/>
    <w:rsid w:val="005A10E4"/>
    <w:rsid w:val="005A148E"/>
    <w:rsid w:val="005A14AA"/>
    <w:rsid w:val="005A1627"/>
    <w:rsid w:val="005A1A19"/>
    <w:rsid w:val="005A1B92"/>
    <w:rsid w:val="005A1CD9"/>
    <w:rsid w:val="005A1EC4"/>
    <w:rsid w:val="005A1EF7"/>
    <w:rsid w:val="005A2372"/>
    <w:rsid w:val="005A2519"/>
    <w:rsid w:val="005A25A9"/>
    <w:rsid w:val="005A2A3D"/>
    <w:rsid w:val="005A2CB0"/>
    <w:rsid w:val="005A30AB"/>
    <w:rsid w:val="005A3609"/>
    <w:rsid w:val="005A3620"/>
    <w:rsid w:val="005A36D1"/>
    <w:rsid w:val="005A3DAA"/>
    <w:rsid w:val="005A3DF2"/>
    <w:rsid w:val="005A3EB4"/>
    <w:rsid w:val="005A3F67"/>
    <w:rsid w:val="005A3FE0"/>
    <w:rsid w:val="005A44F6"/>
    <w:rsid w:val="005A4B2F"/>
    <w:rsid w:val="005A4C3C"/>
    <w:rsid w:val="005A4D15"/>
    <w:rsid w:val="005A50CB"/>
    <w:rsid w:val="005A51CC"/>
    <w:rsid w:val="005A546E"/>
    <w:rsid w:val="005A5711"/>
    <w:rsid w:val="005A5AE6"/>
    <w:rsid w:val="005A5E62"/>
    <w:rsid w:val="005A5F5C"/>
    <w:rsid w:val="005A64BF"/>
    <w:rsid w:val="005A651B"/>
    <w:rsid w:val="005A68BC"/>
    <w:rsid w:val="005A6A2F"/>
    <w:rsid w:val="005A6F37"/>
    <w:rsid w:val="005A702A"/>
    <w:rsid w:val="005A7148"/>
    <w:rsid w:val="005A7289"/>
    <w:rsid w:val="005A796B"/>
    <w:rsid w:val="005A7A55"/>
    <w:rsid w:val="005A7BA8"/>
    <w:rsid w:val="005B0168"/>
    <w:rsid w:val="005B04F0"/>
    <w:rsid w:val="005B0D23"/>
    <w:rsid w:val="005B1096"/>
    <w:rsid w:val="005B1190"/>
    <w:rsid w:val="005B1246"/>
    <w:rsid w:val="005B14B8"/>
    <w:rsid w:val="005B182C"/>
    <w:rsid w:val="005B1B92"/>
    <w:rsid w:val="005B1D12"/>
    <w:rsid w:val="005B1E7F"/>
    <w:rsid w:val="005B2102"/>
    <w:rsid w:val="005B245B"/>
    <w:rsid w:val="005B25F2"/>
    <w:rsid w:val="005B26EB"/>
    <w:rsid w:val="005B2989"/>
    <w:rsid w:val="005B2BC5"/>
    <w:rsid w:val="005B2C7A"/>
    <w:rsid w:val="005B306B"/>
    <w:rsid w:val="005B3121"/>
    <w:rsid w:val="005B3645"/>
    <w:rsid w:val="005B36C2"/>
    <w:rsid w:val="005B3B18"/>
    <w:rsid w:val="005B3F5B"/>
    <w:rsid w:val="005B409C"/>
    <w:rsid w:val="005B4AFF"/>
    <w:rsid w:val="005B4F94"/>
    <w:rsid w:val="005B4FE3"/>
    <w:rsid w:val="005B5271"/>
    <w:rsid w:val="005B5A49"/>
    <w:rsid w:val="005B5A6E"/>
    <w:rsid w:val="005B5BAB"/>
    <w:rsid w:val="005B5E63"/>
    <w:rsid w:val="005B5EB2"/>
    <w:rsid w:val="005B5F05"/>
    <w:rsid w:val="005B5F21"/>
    <w:rsid w:val="005B6089"/>
    <w:rsid w:val="005B69AC"/>
    <w:rsid w:val="005B6A12"/>
    <w:rsid w:val="005B6C88"/>
    <w:rsid w:val="005B7353"/>
    <w:rsid w:val="005B75B2"/>
    <w:rsid w:val="005B7620"/>
    <w:rsid w:val="005B77B3"/>
    <w:rsid w:val="005B7B67"/>
    <w:rsid w:val="005B7B98"/>
    <w:rsid w:val="005C0234"/>
    <w:rsid w:val="005C070F"/>
    <w:rsid w:val="005C07D6"/>
    <w:rsid w:val="005C085A"/>
    <w:rsid w:val="005C0AF8"/>
    <w:rsid w:val="005C0E05"/>
    <w:rsid w:val="005C0EC9"/>
    <w:rsid w:val="005C0FF2"/>
    <w:rsid w:val="005C19E5"/>
    <w:rsid w:val="005C2010"/>
    <w:rsid w:val="005C2107"/>
    <w:rsid w:val="005C2735"/>
    <w:rsid w:val="005C291F"/>
    <w:rsid w:val="005C296D"/>
    <w:rsid w:val="005C2EE7"/>
    <w:rsid w:val="005C2F39"/>
    <w:rsid w:val="005C2F8D"/>
    <w:rsid w:val="005C31FD"/>
    <w:rsid w:val="005C3365"/>
    <w:rsid w:val="005C36A6"/>
    <w:rsid w:val="005C38E1"/>
    <w:rsid w:val="005C4285"/>
    <w:rsid w:val="005C432A"/>
    <w:rsid w:val="005C4768"/>
    <w:rsid w:val="005C485A"/>
    <w:rsid w:val="005C490C"/>
    <w:rsid w:val="005C4D45"/>
    <w:rsid w:val="005C4D58"/>
    <w:rsid w:val="005C5048"/>
    <w:rsid w:val="005C537E"/>
    <w:rsid w:val="005C5632"/>
    <w:rsid w:val="005C57F0"/>
    <w:rsid w:val="005C59E3"/>
    <w:rsid w:val="005C5C3A"/>
    <w:rsid w:val="005C5D9D"/>
    <w:rsid w:val="005C5DE0"/>
    <w:rsid w:val="005C60BB"/>
    <w:rsid w:val="005C6132"/>
    <w:rsid w:val="005C61A5"/>
    <w:rsid w:val="005C66E6"/>
    <w:rsid w:val="005C67A4"/>
    <w:rsid w:val="005C6C7D"/>
    <w:rsid w:val="005C6C93"/>
    <w:rsid w:val="005C6E63"/>
    <w:rsid w:val="005C707D"/>
    <w:rsid w:val="005C75E9"/>
    <w:rsid w:val="005C795E"/>
    <w:rsid w:val="005C7C2F"/>
    <w:rsid w:val="005C7E0F"/>
    <w:rsid w:val="005D00E6"/>
    <w:rsid w:val="005D015D"/>
    <w:rsid w:val="005D04C0"/>
    <w:rsid w:val="005D051D"/>
    <w:rsid w:val="005D064B"/>
    <w:rsid w:val="005D06C7"/>
    <w:rsid w:val="005D0C8C"/>
    <w:rsid w:val="005D11FD"/>
    <w:rsid w:val="005D19E0"/>
    <w:rsid w:val="005D1A7D"/>
    <w:rsid w:val="005D207B"/>
    <w:rsid w:val="005D22E3"/>
    <w:rsid w:val="005D23DB"/>
    <w:rsid w:val="005D252E"/>
    <w:rsid w:val="005D2697"/>
    <w:rsid w:val="005D2927"/>
    <w:rsid w:val="005D2BFE"/>
    <w:rsid w:val="005D2D21"/>
    <w:rsid w:val="005D2FBD"/>
    <w:rsid w:val="005D3133"/>
    <w:rsid w:val="005D3163"/>
    <w:rsid w:val="005D3782"/>
    <w:rsid w:val="005D396F"/>
    <w:rsid w:val="005D3A53"/>
    <w:rsid w:val="005D3E65"/>
    <w:rsid w:val="005D42D0"/>
    <w:rsid w:val="005D434E"/>
    <w:rsid w:val="005D476A"/>
    <w:rsid w:val="005D498F"/>
    <w:rsid w:val="005D4A68"/>
    <w:rsid w:val="005D4B95"/>
    <w:rsid w:val="005D4C04"/>
    <w:rsid w:val="005D5125"/>
    <w:rsid w:val="005D52D1"/>
    <w:rsid w:val="005D53DB"/>
    <w:rsid w:val="005D5DF7"/>
    <w:rsid w:val="005D5E17"/>
    <w:rsid w:val="005D6101"/>
    <w:rsid w:val="005D6155"/>
    <w:rsid w:val="005D629E"/>
    <w:rsid w:val="005D6516"/>
    <w:rsid w:val="005D691B"/>
    <w:rsid w:val="005D693A"/>
    <w:rsid w:val="005D6FFA"/>
    <w:rsid w:val="005D74B2"/>
    <w:rsid w:val="005D75EC"/>
    <w:rsid w:val="005D760E"/>
    <w:rsid w:val="005D768E"/>
    <w:rsid w:val="005D7733"/>
    <w:rsid w:val="005D78B6"/>
    <w:rsid w:val="005D79AE"/>
    <w:rsid w:val="005D79D0"/>
    <w:rsid w:val="005D7B32"/>
    <w:rsid w:val="005D7ED8"/>
    <w:rsid w:val="005D7F26"/>
    <w:rsid w:val="005E00B8"/>
    <w:rsid w:val="005E01AA"/>
    <w:rsid w:val="005E042B"/>
    <w:rsid w:val="005E04FE"/>
    <w:rsid w:val="005E0671"/>
    <w:rsid w:val="005E06B0"/>
    <w:rsid w:val="005E0822"/>
    <w:rsid w:val="005E0DDD"/>
    <w:rsid w:val="005E1013"/>
    <w:rsid w:val="005E1444"/>
    <w:rsid w:val="005E1485"/>
    <w:rsid w:val="005E15BC"/>
    <w:rsid w:val="005E19CC"/>
    <w:rsid w:val="005E20B9"/>
    <w:rsid w:val="005E20C4"/>
    <w:rsid w:val="005E23AD"/>
    <w:rsid w:val="005E24BE"/>
    <w:rsid w:val="005E27F1"/>
    <w:rsid w:val="005E27F4"/>
    <w:rsid w:val="005E281F"/>
    <w:rsid w:val="005E2F85"/>
    <w:rsid w:val="005E2FAE"/>
    <w:rsid w:val="005E2FD0"/>
    <w:rsid w:val="005E3232"/>
    <w:rsid w:val="005E34D7"/>
    <w:rsid w:val="005E36B2"/>
    <w:rsid w:val="005E37D9"/>
    <w:rsid w:val="005E3C95"/>
    <w:rsid w:val="005E3CB5"/>
    <w:rsid w:val="005E40F7"/>
    <w:rsid w:val="005E4517"/>
    <w:rsid w:val="005E46A8"/>
    <w:rsid w:val="005E4716"/>
    <w:rsid w:val="005E4728"/>
    <w:rsid w:val="005E4A99"/>
    <w:rsid w:val="005E4BBB"/>
    <w:rsid w:val="005E4CCF"/>
    <w:rsid w:val="005E4E62"/>
    <w:rsid w:val="005E4EB2"/>
    <w:rsid w:val="005E5490"/>
    <w:rsid w:val="005E562C"/>
    <w:rsid w:val="005E569B"/>
    <w:rsid w:val="005E56E3"/>
    <w:rsid w:val="005E57F6"/>
    <w:rsid w:val="005E587B"/>
    <w:rsid w:val="005E598F"/>
    <w:rsid w:val="005E5FCD"/>
    <w:rsid w:val="005E605C"/>
    <w:rsid w:val="005E6921"/>
    <w:rsid w:val="005E69C2"/>
    <w:rsid w:val="005E6A23"/>
    <w:rsid w:val="005E6CF3"/>
    <w:rsid w:val="005E6DAB"/>
    <w:rsid w:val="005E6DF6"/>
    <w:rsid w:val="005E7048"/>
    <w:rsid w:val="005E718F"/>
    <w:rsid w:val="005E755B"/>
    <w:rsid w:val="005E7814"/>
    <w:rsid w:val="005E7B9A"/>
    <w:rsid w:val="005E7D31"/>
    <w:rsid w:val="005F03D0"/>
    <w:rsid w:val="005F0703"/>
    <w:rsid w:val="005F0FDA"/>
    <w:rsid w:val="005F1342"/>
    <w:rsid w:val="005F1558"/>
    <w:rsid w:val="005F1605"/>
    <w:rsid w:val="005F1674"/>
    <w:rsid w:val="005F16B4"/>
    <w:rsid w:val="005F1B41"/>
    <w:rsid w:val="005F1BC9"/>
    <w:rsid w:val="005F1CB4"/>
    <w:rsid w:val="005F1CC6"/>
    <w:rsid w:val="005F1E6A"/>
    <w:rsid w:val="005F1F35"/>
    <w:rsid w:val="005F2226"/>
    <w:rsid w:val="005F2250"/>
    <w:rsid w:val="005F231B"/>
    <w:rsid w:val="005F24F5"/>
    <w:rsid w:val="005F27B8"/>
    <w:rsid w:val="005F2A6B"/>
    <w:rsid w:val="005F2C5B"/>
    <w:rsid w:val="005F2DD4"/>
    <w:rsid w:val="005F2ED6"/>
    <w:rsid w:val="005F2F34"/>
    <w:rsid w:val="005F3016"/>
    <w:rsid w:val="005F3FF0"/>
    <w:rsid w:val="005F4049"/>
    <w:rsid w:val="005F40E7"/>
    <w:rsid w:val="005F4638"/>
    <w:rsid w:val="005F4976"/>
    <w:rsid w:val="005F4A86"/>
    <w:rsid w:val="005F5254"/>
    <w:rsid w:val="005F54AB"/>
    <w:rsid w:val="005F580D"/>
    <w:rsid w:val="005F5B3A"/>
    <w:rsid w:val="005F5C5C"/>
    <w:rsid w:val="005F5F48"/>
    <w:rsid w:val="005F6573"/>
    <w:rsid w:val="005F67B6"/>
    <w:rsid w:val="005F6AEA"/>
    <w:rsid w:val="005F6B4F"/>
    <w:rsid w:val="005F6E44"/>
    <w:rsid w:val="005F711A"/>
    <w:rsid w:val="005F7289"/>
    <w:rsid w:val="005F7297"/>
    <w:rsid w:val="005F7904"/>
    <w:rsid w:val="005F796B"/>
    <w:rsid w:val="0060000A"/>
    <w:rsid w:val="0060065E"/>
    <w:rsid w:val="00600927"/>
    <w:rsid w:val="00600CCF"/>
    <w:rsid w:val="00600EC6"/>
    <w:rsid w:val="00600FC1"/>
    <w:rsid w:val="00601659"/>
    <w:rsid w:val="00601910"/>
    <w:rsid w:val="00601E02"/>
    <w:rsid w:val="00601E29"/>
    <w:rsid w:val="00601EC1"/>
    <w:rsid w:val="00602023"/>
    <w:rsid w:val="00602185"/>
    <w:rsid w:val="006023E8"/>
    <w:rsid w:val="00602B12"/>
    <w:rsid w:val="00602D8C"/>
    <w:rsid w:val="006035C5"/>
    <w:rsid w:val="006037CF"/>
    <w:rsid w:val="006037D8"/>
    <w:rsid w:val="00603861"/>
    <w:rsid w:val="00603AA3"/>
    <w:rsid w:val="00603B1B"/>
    <w:rsid w:val="00603EB3"/>
    <w:rsid w:val="006042E0"/>
    <w:rsid w:val="006042E2"/>
    <w:rsid w:val="0060486F"/>
    <w:rsid w:val="00604A7C"/>
    <w:rsid w:val="00604F37"/>
    <w:rsid w:val="006055F3"/>
    <w:rsid w:val="0060586C"/>
    <w:rsid w:val="00605A12"/>
    <w:rsid w:val="00605BC0"/>
    <w:rsid w:val="00606397"/>
    <w:rsid w:val="006067CB"/>
    <w:rsid w:val="00606805"/>
    <w:rsid w:val="006068B0"/>
    <w:rsid w:val="006069CB"/>
    <w:rsid w:val="006069EC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2D2"/>
    <w:rsid w:val="006104CE"/>
    <w:rsid w:val="0061054E"/>
    <w:rsid w:val="00610680"/>
    <w:rsid w:val="0061098F"/>
    <w:rsid w:val="00610C31"/>
    <w:rsid w:val="00610CD4"/>
    <w:rsid w:val="00610D4C"/>
    <w:rsid w:val="00610D65"/>
    <w:rsid w:val="00611257"/>
    <w:rsid w:val="006115B4"/>
    <w:rsid w:val="00611752"/>
    <w:rsid w:val="00611855"/>
    <w:rsid w:val="0061190D"/>
    <w:rsid w:val="00611928"/>
    <w:rsid w:val="00611933"/>
    <w:rsid w:val="006119DD"/>
    <w:rsid w:val="00611BD3"/>
    <w:rsid w:val="00611D5D"/>
    <w:rsid w:val="00611D74"/>
    <w:rsid w:val="00611F63"/>
    <w:rsid w:val="00612198"/>
    <w:rsid w:val="00612357"/>
    <w:rsid w:val="006125FC"/>
    <w:rsid w:val="00612B35"/>
    <w:rsid w:val="00612C7F"/>
    <w:rsid w:val="0061314A"/>
    <w:rsid w:val="006135EB"/>
    <w:rsid w:val="0061391B"/>
    <w:rsid w:val="00613B4F"/>
    <w:rsid w:val="00613C48"/>
    <w:rsid w:val="00613D3D"/>
    <w:rsid w:val="00613D8F"/>
    <w:rsid w:val="00613FB4"/>
    <w:rsid w:val="006141E2"/>
    <w:rsid w:val="00614245"/>
    <w:rsid w:val="00614C07"/>
    <w:rsid w:val="00614C78"/>
    <w:rsid w:val="00614DF3"/>
    <w:rsid w:val="006156B0"/>
    <w:rsid w:val="0061579B"/>
    <w:rsid w:val="00615843"/>
    <w:rsid w:val="00615AD4"/>
    <w:rsid w:val="00615B04"/>
    <w:rsid w:val="00615D56"/>
    <w:rsid w:val="0061624F"/>
    <w:rsid w:val="006162EC"/>
    <w:rsid w:val="006163AD"/>
    <w:rsid w:val="006163FD"/>
    <w:rsid w:val="00616616"/>
    <w:rsid w:val="006168B0"/>
    <w:rsid w:val="00616945"/>
    <w:rsid w:val="00616A2C"/>
    <w:rsid w:val="00617071"/>
    <w:rsid w:val="0061710D"/>
    <w:rsid w:val="0061773D"/>
    <w:rsid w:val="00617D0A"/>
    <w:rsid w:val="0062027A"/>
    <w:rsid w:val="006202F6"/>
    <w:rsid w:val="00620447"/>
    <w:rsid w:val="0062076B"/>
    <w:rsid w:val="00620840"/>
    <w:rsid w:val="0062087E"/>
    <w:rsid w:val="00620898"/>
    <w:rsid w:val="00620CDC"/>
    <w:rsid w:val="00620D3A"/>
    <w:rsid w:val="00620DD5"/>
    <w:rsid w:val="00620E49"/>
    <w:rsid w:val="00620F39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3EA"/>
    <w:rsid w:val="006228BE"/>
    <w:rsid w:val="00622FB8"/>
    <w:rsid w:val="006233A6"/>
    <w:rsid w:val="00623634"/>
    <w:rsid w:val="00623661"/>
    <w:rsid w:val="006238B9"/>
    <w:rsid w:val="00623A00"/>
    <w:rsid w:val="00623D7A"/>
    <w:rsid w:val="00623F86"/>
    <w:rsid w:val="006240C6"/>
    <w:rsid w:val="006241F1"/>
    <w:rsid w:val="00624505"/>
    <w:rsid w:val="00624714"/>
    <w:rsid w:val="006247A4"/>
    <w:rsid w:val="00624822"/>
    <w:rsid w:val="00624C3E"/>
    <w:rsid w:val="00625317"/>
    <w:rsid w:val="006253C6"/>
    <w:rsid w:val="006256FC"/>
    <w:rsid w:val="006259AF"/>
    <w:rsid w:val="006259FC"/>
    <w:rsid w:val="00625B29"/>
    <w:rsid w:val="00625C7A"/>
    <w:rsid w:val="00625CB2"/>
    <w:rsid w:val="00625D76"/>
    <w:rsid w:val="00625DB6"/>
    <w:rsid w:val="00625F28"/>
    <w:rsid w:val="00625FD0"/>
    <w:rsid w:val="006260ED"/>
    <w:rsid w:val="00626226"/>
    <w:rsid w:val="0062675C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03"/>
    <w:rsid w:val="00627FCA"/>
    <w:rsid w:val="006300DD"/>
    <w:rsid w:val="0063044C"/>
    <w:rsid w:val="006307C9"/>
    <w:rsid w:val="00630839"/>
    <w:rsid w:val="00631004"/>
    <w:rsid w:val="00631244"/>
    <w:rsid w:val="0063154C"/>
    <w:rsid w:val="00631702"/>
    <w:rsid w:val="00631B7B"/>
    <w:rsid w:val="00631B9C"/>
    <w:rsid w:val="00631D0D"/>
    <w:rsid w:val="00631EBD"/>
    <w:rsid w:val="006324A1"/>
    <w:rsid w:val="006327E6"/>
    <w:rsid w:val="00632B42"/>
    <w:rsid w:val="006336B8"/>
    <w:rsid w:val="00633756"/>
    <w:rsid w:val="006337FA"/>
    <w:rsid w:val="00633928"/>
    <w:rsid w:val="006339AC"/>
    <w:rsid w:val="00633ECB"/>
    <w:rsid w:val="00634295"/>
    <w:rsid w:val="006342B5"/>
    <w:rsid w:val="00634443"/>
    <w:rsid w:val="006344D2"/>
    <w:rsid w:val="006347FD"/>
    <w:rsid w:val="0063481C"/>
    <w:rsid w:val="00634EF7"/>
    <w:rsid w:val="006353BA"/>
    <w:rsid w:val="00635543"/>
    <w:rsid w:val="00635654"/>
    <w:rsid w:val="006356F8"/>
    <w:rsid w:val="006357AE"/>
    <w:rsid w:val="0063583F"/>
    <w:rsid w:val="0063587C"/>
    <w:rsid w:val="00635A45"/>
    <w:rsid w:val="00635A7E"/>
    <w:rsid w:val="00635B01"/>
    <w:rsid w:val="00635BB2"/>
    <w:rsid w:val="00635C9A"/>
    <w:rsid w:val="00635E2E"/>
    <w:rsid w:val="00635F37"/>
    <w:rsid w:val="00636267"/>
    <w:rsid w:val="0063673B"/>
    <w:rsid w:val="0063680A"/>
    <w:rsid w:val="00636858"/>
    <w:rsid w:val="006368BA"/>
    <w:rsid w:val="006369F9"/>
    <w:rsid w:val="00636B07"/>
    <w:rsid w:val="00636D05"/>
    <w:rsid w:val="00636EDB"/>
    <w:rsid w:val="00636EDD"/>
    <w:rsid w:val="006374EC"/>
    <w:rsid w:val="006377B9"/>
    <w:rsid w:val="00637827"/>
    <w:rsid w:val="0063799E"/>
    <w:rsid w:val="00637A6E"/>
    <w:rsid w:val="006400A3"/>
    <w:rsid w:val="006401CF"/>
    <w:rsid w:val="00640231"/>
    <w:rsid w:val="006402D2"/>
    <w:rsid w:val="006403CB"/>
    <w:rsid w:val="006409A3"/>
    <w:rsid w:val="00640BE0"/>
    <w:rsid w:val="00640C47"/>
    <w:rsid w:val="00640D12"/>
    <w:rsid w:val="00640FB6"/>
    <w:rsid w:val="006411D9"/>
    <w:rsid w:val="00641267"/>
    <w:rsid w:val="00641850"/>
    <w:rsid w:val="00641DAA"/>
    <w:rsid w:val="00641E44"/>
    <w:rsid w:val="006422F6"/>
    <w:rsid w:val="006426D2"/>
    <w:rsid w:val="006427E1"/>
    <w:rsid w:val="00642877"/>
    <w:rsid w:val="00642958"/>
    <w:rsid w:val="006429D5"/>
    <w:rsid w:val="006429EE"/>
    <w:rsid w:val="00642BDF"/>
    <w:rsid w:val="00642CDB"/>
    <w:rsid w:val="00642E15"/>
    <w:rsid w:val="00643534"/>
    <w:rsid w:val="006435E4"/>
    <w:rsid w:val="006436F7"/>
    <w:rsid w:val="006439A8"/>
    <w:rsid w:val="00643A17"/>
    <w:rsid w:val="00643AB5"/>
    <w:rsid w:val="00643B40"/>
    <w:rsid w:val="00643B4B"/>
    <w:rsid w:val="00643D9D"/>
    <w:rsid w:val="00643F3E"/>
    <w:rsid w:val="00644183"/>
    <w:rsid w:val="00644205"/>
    <w:rsid w:val="00644385"/>
    <w:rsid w:val="00644526"/>
    <w:rsid w:val="00644FD5"/>
    <w:rsid w:val="006451A9"/>
    <w:rsid w:val="00645284"/>
    <w:rsid w:val="00645558"/>
    <w:rsid w:val="0064567A"/>
    <w:rsid w:val="0064577E"/>
    <w:rsid w:val="00645A3C"/>
    <w:rsid w:val="00645ADF"/>
    <w:rsid w:val="00645BCC"/>
    <w:rsid w:val="00645C13"/>
    <w:rsid w:val="0064607A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112"/>
    <w:rsid w:val="00650915"/>
    <w:rsid w:val="00650B28"/>
    <w:rsid w:val="00650C99"/>
    <w:rsid w:val="00650F34"/>
    <w:rsid w:val="0065105C"/>
    <w:rsid w:val="0065128D"/>
    <w:rsid w:val="006512BD"/>
    <w:rsid w:val="00651375"/>
    <w:rsid w:val="0065166B"/>
    <w:rsid w:val="00651670"/>
    <w:rsid w:val="00651812"/>
    <w:rsid w:val="00651ECF"/>
    <w:rsid w:val="00651EF0"/>
    <w:rsid w:val="00651F84"/>
    <w:rsid w:val="0065219D"/>
    <w:rsid w:val="006522E6"/>
    <w:rsid w:val="0065330A"/>
    <w:rsid w:val="00653949"/>
    <w:rsid w:val="00653B38"/>
    <w:rsid w:val="00654A35"/>
    <w:rsid w:val="00654EDF"/>
    <w:rsid w:val="006552AD"/>
    <w:rsid w:val="0065563C"/>
    <w:rsid w:val="0065634D"/>
    <w:rsid w:val="006567C7"/>
    <w:rsid w:val="00657068"/>
    <w:rsid w:val="00657267"/>
    <w:rsid w:val="0065764D"/>
    <w:rsid w:val="006577CA"/>
    <w:rsid w:val="0065791E"/>
    <w:rsid w:val="00657EDC"/>
    <w:rsid w:val="0066011B"/>
    <w:rsid w:val="0066098C"/>
    <w:rsid w:val="00660AF0"/>
    <w:rsid w:val="00660B8D"/>
    <w:rsid w:val="00660DC9"/>
    <w:rsid w:val="00660E5A"/>
    <w:rsid w:val="0066110B"/>
    <w:rsid w:val="0066140F"/>
    <w:rsid w:val="006614BD"/>
    <w:rsid w:val="006616AE"/>
    <w:rsid w:val="0066172A"/>
    <w:rsid w:val="006618F8"/>
    <w:rsid w:val="00661940"/>
    <w:rsid w:val="00661B66"/>
    <w:rsid w:val="00661B9F"/>
    <w:rsid w:val="00661DB1"/>
    <w:rsid w:val="00661EBE"/>
    <w:rsid w:val="006621E2"/>
    <w:rsid w:val="00662201"/>
    <w:rsid w:val="006625BB"/>
    <w:rsid w:val="0066269E"/>
    <w:rsid w:val="006627D2"/>
    <w:rsid w:val="0066290A"/>
    <w:rsid w:val="00662934"/>
    <w:rsid w:val="00662DD4"/>
    <w:rsid w:val="00662EFB"/>
    <w:rsid w:val="00662F99"/>
    <w:rsid w:val="00663449"/>
    <w:rsid w:val="00663539"/>
    <w:rsid w:val="0066359C"/>
    <w:rsid w:val="00663A02"/>
    <w:rsid w:val="00663D8E"/>
    <w:rsid w:val="006644A6"/>
    <w:rsid w:val="006644E2"/>
    <w:rsid w:val="00664526"/>
    <w:rsid w:val="006648C4"/>
    <w:rsid w:val="00664A85"/>
    <w:rsid w:val="006650A4"/>
    <w:rsid w:val="006652DA"/>
    <w:rsid w:val="006654F3"/>
    <w:rsid w:val="00665560"/>
    <w:rsid w:val="00665767"/>
    <w:rsid w:val="00665AF8"/>
    <w:rsid w:val="00665F78"/>
    <w:rsid w:val="00666031"/>
    <w:rsid w:val="006663C1"/>
    <w:rsid w:val="006667C2"/>
    <w:rsid w:val="00666A41"/>
    <w:rsid w:val="00666F00"/>
    <w:rsid w:val="00666F98"/>
    <w:rsid w:val="006672A5"/>
    <w:rsid w:val="00667573"/>
    <w:rsid w:val="00667712"/>
    <w:rsid w:val="006678D3"/>
    <w:rsid w:val="00667901"/>
    <w:rsid w:val="00667A06"/>
    <w:rsid w:val="00667B2B"/>
    <w:rsid w:val="00667B66"/>
    <w:rsid w:val="00667BEF"/>
    <w:rsid w:val="00667FAE"/>
    <w:rsid w:val="006701DC"/>
    <w:rsid w:val="0067025C"/>
    <w:rsid w:val="006702BD"/>
    <w:rsid w:val="00670346"/>
    <w:rsid w:val="00670385"/>
    <w:rsid w:val="006704AD"/>
    <w:rsid w:val="00670543"/>
    <w:rsid w:val="006705AF"/>
    <w:rsid w:val="00670B86"/>
    <w:rsid w:val="00670BD0"/>
    <w:rsid w:val="00670CF6"/>
    <w:rsid w:val="00670F8E"/>
    <w:rsid w:val="006710DD"/>
    <w:rsid w:val="00671613"/>
    <w:rsid w:val="006718DB"/>
    <w:rsid w:val="006719DC"/>
    <w:rsid w:val="006719ED"/>
    <w:rsid w:val="00671B8A"/>
    <w:rsid w:val="00671BF3"/>
    <w:rsid w:val="00671D41"/>
    <w:rsid w:val="00671F7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68"/>
    <w:rsid w:val="0067387F"/>
    <w:rsid w:val="00673CB1"/>
    <w:rsid w:val="00673F19"/>
    <w:rsid w:val="00673F1D"/>
    <w:rsid w:val="0067418D"/>
    <w:rsid w:val="00674266"/>
    <w:rsid w:val="006742BD"/>
    <w:rsid w:val="00674849"/>
    <w:rsid w:val="00674B04"/>
    <w:rsid w:val="00674C81"/>
    <w:rsid w:val="00674DDD"/>
    <w:rsid w:val="006754E7"/>
    <w:rsid w:val="00675B68"/>
    <w:rsid w:val="00675B7A"/>
    <w:rsid w:val="00675EB7"/>
    <w:rsid w:val="00676154"/>
    <w:rsid w:val="00676922"/>
    <w:rsid w:val="006769B4"/>
    <w:rsid w:val="00676D7A"/>
    <w:rsid w:val="006772EF"/>
    <w:rsid w:val="006773B4"/>
    <w:rsid w:val="00677420"/>
    <w:rsid w:val="006775F9"/>
    <w:rsid w:val="006776DA"/>
    <w:rsid w:val="006777AE"/>
    <w:rsid w:val="00677927"/>
    <w:rsid w:val="00677950"/>
    <w:rsid w:val="00677F2E"/>
    <w:rsid w:val="00677F76"/>
    <w:rsid w:val="00680068"/>
    <w:rsid w:val="006803AD"/>
    <w:rsid w:val="00680405"/>
    <w:rsid w:val="0068043B"/>
    <w:rsid w:val="006804B4"/>
    <w:rsid w:val="0068057B"/>
    <w:rsid w:val="00680864"/>
    <w:rsid w:val="00680955"/>
    <w:rsid w:val="00680B12"/>
    <w:rsid w:val="00680B30"/>
    <w:rsid w:val="00680B3E"/>
    <w:rsid w:val="00680BB4"/>
    <w:rsid w:val="00680D97"/>
    <w:rsid w:val="006810A6"/>
    <w:rsid w:val="0068118D"/>
    <w:rsid w:val="0068179F"/>
    <w:rsid w:val="00681B90"/>
    <w:rsid w:val="00681D77"/>
    <w:rsid w:val="00681E3D"/>
    <w:rsid w:val="006821CF"/>
    <w:rsid w:val="0068253E"/>
    <w:rsid w:val="00682587"/>
    <w:rsid w:val="00682725"/>
    <w:rsid w:val="006827AB"/>
    <w:rsid w:val="0068283E"/>
    <w:rsid w:val="00682B63"/>
    <w:rsid w:val="00682E51"/>
    <w:rsid w:val="00682EF6"/>
    <w:rsid w:val="00683106"/>
    <w:rsid w:val="0068360B"/>
    <w:rsid w:val="00683BDE"/>
    <w:rsid w:val="006842F9"/>
    <w:rsid w:val="00684369"/>
    <w:rsid w:val="0068442A"/>
    <w:rsid w:val="0068443E"/>
    <w:rsid w:val="00684491"/>
    <w:rsid w:val="00684BB0"/>
    <w:rsid w:val="00684CA0"/>
    <w:rsid w:val="00684E23"/>
    <w:rsid w:val="006851B0"/>
    <w:rsid w:val="006855F5"/>
    <w:rsid w:val="006857AE"/>
    <w:rsid w:val="00685A6C"/>
    <w:rsid w:val="0068611C"/>
    <w:rsid w:val="006861DD"/>
    <w:rsid w:val="0068629C"/>
    <w:rsid w:val="006866BE"/>
    <w:rsid w:val="006875A6"/>
    <w:rsid w:val="006879BC"/>
    <w:rsid w:val="00687A06"/>
    <w:rsid w:val="00687C51"/>
    <w:rsid w:val="00687F18"/>
    <w:rsid w:val="0069005C"/>
    <w:rsid w:val="00690169"/>
    <w:rsid w:val="00690273"/>
    <w:rsid w:val="00690418"/>
    <w:rsid w:val="00690A0E"/>
    <w:rsid w:val="00690B01"/>
    <w:rsid w:val="00690CD2"/>
    <w:rsid w:val="00690DF6"/>
    <w:rsid w:val="006913A7"/>
    <w:rsid w:val="00691573"/>
    <w:rsid w:val="006917B8"/>
    <w:rsid w:val="00691E39"/>
    <w:rsid w:val="00691E3C"/>
    <w:rsid w:val="0069212D"/>
    <w:rsid w:val="0069216F"/>
    <w:rsid w:val="00692417"/>
    <w:rsid w:val="006925E2"/>
    <w:rsid w:val="006928AB"/>
    <w:rsid w:val="00692B05"/>
    <w:rsid w:val="00692C93"/>
    <w:rsid w:val="00692F39"/>
    <w:rsid w:val="00693426"/>
    <w:rsid w:val="006938D1"/>
    <w:rsid w:val="00693C5F"/>
    <w:rsid w:val="00693F54"/>
    <w:rsid w:val="00694326"/>
    <w:rsid w:val="006944E7"/>
    <w:rsid w:val="0069461E"/>
    <w:rsid w:val="006946A6"/>
    <w:rsid w:val="00694926"/>
    <w:rsid w:val="00694C77"/>
    <w:rsid w:val="00694D4E"/>
    <w:rsid w:val="00694E82"/>
    <w:rsid w:val="006950A3"/>
    <w:rsid w:val="006952C0"/>
    <w:rsid w:val="00695352"/>
    <w:rsid w:val="00695700"/>
    <w:rsid w:val="0069572E"/>
    <w:rsid w:val="00695764"/>
    <w:rsid w:val="00695A78"/>
    <w:rsid w:val="00695B50"/>
    <w:rsid w:val="00695E01"/>
    <w:rsid w:val="0069606B"/>
    <w:rsid w:val="00696A16"/>
    <w:rsid w:val="00696A6B"/>
    <w:rsid w:val="00696AD8"/>
    <w:rsid w:val="00696D80"/>
    <w:rsid w:val="00696E66"/>
    <w:rsid w:val="00696F3F"/>
    <w:rsid w:val="0069739F"/>
    <w:rsid w:val="0069741C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52D"/>
    <w:rsid w:val="006A15D6"/>
    <w:rsid w:val="006A1B9A"/>
    <w:rsid w:val="006A2108"/>
    <w:rsid w:val="006A232B"/>
    <w:rsid w:val="006A2377"/>
    <w:rsid w:val="006A23B7"/>
    <w:rsid w:val="006A244F"/>
    <w:rsid w:val="006A2921"/>
    <w:rsid w:val="006A2CD8"/>
    <w:rsid w:val="006A2DBD"/>
    <w:rsid w:val="006A2ED2"/>
    <w:rsid w:val="006A30B7"/>
    <w:rsid w:val="006A3678"/>
    <w:rsid w:val="006A3765"/>
    <w:rsid w:val="006A386A"/>
    <w:rsid w:val="006A3BC2"/>
    <w:rsid w:val="006A401E"/>
    <w:rsid w:val="006A412E"/>
    <w:rsid w:val="006A437B"/>
    <w:rsid w:val="006A475F"/>
    <w:rsid w:val="006A47C0"/>
    <w:rsid w:val="006A4882"/>
    <w:rsid w:val="006A4887"/>
    <w:rsid w:val="006A497F"/>
    <w:rsid w:val="006A4EA7"/>
    <w:rsid w:val="006A560A"/>
    <w:rsid w:val="006A56A7"/>
    <w:rsid w:val="006A587C"/>
    <w:rsid w:val="006A594B"/>
    <w:rsid w:val="006A5A19"/>
    <w:rsid w:val="006A5F79"/>
    <w:rsid w:val="006A6193"/>
    <w:rsid w:val="006A634D"/>
    <w:rsid w:val="006A6863"/>
    <w:rsid w:val="006A6B4B"/>
    <w:rsid w:val="006A6C94"/>
    <w:rsid w:val="006A6F26"/>
    <w:rsid w:val="006A6F7F"/>
    <w:rsid w:val="006A728D"/>
    <w:rsid w:val="006A75F0"/>
    <w:rsid w:val="006A7C6C"/>
    <w:rsid w:val="006B0233"/>
    <w:rsid w:val="006B0501"/>
    <w:rsid w:val="006B06B7"/>
    <w:rsid w:val="006B0B65"/>
    <w:rsid w:val="006B0C9C"/>
    <w:rsid w:val="006B0CFC"/>
    <w:rsid w:val="006B0D48"/>
    <w:rsid w:val="006B10DD"/>
    <w:rsid w:val="006B1130"/>
    <w:rsid w:val="006B11FA"/>
    <w:rsid w:val="006B134C"/>
    <w:rsid w:val="006B1392"/>
    <w:rsid w:val="006B1432"/>
    <w:rsid w:val="006B18EE"/>
    <w:rsid w:val="006B1B13"/>
    <w:rsid w:val="006B23D0"/>
    <w:rsid w:val="006B27A3"/>
    <w:rsid w:val="006B2979"/>
    <w:rsid w:val="006B2D1A"/>
    <w:rsid w:val="006B2F96"/>
    <w:rsid w:val="006B34F1"/>
    <w:rsid w:val="006B3756"/>
    <w:rsid w:val="006B41DF"/>
    <w:rsid w:val="006B44D8"/>
    <w:rsid w:val="006B455B"/>
    <w:rsid w:val="006B49BD"/>
    <w:rsid w:val="006B4AB3"/>
    <w:rsid w:val="006B4AF4"/>
    <w:rsid w:val="006B5366"/>
    <w:rsid w:val="006B5400"/>
    <w:rsid w:val="006B5461"/>
    <w:rsid w:val="006B58B4"/>
    <w:rsid w:val="006B59F7"/>
    <w:rsid w:val="006B5A3F"/>
    <w:rsid w:val="006B5C7C"/>
    <w:rsid w:val="006B5E48"/>
    <w:rsid w:val="006B639E"/>
    <w:rsid w:val="006B6429"/>
    <w:rsid w:val="006B6580"/>
    <w:rsid w:val="006B6814"/>
    <w:rsid w:val="006B6C96"/>
    <w:rsid w:val="006B6D45"/>
    <w:rsid w:val="006B701D"/>
    <w:rsid w:val="006B70AC"/>
    <w:rsid w:val="006B711D"/>
    <w:rsid w:val="006B730C"/>
    <w:rsid w:val="006B7403"/>
    <w:rsid w:val="006B77AB"/>
    <w:rsid w:val="006B781D"/>
    <w:rsid w:val="006B7904"/>
    <w:rsid w:val="006B7C58"/>
    <w:rsid w:val="006C00BA"/>
    <w:rsid w:val="006C0263"/>
    <w:rsid w:val="006C0341"/>
    <w:rsid w:val="006C0483"/>
    <w:rsid w:val="006C08CB"/>
    <w:rsid w:val="006C092D"/>
    <w:rsid w:val="006C0D66"/>
    <w:rsid w:val="006C127D"/>
    <w:rsid w:val="006C1502"/>
    <w:rsid w:val="006C16D5"/>
    <w:rsid w:val="006C1740"/>
    <w:rsid w:val="006C1A96"/>
    <w:rsid w:val="006C1D0B"/>
    <w:rsid w:val="006C1F03"/>
    <w:rsid w:val="006C200B"/>
    <w:rsid w:val="006C245B"/>
    <w:rsid w:val="006C249D"/>
    <w:rsid w:val="006C24AF"/>
    <w:rsid w:val="006C26B8"/>
    <w:rsid w:val="006C2AAE"/>
    <w:rsid w:val="006C2D23"/>
    <w:rsid w:val="006C3053"/>
    <w:rsid w:val="006C30D5"/>
    <w:rsid w:val="006C36B5"/>
    <w:rsid w:val="006C3A32"/>
    <w:rsid w:val="006C3CA5"/>
    <w:rsid w:val="006C4129"/>
    <w:rsid w:val="006C4D35"/>
    <w:rsid w:val="006C4E1C"/>
    <w:rsid w:val="006C507A"/>
    <w:rsid w:val="006C53F4"/>
    <w:rsid w:val="006C5530"/>
    <w:rsid w:val="006C604A"/>
    <w:rsid w:val="006C6413"/>
    <w:rsid w:val="006C662C"/>
    <w:rsid w:val="006C66D8"/>
    <w:rsid w:val="006C7186"/>
    <w:rsid w:val="006C71FE"/>
    <w:rsid w:val="006C72BD"/>
    <w:rsid w:val="006C7467"/>
    <w:rsid w:val="006C7510"/>
    <w:rsid w:val="006C7569"/>
    <w:rsid w:val="006C7A58"/>
    <w:rsid w:val="006C7C9C"/>
    <w:rsid w:val="006C7D12"/>
    <w:rsid w:val="006C7DE2"/>
    <w:rsid w:val="006C7F96"/>
    <w:rsid w:val="006D0138"/>
    <w:rsid w:val="006D025D"/>
    <w:rsid w:val="006D055C"/>
    <w:rsid w:val="006D085A"/>
    <w:rsid w:val="006D0867"/>
    <w:rsid w:val="006D09E7"/>
    <w:rsid w:val="006D0BE2"/>
    <w:rsid w:val="006D0F1E"/>
    <w:rsid w:val="006D0F30"/>
    <w:rsid w:val="006D1185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457"/>
    <w:rsid w:val="006D2BAA"/>
    <w:rsid w:val="006D3636"/>
    <w:rsid w:val="006D37AE"/>
    <w:rsid w:val="006D3B4C"/>
    <w:rsid w:val="006D3D49"/>
    <w:rsid w:val="006D3F0C"/>
    <w:rsid w:val="006D3FE0"/>
    <w:rsid w:val="006D477D"/>
    <w:rsid w:val="006D4995"/>
    <w:rsid w:val="006D4C22"/>
    <w:rsid w:val="006D5084"/>
    <w:rsid w:val="006D57C3"/>
    <w:rsid w:val="006D5B49"/>
    <w:rsid w:val="006D5B5E"/>
    <w:rsid w:val="006D5C51"/>
    <w:rsid w:val="006D6989"/>
    <w:rsid w:val="006D698F"/>
    <w:rsid w:val="006D6C13"/>
    <w:rsid w:val="006D6CBF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54A"/>
    <w:rsid w:val="006E08FC"/>
    <w:rsid w:val="006E0A23"/>
    <w:rsid w:val="006E0E21"/>
    <w:rsid w:val="006E0EE4"/>
    <w:rsid w:val="006E0EEC"/>
    <w:rsid w:val="006E19C1"/>
    <w:rsid w:val="006E1A44"/>
    <w:rsid w:val="006E1A87"/>
    <w:rsid w:val="006E1ADD"/>
    <w:rsid w:val="006E1E1C"/>
    <w:rsid w:val="006E2053"/>
    <w:rsid w:val="006E21CC"/>
    <w:rsid w:val="006E2340"/>
    <w:rsid w:val="006E2509"/>
    <w:rsid w:val="006E25B5"/>
    <w:rsid w:val="006E275E"/>
    <w:rsid w:val="006E2BF4"/>
    <w:rsid w:val="006E2D02"/>
    <w:rsid w:val="006E2E35"/>
    <w:rsid w:val="006E326F"/>
    <w:rsid w:val="006E3467"/>
    <w:rsid w:val="006E37C3"/>
    <w:rsid w:val="006E3D06"/>
    <w:rsid w:val="006E4D88"/>
    <w:rsid w:val="006E5060"/>
    <w:rsid w:val="006E53D9"/>
    <w:rsid w:val="006E54A5"/>
    <w:rsid w:val="006E58C2"/>
    <w:rsid w:val="006E58C9"/>
    <w:rsid w:val="006E58D6"/>
    <w:rsid w:val="006E5D0A"/>
    <w:rsid w:val="006E5E8D"/>
    <w:rsid w:val="006E5FE8"/>
    <w:rsid w:val="006E6005"/>
    <w:rsid w:val="006E6094"/>
    <w:rsid w:val="006E634A"/>
    <w:rsid w:val="006E66D4"/>
    <w:rsid w:val="006E6A24"/>
    <w:rsid w:val="006E6ABE"/>
    <w:rsid w:val="006E6ABF"/>
    <w:rsid w:val="006E6C33"/>
    <w:rsid w:val="006E6EA7"/>
    <w:rsid w:val="006E7195"/>
    <w:rsid w:val="006E72EF"/>
    <w:rsid w:val="006E72FE"/>
    <w:rsid w:val="006E738A"/>
    <w:rsid w:val="006E73A3"/>
    <w:rsid w:val="006E7A8D"/>
    <w:rsid w:val="006E7B09"/>
    <w:rsid w:val="006E7C2B"/>
    <w:rsid w:val="006E7FCD"/>
    <w:rsid w:val="006F01B5"/>
    <w:rsid w:val="006F01CD"/>
    <w:rsid w:val="006F025A"/>
    <w:rsid w:val="006F02B1"/>
    <w:rsid w:val="006F0342"/>
    <w:rsid w:val="006F0449"/>
    <w:rsid w:val="006F0566"/>
    <w:rsid w:val="006F0690"/>
    <w:rsid w:val="006F06AE"/>
    <w:rsid w:val="006F0B45"/>
    <w:rsid w:val="006F1108"/>
    <w:rsid w:val="006F1279"/>
    <w:rsid w:val="006F162F"/>
    <w:rsid w:val="006F1C0F"/>
    <w:rsid w:val="006F1C76"/>
    <w:rsid w:val="006F20BD"/>
    <w:rsid w:val="006F222D"/>
    <w:rsid w:val="006F273D"/>
    <w:rsid w:val="006F289A"/>
    <w:rsid w:val="006F2B37"/>
    <w:rsid w:val="006F310C"/>
    <w:rsid w:val="006F321D"/>
    <w:rsid w:val="006F3629"/>
    <w:rsid w:val="006F3641"/>
    <w:rsid w:val="006F37DE"/>
    <w:rsid w:val="006F380B"/>
    <w:rsid w:val="006F397F"/>
    <w:rsid w:val="006F3E72"/>
    <w:rsid w:val="006F4118"/>
    <w:rsid w:val="006F43C3"/>
    <w:rsid w:val="006F454B"/>
    <w:rsid w:val="006F4FC2"/>
    <w:rsid w:val="006F5351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6D1D"/>
    <w:rsid w:val="006F6D50"/>
    <w:rsid w:val="006F70DE"/>
    <w:rsid w:val="006F71D4"/>
    <w:rsid w:val="006F7522"/>
    <w:rsid w:val="006F7563"/>
    <w:rsid w:val="006F767A"/>
    <w:rsid w:val="006F77CF"/>
    <w:rsid w:val="006F7BB0"/>
    <w:rsid w:val="006F7C84"/>
    <w:rsid w:val="006F7CF5"/>
    <w:rsid w:val="006F7FE6"/>
    <w:rsid w:val="007002BF"/>
    <w:rsid w:val="007003C3"/>
    <w:rsid w:val="0070082C"/>
    <w:rsid w:val="00700899"/>
    <w:rsid w:val="00700932"/>
    <w:rsid w:val="00700F1E"/>
    <w:rsid w:val="00701199"/>
    <w:rsid w:val="007012AC"/>
    <w:rsid w:val="0070146C"/>
    <w:rsid w:val="00701D13"/>
    <w:rsid w:val="00701E4A"/>
    <w:rsid w:val="00701FA8"/>
    <w:rsid w:val="0070214A"/>
    <w:rsid w:val="00702213"/>
    <w:rsid w:val="00702216"/>
    <w:rsid w:val="0070233D"/>
    <w:rsid w:val="0070242F"/>
    <w:rsid w:val="0070283D"/>
    <w:rsid w:val="00702A0A"/>
    <w:rsid w:val="00702BBE"/>
    <w:rsid w:val="0070353D"/>
    <w:rsid w:val="00703560"/>
    <w:rsid w:val="00703820"/>
    <w:rsid w:val="007038DD"/>
    <w:rsid w:val="007039EB"/>
    <w:rsid w:val="00703CFE"/>
    <w:rsid w:val="0070440C"/>
    <w:rsid w:val="00704469"/>
    <w:rsid w:val="007045D6"/>
    <w:rsid w:val="0070472A"/>
    <w:rsid w:val="0070482B"/>
    <w:rsid w:val="007048C5"/>
    <w:rsid w:val="00704E6A"/>
    <w:rsid w:val="00704F71"/>
    <w:rsid w:val="007051E9"/>
    <w:rsid w:val="007056B3"/>
    <w:rsid w:val="00705D76"/>
    <w:rsid w:val="007060C0"/>
    <w:rsid w:val="007060F7"/>
    <w:rsid w:val="00706182"/>
    <w:rsid w:val="00706536"/>
    <w:rsid w:val="00706620"/>
    <w:rsid w:val="00706645"/>
    <w:rsid w:val="00706A98"/>
    <w:rsid w:val="00706E50"/>
    <w:rsid w:val="007074E3"/>
    <w:rsid w:val="00707588"/>
    <w:rsid w:val="007077F5"/>
    <w:rsid w:val="0070782F"/>
    <w:rsid w:val="007078E3"/>
    <w:rsid w:val="00707A23"/>
    <w:rsid w:val="00707DD4"/>
    <w:rsid w:val="00707E66"/>
    <w:rsid w:val="007105B0"/>
    <w:rsid w:val="00710DC1"/>
    <w:rsid w:val="00710DE1"/>
    <w:rsid w:val="00710EE2"/>
    <w:rsid w:val="00710F64"/>
    <w:rsid w:val="00710FCE"/>
    <w:rsid w:val="00711024"/>
    <w:rsid w:val="00711773"/>
    <w:rsid w:val="007117EF"/>
    <w:rsid w:val="007117F2"/>
    <w:rsid w:val="00711D72"/>
    <w:rsid w:val="00711F6F"/>
    <w:rsid w:val="0071287C"/>
    <w:rsid w:val="007129CA"/>
    <w:rsid w:val="007129D3"/>
    <w:rsid w:val="007130ED"/>
    <w:rsid w:val="007137BB"/>
    <w:rsid w:val="00713AB1"/>
    <w:rsid w:val="00713B32"/>
    <w:rsid w:val="00714199"/>
    <w:rsid w:val="007144E5"/>
    <w:rsid w:val="0071470C"/>
    <w:rsid w:val="00714719"/>
    <w:rsid w:val="00714839"/>
    <w:rsid w:val="00714917"/>
    <w:rsid w:val="0071508D"/>
    <w:rsid w:val="0071549C"/>
    <w:rsid w:val="00715D9E"/>
    <w:rsid w:val="007164D1"/>
    <w:rsid w:val="00716557"/>
    <w:rsid w:val="00716AB5"/>
    <w:rsid w:val="00716DBE"/>
    <w:rsid w:val="00717108"/>
    <w:rsid w:val="00717211"/>
    <w:rsid w:val="00717271"/>
    <w:rsid w:val="007174C4"/>
    <w:rsid w:val="00717523"/>
    <w:rsid w:val="007177EF"/>
    <w:rsid w:val="00717871"/>
    <w:rsid w:val="00717966"/>
    <w:rsid w:val="00717A3E"/>
    <w:rsid w:val="00717A78"/>
    <w:rsid w:val="00717EB6"/>
    <w:rsid w:val="00717F6F"/>
    <w:rsid w:val="007203BA"/>
    <w:rsid w:val="0072042B"/>
    <w:rsid w:val="00720538"/>
    <w:rsid w:val="00720913"/>
    <w:rsid w:val="00720E86"/>
    <w:rsid w:val="00721015"/>
    <w:rsid w:val="0072190B"/>
    <w:rsid w:val="00721924"/>
    <w:rsid w:val="007219F7"/>
    <w:rsid w:val="00721A7B"/>
    <w:rsid w:val="00721B2C"/>
    <w:rsid w:val="00721BDB"/>
    <w:rsid w:val="00721BE3"/>
    <w:rsid w:val="007225C7"/>
    <w:rsid w:val="00722642"/>
    <w:rsid w:val="007226D8"/>
    <w:rsid w:val="0072271F"/>
    <w:rsid w:val="00722A59"/>
    <w:rsid w:val="00722E84"/>
    <w:rsid w:val="007231AB"/>
    <w:rsid w:val="007232B6"/>
    <w:rsid w:val="0072334C"/>
    <w:rsid w:val="00723708"/>
    <w:rsid w:val="0072380E"/>
    <w:rsid w:val="00723A2E"/>
    <w:rsid w:val="00723F01"/>
    <w:rsid w:val="00723F69"/>
    <w:rsid w:val="007246B0"/>
    <w:rsid w:val="007249DB"/>
    <w:rsid w:val="00724BD7"/>
    <w:rsid w:val="00724CE7"/>
    <w:rsid w:val="0072542E"/>
    <w:rsid w:val="00725689"/>
    <w:rsid w:val="007256A4"/>
    <w:rsid w:val="007259EA"/>
    <w:rsid w:val="00725A24"/>
    <w:rsid w:val="00726016"/>
    <w:rsid w:val="0072603C"/>
    <w:rsid w:val="00726405"/>
    <w:rsid w:val="00726561"/>
    <w:rsid w:val="00726570"/>
    <w:rsid w:val="0072665C"/>
    <w:rsid w:val="00726962"/>
    <w:rsid w:val="007269F3"/>
    <w:rsid w:val="00726AB7"/>
    <w:rsid w:val="00726AE6"/>
    <w:rsid w:val="00726BFA"/>
    <w:rsid w:val="00726C6B"/>
    <w:rsid w:val="00726FC4"/>
    <w:rsid w:val="00727165"/>
    <w:rsid w:val="007272CC"/>
    <w:rsid w:val="0072738C"/>
    <w:rsid w:val="00727595"/>
    <w:rsid w:val="007275A6"/>
    <w:rsid w:val="00727687"/>
    <w:rsid w:val="0072778E"/>
    <w:rsid w:val="00727B4E"/>
    <w:rsid w:val="00727B69"/>
    <w:rsid w:val="00727B8D"/>
    <w:rsid w:val="00727BD2"/>
    <w:rsid w:val="00727FB2"/>
    <w:rsid w:val="0073002C"/>
    <w:rsid w:val="007300F6"/>
    <w:rsid w:val="007308B7"/>
    <w:rsid w:val="00730E09"/>
    <w:rsid w:val="00730E77"/>
    <w:rsid w:val="00730F43"/>
    <w:rsid w:val="007310C5"/>
    <w:rsid w:val="007314D6"/>
    <w:rsid w:val="00731547"/>
    <w:rsid w:val="0073181E"/>
    <w:rsid w:val="007319D0"/>
    <w:rsid w:val="00731A1F"/>
    <w:rsid w:val="00731B3F"/>
    <w:rsid w:val="0073206B"/>
    <w:rsid w:val="00732364"/>
    <w:rsid w:val="00732738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ADE"/>
    <w:rsid w:val="00733F11"/>
    <w:rsid w:val="0073447A"/>
    <w:rsid w:val="00734748"/>
    <w:rsid w:val="00734750"/>
    <w:rsid w:val="00734817"/>
    <w:rsid w:val="00734C89"/>
    <w:rsid w:val="0073501C"/>
    <w:rsid w:val="007351B9"/>
    <w:rsid w:val="007354C6"/>
    <w:rsid w:val="00735725"/>
    <w:rsid w:val="00735799"/>
    <w:rsid w:val="0073588C"/>
    <w:rsid w:val="00735A22"/>
    <w:rsid w:val="00735A58"/>
    <w:rsid w:val="00735B29"/>
    <w:rsid w:val="00735B7D"/>
    <w:rsid w:val="00735FA5"/>
    <w:rsid w:val="00736388"/>
    <w:rsid w:val="00736C94"/>
    <w:rsid w:val="0073705F"/>
    <w:rsid w:val="0073756B"/>
    <w:rsid w:val="00737CCD"/>
    <w:rsid w:val="00737D41"/>
    <w:rsid w:val="00737D78"/>
    <w:rsid w:val="007402ED"/>
    <w:rsid w:val="0074067F"/>
    <w:rsid w:val="007406BD"/>
    <w:rsid w:val="00740711"/>
    <w:rsid w:val="00740D28"/>
    <w:rsid w:val="00740EEF"/>
    <w:rsid w:val="0074118A"/>
    <w:rsid w:val="00741303"/>
    <w:rsid w:val="00741435"/>
    <w:rsid w:val="00741698"/>
    <w:rsid w:val="007416CE"/>
    <w:rsid w:val="0074237D"/>
    <w:rsid w:val="00742541"/>
    <w:rsid w:val="00742884"/>
    <w:rsid w:val="00742B71"/>
    <w:rsid w:val="00742F47"/>
    <w:rsid w:val="007430D2"/>
    <w:rsid w:val="00743574"/>
    <w:rsid w:val="0074392B"/>
    <w:rsid w:val="0074399C"/>
    <w:rsid w:val="00743B31"/>
    <w:rsid w:val="00743DC5"/>
    <w:rsid w:val="0074405D"/>
    <w:rsid w:val="007442B6"/>
    <w:rsid w:val="007446A3"/>
    <w:rsid w:val="0074476E"/>
    <w:rsid w:val="007447E1"/>
    <w:rsid w:val="007448F2"/>
    <w:rsid w:val="00744AF5"/>
    <w:rsid w:val="00744C7D"/>
    <w:rsid w:val="00744CD0"/>
    <w:rsid w:val="00744D15"/>
    <w:rsid w:val="007451CC"/>
    <w:rsid w:val="007459B1"/>
    <w:rsid w:val="00745C45"/>
    <w:rsid w:val="00745FF4"/>
    <w:rsid w:val="00746087"/>
    <w:rsid w:val="007465C8"/>
    <w:rsid w:val="007466BB"/>
    <w:rsid w:val="007468B2"/>
    <w:rsid w:val="007468DB"/>
    <w:rsid w:val="00746CF8"/>
    <w:rsid w:val="00746EFE"/>
    <w:rsid w:val="00747422"/>
    <w:rsid w:val="007476A1"/>
    <w:rsid w:val="00747741"/>
    <w:rsid w:val="00747CD8"/>
    <w:rsid w:val="00750003"/>
    <w:rsid w:val="007500FD"/>
    <w:rsid w:val="00750130"/>
    <w:rsid w:val="0075033D"/>
    <w:rsid w:val="0075035F"/>
    <w:rsid w:val="00750810"/>
    <w:rsid w:val="007509C4"/>
    <w:rsid w:val="00750A2E"/>
    <w:rsid w:val="00751093"/>
    <w:rsid w:val="0075135B"/>
    <w:rsid w:val="00751522"/>
    <w:rsid w:val="0075161F"/>
    <w:rsid w:val="00751766"/>
    <w:rsid w:val="0075177A"/>
    <w:rsid w:val="007519CB"/>
    <w:rsid w:val="00751A7F"/>
    <w:rsid w:val="00751AAD"/>
    <w:rsid w:val="00751E23"/>
    <w:rsid w:val="00751F3D"/>
    <w:rsid w:val="007526FA"/>
    <w:rsid w:val="00752B1A"/>
    <w:rsid w:val="00753018"/>
    <w:rsid w:val="0075359C"/>
    <w:rsid w:val="00753759"/>
    <w:rsid w:val="007537D0"/>
    <w:rsid w:val="00753DC9"/>
    <w:rsid w:val="00754473"/>
    <w:rsid w:val="0075457C"/>
    <w:rsid w:val="00754802"/>
    <w:rsid w:val="0075487B"/>
    <w:rsid w:val="00754A66"/>
    <w:rsid w:val="00754A79"/>
    <w:rsid w:val="00755235"/>
    <w:rsid w:val="00755508"/>
    <w:rsid w:val="00755553"/>
    <w:rsid w:val="007558D5"/>
    <w:rsid w:val="00755A36"/>
    <w:rsid w:val="00755BF8"/>
    <w:rsid w:val="00755D57"/>
    <w:rsid w:val="007561B5"/>
    <w:rsid w:val="00756459"/>
    <w:rsid w:val="007564FB"/>
    <w:rsid w:val="0075673F"/>
    <w:rsid w:val="007568C5"/>
    <w:rsid w:val="00756B7B"/>
    <w:rsid w:val="0075706C"/>
    <w:rsid w:val="007570EE"/>
    <w:rsid w:val="00757382"/>
    <w:rsid w:val="0075777B"/>
    <w:rsid w:val="007578BD"/>
    <w:rsid w:val="00757A29"/>
    <w:rsid w:val="00757A2F"/>
    <w:rsid w:val="00757BFF"/>
    <w:rsid w:val="00757CEC"/>
    <w:rsid w:val="00757ECA"/>
    <w:rsid w:val="00760059"/>
    <w:rsid w:val="00760370"/>
    <w:rsid w:val="007604B4"/>
    <w:rsid w:val="00760995"/>
    <w:rsid w:val="00760A1D"/>
    <w:rsid w:val="00760C34"/>
    <w:rsid w:val="00760E65"/>
    <w:rsid w:val="00761300"/>
    <w:rsid w:val="00761369"/>
    <w:rsid w:val="00761490"/>
    <w:rsid w:val="007615EA"/>
    <w:rsid w:val="00761AD6"/>
    <w:rsid w:val="00761E74"/>
    <w:rsid w:val="0076201C"/>
    <w:rsid w:val="007620FB"/>
    <w:rsid w:val="00762221"/>
    <w:rsid w:val="00762283"/>
    <w:rsid w:val="00762658"/>
    <w:rsid w:val="00762715"/>
    <w:rsid w:val="007627FB"/>
    <w:rsid w:val="00762F08"/>
    <w:rsid w:val="00762FEF"/>
    <w:rsid w:val="00762FFE"/>
    <w:rsid w:val="00763108"/>
    <w:rsid w:val="00763278"/>
    <w:rsid w:val="007632C4"/>
    <w:rsid w:val="0076335A"/>
    <w:rsid w:val="00763645"/>
    <w:rsid w:val="007638C5"/>
    <w:rsid w:val="007639DC"/>
    <w:rsid w:val="00763A60"/>
    <w:rsid w:val="00763BE2"/>
    <w:rsid w:val="00763E14"/>
    <w:rsid w:val="00763F2E"/>
    <w:rsid w:val="00764037"/>
    <w:rsid w:val="0076443E"/>
    <w:rsid w:val="0076472F"/>
    <w:rsid w:val="00764772"/>
    <w:rsid w:val="0076529C"/>
    <w:rsid w:val="007653EF"/>
    <w:rsid w:val="00765715"/>
    <w:rsid w:val="00765B6C"/>
    <w:rsid w:val="00765DF9"/>
    <w:rsid w:val="00766055"/>
    <w:rsid w:val="0076608F"/>
    <w:rsid w:val="007662B6"/>
    <w:rsid w:val="007666A8"/>
    <w:rsid w:val="007666B8"/>
    <w:rsid w:val="00766B55"/>
    <w:rsid w:val="00767355"/>
    <w:rsid w:val="007679C3"/>
    <w:rsid w:val="00770245"/>
    <w:rsid w:val="00770D4F"/>
    <w:rsid w:val="00770FE7"/>
    <w:rsid w:val="00771381"/>
    <w:rsid w:val="007716FE"/>
    <w:rsid w:val="0077176F"/>
    <w:rsid w:val="007719F6"/>
    <w:rsid w:val="00771A9A"/>
    <w:rsid w:val="00771ABD"/>
    <w:rsid w:val="00771EB9"/>
    <w:rsid w:val="00772359"/>
    <w:rsid w:val="007725AA"/>
    <w:rsid w:val="00772608"/>
    <w:rsid w:val="00772B09"/>
    <w:rsid w:val="00772C8F"/>
    <w:rsid w:val="00772D56"/>
    <w:rsid w:val="00773016"/>
    <w:rsid w:val="00773074"/>
    <w:rsid w:val="007734EF"/>
    <w:rsid w:val="00773605"/>
    <w:rsid w:val="00773897"/>
    <w:rsid w:val="007738F0"/>
    <w:rsid w:val="00773D27"/>
    <w:rsid w:val="00773E9D"/>
    <w:rsid w:val="00773FE0"/>
    <w:rsid w:val="00774039"/>
    <w:rsid w:val="00774043"/>
    <w:rsid w:val="0077407D"/>
    <w:rsid w:val="0077453E"/>
    <w:rsid w:val="00774CAB"/>
    <w:rsid w:val="00775208"/>
    <w:rsid w:val="0077570E"/>
    <w:rsid w:val="00775907"/>
    <w:rsid w:val="007759A4"/>
    <w:rsid w:val="00775A38"/>
    <w:rsid w:val="00775EC4"/>
    <w:rsid w:val="0077610A"/>
    <w:rsid w:val="007761F3"/>
    <w:rsid w:val="007766B0"/>
    <w:rsid w:val="007767C1"/>
    <w:rsid w:val="00776F6D"/>
    <w:rsid w:val="00777121"/>
    <w:rsid w:val="00777250"/>
    <w:rsid w:val="00777553"/>
    <w:rsid w:val="00777688"/>
    <w:rsid w:val="007776D3"/>
    <w:rsid w:val="007776D8"/>
    <w:rsid w:val="00777764"/>
    <w:rsid w:val="00777B2F"/>
    <w:rsid w:val="00777E35"/>
    <w:rsid w:val="00780270"/>
    <w:rsid w:val="007803B0"/>
    <w:rsid w:val="00780510"/>
    <w:rsid w:val="0078061F"/>
    <w:rsid w:val="00780AB4"/>
    <w:rsid w:val="0078104F"/>
    <w:rsid w:val="00781217"/>
    <w:rsid w:val="007817D5"/>
    <w:rsid w:val="007817E8"/>
    <w:rsid w:val="0078189D"/>
    <w:rsid w:val="00781D08"/>
    <w:rsid w:val="00781D09"/>
    <w:rsid w:val="00781D96"/>
    <w:rsid w:val="00781DB4"/>
    <w:rsid w:val="00781FA2"/>
    <w:rsid w:val="0078201D"/>
    <w:rsid w:val="00782174"/>
    <w:rsid w:val="007822C0"/>
    <w:rsid w:val="007823BB"/>
    <w:rsid w:val="00782443"/>
    <w:rsid w:val="007825F9"/>
    <w:rsid w:val="00782821"/>
    <w:rsid w:val="00782B56"/>
    <w:rsid w:val="00782B80"/>
    <w:rsid w:val="00782B90"/>
    <w:rsid w:val="00782DB6"/>
    <w:rsid w:val="00782F4E"/>
    <w:rsid w:val="0078342A"/>
    <w:rsid w:val="00783988"/>
    <w:rsid w:val="007841EE"/>
    <w:rsid w:val="00784613"/>
    <w:rsid w:val="0078471B"/>
    <w:rsid w:val="00784F14"/>
    <w:rsid w:val="00785097"/>
    <w:rsid w:val="0078536D"/>
    <w:rsid w:val="007853F9"/>
    <w:rsid w:val="00785558"/>
    <w:rsid w:val="00785715"/>
    <w:rsid w:val="00785822"/>
    <w:rsid w:val="0078591B"/>
    <w:rsid w:val="007859E9"/>
    <w:rsid w:val="00785A9E"/>
    <w:rsid w:val="00785CC1"/>
    <w:rsid w:val="00785EDB"/>
    <w:rsid w:val="00785F22"/>
    <w:rsid w:val="00786008"/>
    <w:rsid w:val="007862E4"/>
    <w:rsid w:val="00786521"/>
    <w:rsid w:val="007868DF"/>
    <w:rsid w:val="00786C76"/>
    <w:rsid w:val="00786EC7"/>
    <w:rsid w:val="00787458"/>
    <w:rsid w:val="007874D3"/>
    <w:rsid w:val="00787549"/>
    <w:rsid w:val="0078763E"/>
    <w:rsid w:val="00787872"/>
    <w:rsid w:val="007879D3"/>
    <w:rsid w:val="00787ADE"/>
    <w:rsid w:val="00787AEC"/>
    <w:rsid w:val="00787D90"/>
    <w:rsid w:val="0079009B"/>
    <w:rsid w:val="00790113"/>
    <w:rsid w:val="00790124"/>
    <w:rsid w:val="00790359"/>
    <w:rsid w:val="00790504"/>
    <w:rsid w:val="00790A62"/>
    <w:rsid w:val="00790BEF"/>
    <w:rsid w:val="00790CD3"/>
    <w:rsid w:val="00790D59"/>
    <w:rsid w:val="00791B5B"/>
    <w:rsid w:val="0079203E"/>
    <w:rsid w:val="00792AB8"/>
    <w:rsid w:val="00792B4D"/>
    <w:rsid w:val="00792ECF"/>
    <w:rsid w:val="00792ED4"/>
    <w:rsid w:val="00792F85"/>
    <w:rsid w:val="00793420"/>
    <w:rsid w:val="0079343C"/>
    <w:rsid w:val="007937E3"/>
    <w:rsid w:val="00793942"/>
    <w:rsid w:val="0079396E"/>
    <w:rsid w:val="007939C8"/>
    <w:rsid w:val="00793B13"/>
    <w:rsid w:val="00793BBE"/>
    <w:rsid w:val="00793D0D"/>
    <w:rsid w:val="00793E08"/>
    <w:rsid w:val="00793E6F"/>
    <w:rsid w:val="007941B9"/>
    <w:rsid w:val="00794206"/>
    <w:rsid w:val="00794209"/>
    <w:rsid w:val="0079448D"/>
    <w:rsid w:val="007948CC"/>
    <w:rsid w:val="007948F2"/>
    <w:rsid w:val="00794A1E"/>
    <w:rsid w:val="00794ABC"/>
    <w:rsid w:val="00794C2C"/>
    <w:rsid w:val="0079510D"/>
    <w:rsid w:val="00795370"/>
    <w:rsid w:val="0079540E"/>
    <w:rsid w:val="007958E7"/>
    <w:rsid w:val="00795C5C"/>
    <w:rsid w:val="00795CBA"/>
    <w:rsid w:val="00796021"/>
    <w:rsid w:val="00796037"/>
    <w:rsid w:val="00796138"/>
    <w:rsid w:val="00796934"/>
    <w:rsid w:val="00796A4E"/>
    <w:rsid w:val="00796DF0"/>
    <w:rsid w:val="00796FC3"/>
    <w:rsid w:val="00797402"/>
    <w:rsid w:val="00797563"/>
    <w:rsid w:val="00797678"/>
    <w:rsid w:val="00797C53"/>
    <w:rsid w:val="00797CBA"/>
    <w:rsid w:val="00797E6C"/>
    <w:rsid w:val="00797F84"/>
    <w:rsid w:val="007A0098"/>
    <w:rsid w:val="007A00D7"/>
    <w:rsid w:val="007A014C"/>
    <w:rsid w:val="007A035D"/>
    <w:rsid w:val="007A05A8"/>
    <w:rsid w:val="007A0784"/>
    <w:rsid w:val="007A15CB"/>
    <w:rsid w:val="007A191F"/>
    <w:rsid w:val="007A19F7"/>
    <w:rsid w:val="007A1AF5"/>
    <w:rsid w:val="007A2188"/>
    <w:rsid w:val="007A2289"/>
    <w:rsid w:val="007A2395"/>
    <w:rsid w:val="007A253A"/>
    <w:rsid w:val="007A2816"/>
    <w:rsid w:val="007A2C9C"/>
    <w:rsid w:val="007A2DDF"/>
    <w:rsid w:val="007A2EC1"/>
    <w:rsid w:val="007A2F5B"/>
    <w:rsid w:val="007A2FEE"/>
    <w:rsid w:val="007A33DE"/>
    <w:rsid w:val="007A34A0"/>
    <w:rsid w:val="007A37BC"/>
    <w:rsid w:val="007A3A48"/>
    <w:rsid w:val="007A3C6B"/>
    <w:rsid w:val="007A3CD0"/>
    <w:rsid w:val="007A3EC3"/>
    <w:rsid w:val="007A4256"/>
    <w:rsid w:val="007A4399"/>
    <w:rsid w:val="007A4669"/>
    <w:rsid w:val="007A4B87"/>
    <w:rsid w:val="007A4C9D"/>
    <w:rsid w:val="007A4D27"/>
    <w:rsid w:val="007A5103"/>
    <w:rsid w:val="007A53BB"/>
    <w:rsid w:val="007A5709"/>
    <w:rsid w:val="007A5E93"/>
    <w:rsid w:val="007A661D"/>
    <w:rsid w:val="007A662B"/>
    <w:rsid w:val="007A67AC"/>
    <w:rsid w:val="007A6931"/>
    <w:rsid w:val="007A6E4D"/>
    <w:rsid w:val="007A6F9E"/>
    <w:rsid w:val="007A728E"/>
    <w:rsid w:val="007A74D6"/>
    <w:rsid w:val="007A76A4"/>
    <w:rsid w:val="007A7772"/>
    <w:rsid w:val="007A7DA1"/>
    <w:rsid w:val="007A7E29"/>
    <w:rsid w:val="007B0549"/>
    <w:rsid w:val="007B09FA"/>
    <w:rsid w:val="007B0A39"/>
    <w:rsid w:val="007B0E9B"/>
    <w:rsid w:val="007B139B"/>
    <w:rsid w:val="007B142F"/>
    <w:rsid w:val="007B14DD"/>
    <w:rsid w:val="007B158D"/>
    <w:rsid w:val="007B167D"/>
    <w:rsid w:val="007B1764"/>
    <w:rsid w:val="007B1A5C"/>
    <w:rsid w:val="007B1B59"/>
    <w:rsid w:val="007B1BE5"/>
    <w:rsid w:val="007B1E67"/>
    <w:rsid w:val="007B1F51"/>
    <w:rsid w:val="007B2295"/>
    <w:rsid w:val="007B2309"/>
    <w:rsid w:val="007B2529"/>
    <w:rsid w:val="007B2544"/>
    <w:rsid w:val="007B2B5F"/>
    <w:rsid w:val="007B353B"/>
    <w:rsid w:val="007B3800"/>
    <w:rsid w:val="007B3A7E"/>
    <w:rsid w:val="007B3B92"/>
    <w:rsid w:val="007B3C43"/>
    <w:rsid w:val="007B45EA"/>
    <w:rsid w:val="007B4A00"/>
    <w:rsid w:val="007B53C5"/>
    <w:rsid w:val="007B5549"/>
    <w:rsid w:val="007B5630"/>
    <w:rsid w:val="007B5A16"/>
    <w:rsid w:val="007B5BD7"/>
    <w:rsid w:val="007B5DE4"/>
    <w:rsid w:val="007B5F1B"/>
    <w:rsid w:val="007B632B"/>
    <w:rsid w:val="007B673E"/>
    <w:rsid w:val="007B6986"/>
    <w:rsid w:val="007B6B2E"/>
    <w:rsid w:val="007B6BC5"/>
    <w:rsid w:val="007B6DF5"/>
    <w:rsid w:val="007B72BE"/>
    <w:rsid w:val="007B775E"/>
    <w:rsid w:val="007B77A1"/>
    <w:rsid w:val="007B77BB"/>
    <w:rsid w:val="007B7B78"/>
    <w:rsid w:val="007C03DE"/>
    <w:rsid w:val="007C07C2"/>
    <w:rsid w:val="007C0B2F"/>
    <w:rsid w:val="007C0C68"/>
    <w:rsid w:val="007C0E18"/>
    <w:rsid w:val="007C1068"/>
    <w:rsid w:val="007C1129"/>
    <w:rsid w:val="007C13E8"/>
    <w:rsid w:val="007C1532"/>
    <w:rsid w:val="007C1658"/>
    <w:rsid w:val="007C1D1A"/>
    <w:rsid w:val="007C1DC4"/>
    <w:rsid w:val="007C1F52"/>
    <w:rsid w:val="007C1F90"/>
    <w:rsid w:val="007C2033"/>
    <w:rsid w:val="007C2064"/>
    <w:rsid w:val="007C2349"/>
    <w:rsid w:val="007C23DD"/>
    <w:rsid w:val="007C260A"/>
    <w:rsid w:val="007C2858"/>
    <w:rsid w:val="007C2A8C"/>
    <w:rsid w:val="007C2BC7"/>
    <w:rsid w:val="007C3098"/>
    <w:rsid w:val="007C33A7"/>
    <w:rsid w:val="007C34B5"/>
    <w:rsid w:val="007C3535"/>
    <w:rsid w:val="007C3866"/>
    <w:rsid w:val="007C390C"/>
    <w:rsid w:val="007C3B82"/>
    <w:rsid w:val="007C3D83"/>
    <w:rsid w:val="007C3DD2"/>
    <w:rsid w:val="007C3E6A"/>
    <w:rsid w:val="007C3FBE"/>
    <w:rsid w:val="007C4769"/>
    <w:rsid w:val="007C4CD4"/>
    <w:rsid w:val="007C4CE6"/>
    <w:rsid w:val="007C4D8C"/>
    <w:rsid w:val="007C57D3"/>
    <w:rsid w:val="007C5D5D"/>
    <w:rsid w:val="007C6109"/>
    <w:rsid w:val="007C633C"/>
    <w:rsid w:val="007C6505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C7CC9"/>
    <w:rsid w:val="007C7F07"/>
    <w:rsid w:val="007D00DE"/>
    <w:rsid w:val="007D0618"/>
    <w:rsid w:val="007D06B4"/>
    <w:rsid w:val="007D0B63"/>
    <w:rsid w:val="007D0B70"/>
    <w:rsid w:val="007D0CF8"/>
    <w:rsid w:val="007D1059"/>
    <w:rsid w:val="007D10DD"/>
    <w:rsid w:val="007D12EA"/>
    <w:rsid w:val="007D18AD"/>
    <w:rsid w:val="007D19FA"/>
    <w:rsid w:val="007D1A17"/>
    <w:rsid w:val="007D1B7D"/>
    <w:rsid w:val="007D1C41"/>
    <w:rsid w:val="007D1E0A"/>
    <w:rsid w:val="007D1E6C"/>
    <w:rsid w:val="007D1EA4"/>
    <w:rsid w:val="007D225F"/>
    <w:rsid w:val="007D23C9"/>
    <w:rsid w:val="007D2663"/>
    <w:rsid w:val="007D2A71"/>
    <w:rsid w:val="007D2D35"/>
    <w:rsid w:val="007D3B8D"/>
    <w:rsid w:val="007D4176"/>
    <w:rsid w:val="007D4181"/>
    <w:rsid w:val="007D4268"/>
    <w:rsid w:val="007D4464"/>
    <w:rsid w:val="007D4725"/>
    <w:rsid w:val="007D4932"/>
    <w:rsid w:val="007D4A77"/>
    <w:rsid w:val="007D4CA7"/>
    <w:rsid w:val="007D5088"/>
    <w:rsid w:val="007D5270"/>
    <w:rsid w:val="007D5328"/>
    <w:rsid w:val="007D53F5"/>
    <w:rsid w:val="007D5918"/>
    <w:rsid w:val="007D5949"/>
    <w:rsid w:val="007D5A16"/>
    <w:rsid w:val="007D5B5C"/>
    <w:rsid w:val="007D5C93"/>
    <w:rsid w:val="007D67DD"/>
    <w:rsid w:val="007D69C2"/>
    <w:rsid w:val="007D6F2A"/>
    <w:rsid w:val="007D6F54"/>
    <w:rsid w:val="007D703E"/>
    <w:rsid w:val="007D7078"/>
    <w:rsid w:val="007D740F"/>
    <w:rsid w:val="007D742D"/>
    <w:rsid w:val="007D776A"/>
    <w:rsid w:val="007D7B5D"/>
    <w:rsid w:val="007D7BFC"/>
    <w:rsid w:val="007D7E52"/>
    <w:rsid w:val="007D7FB7"/>
    <w:rsid w:val="007E0FB4"/>
    <w:rsid w:val="007E123D"/>
    <w:rsid w:val="007E13A0"/>
    <w:rsid w:val="007E145F"/>
    <w:rsid w:val="007E1476"/>
    <w:rsid w:val="007E14A8"/>
    <w:rsid w:val="007E1606"/>
    <w:rsid w:val="007E1AFF"/>
    <w:rsid w:val="007E1B15"/>
    <w:rsid w:val="007E1B9F"/>
    <w:rsid w:val="007E1F26"/>
    <w:rsid w:val="007E20AE"/>
    <w:rsid w:val="007E222C"/>
    <w:rsid w:val="007E22E2"/>
    <w:rsid w:val="007E2341"/>
    <w:rsid w:val="007E252C"/>
    <w:rsid w:val="007E27CF"/>
    <w:rsid w:val="007E28C3"/>
    <w:rsid w:val="007E2FBA"/>
    <w:rsid w:val="007E315E"/>
    <w:rsid w:val="007E31DA"/>
    <w:rsid w:val="007E327D"/>
    <w:rsid w:val="007E3304"/>
    <w:rsid w:val="007E3539"/>
    <w:rsid w:val="007E3704"/>
    <w:rsid w:val="007E3764"/>
    <w:rsid w:val="007E3A48"/>
    <w:rsid w:val="007E3AA3"/>
    <w:rsid w:val="007E3B93"/>
    <w:rsid w:val="007E3E59"/>
    <w:rsid w:val="007E41CF"/>
    <w:rsid w:val="007E43D5"/>
    <w:rsid w:val="007E44B5"/>
    <w:rsid w:val="007E45DE"/>
    <w:rsid w:val="007E472A"/>
    <w:rsid w:val="007E4793"/>
    <w:rsid w:val="007E4B86"/>
    <w:rsid w:val="007E4C50"/>
    <w:rsid w:val="007E54BE"/>
    <w:rsid w:val="007E5927"/>
    <w:rsid w:val="007E5B0D"/>
    <w:rsid w:val="007E5EB5"/>
    <w:rsid w:val="007E5F0F"/>
    <w:rsid w:val="007E626C"/>
    <w:rsid w:val="007E6726"/>
    <w:rsid w:val="007E6D5B"/>
    <w:rsid w:val="007E6F52"/>
    <w:rsid w:val="007E6F58"/>
    <w:rsid w:val="007E7042"/>
    <w:rsid w:val="007E7565"/>
    <w:rsid w:val="007E75EF"/>
    <w:rsid w:val="007E795D"/>
    <w:rsid w:val="007E7975"/>
    <w:rsid w:val="007E7ACE"/>
    <w:rsid w:val="007E7ADE"/>
    <w:rsid w:val="007E7CE4"/>
    <w:rsid w:val="007E7FBD"/>
    <w:rsid w:val="007F0312"/>
    <w:rsid w:val="007F0366"/>
    <w:rsid w:val="007F0E81"/>
    <w:rsid w:val="007F1021"/>
    <w:rsid w:val="007F10C8"/>
    <w:rsid w:val="007F1169"/>
    <w:rsid w:val="007F11E0"/>
    <w:rsid w:val="007F1454"/>
    <w:rsid w:val="007F16A7"/>
    <w:rsid w:val="007F1930"/>
    <w:rsid w:val="007F1AC3"/>
    <w:rsid w:val="007F1B7E"/>
    <w:rsid w:val="007F1C21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2F76"/>
    <w:rsid w:val="007F30A6"/>
    <w:rsid w:val="007F3916"/>
    <w:rsid w:val="007F3C16"/>
    <w:rsid w:val="007F4081"/>
    <w:rsid w:val="007F40E8"/>
    <w:rsid w:val="007F4609"/>
    <w:rsid w:val="007F47B8"/>
    <w:rsid w:val="007F4CD2"/>
    <w:rsid w:val="007F4ED8"/>
    <w:rsid w:val="007F53BD"/>
    <w:rsid w:val="007F5870"/>
    <w:rsid w:val="007F58C1"/>
    <w:rsid w:val="007F59C1"/>
    <w:rsid w:val="007F5D6A"/>
    <w:rsid w:val="007F5DA1"/>
    <w:rsid w:val="007F5F1A"/>
    <w:rsid w:val="007F5F21"/>
    <w:rsid w:val="007F660C"/>
    <w:rsid w:val="007F67EB"/>
    <w:rsid w:val="007F680E"/>
    <w:rsid w:val="007F6CE4"/>
    <w:rsid w:val="007F6FBC"/>
    <w:rsid w:val="007F737E"/>
    <w:rsid w:val="007F7C8E"/>
    <w:rsid w:val="007F7E42"/>
    <w:rsid w:val="008003F7"/>
    <w:rsid w:val="00800496"/>
    <w:rsid w:val="0080086F"/>
    <w:rsid w:val="00801035"/>
    <w:rsid w:val="008010E3"/>
    <w:rsid w:val="00801130"/>
    <w:rsid w:val="008014FF"/>
    <w:rsid w:val="00801C9F"/>
    <w:rsid w:val="00801EB2"/>
    <w:rsid w:val="00801EFD"/>
    <w:rsid w:val="00801F92"/>
    <w:rsid w:val="00802003"/>
    <w:rsid w:val="00802007"/>
    <w:rsid w:val="00802416"/>
    <w:rsid w:val="0080243C"/>
    <w:rsid w:val="00802934"/>
    <w:rsid w:val="00802CF9"/>
    <w:rsid w:val="00802E9E"/>
    <w:rsid w:val="008032E7"/>
    <w:rsid w:val="0080341E"/>
    <w:rsid w:val="0080344D"/>
    <w:rsid w:val="008034E6"/>
    <w:rsid w:val="008035FE"/>
    <w:rsid w:val="00803834"/>
    <w:rsid w:val="008038E7"/>
    <w:rsid w:val="008039C4"/>
    <w:rsid w:val="00803A4E"/>
    <w:rsid w:val="008040AC"/>
    <w:rsid w:val="00804120"/>
    <w:rsid w:val="00804197"/>
    <w:rsid w:val="00804704"/>
    <w:rsid w:val="0080489D"/>
    <w:rsid w:val="008048E7"/>
    <w:rsid w:val="008049C2"/>
    <w:rsid w:val="00804EE9"/>
    <w:rsid w:val="00805549"/>
    <w:rsid w:val="00806078"/>
    <w:rsid w:val="008064DD"/>
    <w:rsid w:val="008066A7"/>
    <w:rsid w:val="008067A7"/>
    <w:rsid w:val="00806A37"/>
    <w:rsid w:val="00806B19"/>
    <w:rsid w:val="00806C2D"/>
    <w:rsid w:val="00806D00"/>
    <w:rsid w:val="00806E0C"/>
    <w:rsid w:val="008070BC"/>
    <w:rsid w:val="008074A1"/>
    <w:rsid w:val="00807575"/>
    <w:rsid w:val="00807F7C"/>
    <w:rsid w:val="00807FD4"/>
    <w:rsid w:val="008100E5"/>
    <w:rsid w:val="008101BE"/>
    <w:rsid w:val="008108B4"/>
    <w:rsid w:val="00810A50"/>
    <w:rsid w:val="00810B5E"/>
    <w:rsid w:val="00810B7D"/>
    <w:rsid w:val="00810CC1"/>
    <w:rsid w:val="00810F93"/>
    <w:rsid w:val="00811018"/>
    <w:rsid w:val="00811377"/>
    <w:rsid w:val="008113E3"/>
    <w:rsid w:val="00811799"/>
    <w:rsid w:val="00811807"/>
    <w:rsid w:val="008119B6"/>
    <w:rsid w:val="00811BBC"/>
    <w:rsid w:val="008122FF"/>
    <w:rsid w:val="00812396"/>
    <w:rsid w:val="00812826"/>
    <w:rsid w:val="00812896"/>
    <w:rsid w:val="00812DAC"/>
    <w:rsid w:val="0081305B"/>
    <w:rsid w:val="0081308C"/>
    <w:rsid w:val="00813A66"/>
    <w:rsid w:val="00813EB4"/>
    <w:rsid w:val="00813F8D"/>
    <w:rsid w:val="00813FAE"/>
    <w:rsid w:val="008148BD"/>
    <w:rsid w:val="00814DA9"/>
    <w:rsid w:val="00814E16"/>
    <w:rsid w:val="008153BE"/>
    <w:rsid w:val="00815406"/>
    <w:rsid w:val="00815442"/>
    <w:rsid w:val="00815652"/>
    <w:rsid w:val="00815735"/>
    <w:rsid w:val="00815784"/>
    <w:rsid w:val="00815858"/>
    <w:rsid w:val="00815942"/>
    <w:rsid w:val="008159A4"/>
    <w:rsid w:val="00815A03"/>
    <w:rsid w:val="00815AA5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17DD5"/>
    <w:rsid w:val="0082001D"/>
    <w:rsid w:val="00820228"/>
    <w:rsid w:val="00820415"/>
    <w:rsid w:val="00820627"/>
    <w:rsid w:val="008207C6"/>
    <w:rsid w:val="00820A88"/>
    <w:rsid w:val="00820AFD"/>
    <w:rsid w:val="00820CFA"/>
    <w:rsid w:val="008210F5"/>
    <w:rsid w:val="008215DC"/>
    <w:rsid w:val="0082169D"/>
    <w:rsid w:val="00821895"/>
    <w:rsid w:val="00821B9B"/>
    <w:rsid w:val="00821CF8"/>
    <w:rsid w:val="00821EA9"/>
    <w:rsid w:val="00821F5C"/>
    <w:rsid w:val="00822330"/>
    <w:rsid w:val="0082236D"/>
    <w:rsid w:val="0082245C"/>
    <w:rsid w:val="00822B02"/>
    <w:rsid w:val="00822D1E"/>
    <w:rsid w:val="00823683"/>
    <w:rsid w:val="00823727"/>
    <w:rsid w:val="00823B15"/>
    <w:rsid w:val="00823B46"/>
    <w:rsid w:val="00823B89"/>
    <w:rsid w:val="00823CAA"/>
    <w:rsid w:val="008240BF"/>
    <w:rsid w:val="0082423D"/>
    <w:rsid w:val="00824832"/>
    <w:rsid w:val="008249A3"/>
    <w:rsid w:val="00824A31"/>
    <w:rsid w:val="00824A79"/>
    <w:rsid w:val="008252CD"/>
    <w:rsid w:val="008256E8"/>
    <w:rsid w:val="00825EBA"/>
    <w:rsid w:val="00825F4F"/>
    <w:rsid w:val="00825F58"/>
    <w:rsid w:val="00826131"/>
    <w:rsid w:val="008261E5"/>
    <w:rsid w:val="00826338"/>
    <w:rsid w:val="008267BE"/>
    <w:rsid w:val="008269A8"/>
    <w:rsid w:val="00826E14"/>
    <w:rsid w:val="00826F0B"/>
    <w:rsid w:val="008274CC"/>
    <w:rsid w:val="00827726"/>
    <w:rsid w:val="0082781A"/>
    <w:rsid w:val="00827868"/>
    <w:rsid w:val="008279E8"/>
    <w:rsid w:val="00827B27"/>
    <w:rsid w:val="00827B2A"/>
    <w:rsid w:val="00827C2E"/>
    <w:rsid w:val="00827CEC"/>
    <w:rsid w:val="00827DC0"/>
    <w:rsid w:val="0083046C"/>
    <w:rsid w:val="00830490"/>
    <w:rsid w:val="0083051E"/>
    <w:rsid w:val="00831539"/>
    <w:rsid w:val="00831609"/>
    <w:rsid w:val="0083176B"/>
    <w:rsid w:val="0083182E"/>
    <w:rsid w:val="00831F00"/>
    <w:rsid w:val="0083217D"/>
    <w:rsid w:val="0083258C"/>
    <w:rsid w:val="0083285A"/>
    <w:rsid w:val="00832A9D"/>
    <w:rsid w:val="00832D6C"/>
    <w:rsid w:val="00832F96"/>
    <w:rsid w:val="00833095"/>
    <w:rsid w:val="008339A0"/>
    <w:rsid w:val="00833A61"/>
    <w:rsid w:val="00833AB3"/>
    <w:rsid w:val="00833BAA"/>
    <w:rsid w:val="00833DED"/>
    <w:rsid w:val="00833FD3"/>
    <w:rsid w:val="0083434F"/>
    <w:rsid w:val="0083442A"/>
    <w:rsid w:val="0083460B"/>
    <w:rsid w:val="00834758"/>
    <w:rsid w:val="00834778"/>
    <w:rsid w:val="00834ABC"/>
    <w:rsid w:val="00834AFA"/>
    <w:rsid w:val="00834BD5"/>
    <w:rsid w:val="00834EBD"/>
    <w:rsid w:val="0083546D"/>
    <w:rsid w:val="0083570B"/>
    <w:rsid w:val="0083582F"/>
    <w:rsid w:val="0083585F"/>
    <w:rsid w:val="00835B6F"/>
    <w:rsid w:val="00836FC1"/>
    <w:rsid w:val="0083708D"/>
    <w:rsid w:val="00837247"/>
    <w:rsid w:val="008376FB"/>
    <w:rsid w:val="00837AEE"/>
    <w:rsid w:val="00837C3E"/>
    <w:rsid w:val="008400EF"/>
    <w:rsid w:val="00840164"/>
    <w:rsid w:val="00840391"/>
    <w:rsid w:val="00840703"/>
    <w:rsid w:val="0084084D"/>
    <w:rsid w:val="00840DA7"/>
    <w:rsid w:val="00841029"/>
    <w:rsid w:val="008412BC"/>
    <w:rsid w:val="00841AF8"/>
    <w:rsid w:val="00841CE1"/>
    <w:rsid w:val="00841FD8"/>
    <w:rsid w:val="008420FD"/>
    <w:rsid w:val="008429D2"/>
    <w:rsid w:val="008430B2"/>
    <w:rsid w:val="0084346B"/>
    <w:rsid w:val="00844536"/>
    <w:rsid w:val="00844C2F"/>
    <w:rsid w:val="00844F90"/>
    <w:rsid w:val="008450E1"/>
    <w:rsid w:val="008455F9"/>
    <w:rsid w:val="00845843"/>
    <w:rsid w:val="00845A12"/>
    <w:rsid w:val="00845C56"/>
    <w:rsid w:val="00845CDF"/>
    <w:rsid w:val="0084631C"/>
    <w:rsid w:val="008466B4"/>
    <w:rsid w:val="008466CF"/>
    <w:rsid w:val="00846A52"/>
    <w:rsid w:val="00846C3F"/>
    <w:rsid w:val="00846D99"/>
    <w:rsid w:val="00846F9C"/>
    <w:rsid w:val="00847038"/>
    <w:rsid w:val="0084722B"/>
    <w:rsid w:val="0084760F"/>
    <w:rsid w:val="008476BC"/>
    <w:rsid w:val="00847ACC"/>
    <w:rsid w:val="0085011C"/>
    <w:rsid w:val="008503B1"/>
    <w:rsid w:val="00850526"/>
    <w:rsid w:val="008508AD"/>
    <w:rsid w:val="00850A6F"/>
    <w:rsid w:val="00850B17"/>
    <w:rsid w:val="00850C3A"/>
    <w:rsid w:val="00850DF2"/>
    <w:rsid w:val="00850E32"/>
    <w:rsid w:val="00850FB1"/>
    <w:rsid w:val="008511F3"/>
    <w:rsid w:val="00851869"/>
    <w:rsid w:val="00851950"/>
    <w:rsid w:val="00852831"/>
    <w:rsid w:val="00853052"/>
    <w:rsid w:val="008533A2"/>
    <w:rsid w:val="008535DA"/>
    <w:rsid w:val="00853C50"/>
    <w:rsid w:val="00853C95"/>
    <w:rsid w:val="00853DDE"/>
    <w:rsid w:val="00853F14"/>
    <w:rsid w:val="008542E9"/>
    <w:rsid w:val="008548C4"/>
    <w:rsid w:val="00854B66"/>
    <w:rsid w:val="00854C4E"/>
    <w:rsid w:val="00854CF9"/>
    <w:rsid w:val="00854E9D"/>
    <w:rsid w:val="00854F07"/>
    <w:rsid w:val="0085507A"/>
    <w:rsid w:val="00855103"/>
    <w:rsid w:val="008552B2"/>
    <w:rsid w:val="00855947"/>
    <w:rsid w:val="00855EEE"/>
    <w:rsid w:val="0085604A"/>
    <w:rsid w:val="00856195"/>
    <w:rsid w:val="00856631"/>
    <w:rsid w:val="008569A3"/>
    <w:rsid w:val="00856B28"/>
    <w:rsid w:val="008571ED"/>
    <w:rsid w:val="0085752E"/>
    <w:rsid w:val="00857989"/>
    <w:rsid w:val="00857A8B"/>
    <w:rsid w:val="00857C47"/>
    <w:rsid w:val="00857D67"/>
    <w:rsid w:val="00857E04"/>
    <w:rsid w:val="00860206"/>
    <w:rsid w:val="0086070B"/>
    <w:rsid w:val="00860887"/>
    <w:rsid w:val="00860AB5"/>
    <w:rsid w:val="008611EA"/>
    <w:rsid w:val="0086140D"/>
    <w:rsid w:val="00861D18"/>
    <w:rsid w:val="0086289A"/>
    <w:rsid w:val="00862C39"/>
    <w:rsid w:val="00862E75"/>
    <w:rsid w:val="0086300B"/>
    <w:rsid w:val="0086324B"/>
    <w:rsid w:val="0086339F"/>
    <w:rsid w:val="00863704"/>
    <w:rsid w:val="008637D4"/>
    <w:rsid w:val="00863922"/>
    <w:rsid w:val="00863946"/>
    <w:rsid w:val="00863C95"/>
    <w:rsid w:val="00863CF9"/>
    <w:rsid w:val="00863EC6"/>
    <w:rsid w:val="00863F62"/>
    <w:rsid w:val="008640CB"/>
    <w:rsid w:val="00864161"/>
    <w:rsid w:val="00864316"/>
    <w:rsid w:val="0086433C"/>
    <w:rsid w:val="0086434F"/>
    <w:rsid w:val="0086468B"/>
    <w:rsid w:val="008647D7"/>
    <w:rsid w:val="00864854"/>
    <w:rsid w:val="00864D61"/>
    <w:rsid w:val="008650B9"/>
    <w:rsid w:val="0086516C"/>
    <w:rsid w:val="00865178"/>
    <w:rsid w:val="008651C4"/>
    <w:rsid w:val="008654BA"/>
    <w:rsid w:val="0086577F"/>
    <w:rsid w:val="008657B1"/>
    <w:rsid w:val="00865A7F"/>
    <w:rsid w:val="00865B32"/>
    <w:rsid w:val="00865CBE"/>
    <w:rsid w:val="008661D2"/>
    <w:rsid w:val="008664DF"/>
    <w:rsid w:val="00866642"/>
    <w:rsid w:val="008669C2"/>
    <w:rsid w:val="00866AA3"/>
    <w:rsid w:val="00866C02"/>
    <w:rsid w:val="00866CDA"/>
    <w:rsid w:val="00866DD4"/>
    <w:rsid w:val="00867262"/>
    <w:rsid w:val="008674B9"/>
    <w:rsid w:val="00867652"/>
    <w:rsid w:val="00867669"/>
    <w:rsid w:val="008677A3"/>
    <w:rsid w:val="008677C7"/>
    <w:rsid w:val="0086786C"/>
    <w:rsid w:val="0086789A"/>
    <w:rsid w:val="00867AB3"/>
    <w:rsid w:val="00867CAF"/>
    <w:rsid w:val="00867D10"/>
    <w:rsid w:val="00867FA7"/>
    <w:rsid w:val="00870212"/>
    <w:rsid w:val="008705BD"/>
    <w:rsid w:val="00870753"/>
    <w:rsid w:val="00870DAC"/>
    <w:rsid w:val="00870DE4"/>
    <w:rsid w:val="00870DF3"/>
    <w:rsid w:val="00870DFA"/>
    <w:rsid w:val="00871357"/>
    <w:rsid w:val="008715A2"/>
    <w:rsid w:val="00871761"/>
    <w:rsid w:val="00871A55"/>
    <w:rsid w:val="00871B7D"/>
    <w:rsid w:val="00871C32"/>
    <w:rsid w:val="00871D67"/>
    <w:rsid w:val="00871D9A"/>
    <w:rsid w:val="00871DBC"/>
    <w:rsid w:val="00872057"/>
    <w:rsid w:val="0087211D"/>
    <w:rsid w:val="008721E5"/>
    <w:rsid w:val="00872718"/>
    <w:rsid w:val="0087274A"/>
    <w:rsid w:val="00872E9A"/>
    <w:rsid w:val="00872F09"/>
    <w:rsid w:val="00873054"/>
    <w:rsid w:val="0087344E"/>
    <w:rsid w:val="008734EC"/>
    <w:rsid w:val="00873582"/>
    <w:rsid w:val="0087368F"/>
    <w:rsid w:val="008739D6"/>
    <w:rsid w:val="00873A10"/>
    <w:rsid w:val="00873C5B"/>
    <w:rsid w:val="00873D6B"/>
    <w:rsid w:val="00873EAC"/>
    <w:rsid w:val="00873F6D"/>
    <w:rsid w:val="0087404D"/>
    <w:rsid w:val="00874152"/>
    <w:rsid w:val="008741EE"/>
    <w:rsid w:val="0087429D"/>
    <w:rsid w:val="00874BDB"/>
    <w:rsid w:val="00874BE3"/>
    <w:rsid w:val="00874D8A"/>
    <w:rsid w:val="008751D0"/>
    <w:rsid w:val="00875253"/>
    <w:rsid w:val="0087527E"/>
    <w:rsid w:val="0087548B"/>
    <w:rsid w:val="008754A9"/>
    <w:rsid w:val="0087561E"/>
    <w:rsid w:val="0087592E"/>
    <w:rsid w:val="00875AE7"/>
    <w:rsid w:val="00875BA6"/>
    <w:rsid w:val="00875EDB"/>
    <w:rsid w:val="008760C1"/>
    <w:rsid w:val="008761AF"/>
    <w:rsid w:val="00876246"/>
    <w:rsid w:val="008762D6"/>
    <w:rsid w:val="00876793"/>
    <w:rsid w:val="008767DB"/>
    <w:rsid w:val="008768FC"/>
    <w:rsid w:val="00876A35"/>
    <w:rsid w:val="00876D59"/>
    <w:rsid w:val="0087702C"/>
    <w:rsid w:val="00877111"/>
    <w:rsid w:val="00877211"/>
    <w:rsid w:val="008773E6"/>
    <w:rsid w:val="0087751B"/>
    <w:rsid w:val="0087759A"/>
    <w:rsid w:val="00877648"/>
    <w:rsid w:val="008777CC"/>
    <w:rsid w:val="008779BD"/>
    <w:rsid w:val="008800AF"/>
    <w:rsid w:val="0088022A"/>
    <w:rsid w:val="008802E4"/>
    <w:rsid w:val="008803C1"/>
    <w:rsid w:val="0088061A"/>
    <w:rsid w:val="00880A11"/>
    <w:rsid w:val="00880C2B"/>
    <w:rsid w:val="00880C47"/>
    <w:rsid w:val="008812E1"/>
    <w:rsid w:val="00881544"/>
    <w:rsid w:val="00881588"/>
    <w:rsid w:val="00881727"/>
    <w:rsid w:val="008818AB"/>
    <w:rsid w:val="00881987"/>
    <w:rsid w:val="00881AB8"/>
    <w:rsid w:val="00881B74"/>
    <w:rsid w:val="00881CFB"/>
    <w:rsid w:val="008828E2"/>
    <w:rsid w:val="00882BE9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5261"/>
    <w:rsid w:val="00885409"/>
    <w:rsid w:val="0088575F"/>
    <w:rsid w:val="008857E1"/>
    <w:rsid w:val="00885923"/>
    <w:rsid w:val="00885AEA"/>
    <w:rsid w:val="00885F28"/>
    <w:rsid w:val="00885F42"/>
    <w:rsid w:val="008861B3"/>
    <w:rsid w:val="00886380"/>
    <w:rsid w:val="00886634"/>
    <w:rsid w:val="008868DA"/>
    <w:rsid w:val="00886B20"/>
    <w:rsid w:val="00886DDD"/>
    <w:rsid w:val="008877F8"/>
    <w:rsid w:val="00887CA5"/>
    <w:rsid w:val="00887EC5"/>
    <w:rsid w:val="008900C3"/>
    <w:rsid w:val="00890273"/>
    <w:rsid w:val="00890377"/>
    <w:rsid w:val="00890449"/>
    <w:rsid w:val="00890679"/>
    <w:rsid w:val="008907CA"/>
    <w:rsid w:val="008909EB"/>
    <w:rsid w:val="00890E04"/>
    <w:rsid w:val="00890E21"/>
    <w:rsid w:val="00890E91"/>
    <w:rsid w:val="00891056"/>
    <w:rsid w:val="008912A7"/>
    <w:rsid w:val="00891D13"/>
    <w:rsid w:val="00891FA0"/>
    <w:rsid w:val="00892355"/>
    <w:rsid w:val="0089241C"/>
    <w:rsid w:val="0089244E"/>
    <w:rsid w:val="00892654"/>
    <w:rsid w:val="00892743"/>
    <w:rsid w:val="00892D56"/>
    <w:rsid w:val="00893035"/>
    <w:rsid w:val="0089321A"/>
    <w:rsid w:val="00893672"/>
    <w:rsid w:val="008936BE"/>
    <w:rsid w:val="008938DB"/>
    <w:rsid w:val="00893920"/>
    <w:rsid w:val="00893C30"/>
    <w:rsid w:val="00893CEA"/>
    <w:rsid w:val="00893D36"/>
    <w:rsid w:val="00893D93"/>
    <w:rsid w:val="00893EE8"/>
    <w:rsid w:val="00893F0E"/>
    <w:rsid w:val="00894166"/>
    <w:rsid w:val="0089420C"/>
    <w:rsid w:val="0089424D"/>
    <w:rsid w:val="008943DB"/>
    <w:rsid w:val="008945E8"/>
    <w:rsid w:val="00894679"/>
    <w:rsid w:val="00894AF7"/>
    <w:rsid w:val="00894BF6"/>
    <w:rsid w:val="00894DFF"/>
    <w:rsid w:val="00894E0C"/>
    <w:rsid w:val="008950A8"/>
    <w:rsid w:val="00895114"/>
    <w:rsid w:val="008954C6"/>
    <w:rsid w:val="008955C7"/>
    <w:rsid w:val="008956FB"/>
    <w:rsid w:val="0089594E"/>
    <w:rsid w:val="00895FAC"/>
    <w:rsid w:val="0089607C"/>
    <w:rsid w:val="0089619B"/>
    <w:rsid w:val="008962AD"/>
    <w:rsid w:val="008965C8"/>
    <w:rsid w:val="008965F8"/>
    <w:rsid w:val="0089660C"/>
    <w:rsid w:val="008968F1"/>
    <w:rsid w:val="00896A01"/>
    <w:rsid w:val="00896FA4"/>
    <w:rsid w:val="0089726A"/>
    <w:rsid w:val="008973ED"/>
    <w:rsid w:val="0089752C"/>
    <w:rsid w:val="0089761A"/>
    <w:rsid w:val="0089772D"/>
    <w:rsid w:val="008977C7"/>
    <w:rsid w:val="00897D39"/>
    <w:rsid w:val="008A0372"/>
    <w:rsid w:val="008A08B5"/>
    <w:rsid w:val="008A0986"/>
    <w:rsid w:val="008A0A5F"/>
    <w:rsid w:val="008A0A7D"/>
    <w:rsid w:val="008A0BB5"/>
    <w:rsid w:val="008A0C9A"/>
    <w:rsid w:val="008A0DF0"/>
    <w:rsid w:val="008A0F37"/>
    <w:rsid w:val="008A1105"/>
    <w:rsid w:val="008A1179"/>
    <w:rsid w:val="008A1A69"/>
    <w:rsid w:val="008A1B2E"/>
    <w:rsid w:val="008A1C1C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937"/>
    <w:rsid w:val="008A2A09"/>
    <w:rsid w:val="008A2B1B"/>
    <w:rsid w:val="008A2C11"/>
    <w:rsid w:val="008A2E86"/>
    <w:rsid w:val="008A2F61"/>
    <w:rsid w:val="008A38E0"/>
    <w:rsid w:val="008A3C34"/>
    <w:rsid w:val="008A4574"/>
    <w:rsid w:val="008A4C89"/>
    <w:rsid w:val="008A4E53"/>
    <w:rsid w:val="008A4EB8"/>
    <w:rsid w:val="008A4EC6"/>
    <w:rsid w:val="008A5012"/>
    <w:rsid w:val="008A512E"/>
    <w:rsid w:val="008A5482"/>
    <w:rsid w:val="008A54BD"/>
    <w:rsid w:val="008A571F"/>
    <w:rsid w:val="008A5721"/>
    <w:rsid w:val="008A5A47"/>
    <w:rsid w:val="008A5A63"/>
    <w:rsid w:val="008A627A"/>
    <w:rsid w:val="008A63A1"/>
    <w:rsid w:val="008A647D"/>
    <w:rsid w:val="008A64EF"/>
    <w:rsid w:val="008A66FE"/>
    <w:rsid w:val="008A69F8"/>
    <w:rsid w:val="008A6A28"/>
    <w:rsid w:val="008A6C2D"/>
    <w:rsid w:val="008A6FC8"/>
    <w:rsid w:val="008A7311"/>
    <w:rsid w:val="008A7C7C"/>
    <w:rsid w:val="008A7FCF"/>
    <w:rsid w:val="008B001E"/>
    <w:rsid w:val="008B0077"/>
    <w:rsid w:val="008B00EE"/>
    <w:rsid w:val="008B02B4"/>
    <w:rsid w:val="008B062C"/>
    <w:rsid w:val="008B077B"/>
    <w:rsid w:val="008B08AD"/>
    <w:rsid w:val="008B0D87"/>
    <w:rsid w:val="008B104B"/>
    <w:rsid w:val="008B1058"/>
    <w:rsid w:val="008B122B"/>
    <w:rsid w:val="008B18EE"/>
    <w:rsid w:val="008B1A91"/>
    <w:rsid w:val="008B1F7D"/>
    <w:rsid w:val="008B2097"/>
    <w:rsid w:val="008B20A2"/>
    <w:rsid w:val="008B2738"/>
    <w:rsid w:val="008B287D"/>
    <w:rsid w:val="008B2A89"/>
    <w:rsid w:val="008B2C37"/>
    <w:rsid w:val="008B2C54"/>
    <w:rsid w:val="008B2D5C"/>
    <w:rsid w:val="008B32E1"/>
    <w:rsid w:val="008B331B"/>
    <w:rsid w:val="008B37E1"/>
    <w:rsid w:val="008B3C79"/>
    <w:rsid w:val="008B452E"/>
    <w:rsid w:val="008B456E"/>
    <w:rsid w:val="008B46DA"/>
    <w:rsid w:val="008B4A69"/>
    <w:rsid w:val="008B4C11"/>
    <w:rsid w:val="008B4E01"/>
    <w:rsid w:val="008B4F66"/>
    <w:rsid w:val="008B5326"/>
    <w:rsid w:val="008B5386"/>
    <w:rsid w:val="008B53EA"/>
    <w:rsid w:val="008B5669"/>
    <w:rsid w:val="008B5760"/>
    <w:rsid w:val="008B59B3"/>
    <w:rsid w:val="008B59C8"/>
    <w:rsid w:val="008B5A70"/>
    <w:rsid w:val="008B624B"/>
    <w:rsid w:val="008B64C0"/>
    <w:rsid w:val="008B65B3"/>
    <w:rsid w:val="008B669A"/>
    <w:rsid w:val="008B680B"/>
    <w:rsid w:val="008B6A84"/>
    <w:rsid w:val="008B6AFF"/>
    <w:rsid w:val="008B6D86"/>
    <w:rsid w:val="008B70BE"/>
    <w:rsid w:val="008B7607"/>
    <w:rsid w:val="008B7752"/>
    <w:rsid w:val="008B7823"/>
    <w:rsid w:val="008B791C"/>
    <w:rsid w:val="008B79FB"/>
    <w:rsid w:val="008B7C27"/>
    <w:rsid w:val="008C0134"/>
    <w:rsid w:val="008C02B3"/>
    <w:rsid w:val="008C0494"/>
    <w:rsid w:val="008C0B49"/>
    <w:rsid w:val="008C0DA9"/>
    <w:rsid w:val="008C11AE"/>
    <w:rsid w:val="008C1201"/>
    <w:rsid w:val="008C125A"/>
    <w:rsid w:val="008C138E"/>
    <w:rsid w:val="008C140C"/>
    <w:rsid w:val="008C14D1"/>
    <w:rsid w:val="008C169C"/>
    <w:rsid w:val="008C180A"/>
    <w:rsid w:val="008C1A45"/>
    <w:rsid w:val="008C1DDF"/>
    <w:rsid w:val="008C2116"/>
    <w:rsid w:val="008C27B4"/>
    <w:rsid w:val="008C2803"/>
    <w:rsid w:val="008C2B3C"/>
    <w:rsid w:val="008C2B93"/>
    <w:rsid w:val="008C2DBA"/>
    <w:rsid w:val="008C2E36"/>
    <w:rsid w:val="008C2F55"/>
    <w:rsid w:val="008C303C"/>
    <w:rsid w:val="008C3150"/>
    <w:rsid w:val="008C31D1"/>
    <w:rsid w:val="008C33BF"/>
    <w:rsid w:val="008C340E"/>
    <w:rsid w:val="008C367B"/>
    <w:rsid w:val="008C3952"/>
    <w:rsid w:val="008C3CA5"/>
    <w:rsid w:val="008C3D76"/>
    <w:rsid w:val="008C3E7A"/>
    <w:rsid w:val="008C46A1"/>
    <w:rsid w:val="008C48C8"/>
    <w:rsid w:val="008C5150"/>
    <w:rsid w:val="008C519D"/>
    <w:rsid w:val="008C51ED"/>
    <w:rsid w:val="008C59E7"/>
    <w:rsid w:val="008C5F8B"/>
    <w:rsid w:val="008C644B"/>
    <w:rsid w:val="008C6536"/>
    <w:rsid w:val="008C6A48"/>
    <w:rsid w:val="008C6AFB"/>
    <w:rsid w:val="008C70E7"/>
    <w:rsid w:val="008C7117"/>
    <w:rsid w:val="008C71DD"/>
    <w:rsid w:val="008C7318"/>
    <w:rsid w:val="008C7541"/>
    <w:rsid w:val="008C75D6"/>
    <w:rsid w:val="008C7603"/>
    <w:rsid w:val="008C7BE4"/>
    <w:rsid w:val="008C7CE9"/>
    <w:rsid w:val="008C7F61"/>
    <w:rsid w:val="008D0655"/>
    <w:rsid w:val="008D06FB"/>
    <w:rsid w:val="008D092D"/>
    <w:rsid w:val="008D0C03"/>
    <w:rsid w:val="008D0D58"/>
    <w:rsid w:val="008D1392"/>
    <w:rsid w:val="008D1464"/>
    <w:rsid w:val="008D1512"/>
    <w:rsid w:val="008D16D5"/>
    <w:rsid w:val="008D1A6A"/>
    <w:rsid w:val="008D1FD6"/>
    <w:rsid w:val="008D21D5"/>
    <w:rsid w:val="008D2806"/>
    <w:rsid w:val="008D2AE2"/>
    <w:rsid w:val="008D2C4E"/>
    <w:rsid w:val="008D2DBB"/>
    <w:rsid w:val="008D2E54"/>
    <w:rsid w:val="008D31E5"/>
    <w:rsid w:val="008D3661"/>
    <w:rsid w:val="008D3D34"/>
    <w:rsid w:val="008D443E"/>
    <w:rsid w:val="008D454C"/>
    <w:rsid w:val="008D473E"/>
    <w:rsid w:val="008D4840"/>
    <w:rsid w:val="008D4A25"/>
    <w:rsid w:val="008D4D4C"/>
    <w:rsid w:val="008D4E1B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695C"/>
    <w:rsid w:val="008D6C11"/>
    <w:rsid w:val="008D70C0"/>
    <w:rsid w:val="008D7320"/>
    <w:rsid w:val="008D74A4"/>
    <w:rsid w:val="008D751A"/>
    <w:rsid w:val="008D7584"/>
    <w:rsid w:val="008D793E"/>
    <w:rsid w:val="008D7B65"/>
    <w:rsid w:val="008E00F5"/>
    <w:rsid w:val="008E0752"/>
    <w:rsid w:val="008E078C"/>
    <w:rsid w:val="008E088C"/>
    <w:rsid w:val="008E09AE"/>
    <w:rsid w:val="008E0AEF"/>
    <w:rsid w:val="008E0E59"/>
    <w:rsid w:val="008E1185"/>
    <w:rsid w:val="008E129D"/>
    <w:rsid w:val="008E1463"/>
    <w:rsid w:val="008E1585"/>
    <w:rsid w:val="008E1668"/>
    <w:rsid w:val="008E1C1D"/>
    <w:rsid w:val="008E210F"/>
    <w:rsid w:val="008E21D9"/>
    <w:rsid w:val="008E2350"/>
    <w:rsid w:val="008E2497"/>
    <w:rsid w:val="008E2503"/>
    <w:rsid w:val="008E250A"/>
    <w:rsid w:val="008E25D0"/>
    <w:rsid w:val="008E27BE"/>
    <w:rsid w:val="008E28A4"/>
    <w:rsid w:val="008E28CB"/>
    <w:rsid w:val="008E2A4F"/>
    <w:rsid w:val="008E2BAA"/>
    <w:rsid w:val="008E2DA5"/>
    <w:rsid w:val="008E2E6E"/>
    <w:rsid w:val="008E36B0"/>
    <w:rsid w:val="008E3A94"/>
    <w:rsid w:val="008E3B36"/>
    <w:rsid w:val="008E4536"/>
    <w:rsid w:val="008E473B"/>
    <w:rsid w:val="008E4950"/>
    <w:rsid w:val="008E4F68"/>
    <w:rsid w:val="008E5234"/>
    <w:rsid w:val="008E525A"/>
    <w:rsid w:val="008E5C9C"/>
    <w:rsid w:val="008E5EAB"/>
    <w:rsid w:val="008E6450"/>
    <w:rsid w:val="008E656D"/>
    <w:rsid w:val="008E6C77"/>
    <w:rsid w:val="008E6F68"/>
    <w:rsid w:val="008E704D"/>
    <w:rsid w:val="008E7155"/>
    <w:rsid w:val="008E72B3"/>
    <w:rsid w:val="008E766E"/>
    <w:rsid w:val="008E7809"/>
    <w:rsid w:val="008E7B35"/>
    <w:rsid w:val="008E7D56"/>
    <w:rsid w:val="008E7EC0"/>
    <w:rsid w:val="008F0227"/>
    <w:rsid w:val="008F034B"/>
    <w:rsid w:val="008F0536"/>
    <w:rsid w:val="008F0657"/>
    <w:rsid w:val="008F0888"/>
    <w:rsid w:val="008F0972"/>
    <w:rsid w:val="008F09F7"/>
    <w:rsid w:val="008F0B93"/>
    <w:rsid w:val="008F0DAE"/>
    <w:rsid w:val="008F109F"/>
    <w:rsid w:val="008F10A1"/>
    <w:rsid w:val="008F1677"/>
    <w:rsid w:val="008F1732"/>
    <w:rsid w:val="008F17AF"/>
    <w:rsid w:val="008F182C"/>
    <w:rsid w:val="008F1B61"/>
    <w:rsid w:val="008F2826"/>
    <w:rsid w:val="008F2837"/>
    <w:rsid w:val="008F2C0E"/>
    <w:rsid w:val="008F2FD3"/>
    <w:rsid w:val="008F30F0"/>
    <w:rsid w:val="008F3180"/>
    <w:rsid w:val="008F32C9"/>
    <w:rsid w:val="008F3742"/>
    <w:rsid w:val="008F399D"/>
    <w:rsid w:val="008F3C29"/>
    <w:rsid w:val="008F3D43"/>
    <w:rsid w:val="008F3FEB"/>
    <w:rsid w:val="008F460C"/>
    <w:rsid w:val="008F46E8"/>
    <w:rsid w:val="008F471B"/>
    <w:rsid w:val="008F489D"/>
    <w:rsid w:val="008F4987"/>
    <w:rsid w:val="008F4C6C"/>
    <w:rsid w:val="008F4C93"/>
    <w:rsid w:val="008F4E99"/>
    <w:rsid w:val="008F4F20"/>
    <w:rsid w:val="008F5250"/>
    <w:rsid w:val="008F52F6"/>
    <w:rsid w:val="008F53F9"/>
    <w:rsid w:val="008F556F"/>
    <w:rsid w:val="008F5C17"/>
    <w:rsid w:val="008F5C77"/>
    <w:rsid w:val="008F63BA"/>
    <w:rsid w:val="008F6822"/>
    <w:rsid w:val="008F693F"/>
    <w:rsid w:val="008F6B4D"/>
    <w:rsid w:val="008F6CF4"/>
    <w:rsid w:val="008F6DF0"/>
    <w:rsid w:val="008F7070"/>
    <w:rsid w:val="008F72E6"/>
    <w:rsid w:val="008F7367"/>
    <w:rsid w:val="008F776B"/>
    <w:rsid w:val="008F77AF"/>
    <w:rsid w:val="008F78D3"/>
    <w:rsid w:val="008F7AAC"/>
    <w:rsid w:val="0090014F"/>
    <w:rsid w:val="009001FF"/>
    <w:rsid w:val="009006A0"/>
    <w:rsid w:val="009008DA"/>
    <w:rsid w:val="0090096F"/>
    <w:rsid w:val="009011AB"/>
    <w:rsid w:val="0090144E"/>
    <w:rsid w:val="009014EE"/>
    <w:rsid w:val="0090182D"/>
    <w:rsid w:val="00901A03"/>
    <w:rsid w:val="00901B6E"/>
    <w:rsid w:val="00901C22"/>
    <w:rsid w:val="00901C47"/>
    <w:rsid w:val="00901D99"/>
    <w:rsid w:val="009022B5"/>
    <w:rsid w:val="00902571"/>
    <w:rsid w:val="00902897"/>
    <w:rsid w:val="00902BA2"/>
    <w:rsid w:val="00902CB0"/>
    <w:rsid w:val="00902F3B"/>
    <w:rsid w:val="009036A1"/>
    <w:rsid w:val="009036AA"/>
    <w:rsid w:val="009038AE"/>
    <w:rsid w:val="00903A9A"/>
    <w:rsid w:val="00903B84"/>
    <w:rsid w:val="00903D06"/>
    <w:rsid w:val="00903D68"/>
    <w:rsid w:val="00903E39"/>
    <w:rsid w:val="00904095"/>
    <w:rsid w:val="009046F5"/>
    <w:rsid w:val="00904C1D"/>
    <w:rsid w:val="00904D6B"/>
    <w:rsid w:val="00904F89"/>
    <w:rsid w:val="009051EF"/>
    <w:rsid w:val="00905325"/>
    <w:rsid w:val="00905903"/>
    <w:rsid w:val="00905C46"/>
    <w:rsid w:val="00905D3E"/>
    <w:rsid w:val="00905ED8"/>
    <w:rsid w:val="00905FB3"/>
    <w:rsid w:val="009060A6"/>
    <w:rsid w:val="009060C1"/>
    <w:rsid w:val="00906551"/>
    <w:rsid w:val="00906C27"/>
    <w:rsid w:val="00906EC6"/>
    <w:rsid w:val="00906ECB"/>
    <w:rsid w:val="00906F92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0CB4"/>
    <w:rsid w:val="00911331"/>
    <w:rsid w:val="00911577"/>
    <w:rsid w:val="009116BB"/>
    <w:rsid w:val="00911AF3"/>
    <w:rsid w:val="00911C6F"/>
    <w:rsid w:val="00912133"/>
    <w:rsid w:val="009123F1"/>
    <w:rsid w:val="00912474"/>
    <w:rsid w:val="00912B28"/>
    <w:rsid w:val="00912B6F"/>
    <w:rsid w:val="00912FF5"/>
    <w:rsid w:val="009130F4"/>
    <w:rsid w:val="009131F6"/>
    <w:rsid w:val="009133AE"/>
    <w:rsid w:val="009134FB"/>
    <w:rsid w:val="00913799"/>
    <w:rsid w:val="009137C3"/>
    <w:rsid w:val="00913BA4"/>
    <w:rsid w:val="00913E74"/>
    <w:rsid w:val="009143E7"/>
    <w:rsid w:val="0091446F"/>
    <w:rsid w:val="00914BC3"/>
    <w:rsid w:val="00914DC6"/>
    <w:rsid w:val="00914EE3"/>
    <w:rsid w:val="0091554B"/>
    <w:rsid w:val="00915631"/>
    <w:rsid w:val="00915DAA"/>
    <w:rsid w:val="00915DC8"/>
    <w:rsid w:val="00915ED5"/>
    <w:rsid w:val="0091628D"/>
    <w:rsid w:val="00916559"/>
    <w:rsid w:val="009166A6"/>
    <w:rsid w:val="009168F9"/>
    <w:rsid w:val="0091699F"/>
    <w:rsid w:val="00916E1A"/>
    <w:rsid w:val="00916F0E"/>
    <w:rsid w:val="00917201"/>
    <w:rsid w:val="0091755E"/>
    <w:rsid w:val="0091767A"/>
    <w:rsid w:val="009177FD"/>
    <w:rsid w:val="009201A3"/>
    <w:rsid w:val="00920226"/>
    <w:rsid w:val="00920388"/>
    <w:rsid w:val="009204EC"/>
    <w:rsid w:val="00920963"/>
    <w:rsid w:val="0092097F"/>
    <w:rsid w:val="00920B86"/>
    <w:rsid w:val="00920BAB"/>
    <w:rsid w:val="00920C5F"/>
    <w:rsid w:val="00920F24"/>
    <w:rsid w:val="00920F86"/>
    <w:rsid w:val="00921257"/>
    <w:rsid w:val="009214CB"/>
    <w:rsid w:val="00921A92"/>
    <w:rsid w:val="00921ABC"/>
    <w:rsid w:val="00921B7A"/>
    <w:rsid w:val="00921E1F"/>
    <w:rsid w:val="00922216"/>
    <w:rsid w:val="00923F8E"/>
    <w:rsid w:val="00923FE7"/>
    <w:rsid w:val="00924208"/>
    <w:rsid w:val="00924392"/>
    <w:rsid w:val="00924589"/>
    <w:rsid w:val="00924903"/>
    <w:rsid w:val="009249C2"/>
    <w:rsid w:val="00924CCD"/>
    <w:rsid w:val="00924D8C"/>
    <w:rsid w:val="00924EB7"/>
    <w:rsid w:val="00924F50"/>
    <w:rsid w:val="009250DE"/>
    <w:rsid w:val="00925693"/>
    <w:rsid w:val="0092594F"/>
    <w:rsid w:val="00925C13"/>
    <w:rsid w:val="00925C67"/>
    <w:rsid w:val="00925E9A"/>
    <w:rsid w:val="0092610F"/>
    <w:rsid w:val="0092613B"/>
    <w:rsid w:val="00926149"/>
    <w:rsid w:val="00926176"/>
    <w:rsid w:val="00926288"/>
    <w:rsid w:val="009264E5"/>
    <w:rsid w:val="009265C4"/>
    <w:rsid w:val="0092680A"/>
    <w:rsid w:val="00926A31"/>
    <w:rsid w:val="00926B67"/>
    <w:rsid w:val="00926CDE"/>
    <w:rsid w:val="009270C7"/>
    <w:rsid w:val="00927198"/>
    <w:rsid w:val="009271C3"/>
    <w:rsid w:val="0092722B"/>
    <w:rsid w:val="009272A2"/>
    <w:rsid w:val="009276CE"/>
    <w:rsid w:val="00927D67"/>
    <w:rsid w:val="00930368"/>
    <w:rsid w:val="00930C1D"/>
    <w:rsid w:val="00930D05"/>
    <w:rsid w:val="00930E78"/>
    <w:rsid w:val="00930F27"/>
    <w:rsid w:val="00931189"/>
    <w:rsid w:val="00931847"/>
    <w:rsid w:val="00931A03"/>
    <w:rsid w:val="00931A8F"/>
    <w:rsid w:val="00931CDB"/>
    <w:rsid w:val="00931F99"/>
    <w:rsid w:val="009321A6"/>
    <w:rsid w:val="00932282"/>
    <w:rsid w:val="00932460"/>
    <w:rsid w:val="00932629"/>
    <w:rsid w:val="00932644"/>
    <w:rsid w:val="00932813"/>
    <w:rsid w:val="00932B67"/>
    <w:rsid w:val="00932FB5"/>
    <w:rsid w:val="009330D7"/>
    <w:rsid w:val="00933213"/>
    <w:rsid w:val="00933351"/>
    <w:rsid w:val="009338BC"/>
    <w:rsid w:val="00933EFF"/>
    <w:rsid w:val="00934041"/>
    <w:rsid w:val="00934219"/>
    <w:rsid w:val="00934409"/>
    <w:rsid w:val="0093449B"/>
    <w:rsid w:val="009347C2"/>
    <w:rsid w:val="00934876"/>
    <w:rsid w:val="00934DC0"/>
    <w:rsid w:val="00934FF8"/>
    <w:rsid w:val="00935183"/>
    <w:rsid w:val="009359DC"/>
    <w:rsid w:val="00935B08"/>
    <w:rsid w:val="00935ED1"/>
    <w:rsid w:val="00936544"/>
    <w:rsid w:val="009368A8"/>
    <w:rsid w:val="009369BC"/>
    <w:rsid w:val="00936C39"/>
    <w:rsid w:val="00936E33"/>
    <w:rsid w:val="00936F0B"/>
    <w:rsid w:val="00936FCD"/>
    <w:rsid w:val="00937076"/>
    <w:rsid w:val="0093744A"/>
    <w:rsid w:val="00937A08"/>
    <w:rsid w:val="00937B84"/>
    <w:rsid w:val="00940084"/>
    <w:rsid w:val="0094086D"/>
    <w:rsid w:val="00940964"/>
    <w:rsid w:val="009409A8"/>
    <w:rsid w:val="009411BC"/>
    <w:rsid w:val="009411E0"/>
    <w:rsid w:val="009414CE"/>
    <w:rsid w:val="0094173E"/>
    <w:rsid w:val="0094197D"/>
    <w:rsid w:val="00941B30"/>
    <w:rsid w:val="00941E0A"/>
    <w:rsid w:val="00942065"/>
    <w:rsid w:val="00942AF1"/>
    <w:rsid w:val="00942B8C"/>
    <w:rsid w:val="00942CED"/>
    <w:rsid w:val="00942D9E"/>
    <w:rsid w:val="00942E45"/>
    <w:rsid w:val="00942E91"/>
    <w:rsid w:val="00942F6C"/>
    <w:rsid w:val="00942FE8"/>
    <w:rsid w:val="00943007"/>
    <w:rsid w:val="009433D9"/>
    <w:rsid w:val="009434DA"/>
    <w:rsid w:val="009434E9"/>
    <w:rsid w:val="00943803"/>
    <w:rsid w:val="0094390A"/>
    <w:rsid w:val="0094398F"/>
    <w:rsid w:val="00943A98"/>
    <w:rsid w:val="00943D00"/>
    <w:rsid w:val="00943DB5"/>
    <w:rsid w:val="0094412A"/>
    <w:rsid w:val="00944186"/>
    <w:rsid w:val="009444BB"/>
    <w:rsid w:val="009444F0"/>
    <w:rsid w:val="00944509"/>
    <w:rsid w:val="00944617"/>
    <w:rsid w:val="00944644"/>
    <w:rsid w:val="009446D4"/>
    <w:rsid w:val="00944B26"/>
    <w:rsid w:val="00944CE9"/>
    <w:rsid w:val="009450DD"/>
    <w:rsid w:val="00945157"/>
    <w:rsid w:val="00945162"/>
    <w:rsid w:val="0094553A"/>
    <w:rsid w:val="00945945"/>
    <w:rsid w:val="0094594D"/>
    <w:rsid w:val="00945F6B"/>
    <w:rsid w:val="0094629E"/>
    <w:rsid w:val="0094677C"/>
    <w:rsid w:val="00946832"/>
    <w:rsid w:val="0094687F"/>
    <w:rsid w:val="00946C5B"/>
    <w:rsid w:val="00946CDF"/>
    <w:rsid w:val="00946DE9"/>
    <w:rsid w:val="009472A0"/>
    <w:rsid w:val="0094740F"/>
    <w:rsid w:val="00947484"/>
    <w:rsid w:val="00947774"/>
    <w:rsid w:val="00947B90"/>
    <w:rsid w:val="00947CB5"/>
    <w:rsid w:val="00947ED3"/>
    <w:rsid w:val="009505AE"/>
    <w:rsid w:val="009505FC"/>
    <w:rsid w:val="0095063C"/>
    <w:rsid w:val="00950725"/>
    <w:rsid w:val="0095080A"/>
    <w:rsid w:val="00950A31"/>
    <w:rsid w:val="00950BFB"/>
    <w:rsid w:val="00950E15"/>
    <w:rsid w:val="009512E0"/>
    <w:rsid w:val="00951328"/>
    <w:rsid w:val="009513A4"/>
    <w:rsid w:val="0095156C"/>
    <w:rsid w:val="00951631"/>
    <w:rsid w:val="009516D5"/>
    <w:rsid w:val="00951953"/>
    <w:rsid w:val="00951978"/>
    <w:rsid w:val="00952057"/>
    <w:rsid w:val="0095207A"/>
    <w:rsid w:val="0095248F"/>
    <w:rsid w:val="00952529"/>
    <w:rsid w:val="0095257C"/>
    <w:rsid w:val="00952682"/>
    <w:rsid w:val="009526E2"/>
    <w:rsid w:val="00952711"/>
    <w:rsid w:val="009528D2"/>
    <w:rsid w:val="00952CA6"/>
    <w:rsid w:val="00952DE9"/>
    <w:rsid w:val="00952E5F"/>
    <w:rsid w:val="00952F2B"/>
    <w:rsid w:val="00952F8C"/>
    <w:rsid w:val="00953362"/>
    <w:rsid w:val="00953460"/>
    <w:rsid w:val="00953A78"/>
    <w:rsid w:val="00953BAC"/>
    <w:rsid w:val="00954334"/>
    <w:rsid w:val="0095442D"/>
    <w:rsid w:val="00954893"/>
    <w:rsid w:val="00954CFB"/>
    <w:rsid w:val="00955028"/>
    <w:rsid w:val="0095503D"/>
    <w:rsid w:val="009550A9"/>
    <w:rsid w:val="009553AD"/>
    <w:rsid w:val="00955652"/>
    <w:rsid w:val="0095575D"/>
    <w:rsid w:val="00955E27"/>
    <w:rsid w:val="00955FFE"/>
    <w:rsid w:val="009563C1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57FCF"/>
    <w:rsid w:val="009602D0"/>
    <w:rsid w:val="00960453"/>
    <w:rsid w:val="00960536"/>
    <w:rsid w:val="009605EF"/>
    <w:rsid w:val="00960B1A"/>
    <w:rsid w:val="00960DE6"/>
    <w:rsid w:val="00960E07"/>
    <w:rsid w:val="00960F8E"/>
    <w:rsid w:val="0096121D"/>
    <w:rsid w:val="009612F1"/>
    <w:rsid w:val="009617C4"/>
    <w:rsid w:val="00961AA7"/>
    <w:rsid w:val="00961B9B"/>
    <w:rsid w:val="00961BE4"/>
    <w:rsid w:val="00961C64"/>
    <w:rsid w:val="0096221C"/>
    <w:rsid w:val="0096225E"/>
    <w:rsid w:val="0096229F"/>
    <w:rsid w:val="009629AA"/>
    <w:rsid w:val="00962FD4"/>
    <w:rsid w:val="0096300A"/>
    <w:rsid w:val="0096309A"/>
    <w:rsid w:val="0096338C"/>
    <w:rsid w:val="00963576"/>
    <w:rsid w:val="0096363A"/>
    <w:rsid w:val="00963D6F"/>
    <w:rsid w:val="00963DA6"/>
    <w:rsid w:val="00964045"/>
    <w:rsid w:val="009641F3"/>
    <w:rsid w:val="00964383"/>
    <w:rsid w:val="009645B6"/>
    <w:rsid w:val="0096479E"/>
    <w:rsid w:val="00964864"/>
    <w:rsid w:val="00964991"/>
    <w:rsid w:val="00964A93"/>
    <w:rsid w:val="00964B69"/>
    <w:rsid w:val="009651C4"/>
    <w:rsid w:val="009651E7"/>
    <w:rsid w:val="00965218"/>
    <w:rsid w:val="00965389"/>
    <w:rsid w:val="00965450"/>
    <w:rsid w:val="00965959"/>
    <w:rsid w:val="00965AFD"/>
    <w:rsid w:val="00965E3C"/>
    <w:rsid w:val="00965F4D"/>
    <w:rsid w:val="00965F73"/>
    <w:rsid w:val="00965F8E"/>
    <w:rsid w:val="00966097"/>
    <w:rsid w:val="00966180"/>
    <w:rsid w:val="009661E5"/>
    <w:rsid w:val="0096638E"/>
    <w:rsid w:val="0096647D"/>
    <w:rsid w:val="0096660E"/>
    <w:rsid w:val="00966690"/>
    <w:rsid w:val="00966722"/>
    <w:rsid w:val="00966AAE"/>
    <w:rsid w:val="00966CC6"/>
    <w:rsid w:val="00966E9F"/>
    <w:rsid w:val="00967027"/>
    <w:rsid w:val="009672CD"/>
    <w:rsid w:val="0096735A"/>
    <w:rsid w:val="0096756B"/>
    <w:rsid w:val="00967A0E"/>
    <w:rsid w:val="00967C08"/>
    <w:rsid w:val="00967EA9"/>
    <w:rsid w:val="0097014F"/>
    <w:rsid w:val="009706F0"/>
    <w:rsid w:val="0097091B"/>
    <w:rsid w:val="009709B9"/>
    <w:rsid w:val="00970BD4"/>
    <w:rsid w:val="00970E25"/>
    <w:rsid w:val="009710D8"/>
    <w:rsid w:val="0097176A"/>
    <w:rsid w:val="009717D6"/>
    <w:rsid w:val="0097192C"/>
    <w:rsid w:val="00971B40"/>
    <w:rsid w:val="00971F02"/>
    <w:rsid w:val="00972317"/>
    <w:rsid w:val="009726B3"/>
    <w:rsid w:val="0097271E"/>
    <w:rsid w:val="009728E1"/>
    <w:rsid w:val="00972AE4"/>
    <w:rsid w:val="009730A0"/>
    <w:rsid w:val="009730D4"/>
    <w:rsid w:val="009730F7"/>
    <w:rsid w:val="0097367E"/>
    <w:rsid w:val="009736AB"/>
    <w:rsid w:val="00973715"/>
    <w:rsid w:val="00973726"/>
    <w:rsid w:val="00973F9B"/>
    <w:rsid w:val="0097401D"/>
    <w:rsid w:val="009747C5"/>
    <w:rsid w:val="00974AB9"/>
    <w:rsid w:val="009750BE"/>
    <w:rsid w:val="009750C3"/>
    <w:rsid w:val="009752EC"/>
    <w:rsid w:val="009752EE"/>
    <w:rsid w:val="00975346"/>
    <w:rsid w:val="009753AB"/>
    <w:rsid w:val="009756D8"/>
    <w:rsid w:val="00975B99"/>
    <w:rsid w:val="00976380"/>
    <w:rsid w:val="0097688F"/>
    <w:rsid w:val="00976A03"/>
    <w:rsid w:val="00976ADE"/>
    <w:rsid w:val="00976B2E"/>
    <w:rsid w:val="00976D25"/>
    <w:rsid w:val="00976F23"/>
    <w:rsid w:val="0097782A"/>
    <w:rsid w:val="00977D03"/>
    <w:rsid w:val="00977D70"/>
    <w:rsid w:val="00977E5F"/>
    <w:rsid w:val="00977F7A"/>
    <w:rsid w:val="00977F7D"/>
    <w:rsid w:val="00980355"/>
    <w:rsid w:val="009803FD"/>
    <w:rsid w:val="009804A4"/>
    <w:rsid w:val="009815B0"/>
    <w:rsid w:val="00981704"/>
    <w:rsid w:val="0098187C"/>
    <w:rsid w:val="00981ADB"/>
    <w:rsid w:val="009823DE"/>
    <w:rsid w:val="00982A87"/>
    <w:rsid w:val="00982BEE"/>
    <w:rsid w:val="00982E22"/>
    <w:rsid w:val="009830BB"/>
    <w:rsid w:val="0098346C"/>
    <w:rsid w:val="009844A5"/>
    <w:rsid w:val="009845D5"/>
    <w:rsid w:val="00984ABD"/>
    <w:rsid w:val="00984B7C"/>
    <w:rsid w:val="00984D83"/>
    <w:rsid w:val="00984FBD"/>
    <w:rsid w:val="00985105"/>
    <w:rsid w:val="00985554"/>
    <w:rsid w:val="0098596A"/>
    <w:rsid w:val="00985979"/>
    <w:rsid w:val="009859CE"/>
    <w:rsid w:val="00985E2E"/>
    <w:rsid w:val="009860CC"/>
    <w:rsid w:val="00986101"/>
    <w:rsid w:val="00986191"/>
    <w:rsid w:val="00986399"/>
    <w:rsid w:val="00986533"/>
    <w:rsid w:val="00986648"/>
    <w:rsid w:val="00986904"/>
    <w:rsid w:val="00986B47"/>
    <w:rsid w:val="00986B7D"/>
    <w:rsid w:val="00987182"/>
    <w:rsid w:val="009873AF"/>
    <w:rsid w:val="00987419"/>
    <w:rsid w:val="00987491"/>
    <w:rsid w:val="0098761D"/>
    <w:rsid w:val="00987677"/>
    <w:rsid w:val="0098767E"/>
    <w:rsid w:val="00987B6E"/>
    <w:rsid w:val="00987C5A"/>
    <w:rsid w:val="00987ECB"/>
    <w:rsid w:val="00990000"/>
    <w:rsid w:val="009905A9"/>
    <w:rsid w:val="009906C9"/>
    <w:rsid w:val="0099083B"/>
    <w:rsid w:val="00990AA7"/>
    <w:rsid w:val="00990BA7"/>
    <w:rsid w:val="00990C55"/>
    <w:rsid w:val="00990CA9"/>
    <w:rsid w:val="009912AE"/>
    <w:rsid w:val="00991736"/>
    <w:rsid w:val="009919D6"/>
    <w:rsid w:val="00991B55"/>
    <w:rsid w:val="00991BE5"/>
    <w:rsid w:val="009922C6"/>
    <w:rsid w:val="00992AE7"/>
    <w:rsid w:val="00992D9F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6E2"/>
    <w:rsid w:val="00994A0A"/>
    <w:rsid w:val="00994E4C"/>
    <w:rsid w:val="00994F10"/>
    <w:rsid w:val="00995232"/>
    <w:rsid w:val="0099525C"/>
    <w:rsid w:val="009956BB"/>
    <w:rsid w:val="00995AAE"/>
    <w:rsid w:val="00995B98"/>
    <w:rsid w:val="00995F43"/>
    <w:rsid w:val="00996133"/>
    <w:rsid w:val="00996261"/>
    <w:rsid w:val="00996326"/>
    <w:rsid w:val="0099642F"/>
    <w:rsid w:val="009964D9"/>
    <w:rsid w:val="0099660D"/>
    <w:rsid w:val="009966F8"/>
    <w:rsid w:val="0099687D"/>
    <w:rsid w:val="00996AEB"/>
    <w:rsid w:val="00996CC8"/>
    <w:rsid w:val="0099722A"/>
    <w:rsid w:val="009973A0"/>
    <w:rsid w:val="0099772C"/>
    <w:rsid w:val="009977EC"/>
    <w:rsid w:val="00997A96"/>
    <w:rsid w:val="00997B64"/>
    <w:rsid w:val="00997D65"/>
    <w:rsid w:val="00997E1C"/>
    <w:rsid w:val="00997F2B"/>
    <w:rsid w:val="00997F7C"/>
    <w:rsid w:val="009A0735"/>
    <w:rsid w:val="009A091F"/>
    <w:rsid w:val="009A09D9"/>
    <w:rsid w:val="009A0D12"/>
    <w:rsid w:val="009A0DEE"/>
    <w:rsid w:val="009A1181"/>
    <w:rsid w:val="009A150F"/>
    <w:rsid w:val="009A160B"/>
    <w:rsid w:val="009A17D5"/>
    <w:rsid w:val="009A1900"/>
    <w:rsid w:val="009A1A0C"/>
    <w:rsid w:val="009A1A11"/>
    <w:rsid w:val="009A1CA2"/>
    <w:rsid w:val="009A1E7D"/>
    <w:rsid w:val="009A2F3D"/>
    <w:rsid w:val="009A3096"/>
    <w:rsid w:val="009A364A"/>
    <w:rsid w:val="009A3707"/>
    <w:rsid w:val="009A394C"/>
    <w:rsid w:val="009A3B3E"/>
    <w:rsid w:val="009A3B79"/>
    <w:rsid w:val="009A3B91"/>
    <w:rsid w:val="009A3DF5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09B"/>
    <w:rsid w:val="009A637C"/>
    <w:rsid w:val="009A6481"/>
    <w:rsid w:val="009A6743"/>
    <w:rsid w:val="009A6A83"/>
    <w:rsid w:val="009A6C20"/>
    <w:rsid w:val="009A6CFD"/>
    <w:rsid w:val="009A6E72"/>
    <w:rsid w:val="009A74C1"/>
    <w:rsid w:val="009A7520"/>
    <w:rsid w:val="009A7704"/>
    <w:rsid w:val="009A77C0"/>
    <w:rsid w:val="009A7853"/>
    <w:rsid w:val="009A78A7"/>
    <w:rsid w:val="009A7A54"/>
    <w:rsid w:val="009A7DCA"/>
    <w:rsid w:val="009A7E7D"/>
    <w:rsid w:val="009A7EE8"/>
    <w:rsid w:val="009B0030"/>
    <w:rsid w:val="009B03FE"/>
    <w:rsid w:val="009B04AC"/>
    <w:rsid w:val="009B054E"/>
    <w:rsid w:val="009B0760"/>
    <w:rsid w:val="009B07A7"/>
    <w:rsid w:val="009B0A57"/>
    <w:rsid w:val="009B0CE0"/>
    <w:rsid w:val="009B0FB0"/>
    <w:rsid w:val="009B133E"/>
    <w:rsid w:val="009B148C"/>
    <w:rsid w:val="009B15F9"/>
    <w:rsid w:val="009B17B4"/>
    <w:rsid w:val="009B17C1"/>
    <w:rsid w:val="009B204F"/>
    <w:rsid w:val="009B2072"/>
    <w:rsid w:val="009B212F"/>
    <w:rsid w:val="009B230B"/>
    <w:rsid w:val="009B2414"/>
    <w:rsid w:val="009B26BE"/>
    <w:rsid w:val="009B2735"/>
    <w:rsid w:val="009B2808"/>
    <w:rsid w:val="009B2A01"/>
    <w:rsid w:val="009B2AE2"/>
    <w:rsid w:val="009B2AF5"/>
    <w:rsid w:val="009B30BD"/>
    <w:rsid w:val="009B3123"/>
    <w:rsid w:val="009B35CC"/>
    <w:rsid w:val="009B3E19"/>
    <w:rsid w:val="009B3F6E"/>
    <w:rsid w:val="009B3FB2"/>
    <w:rsid w:val="009B4065"/>
    <w:rsid w:val="009B41EA"/>
    <w:rsid w:val="009B4652"/>
    <w:rsid w:val="009B4877"/>
    <w:rsid w:val="009B4E06"/>
    <w:rsid w:val="009B4F4B"/>
    <w:rsid w:val="009B5574"/>
    <w:rsid w:val="009B5DAE"/>
    <w:rsid w:val="009B62E2"/>
    <w:rsid w:val="009B639B"/>
    <w:rsid w:val="009B6436"/>
    <w:rsid w:val="009B6529"/>
    <w:rsid w:val="009B6A49"/>
    <w:rsid w:val="009B6B62"/>
    <w:rsid w:val="009B6D2F"/>
    <w:rsid w:val="009B6E1D"/>
    <w:rsid w:val="009B7005"/>
    <w:rsid w:val="009B73F5"/>
    <w:rsid w:val="009B7742"/>
    <w:rsid w:val="009B79FE"/>
    <w:rsid w:val="009B7A50"/>
    <w:rsid w:val="009B7BDF"/>
    <w:rsid w:val="009B7CBC"/>
    <w:rsid w:val="009B7F27"/>
    <w:rsid w:val="009C0180"/>
    <w:rsid w:val="009C04A7"/>
    <w:rsid w:val="009C0667"/>
    <w:rsid w:val="009C0835"/>
    <w:rsid w:val="009C0954"/>
    <w:rsid w:val="009C1916"/>
    <w:rsid w:val="009C1DDF"/>
    <w:rsid w:val="009C1F06"/>
    <w:rsid w:val="009C218C"/>
    <w:rsid w:val="009C23C8"/>
    <w:rsid w:val="009C2838"/>
    <w:rsid w:val="009C2CAE"/>
    <w:rsid w:val="009C2CC3"/>
    <w:rsid w:val="009C2E72"/>
    <w:rsid w:val="009C30F1"/>
    <w:rsid w:val="009C31CF"/>
    <w:rsid w:val="009C3292"/>
    <w:rsid w:val="009C346E"/>
    <w:rsid w:val="009C3477"/>
    <w:rsid w:val="009C3511"/>
    <w:rsid w:val="009C3836"/>
    <w:rsid w:val="009C38DA"/>
    <w:rsid w:val="009C39B9"/>
    <w:rsid w:val="009C3DA1"/>
    <w:rsid w:val="009C3EAD"/>
    <w:rsid w:val="009C3F51"/>
    <w:rsid w:val="009C40E8"/>
    <w:rsid w:val="009C46A1"/>
    <w:rsid w:val="009C46C1"/>
    <w:rsid w:val="009C4EE4"/>
    <w:rsid w:val="009C503C"/>
    <w:rsid w:val="009C51E5"/>
    <w:rsid w:val="009C5E6A"/>
    <w:rsid w:val="009C61E0"/>
    <w:rsid w:val="009C685B"/>
    <w:rsid w:val="009C73ED"/>
    <w:rsid w:val="009C7892"/>
    <w:rsid w:val="009C7FFA"/>
    <w:rsid w:val="009D0439"/>
    <w:rsid w:val="009D0660"/>
    <w:rsid w:val="009D0682"/>
    <w:rsid w:val="009D0963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1EFE"/>
    <w:rsid w:val="009D217B"/>
    <w:rsid w:val="009D22B3"/>
    <w:rsid w:val="009D2483"/>
    <w:rsid w:val="009D25C3"/>
    <w:rsid w:val="009D265F"/>
    <w:rsid w:val="009D2735"/>
    <w:rsid w:val="009D2977"/>
    <w:rsid w:val="009D2C9E"/>
    <w:rsid w:val="009D3339"/>
    <w:rsid w:val="009D345B"/>
    <w:rsid w:val="009D38FC"/>
    <w:rsid w:val="009D3A18"/>
    <w:rsid w:val="009D3BA3"/>
    <w:rsid w:val="009D3EBA"/>
    <w:rsid w:val="009D4207"/>
    <w:rsid w:val="009D44C5"/>
    <w:rsid w:val="009D4744"/>
    <w:rsid w:val="009D47F4"/>
    <w:rsid w:val="009D49C8"/>
    <w:rsid w:val="009D4A4A"/>
    <w:rsid w:val="009D4D94"/>
    <w:rsid w:val="009D4EC6"/>
    <w:rsid w:val="009D508E"/>
    <w:rsid w:val="009D5284"/>
    <w:rsid w:val="009D548E"/>
    <w:rsid w:val="009D54BA"/>
    <w:rsid w:val="009D5537"/>
    <w:rsid w:val="009D5716"/>
    <w:rsid w:val="009D5CDE"/>
    <w:rsid w:val="009D5E17"/>
    <w:rsid w:val="009D61B9"/>
    <w:rsid w:val="009D61E6"/>
    <w:rsid w:val="009D6388"/>
    <w:rsid w:val="009D63DC"/>
    <w:rsid w:val="009D677B"/>
    <w:rsid w:val="009D6A16"/>
    <w:rsid w:val="009D6A40"/>
    <w:rsid w:val="009D6AE6"/>
    <w:rsid w:val="009D6BAB"/>
    <w:rsid w:val="009D7796"/>
    <w:rsid w:val="009D7E08"/>
    <w:rsid w:val="009E006B"/>
    <w:rsid w:val="009E019A"/>
    <w:rsid w:val="009E0263"/>
    <w:rsid w:val="009E02EE"/>
    <w:rsid w:val="009E0333"/>
    <w:rsid w:val="009E0382"/>
    <w:rsid w:val="009E0BFF"/>
    <w:rsid w:val="009E0C88"/>
    <w:rsid w:val="009E0E29"/>
    <w:rsid w:val="009E129B"/>
    <w:rsid w:val="009E16FB"/>
    <w:rsid w:val="009E185B"/>
    <w:rsid w:val="009E1A50"/>
    <w:rsid w:val="009E1A63"/>
    <w:rsid w:val="009E1C2F"/>
    <w:rsid w:val="009E223F"/>
    <w:rsid w:val="009E25EB"/>
    <w:rsid w:val="009E26AD"/>
    <w:rsid w:val="009E2701"/>
    <w:rsid w:val="009E27B3"/>
    <w:rsid w:val="009E2B91"/>
    <w:rsid w:val="009E2C1A"/>
    <w:rsid w:val="009E2C5E"/>
    <w:rsid w:val="009E2E90"/>
    <w:rsid w:val="009E3146"/>
    <w:rsid w:val="009E3188"/>
    <w:rsid w:val="009E3BD7"/>
    <w:rsid w:val="009E3D9C"/>
    <w:rsid w:val="009E3E26"/>
    <w:rsid w:val="009E4495"/>
    <w:rsid w:val="009E456C"/>
    <w:rsid w:val="009E4584"/>
    <w:rsid w:val="009E4697"/>
    <w:rsid w:val="009E4718"/>
    <w:rsid w:val="009E4A4C"/>
    <w:rsid w:val="009E4B87"/>
    <w:rsid w:val="009E4C9A"/>
    <w:rsid w:val="009E53DC"/>
    <w:rsid w:val="009E542D"/>
    <w:rsid w:val="009E5582"/>
    <w:rsid w:val="009E5678"/>
    <w:rsid w:val="009E5717"/>
    <w:rsid w:val="009E573D"/>
    <w:rsid w:val="009E5793"/>
    <w:rsid w:val="009E5D33"/>
    <w:rsid w:val="009E5F59"/>
    <w:rsid w:val="009E63C7"/>
    <w:rsid w:val="009E6572"/>
    <w:rsid w:val="009E69BD"/>
    <w:rsid w:val="009E6D32"/>
    <w:rsid w:val="009E7300"/>
    <w:rsid w:val="009F04FA"/>
    <w:rsid w:val="009F05CC"/>
    <w:rsid w:val="009F085F"/>
    <w:rsid w:val="009F0CD9"/>
    <w:rsid w:val="009F119D"/>
    <w:rsid w:val="009F12B9"/>
    <w:rsid w:val="009F1322"/>
    <w:rsid w:val="009F1ED9"/>
    <w:rsid w:val="009F1EE2"/>
    <w:rsid w:val="009F1EEE"/>
    <w:rsid w:val="009F1F90"/>
    <w:rsid w:val="009F2271"/>
    <w:rsid w:val="009F23CA"/>
    <w:rsid w:val="009F2877"/>
    <w:rsid w:val="009F2967"/>
    <w:rsid w:val="009F3184"/>
    <w:rsid w:val="009F36D0"/>
    <w:rsid w:val="009F3C3E"/>
    <w:rsid w:val="009F4333"/>
    <w:rsid w:val="009F4578"/>
    <w:rsid w:val="009F4865"/>
    <w:rsid w:val="009F493E"/>
    <w:rsid w:val="009F4F8D"/>
    <w:rsid w:val="009F5008"/>
    <w:rsid w:val="009F516B"/>
    <w:rsid w:val="009F53C7"/>
    <w:rsid w:val="009F53F5"/>
    <w:rsid w:val="009F554C"/>
    <w:rsid w:val="009F56B7"/>
    <w:rsid w:val="009F57B1"/>
    <w:rsid w:val="009F5AB1"/>
    <w:rsid w:val="009F5D6A"/>
    <w:rsid w:val="009F6358"/>
    <w:rsid w:val="009F6419"/>
    <w:rsid w:val="009F6795"/>
    <w:rsid w:val="009F68E2"/>
    <w:rsid w:val="009F6C81"/>
    <w:rsid w:val="009F740C"/>
    <w:rsid w:val="009F74A3"/>
    <w:rsid w:val="009F75ED"/>
    <w:rsid w:val="009F77E0"/>
    <w:rsid w:val="009F7A93"/>
    <w:rsid w:val="009F7C25"/>
    <w:rsid w:val="009F7DCC"/>
    <w:rsid w:val="00A00285"/>
    <w:rsid w:val="00A0052E"/>
    <w:rsid w:val="00A005A7"/>
    <w:rsid w:val="00A007A3"/>
    <w:rsid w:val="00A008B5"/>
    <w:rsid w:val="00A00C9C"/>
    <w:rsid w:val="00A012D2"/>
    <w:rsid w:val="00A0135E"/>
    <w:rsid w:val="00A0160E"/>
    <w:rsid w:val="00A01654"/>
    <w:rsid w:val="00A01A93"/>
    <w:rsid w:val="00A01DA6"/>
    <w:rsid w:val="00A02040"/>
    <w:rsid w:val="00A02398"/>
    <w:rsid w:val="00A02609"/>
    <w:rsid w:val="00A02772"/>
    <w:rsid w:val="00A030D0"/>
    <w:rsid w:val="00A03242"/>
    <w:rsid w:val="00A03381"/>
    <w:rsid w:val="00A033A3"/>
    <w:rsid w:val="00A0377E"/>
    <w:rsid w:val="00A0390A"/>
    <w:rsid w:val="00A03D33"/>
    <w:rsid w:val="00A03D3E"/>
    <w:rsid w:val="00A03F41"/>
    <w:rsid w:val="00A03F6A"/>
    <w:rsid w:val="00A03FC2"/>
    <w:rsid w:val="00A03FEF"/>
    <w:rsid w:val="00A0444F"/>
    <w:rsid w:val="00A044D6"/>
    <w:rsid w:val="00A047E5"/>
    <w:rsid w:val="00A04B69"/>
    <w:rsid w:val="00A054BE"/>
    <w:rsid w:val="00A0556B"/>
    <w:rsid w:val="00A0564A"/>
    <w:rsid w:val="00A0577D"/>
    <w:rsid w:val="00A05C81"/>
    <w:rsid w:val="00A06361"/>
    <w:rsid w:val="00A063F8"/>
    <w:rsid w:val="00A07585"/>
    <w:rsid w:val="00A07823"/>
    <w:rsid w:val="00A079DD"/>
    <w:rsid w:val="00A07E2D"/>
    <w:rsid w:val="00A10049"/>
    <w:rsid w:val="00A100FE"/>
    <w:rsid w:val="00A102F6"/>
    <w:rsid w:val="00A103E1"/>
    <w:rsid w:val="00A107D0"/>
    <w:rsid w:val="00A10CC0"/>
    <w:rsid w:val="00A111C3"/>
    <w:rsid w:val="00A112C1"/>
    <w:rsid w:val="00A113E6"/>
    <w:rsid w:val="00A11417"/>
    <w:rsid w:val="00A1161C"/>
    <w:rsid w:val="00A119DA"/>
    <w:rsid w:val="00A11DB5"/>
    <w:rsid w:val="00A11FB2"/>
    <w:rsid w:val="00A12145"/>
    <w:rsid w:val="00A121BD"/>
    <w:rsid w:val="00A12538"/>
    <w:rsid w:val="00A12544"/>
    <w:rsid w:val="00A1274C"/>
    <w:rsid w:val="00A12971"/>
    <w:rsid w:val="00A12B9C"/>
    <w:rsid w:val="00A12BEC"/>
    <w:rsid w:val="00A12C80"/>
    <w:rsid w:val="00A12D3D"/>
    <w:rsid w:val="00A12E83"/>
    <w:rsid w:val="00A135DD"/>
    <w:rsid w:val="00A13891"/>
    <w:rsid w:val="00A139E9"/>
    <w:rsid w:val="00A13C7D"/>
    <w:rsid w:val="00A13DF1"/>
    <w:rsid w:val="00A13E50"/>
    <w:rsid w:val="00A13E7D"/>
    <w:rsid w:val="00A14489"/>
    <w:rsid w:val="00A145EC"/>
    <w:rsid w:val="00A14AB1"/>
    <w:rsid w:val="00A14DBE"/>
    <w:rsid w:val="00A1524D"/>
    <w:rsid w:val="00A1537F"/>
    <w:rsid w:val="00A15643"/>
    <w:rsid w:val="00A15652"/>
    <w:rsid w:val="00A15B10"/>
    <w:rsid w:val="00A15BAE"/>
    <w:rsid w:val="00A15C5E"/>
    <w:rsid w:val="00A15D85"/>
    <w:rsid w:val="00A1629E"/>
    <w:rsid w:val="00A16383"/>
    <w:rsid w:val="00A16678"/>
    <w:rsid w:val="00A16A28"/>
    <w:rsid w:val="00A16AA2"/>
    <w:rsid w:val="00A16BDA"/>
    <w:rsid w:val="00A17367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30"/>
    <w:rsid w:val="00A2108C"/>
    <w:rsid w:val="00A217E4"/>
    <w:rsid w:val="00A21B45"/>
    <w:rsid w:val="00A21CA0"/>
    <w:rsid w:val="00A21FD9"/>
    <w:rsid w:val="00A22168"/>
    <w:rsid w:val="00A2275F"/>
    <w:rsid w:val="00A228DE"/>
    <w:rsid w:val="00A22B57"/>
    <w:rsid w:val="00A22EE2"/>
    <w:rsid w:val="00A22F37"/>
    <w:rsid w:val="00A22FF3"/>
    <w:rsid w:val="00A232EB"/>
    <w:rsid w:val="00A2365A"/>
    <w:rsid w:val="00A240CB"/>
    <w:rsid w:val="00A2414E"/>
    <w:rsid w:val="00A243FC"/>
    <w:rsid w:val="00A24487"/>
    <w:rsid w:val="00A246B1"/>
    <w:rsid w:val="00A247B9"/>
    <w:rsid w:val="00A24C94"/>
    <w:rsid w:val="00A24D26"/>
    <w:rsid w:val="00A251BA"/>
    <w:rsid w:val="00A254A5"/>
    <w:rsid w:val="00A255BE"/>
    <w:rsid w:val="00A257F1"/>
    <w:rsid w:val="00A257FF"/>
    <w:rsid w:val="00A25873"/>
    <w:rsid w:val="00A25875"/>
    <w:rsid w:val="00A258C7"/>
    <w:rsid w:val="00A260C9"/>
    <w:rsid w:val="00A264C3"/>
    <w:rsid w:val="00A265DD"/>
    <w:rsid w:val="00A267B0"/>
    <w:rsid w:val="00A26B66"/>
    <w:rsid w:val="00A26BCB"/>
    <w:rsid w:val="00A2703D"/>
    <w:rsid w:val="00A27088"/>
    <w:rsid w:val="00A2716A"/>
    <w:rsid w:val="00A27D6E"/>
    <w:rsid w:val="00A30242"/>
    <w:rsid w:val="00A304D5"/>
    <w:rsid w:val="00A30A40"/>
    <w:rsid w:val="00A31104"/>
    <w:rsid w:val="00A312BA"/>
    <w:rsid w:val="00A31500"/>
    <w:rsid w:val="00A31A44"/>
    <w:rsid w:val="00A31FE0"/>
    <w:rsid w:val="00A320F3"/>
    <w:rsid w:val="00A32381"/>
    <w:rsid w:val="00A325FB"/>
    <w:rsid w:val="00A32E6B"/>
    <w:rsid w:val="00A3306F"/>
    <w:rsid w:val="00A331B5"/>
    <w:rsid w:val="00A335FB"/>
    <w:rsid w:val="00A33769"/>
    <w:rsid w:val="00A346A2"/>
    <w:rsid w:val="00A34726"/>
    <w:rsid w:val="00A3476E"/>
    <w:rsid w:val="00A348E1"/>
    <w:rsid w:val="00A3491A"/>
    <w:rsid w:val="00A351E3"/>
    <w:rsid w:val="00A351F3"/>
    <w:rsid w:val="00A35336"/>
    <w:rsid w:val="00A35A11"/>
    <w:rsid w:val="00A35B68"/>
    <w:rsid w:val="00A35FE2"/>
    <w:rsid w:val="00A36262"/>
    <w:rsid w:val="00A365D8"/>
    <w:rsid w:val="00A36794"/>
    <w:rsid w:val="00A368E8"/>
    <w:rsid w:val="00A36A64"/>
    <w:rsid w:val="00A3719E"/>
    <w:rsid w:val="00A37487"/>
    <w:rsid w:val="00A37803"/>
    <w:rsid w:val="00A37A41"/>
    <w:rsid w:val="00A37A69"/>
    <w:rsid w:val="00A37C29"/>
    <w:rsid w:val="00A37CE2"/>
    <w:rsid w:val="00A37DCA"/>
    <w:rsid w:val="00A37E48"/>
    <w:rsid w:val="00A40030"/>
    <w:rsid w:val="00A400BB"/>
    <w:rsid w:val="00A401CB"/>
    <w:rsid w:val="00A4036C"/>
    <w:rsid w:val="00A404E5"/>
    <w:rsid w:val="00A40798"/>
    <w:rsid w:val="00A40999"/>
    <w:rsid w:val="00A409FB"/>
    <w:rsid w:val="00A40FC3"/>
    <w:rsid w:val="00A4104C"/>
    <w:rsid w:val="00A41056"/>
    <w:rsid w:val="00A41072"/>
    <w:rsid w:val="00A411C9"/>
    <w:rsid w:val="00A4130B"/>
    <w:rsid w:val="00A4166E"/>
    <w:rsid w:val="00A41726"/>
    <w:rsid w:val="00A41766"/>
    <w:rsid w:val="00A4179F"/>
    <w:rsid w:val="00A42171"/>
    <w:rsid w:val="00A424EC"/>
    <w:rsid w:val="00A425A2"/>
    <w:rsid w:val="00A42811"/>
    <w:rsid w:val="00A42AE0"/>
    <w:rsid w:val="00A42C00"/>
    <w:rsid w:val="00A42CBC"/>
    <w:rsid w:val="00A42D52"/>
    <w:rsid w:val="00A432C6"/>
    <w:rsid w:val="00A4353E"/>
    <w:rsid w:val="00A4360F"/>
    <w:rsid w:val="00A4390F"/>
    <w:rsid w:val="00A43E6B"/>
    <w:rsid w:val="00A43ED3"/>
    <w:rsid w:val="00A4405F"/>
    <w:rsid w:val="00A441A9"/>
    <w:rsid w:val="00A4459B"/>
    <w:rsid w:val="00A44A70"/>
    <w:rsid w:val="00A44BA1"/>
    <w:rsid w:val="00A44BEF"/>
    <w:rsid w:val="00A44DDC"/>
    <w:rsid w:val="00A44E33"/>
    <w:rsid w:val="00A44F7F"/>
    <w:rsid w:val="00A45154"/>
    <w:rsid w:val="00A45611"/>
    <w:rsid w:val="00A45626"/>
    <w:rsid w:val="00A456FE"/>
    <w:rsid w:val="00A45AEF"/>
    <w:rsid w:val="00A45B2D"/>
    <w:rsid w:val="00A45D3C"/>
    <w:rsid w:val="00A45F42"/>
    <w:rsid w:val="00A460E3"/>
    <w:rsid w:val="00A4610C"/>
    <w:rsid w:val="00A46138"/>
    <w:rsid w:val="00A461EA"/>
    <w:rsid w:val="00A46413"/>
    <w:rsid w:val="00A464BD"/>
    <w:rsid w:val="00A4655C"/>
    <w:rsid w:val="00A465FF"/>
    <w:rsid w:val="00A46AE8"/>
    <w:rsid w:val="00A472F0"/>
    <w:rsid w:val="00A475E4"/>
    <w:rsid w:val="00A478C8"/>
    <w:rsid w:val="00A47C35"/>
    <w:rsid w:val="00A47D08"/>
    <w:rsid w:val="00A50102"/>
    <w:rsid w:val="00A50224"/>
    <w:rsid w:val="00A502A1"/>
    <w:rsid w:val="00A5043E"/>
    <w:rsid w:val="00A504E0"/>
    <w:rsid w:val="00A512FB"/>
    <w:rsid w:val="00A51386"/>
    <w:rsid w:val="00A51516"/>
    <w:rsid w:val="00A516D7"/>
    <w:rsid w:val="00A51701"/>
    <w:rsid w:val="00A51D16"/>
    <w:rsid w:val="00A52152"/>
    <w:rsid w:val="00A52702"/>
    <w:rsid w:val="00A52C6C"/>
    <w:rsid w:val="00A52FAD"/>
    <w:rsid w:val="00A5325A"/>
    <w:rsid w:val="00A5346C"/>
    <w:rsid w:val="00A54272"/>
    <w:rsid w:val="00A54469"/>
    <w:rsid w:val="00A544C7"/>
    <w:rsid w:val="00A548C7"/>
    <w:rsid w:val="00A549A7"/>
    <w:rsid w:val="00A551FF"/>
    <w:rsid w:val="00A55553"/>
    <w:rsid w:val="00A5561A"/>
    <w:rsid w:val="00A55739"/>
    <w:rsid w:val="00A55802"/>
    <w:rsid w:val="00A56075"/>
    <w:rsid w:val="00A5632D"/>
    <w:rsid w:val="00A5639C"/>
    <w:rsid w:val="00A564BE"/>
    <w:rsid w:val="00A564EB"/>
    <w:rsid w:val="00A565E8"/>
    <w:rsid w:val="00A56620"/>
    <w:rsid w:val="00A567EA"/>
    <w:rsid w:val="00A56944"/>
    <w:rsid w:val="00A56B27"/>
    <w:rsid w:val="00A56B7E"/>
    <w:rsid w:val="00A56E42"/>
    <w:rsid w:val="00A56F23"/>
    <w:rsid w:val="00A56F25"/>
    <w:rsid w:val="00A57144"/>
    <w:rsid w:val="00A5726B"/>
    <w:rsid w:val="00A57384"/>
    <w:rsid w:val="00A57532"/>
    <w:rsid w:val="00A57787"/>
    <w:rsid w:val="00A57B17"/>
    <w:rsid w:val="00A57D9C"/>
    <w:rsid w:val="00A57EBC"/>
    <w:rsid w:val="00A601E5"/>
    <w:rsid w:val="00A6088A"/>
    <w:rsid w:val="00A60B26"/>
    <w:rsid w:val="00A60B3A"/>
    <w:rsid w:val="00A61281"/>
    <w:rsid w:val="00A614D4"/>
    <w:rsid w:val="00A616F8"/>
    <w:rsid w:val="00A61A48"/>
    <w:rsid w:val="00A61B76"/>
    <w:rsid w:val="00A61D0E"/>
    <w:rsid w:val="00A61D1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216"/>
    <w:rsid w:val="00A64533"/>
    <w:rsid w:val="00A647A8"/>
    <w:rsid w:val="00A64849"/>
    <w:rsid w:val="00A64B9C"/>
    <w:rsid w:val="00A64C7B"/>
    <w:rsid w:val="00A64F2E"/>
    <w:rsid w:val="00A6526D"/>
    <w:rsid w:val="00A6539B"/>
    <w:rsid w:val="00A65441"/>
    <w:rsid w:val="00A654C1"/>
    <w:rsid w:val="00A6575C"/>
    <w:rsid w:val="00A65C6F"/>
    <w:rsid w:val="00A65E29"/>
    <w:rsid w:val="00A65F7A"/>
    <w:rsid w:val="00A6620D"/>
    <w:rsid w:val="00A6621D"/>
    <w:rsid w:val="00A66294"/>
    <w:rsid w:val="00A6655F"/>
    <w:rsid w:val="00A6696E"/>
    <w:rsid w:val="00A66986"/>
    <w:rsid w:val="00A67367"/>
    <w:rsid w:val="00A6765D"/>
    <w:rsid w:val="00A67B33"/>
    <w:rsid w:val="00A67E1C"/>
    <w:rsid w:val="00A703BB"/>
    <w:rsid w:val="00A70526"/>
    <w:rsid w:val="00A7071F"/>
    <w:rsid w:val="00A70847"/>
    <w:rsid w:val="00A70AE5"/>
    <w:rsid w:val="00A70C4B"/>
    <w:rsid w:val="00A70F93"/>
    <w:rsid w:val="00A70FBC"/>
    <w:rsid w:val="00A7129D"/>
    <w:rsid w:val="00A712B7"/>
    <w:rsid w:val="00A71DC3"/>
    <w:rsid w:val="00A71E16"/>
    <w:rsid w:val="00A7215A"/>
    <w:rsid w:val="00A72301"/>
    <w:rsid w:val="00A725E7"/>
    <w:rsid w:val="00A726EF"/>
    <w:rsid w:val="00A7270F"/>
    <w:rsid w:val="00A727D0"/>
    <w:rsid w:val="00A72AA1"/>
    <w:rsid w:val="00A72CAE"/>
    <w:rsid w:val="00A7319C"/>
    <w:rsid w:val="00A731AA"/>
    <w:rsid w:val="00A73415"/>
    <w:rsid w:val="00A742D5"/>
    <w:rsid w:val="00A74402"/>
    <w:rsid w:val="00A7458E"/>
    <w:rsid w:val="00A745E1"/>
    <w:rsid w:val="00A74740"/>
    <w:rsid w:val="00A748A6"/>
    <w:rsid w:val="00A748B5"/>
    <w:rsid w:val="00A749C4"/>
    <w:rsid w:val="00A74B9F"/>
    <w:rsid w:val="00A7507B"/>
    <w:rsid w:val="00A750CA"/>
    <w:rsid w:val="00A7540E"/>
    <w:rsid w:val="00A76211"/>
    <w:rsid w:val="00A76432"/>
    <w:rsid w:val="00A76454"/>
    <w:rsid w:val="00A764E7"/>
    <w:rsid w:val="00A76901"/>
    <w:rsid w:val="00A76A6F"/>
    <w:rsid w:val="00A76DB9"/>
    <w:rsid w:val="00A76E27"/>
    <w:rsid w:val="00A76EA5"/>
    <w:rsid w:val="00A770E0"/>
    <w:rsid w:val="00A772FE"/>
    <w:rsid w:val="00A77309"/>
    <w:rsid w:val="00A77573"/>
    <w:rsid w:val="00A77792"/>
    <w:rsid w:val="00A77A5D"/>
    <w:rsid w:val="00A800AC"/>
    <w:rsid w:val="00A803CB"/>
    <w:rsid w:val="00A80542"/>
    <w:rsid w:val="00A80558"/>
    <w:rsid w:val="00A807E0"/>
    <w:rsid w:val="00A80A31"/>
    <w:rsid w:val="00A80CC1"/>
    <w:rsid w:val="00A80F95"/>
    <w:rsid w:val="00A8114D"/>
    <w:rsid w:val="00A81714"/>
    <w:rsid w:val="00A81A70"/>
    <w:rsid w:val="00A81ACF"/>
    <w:rsid w:val="00A8223D"/>
    <w:rsid w:val="00A82581"/>
    <w:rsid w:val="00A825D7"/>
    <w:rsid w:val="00A828EB"/>
    <w:rsid w:val="00A82B2D"/>
    <w:rsid w:val="00A82DB4"/>
    <w:rsid w:val="00A831D3"/>
    <w:rsid w:val="00A832F0"/>
    <w:rsid w:val="00A833AB"/>
    <w:rsid w:val="00A8347A"/>
    <w:rsid w:val="00A83549"/>
    <w:rsid w:val="00A835FE"/>
    <w:rsid w:val="00A83679"/>
    <w:rsid w:val="00A83B73"/>
    <w:rsid w:val="00A83BF6"/>
    <w:rsid w:val="00A83CB2"/>
    <w:rsid w:val="00A84020"/>
    <w:rsid w:val="00A84188"/>
    <w:rsid w:val="00A8451F"/>
    <w:rsid w:val="00A84630"/>
    <w:rsid w:val="00A84A79"/>
    <w:rsid w:val="00A85329"/>
    <w:rsid w:val="00A8556C"/>
    <w:rsid w:val="00A858EE"/>
    <w:rsid w:val="00A85B67"/>
    <w:rsid w:val="00A860AF"/>
    <w:rsid w:val="00A860B8"/>
    <w:rsid w:val="00A86131"/>
    <w:rsid w:val="00A865F5"/>
    <w:rsid w:val="00A86716"/>
    <w:rsid w:val="00A86BBE"/>
    <w:rsid w:val="00A86CC1"/>
    <w:rsid w:val="00A86DF1"/>
    <w:rsid w:val="00A8701A"/>
    <w:rsid w:val="00A87036"/>
    <w:rsid w:val="00A87169"/>
    <w:rsid w:val="00A87270"/>
    <w:rsid w:val="00A87281"/>
    <w:rsid w:val="00A87506"/>
    <w:rsid w:val="00A8754A"/>
    <w:rsid w:val="00A8777B"/>
    <w:rsid w:val="00A87906"/>
    <w:rsid w:val="00A87E42"/>
    <w:rsid w:val="00A9000B"/>
    <w:rsid w:val="00A90063"/>
    <w:rsid w:val="00A900C9"/>
    <w:rsid w:val="00A90365"/>
    <w:rsid w:val="00A90396"/>
    <w:rsid w:val="00A90924"/>
    <w:rsid w:val="00A90A0B"/>
    <w:rsid w:val="00A90AA2"/>
    <w:rsid w:val="00A90AC3"/>
    <w:rsid w:val="00A90AD5"/>
    <w:rsid w:val="00A91621"/>
    <w:rsid w:val="00A91656"/>
    <w:rsid w:val="00A91829"/>
    <w:rsid w:val="00A91B87"/>
    <w:rsid w:val="00A91C47"/>
    <w:rsid w:val="00A91D64"/>
    <w:rsid w:val="00A91E7D"/>
    <w:rsid w:val="00A91F95"/>
    <w:rsid w:val="00A921CA"/>
    <w:rsid w:val="00A9243C"/>
    <w:rsid w:val="00A92742"/>
    <w:rsid w:val="00A92986"/>
    <w:rsid w:val="00A92DE7"/>
    <w:rsid w:val="00A92F76"/>
    <w:rsid w:val="00A92F8F"/>
    <w:rsid w:val="00A93624"/>
    <w:rsid w:val="00A93AFC"/>
    <w:rsid w:val="00A93C5D"/>
    <w:rsid w:val="00A93EED"/>
    <w:rsid w:val="00A93F32"/>
    <w:rsid w:val="00A943FD"/>
    <w:rsid w:val="00A94A15"/>
    <w:rsid w:val="00A94F38"/>
    <w:rsid w:val="00A954CF"/>
    <w:rsid w:val="00A967C2"/>
    <w:rsid w:val="00A967F7"/>
    <w:rsid w:val="00A96B13"/>
    <w:rsid w:val="00A96B1A"/>
    <w:rsid w:val="00A96E15"/>
    <w:rsid w:val="00A96E1F"/>
    <w:rsid w:val="00A970DE"/>
    <w:rsid w:val="00A97144"/>
    <w:rsid w:val="00A972C9"/>
    <w:rsid w:val="00A9785D"/>
    <w:rsid w:val="00AA0153"/>
    <w:rsid w:val="00AA045D"/>
    <w:rsid w:val="00AA079A"/>
    <w:rsid w:val="00AA097C"/>
    <w:rsid w:val="00AA0A42"/>
    <w:rsid w:val="00AA0AFE"/>
    <w:rsid w:val="00AA0C23"/>
    <w:rsid w:val="00AA0F27"/>
    <w:rsid w:val="00AA12EF"/>
    <w:rsid w:val="00AA145F"/>
    <w:rsid w:val="00AA16CD"/>
    <w:rsid w:val="00AA170C"/>
    <w:rsid w:val="00AA1841"/>
    <w:rsid w:val="00AA189C"/>
    <w:rsid w:val="00AA1BA3"/>
    <w:rsid w:val="00AA1CB2"/>
    <w:rsid w:val="00AA1FA1"/>
    <w:rsid w:val="00AA2308"/>
    <w:rsid w:val="00AA270A"/>
    <w:rsid w:val="00AA28B5"/>
    <w:rsid w:val="00AA2A8E"/>
    <w:rsid w:val="00AA2F44"/>
    <w:rsid w:val="00AA2F73"/>
    <w:rsid w:val="00AA30A5"/>
    <w:rsid w:val="00AA3247"/>
    <w:rsid w:val="00AA3310"/>
    <w:rsid w:val="00AA34A4"/>
    <w:rsid w:val="00AA352C"/>
    <w:rsid w:val="00AA3CDE"/>
    <w:rsid w:val="00AA3D1A"/>
    <w:rsid w:val="00AA3FC0"/>
    <w:rsid w:val="00AA425D"/>
    <w:rsid w:val="00AA43E6"/>
    <w:rsid w:val="00AA4526"/>
    <w:rsid w:val="00AA473C"/>
    <w:rsid w:val="00AA47C1"/>
    <w:rsid w:val="00AA47F3"/>
    <w:rsid w:val="00AA51D1"/>
    <w:rsid w:val="00AA5295"/>
    <w:rsid w:val="00AA5412"/>
    <w:rsid w:val="00AA571E"/>
    <w:rsid w:val="00AA5744"/>
    <w:rsid w:val="00AA5937"/>
    <w:rsid w:val="00AA59BC"/>
    <w:rsid w:val="00AA5D84"/>
    <w:rsid w:val="00AA5F2B"/>
    <w:rsid w:val="00AA5FA6"/>
    <w:rsid w:val="00AA6037"/>
    <w:rsid w:val="00AA6243"/>
    <w:rsid w:val="00AA66EE"/>
    <w:rsid w:val="00AA6E2B"/>
    <w:rsid w:val="00AA7727"/>
    <w:rsid w:val="00AA77F2"/>
    <w:rsid w:val="00AA789D"/>
    <w:rsid w:val="00AA7DEC"/>
    <w:rsid w:val="00AA7DF8"/>
    <w:rsid w:val="00AB02D3"/>
    <w:rsid w:val="00AB0303"/>
    <w:rsid w:val="00AB0534"/>
    <w:rsid w:val="00AB0858"/>
    <w:rsid w:val="00AB0885"/>
    <w:rsid w:val="00AB0BF5"/>
    <w:rsid w:val="00AB0D15"/>
    <w:rsid w:val="00AB1018"/>
    <w:rsid w:val="00AB1209"/>
    <w:rsid w:val="00AB1643"/>
    <w:rsid w:val="00AB1B72"/>
    <w:rsid w:val="00AB1CA0"/>
    <w:rsid w:val="00AB1CFB"/>
    <w:rsid w:val="00AB1D70"/>
    <w:rsid w:val="00AB1FEA"/>
    <w:rsid w:val="00AB22C6"/>
    <w:rsid w:val="00AB264C"/>
    <w:rsid w:val="00AB279A"/>
    <w:rsid w:val="00AB2DF5"/>
    <w:rsid w:val="00AB2EEC"/>
    <w:rsid w:val="00AB316F"/>
    <w:rsid w:val="00AB3308"/>
    <w:rsid w:val="00AB35C3"/>
    <w:rsid w:val="00AB361D"/>
    <w:rsid w:val="00AB364A"/>
    <w:rsid w:val="00AB3B6D"/>
    <w:rsid w:val="00AB3FF6"/>
    <w:rsid w:val="00AB4036"/>
    <w:rsid w:val="00AB411E"/>
    <w:rsid w:val="00AB43DC"/>
    <w:rsid w:val="00AB455A"/>
    <w:rsid w:val="00AB45FE"/>
    <w:rsid w:val="00AB47C1"/>
    <w:rsid w:val="00AB4938"/>
    <w:rsid w:val="00AB4B0E"/>
    <w:rsid w:val="00AB509E"/>
    <w:rsid w:val="00AB529F"/>
    <w:rsid w:val="00AB54FA"/>
    <w:rsid w:val="00AB574C"/>
    <w:rsid w:val="00AB5AA2"/>
    <w:rsid w:val="00AB5F69"/>
    <w:rsid w:val="00AB6552"/>
    <w:rsid w:val="00AB6665"/>
    <w:rsid w:val="00AB66A0"/>
    <w:rsid w:val="00AB66EF"/>
    <w:rsid w:val="00AB68F9"/>
    <w:rsid w:val="00AB6CEA"/>
    <w:rsid w:val="00AB6EC0"/>
    <w:rsid w:val="00AB704A"/>
    <w:rsid w:val="00AB716A"/>
    <w:rsid w:val="00AB71AF"/>
    <w:rsid w:val="00AB72B5"/>
    <w:rsid w:val="00AB73DF"/>
    <w:rsid w:val="00AB7619"/>
    <w:rsid w:val="00AB78B2"/>
    <w:rsid w:val="00AB7C7E"/>
    <w:rsid w:val="00AB7E25"/>
    <w:rsid w:val="00AC0250"/>
    <w:rsid w:val="00AC03B0"/>
    <w:rsid w:val="00AC0421"/>
    <w:rsid w:val="00AC07BD"/>
    <w:rsid w:val="00AC0980"/>
    <w:rsid w:val="00AC0C9F"/>
    <w:rsid w:val="00AC0E33"/>
    <w:rsid w:val="00AC10C2"/>
    <w:rsid w:val="00AC11FF"/>
    <w:rsid w:val="00AC1212"/>
    <w:rsid w:val="00AC138E"/>
    <w:rsid w:val="00AC143E"/>
    <w:rsid w:val="00AC165C"/>
    <w:rsid w:val="00AC179D"/>
    <w:rsid w:val="00AC179F"/>
    <w:rsid w:val="00AC1A89"/>
    <w:rsid w:val="00AC20D5"/>
    <w:rsid w:val="00AC25F4"/>
    <w:rsid w:val="00AC2685"/>
    <w:rsid w:val="00AC26E3"/>
    <w:rsid w:val="00AC2E24"/>
    <w:rsid w:val="00AC2EF1"/>
    <w:rsid w:val="00AC318C"/>
    <w:rsid w:val="00AC3415"/>
    <w:rsid w:val="00AC3A77"/>
    <w:rsid w:val="00AC3AB5"/>
    <w:rsid w:val="00AC3AD2"/>
    <w:rsid w:val="00AC3D0D"/>
    <w:rsid w:val="00AC3EE3"/>
    <w:rsid w:val="00AC40B4"/>
    <w:rsid w:val="00AC4299"/>
    <w:rsid w:val="00AC4696"/>
    <w:rsid w:val="00AC4793"/>
    <w:rsid w:val="00AC4C7F"/>
    <w:rsid w:val="00AC5042"/>
    <w:rsid w:val="00AC52A5"/>
    <w:rsid w:val="00AC53FB"/>
    <w:rsid w:val="00AC586C"/>
    <w:rsid w:val="00AC5908"/>
    <w:rsid w:val="00AC5B4F"/>
    <w:rsid w:val="00AC5CDF"/>
    <w:rsid w:val="00AC5EF8"/>
    <w:rsid w:val="00AC5F91"/>
    <w:rsid w:val="00AC657F"/>
    <w:rsid w:val="00AC66F0"/>
    <w:rsid w:val="00AC715D"/>
    <w:rsid w:val="00AC78E1"/>
    <w:rsid w:val="00AC7969"/>
    <w:rsid w:val="00AC7A59"/>
    <w:rsid w:val="00AC7E60"/>
    <w:rsid w:val="00AC7F86"/>
    <w:rsid w:val="00AC7F88"/>
    <w:rsid w:val="00AD0017"/>
    <w:rsid w:val="00AD01FF"/>
    <w:rsid w:val="00AD0216"/>
    <w:rsid w:val="00AD040F"/>
    <w:rsid w:val="00AD041B"/>
    <w:rsid w:val="00AD044C"/>
    <w:rsid w:val="00AD0759"/>
    <w:rsid w:val="00AD07BE"/>
    <w:rsid w:val="00AD0849"/>
    <w:rsid w:val="00AD0FE6"/>
    <w:rsid w:val="00AD1796"/>
    <w:rsid w:val="00AD182C"/>
    <w:rsid w:val="00AD19AB"/>
    <w:rsid w:val="00AD19EC"/>
    <w:rsid w:val="00AD1DEE"/>
    <w:rsid w:val="00AD1F92"/>
    <w:rsid w:val="00AD2256"/>
    <w:rsid w:val="00AD2B0E"/>
    <w:rsid w:val="00AD2CDC"/>
    <w:rsid w:val="00AD2D75"/>
    <w:rsid w:val="00AD4471"/>
    <w:rsid w:val="00AD44CB"/>
    <w:rsid w:val="00AD45A0"/>
    <w:rsid w:val="00AD48CF"/>
    <w:rsid w:val="00AD5431"/>
    <w:rsid w:val="00AD5A0B"/>
    <w:rsid w:val="00AD5C28"/>
    <w:rsid w:val="00AD6163"/>
    <w:rsid w:val="00AD673B"/>
    <w:rsid w:val="00AD67F0"/>
    <w:rsid w:val="00AD685D"/>
    <w:rsid w:val="00AD68FE"/>
    <w:rsid w:val="00AD6B6B"/>
    <w:rsid w:val="00AD6E84"/>
    <w:rsid w:val="00AD6FEA"/>
    <w:rsid w:val="00AD74EA"/>
    <w:rsid w:val="00AD75A0"/>
    <w:rsid w:val="00AD75A3"/>
    <w:rsid w:val="00AD77B4"/>
    <w:rsid w:val="00AE0359"/>
    <w:rsid w:val="00AE075F"/>
    <w:rsid w:val="00AE08D3"/>
    <w:rsid w:val="00AE09BC"/>
    <w:rsid w:val="00AE09EA"/>
    <w:rsid w:val="00AE09ED"/>
    <w:rsid w:val="00AE09F3"/>
    <w:rsid w:val="00AE0A41"/>
    <w:rsid w:val="00AE0FC7"/>
    <w:rsid w:val="00AE103F"/>
    <w:rsid w:val="00AE11ED"/>
    <w:rsid w:val="00AE13CB"/>
    <w:rsid w:val="00AE159B"/>
    <w:rsid w:val="00AE15CD"/>
    <w:rsid w:val="00AE17B2"/>
    <w:rsid w:val="00AE184F"/>
    <w:rsid w:val="00AE1A71"/>
    <w:rsid w:val="00AE1CAA"/>
    <w:rsid w:val="00AE1D9B"/>
    <w:rsid w:val="00AE1E8B"/>
    <w:rsid w:val="00AE1F52"/>
    <w:rsid w:val="00AE20DB"/>
    <w:rsid w:val="00AE213A"/>
    <w:rsid w:val="00AE2460"/>
    <w:rsid w:val="00AE275D"/>
    <w:rsid w:val="00AE277F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57A5"/>
    <w:rsid w:val="00AE6211"/>
    <w:rsid w:val="00AE624F"/>
    <w:rsid w:val="00AE653A"/>
    <w:rsid w:val="00AE696A"/>
    <w:rsid w:val="00AE6AAA"/>
    <w:rsid w:val="00AE6D23"/>
    <w:rsid w:val="00AE6D83"/>
    <w:rsid w:val="00AE6F44"/>
    <w:rsid w:val="00AE72B3"/>
    <w:rsid w:val="00AE7B4E"/>
    <w:rsid w:val="00AE7C76"/>
    <w:rsid w:val="00AF0253"/>
    <w:rsid w:val="00AF02BA"/>
    <w:rsid w:val="00AF02CA"/>
    <w:rsid w:val="00AF0933"/>
    <w:rsid w:val="00AF0E24"/>
    <w:rsid w:val="00AF0EE0"/>
    <w:rsid w:val="00AF11DB"/>
    <w:rsid w:val="00AF12A3"/>
    <w:rsid w:val="00AF14E4"/>
    <w:rsid w:val="00AF179C"/>
    <w:rsid w:val="00AF1868"/>
    <w:rsid w:val="00AF1B1A"/>
    <w:rsid w:val="00AF1C1B"/>
    <w:rsid w:val="00AF1F46"/>
    <w:rsid w:val="00AF2005"/>
    <w:rsid w:val="00AF21C7"/>
    <w:rsid w:val="00AF21F9"/>
    <w:rsid w:val="00AF21FB"/>
    <w:rsid w:val="00AF2460"/>
    <w:rsid w:val="00AF2837"/>
    <w:rsid w:val="00AF2B7D"/>
    <w:rsid w:val="00AF3265"/>
    <w:rsid w:val="00AF34B1"/>
    <w:rsid w:val="00AF3B4A"/>
    <w:rsid w:val="00AF4388"/>
    <w:rsid w:val="00AF465F"/>
    <w:rsid w:val="00AF4864"/>
    <w:rsid w:val="00AF48D1"/>
    <w:rsid w:val="00AF4A3C"/>
    <w:rsid w:val="00AF4BFA"/>
    <w:rsid w:val="00AF4CCF"/>
    <w:rsid w:val="00AF4DF0"/>
    <w:rsid w:val="00AF5016"/>
    <w:rsid w:val="00AF518C"/>
    <w:rsid w:val="00AF5339"/>
    <w:rsid w:val="00AF552C"/>
    <w:rsid w:val="00AF55F8"/>
    <w:rsid w:val="00AF59B7"/>
    <w:rsid w:val="00AF5B48"/>
    <w:rsid w:val="00AF629A"/>
    <w:rsid w:val="00AF6345"/>
    <w:rsid w:val="00AF73F6"/>
    <w:rsid w:val="00AF7517"/>
    <w:rsid w:val="00AF7571"/>
    <w:rsid w:val="00AF7683"/>
    <w:rsid w:val="00AF7961"/>
    <w:rsid w:val="00AF7E04"/>
    <w:rsid w:val="00B00373"/>
    <w:rsid w:val="00B009DC"/>
    <w:rsid w:val="00B00ACF"/>
    <w:rsid w:val="00B00C94"/>
    <w:rsid w:val="00B00E24"/>
    <w:rsid w:val="00B00F94"/>
    <w:rsid w:val="00B0142C"/>
    <w:rsid w:val="00B01FF7"/>
    <w:rsid w:val="00B02194"/>
    <w:rsid w:val="00B0227D"/>
    <w:rsid w:val="00B0242B"/>
    <w:rsid w:val="00B026D0"/>
    <w:rsid w:val="00B026DD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4F32"/>
    <w:rsid w:val="00B055BF"/>
    <w:rsid w:val="00B0561E"/>
    <w:rsid w:val="00B0569B"/>
    <w:rsid w:val="00B05848"/>
    <w:rsid w:val="00B058B0"/>
    <w:rsid w:val="00B06003"/>
    <w:rsid w:val="00B060C6"/>
    <w:rsid w:val="00B0621E"/>
    <w:rsid w:val="00B062C7"/>
    <w:rsid w:val="00B06434"/>
    <w:rsid w:val="00B06436"/>
    <w:rsid w:val="00B06589"/>
    <w:rsid w:val="00B068E3"/>
    <w:rsid w:val="00B06A6C"/>
    <w:rsid w:val="00B06B6C"/>
    <w:rsid w:val="00B06F4D"/>
    <w:rsid w:val="00B07564"/>
    <w:rsid w:val="00B07737"/>
    <w:rsid w:val="00B07A78"/>
    <w:rsid w:val="00B07B58"/>
    <w:rsid w:val="00B07D52"/>
    <w:rsid w:val="00B100AE"/>
    <w:rsid w:val="00B100D0"/>
    <w:rsid w:val="00B101DE"/>
    <w:rsid w:val="00B104A4"/>
    <w:rsid w:val="00B106DF"/>
    <w:rsid w:val="00B106F2"/>
    <w:rsid w:val="00B1095C"/>
    <w:rsid w:val="00B10C7F"/>
    <w:rsid w:val="00B11147"/>
    <w:rsid w:val="00B11456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A30"/>
    <w:rsid w:val="00B12DF0"/>
    <w:rsid w:val="00B130F0"/>
    <w:rsid w:val="00B1352E"/>
    <w:rsid w:val="00B13537"/>
    <w:rsid w:val="00B13867"/>
    <w:rsid w:val="00B13CD3"/>
    <w:rsid w:val="00B142E8"/>
    <w:rsid w:val="00B14395"/>
    <w:rsid w:val="00B148EE"/>
    <w:rsid w:val="00B154BC"/>
    <w:rsid w:val="00B15575"/>
    <w:rsid w:val="00B15708"/>
    <w:rsid w:val="00B15C4B"/>
    <w:rsid w:val="00B15F1A"/>
    <w:rsid w:val="00B15F75"/>
    <w:rsid w:val="00B1600C"/>
    <w:rsid w:val="00B163B7"/>
    <w:rsid w:val="00B1693A"/>
    <w:rsid w:val="00B16FE6"/>
    <w:rsid w:val="00B1775C"/>
    <w:rsid w:val="00B1780D"/>
    <w:rsid w:val="00B178A7"/>
    <w:rsid w:val="00B17A59"/>
    <w:rsid w:val="00B17A66"/>
    <w:rsid w:val="00B17BD3"/>
    <w:rsid w:val="00B17E25"/>
    <w:rsid w:val="00B17F52"/>
    <w:rsid w:val="00B17F87"/>
    <w:rsid w:val="00B17FBD"/>
    <w:rsid w:val="00B20500"/>
    <w:rsid w:val="00B2051F"/>
    <w:rsid w:val="00B20C32"/>
    <w:rsid w:val="00B20C3C"/>
    <w:rsid w:val="00B20E60"/>
    <w:rsid w:val="00B212EB"/>
    <w:rsid w:val="00B212FE"/>
    <w:rsid w:val="00B213AC"/>
    <w:rsid w:val="00B2173A"/>
    <w:rsid w:val="00B21772"/>
    <w:rsid w:val="00B21A92"/>
    <w:rsid w:val="00B21AE7"/>
    <w:rsid w:val="00B21DA2"/>
    <w:rsid w:val="00B21FB7"/>
    <w:rsid w:val="00B220A2"/>
    <w:rsid w:val="00B220B2"/>
    <w:rsid w:val="00B22CAC"/>
    <w:rsid w:val="00B22E38"/>
    <w:rsid w:val="00B22EF3"/>
    <w:rsid w:val="00B2335D"/>
    <w:rsid w:val="00B236CB"/>
    <w:rsid w:val="00B2373B"/>
    <w:rsid w:val="00B23803"/>
    <w:rsid w:val="00B23A78"/>
    <w:rsid w:val="00B23B76"/>
    <w:rsid w:val="00B23D3B"/>
    <w:rsid w:val="00B23DC2"/>
    <w:rsid w:val="00B24370"/>
    <w:rsid w:val="00B24598"/>
    <w:rsid w:val="00B246AA"/>
    <w:rsid w:val="00B246B2"/>
    <w:rsid w:val="00B247BD"/>
    <w:rsid w:val="00B24A20"/>
    <w:rsid w:val="00B24B19"/>
    <w:rsid w:val="00B24BE3"/>
    <w:rsid w:val="00B24D11"/>
    <w:rsid w:val="00B24E82"/>
    <w:rsid w:val="00B25038"/>
    <w:rsid w:val="00B25302"/>
    <w:rsid w:val="00B25347"/>
    <w:rsid w:val="00B253FE"/>
    <w:rsid w:val="00B2540A"/>
    <w:rsid w:val="00B254C1"/>
    <w:rsid w:val="00B2550A"/>
    <w:rsid w:val="00B25517"/>
    <w:rsid w:val="00B25771"/>
    <w:rsid w:val="00B259B1"/>
    <w:rsid w:val="00B25D7E"/>
    <w:rsid w:val="00B25EDA"/>
    <w:rsid w:val="00B261BC"/>
    <w:rsid w:val="00B263C7"/>
    <w:rsid w:val="00B2648B"/>
    <w:rsid w:val="00B26583"/>
    <w:rsid w:val="00B26B47"/>
    <w:rsid w:val="00B26C8A"/>
    <w:rsid w:val="00B26EF7"/>
    <w:rsid w:val="00B27031"/>
    <w:rsid w:val="00B27097"/>
    <w:rsid w:val="00B270FF"/>
    <w:rsid w:val="00B27582"/>
    <w:rsid w:val="00B276C7"/>
    <w:rsid w:val="00B27F84"/>
    <w:rsid w:val="00B27FBB"/>
    <w:rsid w:val="00B3019E"/>
    <w:rsid w:val="00B30C6E"/>
    <w:rsid w:val="00B30CDF"/>
    <w:rsid w:val="00B30D78"/>
    <w:rsid w:val="00B30F3C"/>
    <w:rsid w:val="00B3100A"/>
    <w:rsid w:val="00B3109E"/>
    <w:rsid w:val="00B310F5"/>
    <w:rsid w:val="00B3118B"/>
    <w:rsid w:val="00B312D0"/>
    <w:rsid w:val="00B3155C"/>
    <w:rsid w:val="00B31595"/>
    <w:rsid w:val="00B31737"/>
    <w:rsid w:val="00B3174B"/>
    <w:rsid w:val="00B31830"/>
    <w:rsid w:val="00B319C9"/>
    <w:rsid w:val="00B31D0A"/>
    <w:rsid w:val="00B31E2D"/>
    <w:rsid w:val="00B325FD"/>
    <w:rsid w:val="00B3262D"/>
    <w:rsid w:val="00B32777"/>
    <w:rsid w:val="00B32938"/>
    <w:rsid w:val="00B32B49"/>
    <w:rsid w:val="00B32B64"/>
    <w:rsid w:val="00B330D6"/>
    <w:rsid w:val="00B33AD2"/>
    <w:rsid w:val="00B34105"/>
    <w:rsid w:val="00B34610"/>
    <w:rsid w:val="00B3477F"/>
    <w:rsid w:val="00B34823"/>
    <w:rsid w:val="00B348B5"/>
    <w:rsid w:val="00B34B7C"/>
    <w:rsid w:val="00B3522B"/>
    <w:rsid w:val="00B35908"/>
    <w:rsid w:val="00B35FB1"/>
    <w:rsid w:val="00B36017"/>
    <w:rsid w:val="00B36066"/>
    <w:rsid w:val="00B36297"/>
    <w:rsid w:val="00B36325"/>
    <w:rsid w:val="00B3632E"/>
    <w:rsid w:val="00B36418"/>
    <w:rsid w:val="00B36A46"/>
    <w:rsid w:val="00B36AD4"/>
    <w:rsid w:val="00B36DF6"/>
    <w:rsid w:val="00B36EA2"/>
    <w:rsid w:val="00B36F18"/>
    <w:rsid w:val="00B36F32"/>
    <w:rsid w:val="00B3714C"/>
    <w:rsid w:val="00B373FA"/>
    <w:rsid w:val="00B37643"/>
    <w:rsid w:val="00B3792D"/>
    <w:rsid w:val="00B37B33"/>
    <w:rsid w:val="00B37BA9"/>
    <w:rsid w:val="00B4029A"/>
    <w:rsid w:val="00B406AA"/>
    <w:rsid w:val="00B407EA"/>
    <w:rsid w:val="00B4081A"/>
    <w:rsid w:val="00B40B34"/>
    <w:rsid w:val="00B40E77"/>
    <w:rsid w:val="00B41738"/>
    <w:rsid w:val="00B41D78"/>
    <w:rsid w:val="00B41EBB"/>
    <w:rsid w:val="00B42488"/>
    <w:rsid w:val="00B42734"/>
    <w:rsid w:val="00B427FC"/>
    <w:rsid w:val="00B42903"/>
    <w:rsid w:val="00B42988"/>
    <w:rsid w:val="00B42D66"/>
    <w:rsid w:val="00B42EA0"/>
    <w:rsid w:val="00B434E0"/>
    <w:rsid w:val="00B438DF"/>
    <w:rsid w:val="00B43A1F"/>
    <w:rsid w:val="00B446D4"/>
    <w:rsid w:val="00B448DF"/>
    <w:rsid w:val="00B44ABE"/>
    <w:rsid w:val="00B44B74"/>
    <w:rsid w:val="00B44CE6"/>
    <w:rsid w:val="00B44F0E"/>
    <w:rsid w:val="00B4500E"/>
    <w:rsid w:val="00B45023"/>
    <w:rsid w:val="00B45226"/>
    <w:rsid w:val="00B4533A"/>
    <w:rsid w:val="00B4552F"/>
    <w:rsid w:val="00B45575"/>
    <w:rsid w:val="00B45746"/>
    <w:rsid w:val="00B45753"/>
    <w:rsid w:val="00B458A6"/>
    <w:rsid w:val="00B465C5"/>
    <w:rsid w:val="00B465C7"/>
    <w:rsid w:val="00B4678F"/>
    <w:rsid w:val="00B46C18"/>
    <w:rsid w:val="00B46D44"/>
    <w:rsid w:val="00B470C1"/>
    <w:rsid w:val="00B4723A"/>
    <w:rsid w:val="00B47578"/>
    <w:rsid w:val="00B478D3"/>
    <w:rsid w:val="00B47BC8"/>
    <w:rsid w:val="00B50112"/>
    <w:rsid w:val="00B503F2"/>
    <w:rsid w:val="00B503F6"/>
    <w:rsid w:val="00B505D0"/>
    <w:rsid w:val="00B50678"/>
    <w:rsid w:val="00B508C0"/>
    <w:rsid w:val="00B50914"/>
    <w:rsid w:val="00B50D72"/>
    <w:rsid w:val="00B50EBE"/>
    <w:rsid w:val="00B50F1D"/>
    <w:rsid w:val="00B5130D"/>
    <w:rsid w:val="00B515B1"/>
    <w:rsid w:val="00B5163D"/>
    <w:rsid w:val="00B51B0B"/>
    <w:rsid w:val="00B5263C"/>
    <w:rsid w:val="00B53031"/>
    <w:rsid w:val="00B5312F"/>
    <w:rsid w:val="00B53292"/>
    <w:rsid w:val="00B536AE"/>
    <w:rsid w:val="00B5386E"/>
    <w:rsid w:val="00B53A56"/>
    <w:rsid w:val="00B540BB"/>
    <w:rsid w:val="00B5431B"/>
    <w:rsid w:val="00B544FF"/>
    <w:rsid w:val="00B5452D"/>
    <w:rsid w:val="00B54568"/>
    <w:rsid w:val="00B545CB"/>
    <w:rsid w:val="00B5481C"/>
    <w:rsid w:val="00B54992"/>
    <w:rsid w:val="00B54A29"/>
    <w:rsid w:val="00B54BEF"/>
    <w:rsid w:val="00B55150"/>
    <w:rsid w:val="00B55546"/>
    <w:rsid w:val="00B557AB"/>
    <w:rsid w:val="00B557C9"/>
    <w:rsid w:val="00B5599D"/>
    <w:rsid w:val="00B55C8C"/>
    <w:rsid w:val="00B55D45"/>
    <w:rsid w:val="00B56078"/>
    <w:rsid w:val="00B56097"/>
    <w:rsid w:val="00B5628D"/>
    <w:rsid w:val="00B56385"/>
    <w:rsid w:val="00B57166"/>
    <w:rsid w:val="00B57687"/>
    <w:rsid w:val="00B578A2"/>
    <w:rsid w:val="00B57AF2"/>
    <w:rsid w:val="00B57BDE"/>
    <w:rsid w:val="00B57DCC"/>
    <w:rsid w:val="00B60352"/>
    <w:rsid w:val="00B6046C"/>
    <w:rsid w:val="00B604AA"/>
    <w:rsid w:val="00B604F5"/>
    <w:rsid w:val="00B609F8"/>
    <w:rsid w:val="00B60B1C"/>
    <w:rsid w:val="00B61003"/>
    <w:rsid w:val="00B61037"/>
    <w:rsid w:val="00B61819"/>
    <w:rsid w:val="00B61A01"/>
    <w:rsid w:val="00B61D0C"/>
    <w:rsid w:val="00B61E8D"/>
    <w:rsid w:val="00B622F8"/>
    <w:rsid w:val="00B625DD"/>
    <w:rsid w:val="00B62690"/>
    <w:rsid w:val="00B62795"/>
    <w:rsid w:val="00B6285E"/>
    <w:rsid w:val="00B629EE"/>
    <w:rsid w:val="00B62A02"/>
    <w:rsid w:val="00B62A1B"/>
    <w:rsid w:val="00B62E3C"/>
    <w:rsid w:val="00B632AE"/>
    <w:rsid w:val="00B636C1"/>
    <w:rsid w:val="00B63B64"/>
    <w:rsid w:val="00B644D2"/>
    <w:rsid w:val="00B645CC"/>
    <w:rsid w:val="00B64925"/>
    <w:rsid w:val="00B64A14"/>
    <w:rsid w:val="00B65267"/>
    <w:rsid w:val="00B65969"/>
    <w:rsid w:val="00B65982"/>
    <w:rsid w:val="00B65B33"/>
    <w:rsid w:val="00B65B9D"/>
    <w:rsid w:val="00B65DA6"/>
    <w:rsid w:val="00B6617A"/>
    <w:rsid w:val="00B6630D"/>
    <w:rsid w:val="00B664FB"/>
    <w:rsid w:val="00B667A1"/>
    <w:rsid w:val="00B66A26"/>
    <w:rsid w:val="00B66A39"/>
    <w:rsid w:val="00B66AB8"/>
    <w:rsid w:val="00B66B45"/>
    <w:rsid w:val="00B66BD7"/>
    <w:rsid w:val="00B66C9E"/>
    <w:rsid w:val="00B66CC6"/>
    <w:rsid w:val="00B66DF5"/>
    <w:rsid w:val="00B66FE8"/>
    <w:rsid w:val="00B675A5"/>
    <w:rsid w:val="00B67966"/>
    <w:rsid w:val="00B67CE1"/>
    <w:rsid w:val="00B67F6C"/>
    <w:rsid w:val="00B70091"/>
    <w:rsid w:val="00B70271"/>
    <w:rsid w:val="00B702EA"/>
    <w:rsid w:val="00B7062D"/>
    <w:rsid w:val="00B70995"/>
    <w:rsid w:val="00B70C8D"/>
    <w:rsid w:val="00B71002"/>
    <w:rsid w:val="00B715A4"/>
    <w:rsid w:val="00B715D3"/>
    <w:rsid w:val="00B715DA"/>
    <w:rsid w:val="00B71A1C"/>
    <w:rsid w:val="00B71CA7"/>
    <w:rsid w:val="00B72083"/>
    <w:rsid w:val="00B722E3"/>
    <w:rsid w:val="00B7272E"/>
    <w:rsid w:val="00B7294C"/>
    <w:rsid w:val="00B73099"/>
    <w:rsid w:val="00B7427E"/>
    <w:rsid w:val="00B743B3"/>
    <w:rsid w:val="00B74408"/>
    <w:rsid w:val="00B74667"/>
    <w:rsid w:val="00B74E14"/>
    <w:rsid w:val="00B759E4"/>
    <w:rsid w:val="00B75F04"/>
    <w:rsid w:val="00B7603D"/>
    <w:rsid w:val="00B76310"/>
    <w:rsid w:val="00B765F0"/>
    <w:rsid w:val="00B76C29"/>
    <w:rsid w:val="00B76D28"/>
    <w:rsid w:val="00B76F70"/>
    <w:rsid w:val="00B776F4"/>
    <w:rsid w:val="00B77C3B"/>
    <w:rsid w:val="00B77D8C"/>
    <w:rsid w:val="00B77DE5"/>
    <w:rsid w:val="00B77F77"/>
    <w:rsid w:val="00B800A7"/>
    <w:rsid w:val="00B80330"/>
    <w:rsid w:val="00B8056C"/>
    <w:rsid w:val="00B80616"/>
    <w:rsid w:val="00B8087D"/>
    <w:rsid w:val="00B80980"/>
    <w:rsid w:val="00B809BE"/>
    <w:rsid w:val="00B80D07"/>
    <w:rsid w:val="00B80D5A"/>
    <w:rsid w:val="00B81284"/>
    <w:rsid w:val="00B812B9"/>
    <w:rsid w:val="00B81756"/>
    <w:rsid w:val="00B81A80"/>
    <w:rsid w:val="00B82897"/>
    <w:rsid w:val="00B828A3"/>
    <w:rsid w:val="00B82B03"/>
    <w:rsid w:val="00B830B8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3A"/>
    <w:rsid w:val="00B850AC"/>
    <w:rsid w:val="00B85445"/>
    <w:rsid w:val="00B8566F"/>
    <w:rsid w:val="00B857A9"/>
    <w:rsid w:val="00B8617D"/>
    <w:rsid w:val="00B865EA"/>
    <w:rsid w:val="00B8668A"/>
    <w:rsid w:val="00B86953"/>
    <w:rsid w:val="00B86B19"/>
    <w:rsid w:val="00B86FDE"/>
    <w:rsid w:val="00B871AA"/>
    <w:rsid w:val="00B8733F"/>
    <w:rsid w:val="00B87364"/>
    <w:rsid w:val="00B8759B"/>
    <w:rsid w:val="00B875BD"/>
    <w:rsid w:val="00B8760F"/>
    <w:rsid w:val="00B87624"/>
    <w:rsid w:val="00B87D1F"/>
    <w:rsid w:val="00B903EC"/>
    <w:rsid w:val="00B90423"/>
    <w:rsid w:val="00B9071F"/>
    <w:rsid w:val="00B907E7"/>
    <w:rsid w:val="00B908C2"/>
    <w:rsid w:val="00B90B09"/>
    <w:rsid w:val="00B90CD9"/>
    <w:rsid w:val="00B90D67"/>
    <w:rsid w:val="00B91534"/>
    <w:rsid w:val="00B9186E"/>
    <w:rsid w:val="00B91BE9"/>
    <w:rsid w:val="00B91DE8"/>
    <w:rsid w:val="00B92173"/>
    <w:rsid w:val="00B92278"/>
    <w:rsid w:val="00B925F7"/>
    <w:rsid w:val="00B92AB2"/>
    <w:rsid w:val="00B93200"/>
    <w:rsid w:val="00B93589"/>
    <w:rsid w:val="00B935F5"/>
    <w:rsid w:val="00B93764"/>
    <w:rsid w:val="00B937B0"/>
    <w:rsid w:val="00B93AE4"/>
    <w:rsid w:val="00B93C4B"/>
    <w:rsid w:val="00B93DDC"/>
    <w:rsid w:val="00B93DDD"/>
    <w:rsid w:val="00B93E0B"/>
    <w:rsid w:val="00B93E3E"/>
    <w:rsid w:val="00B943BE"/>
    <w:rsid w:val="00B94971"/>
    <w:rsid w:val="00B94A7E"/>
    <w:rsid w:val="00B94B11"/>
    <w:rsid w:val="00B94B99"/>
    <w:rsid w:val="00B94BED"/>
    <w:rsid w:val="00B94FDD"/>
    <w:rsid w:val="00B951B0"/>
    <w:rsid w:val="00B95215"/>
    <w:rsid w:val="00B9525A"/>
    <w:rsid w:val="00B9586A"/>
    <w:rsid w:val="00B958A6"/>
    <w:rsid w:val="00B95C34"/>
    <w:rsid w:val="00B95E35"/>
    <w:rsid w:val="00B96508"/>
    <w:rsid w:val="00B96526"/>
    <w:rsid w:val="00B966DC"/>
    <w:rsid w:val="00B9692B"/>
    <w:rsid w:val="00B96969"/>
    <w:rsid w:val="00B96FA6"/>
    <w:rsid w:val="00B97135"/>
    <w:rsid w:val="00B97303"/>
    <w:rsid w:val="00B97319"/>
    <w:rsid w:val="00B9754F"/>
    <w:rsid w:val="00B97607"/>
    <w:rsid w:val="00B97834"/>
    <w:rsid w:val="00B97C70"/>
    <w:rsid w:val="00B97D54"/>
    <w:rsid w:val="00BA000E"/>
    <w:rsid w:val="00BA09F0"/>
    <w:rsid w:val="00BA0A23"/>
    <w:rsid w:val="00BA0DD5"/>
    <w:rsid w:val="00BA102D"/>
    <w:rsid w:val="00BA116A"/>
    <w:rsid w:val="00BA134B"/>
    <w:rsid w:val="00BA18E1"/>
    <w:rsid w:val="00BA1AA3"/>
    <w:rsid w:val="00BA1B9C"/>
    <w:rsid w:val="00BA1D0E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4894"/>
    <w:rsid w:val="00BA4991"/>
    <w:rsid w:val="00BA49A5"/>
    <w:rsid w:val="00BA4DBC"/>
    <w:rsid w:val="00BA5652"/>
    <w:rsid w:val="00BA56C9"/>
    <w:rsid w:val="00BA5841"/>
    <w:rsid w:val="00BA5CDD"/>
    <w:rsid w:val="00BA6487"/>
    <w:rsid w:val="00BA650C"/>
    <w:rsid w:val="00BA6577"/>
    <w:rsid w:val="00BA6847"/>
    <w:rsid w:val="00BA6CD2"/>
    <w:rsid w:val="00BA700E"/>
    <w:rsid w:val="00BA7388"/>
    <w:rsid w:val="00BA740D"/>
    <w:rsid w:val="00BA758B"/>
    <w:rsid w:val="00BA7684"/>
    <w:rsid w:val="00BA76D8"/>
    <w:rsid w:val="00BA7AB6"/>
    <w:rsid w:val="00BA7C36"/>
    <w:rsid w:val="00BA7D3C"/>
    <w:rsid w:val="00BA7D64"/>
    <w:rsid w:val="00BB026F"/>
    <w:rsid w:val="00BB0393"/>
    <w:rsid w:val="00BB08B5"/>
    <w:rsid w:val="00BB0AFB"/>
    <w:rsid w:val="00BB0D0F"/>
    <w:rsid w:val="00BB1067"/>
    <w:rsid w:val="00BB1212"/>
    <w:rsid w:val="00BB133B"/>
    <w:rsid w:val="00BB1850"/>
    <w:rsid w:val="00BB1AEF"/>
    <w:rsid w:val="00BB1B86"/>
    <w:rsid w:val="00BB1C25"/>
    <w:rsid w:val="00BB1D58"/>
    <w:rsid w:val="00BB1E10"/>
    <w:rsid w:val="00BB21D1"/>
    <w:rsid w:val="00BB22DA"/>
    <w:rsid w:val="00BB26C9"/>
    <w:rsid w:val="00BB2DFF"/>
    <w:rsid w:val="00BB2E8F"/>
    <w:rsid w:val="00BB2F7F"/>
    <w:rsid w:val="00BB3338"/>
    <w:rsid w:val="00BB3B57"/>
    <w:rsid w:val="00BB3B6C"/>
    <w:rsid w:val="00BB3CD8"/>
    <w:rsid w:val="00BB41B1"/>
    <w:rsid w:val="00BB446F"/>
    <w:rsid w:val="00BB4B6A"/>
    <w:rsid w:val="00BB4C0C"/>
    <w:rsid w:val="00BB4D9A"/>
    <w:rsid w:val="00BB4FE7"/>
    <w:rsid w:val="00BB5130"/>
    <w:rsid w:val="00BB51D2"/>
    <w:rsid w:val="00BB52A8"/>
    <w:rsid w:val="00BB542A"/>
    <w:rsid w:val="00BB542C"/>
    <w:rsid w:val="00BB5690"/>
    <w:rsid w:val="00BB5AA4"/>
    <w:rsid w:val="00BB6601"/>
    <w:rsid w:val="00BB662D"/>
    <w:rsid w:val="00BB6714"/>
    <w:rsid w:val="00BB67F3"/>
    <w:rsid w:val="00BB6955"/>
    <w:rsid w:val="00BB6AC7"/>
    <w:rsid w:val="00BB6C92"/>
    <w:rsid w:val="00BB6D3B"/>
    <w:rsid w:val="00BB7060"/>
    <w:rsid w:val="00BB74C2"/>
    <w:rsid w:val="00BB7BE1"/>
    <w:rsid w:val="00BB7F90"/>
    <w:rsid w:val="00BC0069"/>
    <w:rsid w:val="00BC0198"/>
    <w:rsid w:val="00BC04E7"/>
    <w:rsid w:val="00BC0856"/>
    <w:rsid w:val="00BC08DB"/>
    <w:rsid w:val="00BC09FA"/>
    <w:rsid w:val="00BC0D5A"/>
    <w:rsid w:val="00BC0EC2"/>
    <w:rsid w:val="00BC105A"/>
    <w:rsid w:val="00BC10A0"/>
    <w:rsid w:val="00BC1241"/>
    <w:rsid w:val="00BC15C8"/>
    <w:rsid w:val="00BC16EE"/>
    <w:rsid w:val="00BC1794"/>
    <w:rsid w:val="00BC18DD"/>
    <w:rsid w:val="00BC1D12"/>
    <w:rsid w:val="00BC1DFE"/>
    <w:rsid w:val="00BC212D"/>
    <w:rsid w:val="00BC24C2"/>
    <w:rsid w:val="00BC28DE"/>
    <w:rsid w:val="00BC2991"/>
    <w:rsid w:val="00BC2A1B"/>
    <w:rsid w:val="00BC3018"/>
    <w:rsid w:val="00BC313E"/>
    <w:rsid w:val="00BC32EE"/>
    <w:rsid w:val="00BC33A9"/>
    <w:rsid w:val="00BC3ECE"/>
    <w:rsid w:val="00BC3F24"/>
    <w:rsid w:val="00BC3FA4"/>
    <w:rsid w:val="00BC40E3"/>
    <w:rsid w:val="00BC4486"/>
    <w:rsid w:val="00BC45B5"/>
    <w:rsid w:val="00BC45EE"/>
    <w:rsid w:val="00BC472A"/>
    <w:rsid w:val="00BC47AF"/>
    <w:rsid w:val="00BC4875"/>
    <w:rsid w:val="00BC49A3"/>
    <w:rsid w:val="00BC4E91"/>
    <w:rsid w:val="00BC506D"/>
    <w:rsid w:val="00BC512C"/>
    <w:rsid w:val="00BC555C"/>
    <w:rsid w:val="00BC5921"/>
    <w:rsid w:val="00BC5E4C"/>
    <w:rsid w:val="00BC616C"/>
    <w:rsid w:val="00BC6233"/>
    <w:rsid w:val="00BC668A"/>
    <w:rsid w:val="00BC67BF"/>
    <w:rsid w:val="00BC6ADB"/>
    <w:rsid w:val="00BC6D00"/>
    <w:rsid w:val="00BC6F8B"/>
    <w:rsid w:val="00BC73C3"/>
    <w:rsid w:val="00BC7493"/>
    <w:rsid w:val="00BC75F2"/>
    <w:rsid w:val="00BC7858"/>
    <w:rsid w:val="00BC7A95"/>
    <w:rsid w:val="00BC7A9E"/>
    <w:rsid w:val="00BC7D13"/>
    <w:rsid w:val="00BC7EBF"/>
    <w:rsid w:val="00BC7F31"/>
    <w:rsid w:val="00BD008C"/>
    <w:rsid w:val="00BD0699"/>
    <w:rsid w:val="00BD06CE"/>
    <w:rsid w:val="00BD0852"/>
    <w:rsid w:val="00BD093E"/>
    <w:rsid w:val="00BD0CD7"/>
    <w:rsid w:val="00BD1413"/>
    <w:rsid w:val="00BD15EA"/>
    <w:rsid w:val="00BD16A7"/>
    <w:rsid w:val="00BD17EA"/>
    <w:rsid w:val="00BD1887"/>
    <w:rsid w:val="00BD1945"/>
    <w:rsid w:val="00BD1CEE"/>
    <w:rsid w:val="00BD1F11"/>
    <w:rsid w:val="00BD2012"/>
    <w:rsid w:val="00BD2111"/>
    <w:rsid w:val="00BD21C6"/>
    <w:rsid w:val="00BD21FE"/>
    <w:rsid w:val="00BD2512"/>
    <w:rsid w:val="00BD27D3"/>
    <w:rsid w:val="00BD2805"/>
    <w:rsid w:val="00BD2AC7"/>
    <w:rsid w:val="00BD2C17"/>
    <w:rsid w:val="00BD30CA"/>
    <w:rsid w:val="00BD35B4"/>
    <w:rsid w:val="00BD3632"/>
    <w:rsid w:val="00BD3E45"/>
    <w:rsid w:val="00BD41E1"/>
    <w:rsid w:val="00BD42E7"/>
    <w:rsid w:val="00BD4784"/>
    <w:rsid w:val="00BD4B52"/>
    <w:rsid w:val="00BD4BD4"/>
    <w:rsid w:val="00BD4DEB"/>
    <w:rsid w:val="00BD4F58"/>
    <w:rsid w:val="00BD4F7E"/>
    <w:rsid w:val="00BD5185"/>
    <w:rsid w:val="00BD538A"/>
    <w:rsid w:val="00BD56DA"/>
    <w:rsid w:val="00BD5774"/>
    <w:rsid w:val="00BD5826"/>
    <w:rsid w:val="00BD5AEE"/>
    <w:rsid w:val="00BD604B"/>
    <w:rsid w:val="00BD60DA"/>
    <w:rsid w:val="00BD6321"/>
    <w:rsid w:val="00BD6613"/>
    <w:rsid w:val="00BD6745"/>
    <w:rsid w:val="00BD6C18"/>
    <w:rsid w:val="00BD70E0"/>
    <w:rsid w:val="00BD7170"/>
    <w:rsid w:val="00BD725A"/>
    <w:rsid w:val="00BD7267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D7F98"/>
    <w:rsid w:val="00BE0451"/>
    <w:rsid w:val="00BE045D"/>
    <w:rsid w:val="00BE04F4"/>
    <w:rsid w:val="00BE0A3A"/>
    <w:rsid w:val="00BE120E"/>
    <w:rsid w:val="00BE130A"/>
    <w:rsid w:val="00BE1A38"/>
    <w:rsid w:val="00BE1CAE"/>
    <w:rsid w:val="00BE20B1"/>
    <w:rsid w:val="00BE22BF"/>
    <w:rsid w:val="00BE2480"/>
    <w:rsid w:val="00BE29D7"/>
    <w:rsid w:val="00BE2B92"/>
    <w:rsid w:val="00BE2E2E"/>
    <w:rsid w:val="00BE32D3"/>
    <w:rsid w:val="00BE3497"/>
    <w:rsid w:val="00BE35EF"/>
    <w:rsid w:val="00BE3ABC"/>
    <w:rsid w:val="00BE3D7C"/>
    <w:rsid w:val="00BE3F0B"/>
    <w:rsid w:val="00BE3F16"/>
    <w:rsid w:val="00BE4255"/>
    <w:rsid w:val="00BE4463"/>
    <w:rsid w:val="00BE472B"/>
    <w:rsid w:val="00BE4ACD"/>
    <w:rsid w:val="00BE4B2E"/>
    <w:rsid w:val="00BE4B56"/>
    <w:rsid w:val="00BE4B89"/>
    <w:rsid w:val="00BE4C1C"/>
    <w:rsid w:val="00BE548E"/>
    <w:rsid w:val="00BE569F"/>
    <w:rsid w:val="00BE5B64"/>
    <w:rsid w:val="00BE5C2D"/>
    <w:rsid w:val="00BE5EE7"/>
    <w:rsid w:val="00BE5FB0"/>
    <w:rsid w:val="00BE6376"/>
    <w:rsid w:val="00BE63A0"/>
    <w:rsid w:val="00BE6446"/>
    <w:rsid w:val="00BE64AA"/>
    <w:rsid w:val="00BE685C"/>
    <w:rsid w:val="00BE6B33"/>
    <w:rsid w:val="00BE7050"/>
    <w:rsid w:val="00BE7B2B"/>
    <w:rsid w:val="00BE7C92"/>
    <w:rsid w:val="00BF0187"/>
    <w:rsid w:val="00BF05B7"/>
    <w:rsid w:val="00BF11D1"/>
    <w:rsid w:val="00BF121B"/>
    <w:rsid w:val="00BF129B"/>
    <w:rsid w:val="00BF15C0"/>
    <w:rsid w:val="00BF1807"/>
    <w:rsid w:val="00BF182E"/>
    <w:rsid w:val="00BF1CA0"/>
    <w:rsid w:val="00BF1DFC"/>
    <w:rsid w:val="00BF1E85"/>
    <w:rsid w:val="00BF202B"/>
    <w:rsid w:val="00BF2550"/>
    <w:rsid w:val="00BF26D7"/>
    <w:rsid w:val="00BF293A"/>
    <w:rsid w:val="00BF2ADD"/>
    <w:rsid w:val="00BF3212"/>
    <w:rsid w:val="00BF3554"/>
    <w:rsid w:val="00BF3AF6"/>
    <w:rsid w:val="00BF3D25"/>
    <w:rsid w:val="00BF3D29"/>
    <w:rsid w:val="00BF3E2B"/>
    <w:rsid w:val="00BF3E43"/>
    <w:rsid w:val="00BF3E94"/>
    <w:rsid w:val="00BF42AD"/>
    <w:rsid w:val="00BF4388"/>
    <w:rsid w:val="00BF45E2"/>
    <w:rsid w:val="00BF4609"/>
    <w:rsid w:val="00BF467C"/>
    <w:rsid w:val="00BF491A"/>
    <w:rsid w:val="00BF4927"/>
    <w:rsid w:val="00BF4A44"/>
    <w:rsid w:val="00BF4D35"/>
    <w:rsid w:val="00BF4E25"/>
    <w:rsid w:val="00BF4F48"/>
    <w:rsid w:val="00BF538D"/>
    <w:rsid w:val="00BF5418"/>
    <w:rsid w:val="00BF54FE"/>
    <w:rsid w:val="00BF56DB"/>
    <w:rsid w:val="00BF577B"/>
    <w:rsid w:val="00BF591E"/>
    <w:rsid w:val="00BF5997"/>
    <w:rsid w:val="00BF59B7"/>
    <w:rsid w:val="00BF616D"/>
    <w:rsid w:val="00BF63C1"/>
    <w:rsid w:val="00BF64AB"/>
    <w:rsid w:val="00BF64FF"/>
    <w:rsid w:val="00BF70B4"/>
    <w:rsid w:val="00BF7436"/>
    <w:rsid w:val="00BF76DE"/>
    <w:rsid w:val="00BF76F6"/>
    <w:rsid w:val="00BF7D30"/>
    <w:rsid w:val="00BF7E89"/>
    <w:rsid w:val="00C00271"/>
    <w:rsid w:val="00C0037D"/>
    <w:rsid w:val="00C00404"/>
    <w:rsid w:val="00C00696"/>
    <w:rsid w:val="00C008BD"/>
    <w:rsid w:val="00C00BCE"/>
    <w:rsid w:val="00C010D2"/>
    <w:rsid w:val="00C01143"/>
    <w:rsid w:val="00C01797"/>
    <w:rsid w:val="00C01A05"/>
    <w:rsid w:val="00C01A90"/>
    <w:rsid w:val="00C01B61"/>
    <w:rsid w:val="00C01CB8"/>
    <w:rsid w:val="00C01E09"/>
    <w:rsid w:val="00C02BA7"/>
    <w:rsid w:val="00C02DEF"/>
    <w:rsid w:val="00C03268"/>
    <w:rsid w:val="00C03342"/>
    <w:rsid w:val="00C033A4"/>
    <w:rsid w:val="00C0347B"/>
    <w:rsid w:val="00C034B2"/>
    <w:rsid w:val="00C037A5"/>
    <w:rsid w:val="00C039CC"/>
    <w:rsid w:val="00C03B95"/>
    <w:rsid w:val="00C03BCB"/>
    <w:rsid w:val="00C03DB6"/>
    <w:rsid w:val="00C04044"/>
    <w:rsid w:val="00C04156"/>
    <w:rsid w:val="00C04560"/>
    <w:rsid w:val="00C04608"/>
    <w:rsid w:val="00C04702"/>
    <w:rsid w:val="00C047A2"/>
    <w:rsid w:val="00C048F5"/>
    <w:rsid w:val="00C04B97"/>
    <w:rsid w:val="00C04C6C"/>
    <w:rsid w:val="00C04D0E"/>
    <w:rsid w:val="00C0516B"/>
    <w:rsid w:val="00C05667"/>
    <w:rsid w:val="00C05711"/>
    <w:rsid w:val="00C059D1"/>
    <w:rsid w:val="00C059FB"/>
    <w:rsid w:val="00C059FE"/>
    <w:rsid w:val="00C05B01"/>
    <w:rsid w:val="00C05C51"/>
    <w:rsid w:val="00C05CB4"/>
    <w:rsid w:val="00C05D67"/>
    <w:rsid w:val="00C05EF3"/>
    <w:rsid w:val="00C05F34"/>
    <w:rsid w:val="00C05F89"/>
    <w:rsid w:val="00C060C2"/>
    <w:rsid w:val="00C06237"/>
    <w:rsid w:val="00C06AB2"/>
    <w:rsid w:val="00C06D73"/>
    <w:rsid w:val="00C06EA3"/>
    <w:rsid w:val="00C0703A"/>
    <w:rsid w:val="00C078E3"/>
    <w:rsid w:val="00C07CFE"/>
    <w:rsid w:val="00C100DC"/>
    <w:rsid w:val="00C1038B"/>
    <w:rsid w:val="00C1077B"/>
    <w:rsid w:val="00C108B3"/>
    <w:rsid w:val="00C10B11"/>
    <w:rsid w:val="00C10D00"/>
    <w:rsid w:val="00C10DF9"/>
    <w:rsid w:val="00C10FBC"/>
    <w:rsid w:val="00C11111"/>
    <w:rsid w:val="00C114BD"/>
    <w:rsid w:val="00C117ED"/>
    <w:rsid w:val="00C11857"/>
    <w:rsid w:val="00C11C43"/>
    <w:rsid w:val="00C11EC0"/>
    <w:rsid w:val="00C121BA"/>
    <w:rsid w:val="00C123A9"/>
    <w:rsid w:val="00C125A5"/>
    <w:rsid w:val="00C1263D"/>
    <w:rsid w:val="00C12FF0"/>
    <w:rsid w:val="00C13190"/>
    <w:rsid w:val="00C1327C"/>
    <w:rsid w:val="00C133D2"/>
    <w:rsid w:val="00C1394D"/>
    <w:rsid w:val="00C13E87"/>
    <w:rsid w:val="00C14148"/>
    <w:rsid w:val="00C141EA"/>
    <w:rsid w:val="00C1422C"/>
    <w:rsid w:val="00C14310"/>
    <w:rsid w:val="00C143ED"/>
    <w:rsid w:val="00C14963"/>
    <w:rsid w:val="00C14EAF"/>
    <w:rsid w:val="00C15496"/>
    <w:rsid w:val="00C1552F"/>
    <w:rsid w:val="00C155D9"/>
    <w:rsid w:val="00C1563A"/>
    <w:rsid w:val="00C15671"/>
    <w:rsid w:val="00C15733"/>
    <w:rsid w:val="00C1597E"/>
    <w:rsid w:val="00C15983"/>
    <w:rsid w:val="00C15A28"/>
    <w:rsid w:val="00C15BF6"/>
    <w:rsid w:val="00C15F8A"/>
    <w:rsid w:val="00C160AB"/>
    <w:rsid w:val="00C16779"/>
    <w:rsid w:val="00C16B44"/>
    <w:rsid w:val="00C16D3E"/>
    <w:rsid w:val="00C16E1F"/>
    <w:rsid w:val="00C16EC0"/>
    <w:rsid w:val="00C16F75"/>
    <w:rsid w:val="00C16FFF"/>
    <w:rsid w:val="00C17202"/>
    <w:rsid w:val="00C173DC"/>
    <w:rsid w:val="00C17523"/>
    <w:rsid w:val="00C17547"/>
    <w:rsid w:val="00C175D2"/>
    <w:rsid w:val="00C1770C"/>
    <w:rsid w:val="00C1780B"/>
    <w:rsid w:val="00C17A45"/>
    <w:rsid w:val="00C17CCF"/>
    <w:rsid w:val="00C17E08"/>
    <w:rsid w:val="00C17EFC"/>
    <w:rsid w:val="00C20296"/>
    <w:rsid w:val="00C20306"/>
    <w:rsid w:val="00C2037C"/>
    <w:rsid w:val="00C203EC"/>
    <w:rsid w:val="00C20574"/>
    <w:rsid w:val="00C20920"/>
    <w:rsid w:val="00C20E90"/>
    <w:rsid w:val="00C20F77"/>
    <w:rsid w:val="00C20FF3"/>
    <w:rsid w:val="00C2109E"/>
    <w:rsid w:val="00C213D0"/>
    <w:rsid w:val="00C21DFB"/>
    <w:rsid w:val="00C21E28"/>
    <w:rsid w:val="00C21FD6"/>
    <w:rsid w:val="00C22026"/>
    <w:rsid w:val="00C22363"/>
    <w:rsid w:val="00C224C6"/>
    <w:rsid w:val="00C22AED"/>
    <w:rsid w:val="00C22F20"/>
    <w:rsid w:val="00C22F61"/>
    <w:rsid w:val="00C22FD0"/>
    <w:rsid w:val="00C23067"/>
    <w:rsid w:val="00C232AF"/>
    <w:rsid w:val="00C2331D"/>
    <w:rsid w:val="00C23638"/>
    <w:rsid w:val="00C23DB5"/>
    <w:rsid w:val="00C24118"/>
    <w:rsid w:val="00C2437A"/>
    <w:rsid w:val="00C24B45"/>
    <w:rsid w:val="00C24FE6"/>
    <w:rsid w:val="00C2515B"/>
    <w:rsid w:val="00C252BB"/>
    <w:rsid w:val="00C25F17"/>
    <w:rsid w:val="00C25F8D"/>
    <w:rsid w:val="00C26087"/>
    <w:rsid w:val="00C262CD"/>
    <w:rsid w:val="00C26418"/>
    <w:rsid w:val="00C26451"/>
    <w:rsid w:val="00C27105"/>
    <w:rsid w:val="00C2711E"/>
    <w:rsid w:val="00C27374"/>
    <w:rsid w:val="00C275F8"/>
    <w:rsid w:val="00C2772B"/>
    <w:rsid w:val="00C27C57"/>
    <w:rsid w:val="00C27D94"/>
    <w:rsid w:val="00C303C0"/>
    <w:rsid w:val="00C3069C"/>
    <w:rsid w:val="00C30A52"/>
    <w:rsid w:val="00C30A8B"/>
    <w:rsid w:val="00C30BF0"/>
    <w:rsid w:val="00C30CC8"/>
    <w:rsid w:val="00C3122E"/>
    <w:rsid w:val="00C3124B"/>
    <w:rsid w:val="00C317D7"/>
    <w:rsid w:val="00C31A7C"/>
    <w:rsid w:val="00C31FC9"/>
    <w:rsid w:val="00C321DF"/>
    <w:rsid w:val="00C32556"/>
    <w:rsid w:val="00C325F1"/>
    <w:rsid w:val="00C32C5A"/>
    <w:rsid w:val="00C334F8"/>
    <w:rsid w:val="00C336B8"/>
    <w:rsid w:val="00C33F3F"/>
    <w:rsid w:val="00C346E7"/>
    <w:rsid w:val="00C3488A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5CC9"/>
    <w:rsid w:val="00C35D8B"/>
    <w:rsid w:val="00C36127"/>
    <w:rsid w:val="00C361E5"/>
    <w:rsid w:val="00C36405"/>
    <w:rsid w:val="00C36542"/>
    <w:rsid w:val="00C365A7"/>
    <w:rsid w:val="00C367DA"/>
    <w:rsid w:val="00C369D7"/>
    <w:rsid w:val="00C37335"/>
    <w:rsid w:val="00C374F4"/>
    <w:rsid w:val="00C37827"/>
    <w:rsid w:val="00C37AAC"/>
    <w:rsid w:val="00C37BA6"/>
    <w:rsid w:val="00C37C2C"/>
    <w:rsid w:val="00C37CF5"/>
    <w:rsid w:val="00C400BF"/>
    <w:rsid w:val="00C402D2"/>
    <w:rsid w:val="00C4053C"/>
    <w:rsid w:val="00C408B0"/>
    <w:rsid w:val="00C408FD"/>
    <w:rsid w:val="00C40CE0"/>
    <w:rsid w:val="00C40FE2"/>
    <w:rsid w:val="00C41280"/>
    <w:rsid w:val="00C412F9"/>
    <w:rsid w:val="00C416DC"/>
    <w:rsid w:val="00C4199E"/>
    <w:rsid w:val="00C41BAB"/>
    <w:rsid w:val="00C41BB3"/>
    <w:rsid w:val="00C41C21"/>
    <w:rsid w:val="00C41E7F"/>
    <w:rsid w:val="00C41FD4"/>
    <w:rsid w:val="00C4205E"/>
    <w:rsid w:val="00C420AF"/>
    <w:rsid w:val="00C4210A"/>
    <w:rsid w:val="00C421C6"/>
    <w:rsid w:val="00C426F6"/>
    <w:rsid w:val="00C42817"/>
    <w:rsid w:val="00C42AA9"/>
    <w:rsid w:val="00C42BB0"/>
    <w:rsid w:val="00C42C5F"/>
    <w:rsid w:val="00C42CCA"/>
    <w:rsid w:val="00C42EC5"/>
    <w:rsid w:val="00C42EED"/>
    <w:rsid w:val="00C4339B"/>
    <w:rsid w:val="00C43C63"/>
    <w:rsid w:val="00C4454F"/>
    <w:rsid w:val="00C44669"/>
    <w:rsid w:val="00C446E1"/>
    <w:rsid w:val="00C44720"/>
    <w:rsid w:val="00C44784"/>
    <w:rsid w:val="00C447A8"/>
    <w:rsid w:val="00C448E9"/>
    <w:rsid w:val="00C44AE7"/>
    <w:rsid w:val="00C44B9D"/>
    <w:rsid w:val="00C44C2D"/>
    <w:rsid w:val="00C44D69"/>
    <w:rsid w:val="00C4535E"/>
    <w:rsid w:val="00C4553D"/>
    <w:rsid w:val="00C45928"/>
    <w:rsid w:val="00C459F8"/>
    <w:rsid w:val="00C45BAD"/>
    <w:rsid w:val="00C45C4C"/>
    <w:rsid w:val="00C45CAD"/>
    <w:rsid w:val="00C46276"/>
    <w:rsid w:val="00C464C3"/>
    <w:rsid w:val="00C4679A"/>
    <w:rsid w:val="00C46DDE"/>
    <w:rsid w:val="00C46FD2"/>
    <w:rsid w:val="00C4717E"/>
    <w:rsid w:val="00C47266"/>
    <w:rsid w:val="00C473B6"/>
    <w:rsid w:val="00C47A32"/>
    <w:rsid w:val="00C47CBB"/>
    <w:rsid w:val="00C47D4F"/>
    <w:rsid w:val="00C47DB5"/>
    <w:rsid w:val="00C50092"/>
    <w:rsid w:val="00C50213"/>
    <w:rsid w:val="00C503B4"/>
    <w:rsid w:val="00C5059F"/>
    <w:rsid w:val="00C505BB"/>
    <w:rsid w:val="00C506DC"/>
    <w:rsid w:val="00C50A51"/>
    <w:rsid w:val="00C50BB7"/>
    <w:rsid w:val="00C50DC0"/>
    <w:rsid w:val="00C50F4F"/>
    <w:rsid w:val="00C51117"/>
    <w:rsid w:val="00C51457"/>
    <w:rsid w:val="00C51696"/>
    <w:rsid w:val="00C51AA7"/>
    <w:rsid w:val="00C52341"/>
    <w:rsid w:val="00C52784"/>
    <w:rsid w:val="00C5290C"/>
    <w:rsid w:val="00C529C0"/>
    <w:rsid w:val="00C52A4A"/>
    <w:rsid w:val="00C5327E"/>
    <w:rsid w:val="00C535A4"/>
    <w:rsid w:val="00C536B5"/>
    <w:rsid w:val="00C53782"/>
    <w:rsid w:val="00C53A51"/>
    <w:rsid w:val="00C53B17"/>
    <w:rsid w:val="00C53B35"/>
    <w:rsid w:val="00C53CC7"/>
    <w:rsid w:val="00C53DD1"/>
    <w:rsid w:val="00C54113"/>
    <w:rsid w:val="00C543C5"/>
    <w:rsid w:val="00C54599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CEB"/>
    <w:rsid w:val="00C55FD8"/>
    <w:rsid w:val="00C56121"/>
    <w:rsid w:val="00C56264"/>
    <w:rsid w:val="00C56585"/>
    <w:rsid w:val="00C566CC"/>
    <w:rsid w:val="00C56AA8"/>
    <w:rsid w:val="00C56B40"/>
    <w:rsid w:val="00C56C56"/>
    <w:rsid w:val="00C57028"/>
    <w:rsid w:val="00C570B9"/>
    <w:rsid w:val="00C572B2"/>
    <w:rsid w:val="00C57444"/>
    <w:rsid w:val="00C5796E"/>
    <w:rsid w:val="00C57E1B"/>
    <w:rsid w:val="00C57E82"/>
    <w:rsid w:val="00C57E83"/>
    <w:rsid w:val="00C6016C"/>
    <w:rsid w:val="00C60315"/>
    <w:rsid w:val="00C603DA"/>
    <w:rsid w:val="00C60E7E"/>
    <w:rsid w:val="00C60FD2"/>
    <w:rsid w:val="00C611EE"/>
    <w:rsid w:val="00C61325"/>
    <w:rsid w:val="00C6133A"/>
    <w:rsid w:val="00C613D4"/>
    <w:rsid w:val="00C6141D"/>
    <w:rsid w:val="00C61567"/>
    <w:rsid w:val="00C61A2A"/>
    <w:rsid w:val="00C61A38"/>
    <w:rsid w:val="00C6203D"/>
    <w:rsid w:val="00C62077"/>
    <w:rsid w:val="00C624E8"/>
    <w:rsid w:val="00C62787"/>
    <w:rsid w:val="00C628DF"/>
    <w:rsid w:val="00C62B1F"/>
    <w:rsid w:val="00C62E51"/>
    <w:rsid w:val="00C62E77"/>
    <w:rsid w:val="00C62FCE"/>
    <w:rsid w:val="00C633DB"/>
    <w:rsid w:val="00C63413"/>
    <w:rsid w:val="00C63663"/>
    <w:rsid w:val="00C63B31"/>
    <w:rsid w:val="00C63E8F"/>
    <w:rsid w:val="00C6460F"/>
    <w:rsid w:val="00C6493C"/>
    <w:rsid w:val="00C649C5"/>
    <w:rsid w:val="00C64AB8"/>
    <w:rsid w:val="00C64E32"/>
    <w:rsid w:val="00C65069"/>
    <w:rsid w:val="00C6545A"/>
    <w:rsid w:val="00C6562A"/>
    <w:rsid w:val="00C65A60"/>
    <w:rsid w:val="00C65BAF"/>
    <w:rsid w:val="00C65C6D"/>
    <w:rsid w:val="00C65C7D"/>
    <w:rsid w:val="00C661D0"/>
    <w:rsid w:val="00C6622B"/>
    <w:rsid w:val="00C66558"/>
    <w:rsid w:val="00C66A37"/>
    <w:rsid w:val="00C66AE9"/>
    <w:rsid w:val="00C66B05"/>
    <w:rsid w:val="00C66DBC"/>
    <w:rsid w:val="00C679A6"/>
    <w:rsid w:val="00C67A77"/>
    <w:rsid w:val="00C67E9E"/>
    <w:rsid w:val="00C70019"/>
    <w:rsid w:val="00C7019D"/>
    <w:rsid w:val="00C704E0"/>
    <w:rsid w:val="00C70D4A"/>
    <w:rsid w:val="00C7155A"/>
    <w:rsid w:val="00C71616"/>
    <w:rsid w:val="00C716DE"/>
    <w:rsid w:val="00C71742"/>
    <w:rsid w:val="00C71943"/>
    <w:rsid w:val="00C71ADB"/>
    <w:rsid w:val="00C71BAB"/>
    <w:rsid w:val="00C7246E"/>
    <w:rsid w:val="00C724E5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82"/>
    <w:rsid w:val="00C740EB"/>
    <w:rsid w:val="00C7437D"/>
    <w:rsid w:val="00C74458"/>
    <w:rsid w:val="00C7464F"/>
    <w:rsid w:val="00C747F2"/>
    <w:rsid w:val="00C74CB1"/>
    <w:rsid w:val="00C74E64"/>
    <w:rsid w:val="00C750A5"/>
    <w:rsid w:val="00C75D09"/>
    <w:rsid w:val="00C75DDA"/>
    <w:rsid w:val="00C7625A"/>
    <w:rsid w:val="00C762D1"/>
    <w:rsid w:val="00C763BB"/>
    <w:rsid w:val="00C76571"/>
    <w:rsid w:val="00C765C4"/>
    <w:rsid w:val="00C766FE"/>
    <w:rsid w:val="00C76A13"/>
    <w:rsid w:val="00C76B4E"/>
    <w:rsid w:val="00C76F7C"/>
    <w:rsid w:val="00C76FB5"/>
    <w:rsid w:val="00C77080"/>
    <w:rsid w:val="00C7710A"/>
    <w:rsid w:val="00C7713E"/>
    <w:rsid w:val="00C7768D"/>
    <w:rsid w:val="00C7776A"/>
    <w:rsid w:val="00C778BF"/>
    <w:rsid w:val="00C77923"/>
    <w:rsid w:val="00C77A18"/>
    <w:rsid w:val="00C77B2F"/>
    <w:rsid w:val="00C77C6A"/>
    <w:rsid w:val="00C77D15"/>
    <w:rsid w:val="00C77E16"/>
    <w:rsid w:val="00C77FA4"/>
    <w:rsid w:val="00C80590"/>
    <w:rsid w:val="00C808E1"/>
    <w:rsid w:val="00C80900"/>
    <w:rsid w:val="00C80985"/>
    <w:rsid w:val="00C80C98"/>
    <w:rsid w:val="00C81043"/>
    <w:rsid w:val="00C81047"/>
    <w:rsid w:val="00C810E0"/>
    <w:rsid w:val="00C815E7"/>
    <w:rsid w:val="00C81AA3"/>
    <w:rsid w:val="00C81DCF"/>
    <w:rsid w:val="00C81EF1"/>
    <w:rsid w:val="00C81F17"/>
    <w:rsid w:val="00C81F74"/>
    <w:rsid w:val="00C82DD8"/>
    <w:rsid w:val="00C83004"/>
    <w:rsid w:val="00C83118"/>
    <w:rsid w:val="00C8314C"/>
    <w:rsid w:val="00C831DF"/>
    <w:rsid w:val="00C83295"/>
    <w:rsid w:val="00C83304"/>
    <w:rsid w:val="00C8348D"/>
    <w:rsid w:val="00C8359B"/>
    <w:rsid w:val="00C8390D"/>
    <w:rsid w:val="00C83964"/>
    <w:rsid w:val="00C83CC2"/>
    <w:rsid w:val="00C83D02"/>
    <w:rsid w:val="00C84072"/>
    <w:rsid w:val="00C8425B"/>
    <w:rsid w:val="00C842A6"/>
    <w:rsid w:val="00C84B6C"/>
    <w:rsid w:val="00C85650"/>
    <w:rsid w:val="00C860F7"/>
    <w:rsid w:val="00C8614F"/>
    <w:rsid w:val="00C862A3"/>
    <w:rsid w:val="00C866CA"/>
    <w:rsid w:val="00C86D6F"/>
    <w:rsid w:val="00C86E52"/>
    <w:rsid w:val="00C870D5"/>
    <w:rsid w:val="00C87486"/>
    <w:rsid w:val="00C875B9"/>
    <w:rsid w:val="00C875CE"/>
    <w:rsid w:val="00C87751"/>
    <w:rsid w:val="00C87773"/>
    <w:rsid w:val="00C87C12"/>
    <w:rsid w:val="00C87D02"/>
    <w:rsid w:val="00C9002D"/>
    <w:rsid w:val="00C900CE"/>
    <w:rsid w:val="00C902F5"/>
    <w:rsid w:val="00C903D5"/>
    <w:rsid w:val="00C904AC"/>
    <w:rsid w:val="00C90A72"/>
    <w:rsid w:val="00C90CA5"/>
    <w:rsid w:val="00C90F4A"/>
    <w:rsid w:val="00C91343"/>
    <w:rsid w:val="00C915B9"/>
    <w:rsid w:val="00C917C6"/>
    <w:rsid w:val="00C91EC9"/>
    <w:rsid w:val="00C922A0"/>
    <w:rsid w:val="00C9244B"/>
    <w:rsid w:val="00C92615"/>
    <w:rsid w:val="00C92625"/>
    <w:rsid w:val="00C9285C"/>
    <w:rsid w:val="00C929DD"/>
    <w:rsid w:val="00C92A9E"/>
    <w:rsid w:val="00C9330B"/>
    <w:rsid w:val="00C93329"/>
    <w:rsid w:val="00C93660"/>
    <w:rsid w:val="00C93757"/>
    <w:rsid w:val="00C93D41"/>
    <w:rsid w:val="00C93E25"/>
    <w:rsid w:val="00C93FE7"/>
    <w:rsid w:val="00C941BE"/>
    <w:rsid w:val="00C94380"/>
    <w:rsid w:val="00C94A0A"/>
    <w:rsid w:val="00C94F68"/>
    <w:rsid w:val="00C95062"/>
    <w:rsid w:val="00C95298"/>
    <w:rsid w:val="00C957AC"/>
    <w:rsid w:val="00C9582D"/>
    <w:rsid w:val="00C958AA"/>
    <w:rsid w:val="00C95C01"/>
    <w:rsid w:val="00C95E52"/>
    <w:rsid w:val="00C95E6A"/>
    <w:rsid w:val="00C95E92"/>
    <w:rsid w:val="00C95F90"/>
    <w:rsid w:val="00C96280"/>
    <w:rsid w:val="00C962B7"/>
    <w:rsid w:val="00C964BC"/>
    <w:rsid w:val="00C9659C"/>
    <w:rsid w:val="00C968B3"/>
    <w:rsid w:val="00C969D5"/>
    <w:rsid w:val="00C96A14"/>
    <w:rsid w:val="00C96D38"/>
    <w:rsid w:val="00C96D56"/>
    <w:rsid w:val="00C97144"/>
    <w:rsid w:val="00C976CD"/>
    <w:rsid w:val="00C976E0"/>
    <w:rsid w:val="00C97A1D"/>
    <w:rsid w:val="00C97D69"/>
    <w:rsid w:val="00CA0271"/>
    <w:rsid w:val="00CA08D4"/>
    <w:rsid w:val="00CA095A"/>
    <w:rsid w:val="00CA0985"/>
    <w:rsid w:val="00CA0BF2"/>
    <w:rsid w:val="00CA0FB1"/>
    <w:rsid w:val="00CA1638"/>
    <w:rsid w:val="00CA2160"/>
    <w:rsid w:val="00CA236D"/>
    <w:rsid w:val="00CA28FA"/>
    <w:rsid w:val="00CA2968"/>
    <w:rsid w:val="00CA2BD8"/>
    <w:rsid w:val="00CA2C1C"/>
    <w:rsid w:val="00CA3002"/>
    <w:rsid w:val="00CA31B8"/>
    <w:rsid w:val="00CA31F6"/>
    <w:rsid w:val="00CA330A"/>
    <w:rsid w:val="00CA359A"/>
    <w:rsid w:val="00CA38C6"/>
    <w:rsid w:val="00CA3AEF"/>
    <w:rsid w:val="00CA3AF2"/>
    <w:rsid w:val="00CA414E"/>
    <w:rsid w:val="00CA4332"/>
    <w:rsid w:val="00CA45D6"/>
    <w:rsid w:val="00CA4708"/>
    <w:rsid w:val="00CA4722"/>
    <w:rsid w:val="00CA4724"/>
    <w:rsid w:val="00CA4751"/>
    <w:rsid w:val="00CA4774"/>
    <w:rsid w:val="00CA478F"/>
    <w:rsid w:val="00CA49F7"/>
    <w:rsid w:val="00CA4B5D"/>
    <w:rsid w:val="00CA4DD2"/>
    <w:rsid w:val="00CA4FAB"/>
    <w:rsid w:val="00CA5654"/>
    <w:rsid w:val="00CA56ED"/>
    <w:rsid w:val="00CA58A9"/>
    <w:rsid w:val="00CA5A04"/>
    <w:rsid w:val="00CA5C81"/>
    <w:rsid w:val="00CA5D32"/>
    <w:rsid w:val="00CA5ECF"/>
    <w:rsid w:val="00CA6294"/>
    <w:rsid w:val="00CA6308"/>
    <w:rsid w:val="00CA66B4"/>
    <w:rsid w:val="00CA66E3"/>
    <w:rsid w:val="00CA67AC"/>
    <w:rsid w:val="00CA680B"/>
    <w:rsid w:val="00CA70E4"/>
    <w:rsid w:val="00CA715F"/>
    <w:rsid w:val="00CA729E"/>
    <w:rsid w:val="00CA75F9"/>
    <w:rsid w:val="00CA789C"/>
    <w:rsid w:val="00CA78B9"/>
    <w:rsid w:val="00CA7A7E"/>
    <w:rsid w:val="00CA7B93"/>
    <w:rsid w:val="00CA7BD3"/>
    <w:rsid w:val="00CA7FB2"/>
    <w:rsid w:val="00CB00F4"/>
    <w:rsid w:val="00CB0B01"/>
    <w:rsid w:val="00CB0C99"/>
    <w:rsid w:val="00CB1345"/>
    <w:rsid w:val="00CB13CE"/>
    <w:rsid w:val="00CB1488"/>
    <w:rsid w:val="00CB157D"/>
    <w:rsid w:val="00CB162F"/>
    <w:rsid w:val="00CB1AB5"/>
    <w:rsid w:val="00CB1E2B"/>
    <w:rsid w:val="00CB1EB6"/>
    <w:rsid w:val="00CB1F73"/>
    <w:rsid w:val="00CB245B"/>
    <w:rsid w:val="00CB2647"/>
    <w:rsid w:val="00CB2843"/>
    <w:rsid w:val="00CB2A9B"/>
    <w:rsid w:val="00CB333C"/>
    <w:rsid w:val="00CB3471"/>
    <w:rsid w:val="00CB37DA"/>
    <w:rsid w:val="00CB3A5D"/>
    <w:rsid w:val="00CB3DB4"/>
    <w:rsid w:val="00CB3DC1"/>
    <w:rsid w:val="00CB3E46"/>
    <w:rsid w:val="00CB42A5"/>
    <w:rsid w:val="00CB4DE9"/>
    <w:rsid w:val="00CB5086"/>
    <w:rsid w:val="00CB549F"/>
    <w:rsid w:val="00CB54E8"/>
    <w:rsid w:val="00CB588B"/>
    <w:rsid w:val="00CB5979"/>
    <w:rsid w:val="00CB5BA0"/>
    <w:rsid w:val="00CB5C82"/>
    <w:rsid w:val="00CB61A0"/>
    <w:rsid w:val="00CB629B"/>
    <w:rsid w:val="00CB66DD"/>
    <w:rsid w:val="00CB68AF"/>
    <w:rsid w:val="00CB6A35"/>
    <w:rsid w:val="00CB6A48"/>
    <w:rsid w:val="00CB6C87"/>
    <w:rsid w:val="00CB704F"/>
    <w:rsid w:val="00CB76DC"/>
    <w:rsid w:val="00CB796D"/>
    <w:rsid w:val="00CB7D63"/>
    <w:rsid w:val="00CB7DE5"/>
    <w:rsid w:val="00CB7FC3"/>
    <w:rsid w:val="00CC0101"/>
    <w:rsid w:val="00CC0335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7F5"/>
    <w:rsid w:val="00CC1954"/>
    <w:rsid w:val="00CC1C36"/>
    <w:rsid w:val="00CC1FE6"/>
    <w:rsid w:val="00CC20D8"/>
    <w:rsid w:val="00CC2570"/>
    <w:rsid w:val="00CC2592"/>
    <w:rsid w:val="00CC2A9C"/>
    <w:rsid w:val="00CC2AA4"/>
    <w:rsid w:val="00CC2CA4"/>
    <w:rsid w:val="00CC2CF3"/>
    <w:rsid w:val="00CC2F49"/>
    <w:rsid w:val="00CC31D3"/>
    <w:rsid w:val="00CC31DE"/>
    <w:rsid w:val="00CC350D"/>
    <w:rsid w:val="00CC37A7"/>
    <w:rsid w:val="00CC3C94"/>
    <w:rsid w:val="00CC3E9B"/>
    <w:rsid w:val="00CC3FF3"/>
    <w:rsid w:val="00CC4334"/>
    <w:rsid w:val="00CC4692"/>
    <w:rsid w:val="00CC4921"/>
    <w:rsid w:val="00CC4A96"/>
    <w:rsid w:val="00CC4B19"/>
    <w:rsid w:val="00CC5124"/>
    <w:rsid w:val="00CC523E"/>
    <w:rsid w:val="00CC5439"/>
    <w:rsid w:val="00CC54C7"/>
    <w:rsid w:val="00CC5788"/>
    <w:rsid w:val="00CC57D6"/>
    <w:rsid w:val="00CC5B48"/>
    <w:rsid w:val="00CC5BCB"/>
    <w:rsid w:val="00CC5F74"/>
    <w:rsid w:val="00CC63A3"/>
    <w:rsid w:val="00CC676D"/>
    <w:rsid w:val="00CC678D"/>
    <w:rsid w:val="00CC6846"/>
    <w:rsid w:val="00CC6AD1"/>
    <w:rsid w:val="00CC6FD3"/>
    <w:rsid w:val="00CC7035"/>
    <w:rsid w:val="00CC75E8"/>
    <w:rsid w:val="00CC7626"/>
    <w:rsid w:val="00CC76E7"/>
    <w:rsid w:val="00CC7718"/>
    <w:rsid w:val="00CC7838"/>
    <w:rsid w:val="00CC78A2"/>
    <w:rsid w:val="00CC7CDD"/>
    <w:rsid w:val="00CD033C"/>
    <w:rsid w:val="00CD089E"/>
    <w:rsid w:val="00CD093D"/>
    <w:rsid w:val="00CD0C1C"/>
    <w:rsid w:val="00CD1102"/>
    <w:rsid w:val="00CD1305"/>
    <w:rsid w:val="00CD1758"/>
    <w:rsid w:val="00CD1A68"/>
    <w:rsid w:val="00CD1C57"/>
    <w:rsid w:val="00CD1DFC"/>
    <w:rsid w:val="00CD211A"/>
    <w:rsid w:val="00CD233B"/>
    <w:rsid w:val="00CD238A"/>
    <w:rsid w:val="00CD24A0"/>
    <w:rsid w:val="00CD24CB"/>
    <w:rsid w:val="00CD29ED"/>
    <w:rsid w:val="00CD31AF"/>
    <w:rsid w:val="00CD338D"/>
    <w:rsid w:val="00CD3677"/>
    <w:rsid w:val="00CD3CDE"/>
    <w:rsid w:val="00CD3D3E"/>
    <w:rsid w:val="00CD3E1B"/>
    <w:rsid w:val="00CD40B6"/>
    <w:rsid w:val="00CD41C2"/>
    <w:rsid w:val="00CD4212"/>
    <w:rsid w:val="00CD435D"/>
    <w:rsid w:val="00CD437D"/>
    <w:rsid w:val="00CD4695"/>
    <w:rsid w:val="00CD4807"/>
    <w:rsid w:val="00CD4BCC"/>
    <w:rsid w:val="00CD4C73"/>
    <w:rsid w:val="00CD4F08"/>
    <w:rsid w:val="00CD50D7"/>
    <w:rsid w:val="00CD5430"/>
    <w:rsid w:val="00CD549B"/>
    <w:rsid w:val="00CD5735"/>
    <w:rsid w:val="00CD57A2"/>
    <w:rsid w:val="00CD5AA7"/>
    <w:rsid w:val="00CD5CC7"/>
    <w:rsid w:val="00CD5D6C"/>
    <w:rsid w:val="00CD5E56"/>
    <w:rsid w:val="00CD5F3D"/>
    <w:rsid w:val="00CD6127"/>
    <w:rsid w:val="00CD6177"/>
    <w:rsid w:val="00CD6292"/>
    <w:rsid w:val="00CD6B41"/>
    <w:rsid w:val="00CD6B94"/>
    <w:rsid w:val="00CD6EAC"/>
    <w:rsid w:val="00CD7188"/>
    <w:rsid w:val="00CD7567"/>
    <w:rsid w:val="00CD77B1"/>
    <w:rsid w:val="00CD7992"/>
    <w:rsid w:val="00CD7D5A"/>
    <w:rsid w:val="00CD7DDC"/>
    <w:rsid w:val="00CE031B"/>
    <w:rsid w:val="00CE0797"/>
    <w:rsid w:val="00CE08D3"/>
    <w:rsid w:val="00CE0E9F"/>
    <w:rsid w:val="00CE135A"/>
    <w:rsid w:val="00CE14EC"/>
    <w:rsid w:val="00CE1A0C"/>
    <w:rsid w:val="00CE1E2A"/>
    <w:rsid w:val="00CE1F0B"/>
    <w:rsid w:val="00CE225B"/>
    <w:rsid w:val="00CE244E"/>
    <w:rsid w:val="00CE262F"/>
    <w:rsid w:val="00CE2642"/>
    <w:rsid w:val="00CE3165"/>
    <w:rsid w:val="00CE36AC"/>
    <w:rsid w:val="00CE3997"/>
    <w:rsid w:val="00CE3BD2"/>
    <w:rsid w:val="00CE433C"/>
    <w:rsid w:val="00CE439F"/>
    <w:rsid w:val="00CE46BB"/>
    <w:rsid w:val="00CE4B2E"/>
    <w:rsid w:val="00CE4FF7"/>
    <w:rsid w:val="00CE5198"/>
    <w:rsid w:val="00CE5286"/>
    <w:rsid w:val="00CE5960"/>
    <w:rsid w:val="00CE5A18"/>
    <w:rsid w:val="00CE5CAD"/>
    <w:rsid w:val="00CE5DB6"/>
    <w:rsid w:val="00CE5E08"/>
    <w:rsid w:val="00CE608E"/>
    <w:rsid w:val="00CE60EA"/>
    <w:rsid w:val="00CE63E9"/>
    <w:rsid w:val="00CE6CD8"/>
    <w:rsid w:val="00CE6EE9"/>
    <w:rsid w:val="00CE7056"/>
    <w:rsid w:val="00CE7409"/>
    <w:rsid w:val="00CE781E"/>
    <w:rsid w:val="00CE7BA1"/>
    <w:rsid w:val="00CE7BED"/>
    <w:rsid w:val="00CF03CF"/>
    <w:rsid w:val="00CF06C6"/>
    <w:rsid w:val="00CF0807"/>
    <w:rsid w:val="00CF0898"/>
    <w:rsid w:val="00CF0C37"/>
    <w:rsid w:val="00CF0FD1"/>
    <w:rsid w:val="00CF1173"/>
    <w:rsid w:val="00CF11FF"/>
    <w:rsid w:val="00CF1706"/>
    <w:rsid w:val="00CF1A3A"/>
    <w:rsid w:val="00CF1B41"/>
    <w:rsid w:val="00CF1C17"/>
    <w:rsid w:val="00CF21CD"/>
    <w:rsid w:val="00CF2361"/>
    <w:rsid w:val="00CF2C49"/>
    <w:rsid w:val="00CF2E60"/>
    <w:rsid w:val="00CF3475"/>
    <w:rsid w:val="00CF35DD"/>
    <w:rsid w:val="00CF36B1"/>
    <w:rsid w:val="00CF37B4"/>
    <w:rsid w:val="00CF37CC"/>
    <w:rsid w:val="00CF3CB5"/>
    <w:rsid w:val="00CF3E9D"/>
    <w:rsid w:val="00CF40E1"/>
    <w:rsid w:val="00CF4173"/>
    <w:rsid w:val="00CF4207"/>
    <w:rsid w:val="00CF4350"/>
    <w:rsid w:val="00CF4521"/>
    <w:rsid w:val="00CF4862"/>
    <w:rsid w:val="00CF4C11"/>
    <w:rsid w:val="00CF5164"/>
    <w:rsid w:val="00CF5493"/>
    <w:rsid w:val="00CF54D0"/>
    <w:rsid w:val="00CF5DC6"/>
    <w:rsid w:val="00CF5EFE"/>
    <w:rsid w:val="00CF62ED"/>
    <w:rsid w:val="00CF6429"/>
    <w:rsid w:val="00CF64FF"/>
    <w:rsid w:val="00CF65B5"/>
    <w:rsid w:val="00CF6CC7"/>
    <w:rsid w:val="00CF70EB"/>
    <w:rsid w:val="00CF7127"/>
    <w:rsid w:val="00CF720C"/>
    <w:rsid w:val="00CF729E"/>
    <w:rsid w:val="00CF72F0"/>
    <w:rsid w:val="00CF76F4"/>
    <w:rsid w:val="00CF77A2"/>
    <w:rsid w:val="00CF7878"/>
    <w:rsid w:val="00CF78D4"/>
    <w:rsid w:val="00CF7AA3"/>
    <w:rsid w:val="00CF7B46"/>
    <w:rsid w:val="00CF7E1A"/>
    <w:rsid w:val="00D0056A"/>
    <w:rsid w:val="00D005D2"/>
    <w:rsid w:val="00D00738"/>
    <w:rsid w:val="00D00A02"/>
    <w:rsid w:val="00D00AA3"/>
    <w:rsid w:val="00D00CBA"/>
    <w:rsid w:val="00D01124"/>
    <w:rsid w:val="00D011FB"/>
    <w:rsid w:val="00D01647"/>
    <w:rsid w:val="00D017CE"/>
    <w:rsid w:val="00D0197A"/>
    <w:rsid w:val="00D01BF5"/>
    <w:rsid w:val="00D01C35"/>
    <w:rsid w:val="00D02647"/>
    <w:rsid w:val="00D02657"/>
    <w:rsid w:val="00D02A32"/>
    <w:rsid w:val="00D03492"/>
    <w:rsid w:val="00D035DE"/>
    <w:rsid w:val="00D036F2"/>
    <w:rsid w:val="00D0386C"/>
    <w:rsid w:val="00D039FE"/>
    <w:rsid w:val="00D03B28"/>
    <w:rsid w:val="00D03CBF"/>
    <w:rsid w:val="00D04031"/>
    <w:rsid w:val="00D04358"/>
    <w:rsid w:val="00D048C5"/>
    <w:rsid w:val="00D049F9"/>
    <w:rsid w:val="00D04C0B"/>
    <w:rsid w:val="00D04D4B"/>
    <w:rsid w:val="00D051DE"/>
    <w:rsid w:val="00D05624"/>
    <w:rsid w:val="00D05756"/>
    <w:rsid w:val="00D059AC"/>
    <w:rsid w:val="00D06418"/>
    <w:rsid w:val="00D06956"/>
    <w:rsid w:val="00D06B01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34"/>
    <w:rsid w:val="00D07F57"/>
    <w:rsid w:val="00D101D5"/>
    <w:rsid w:val="00D103A5"/>
    <w:rsid w:val="00D103F0"/>
    <w:rsid w:val="00D10696"/>
    <w:rsid w:val="00D1085B"/>
    <w:rsid w:val="00D10BA5"/>
    <w:rsid w:val="00D10E8B"/>
    <w:rsid w:val="00D11161"/>
    <w:rsid w:val="00D111A3"/>
    <w:rsid w:val="00D113BC"/>
    <w:rsid w:val="00D11836"/>
    <w:rsid w:val="00D1195A"/>
    <w:rsid w:val="00D12225"/>
    <w:rsid w:val="00D1249B"/>
    <w:rsid w:val="00D126B2"/>
    <w:rsid w:val="00D12962"/>
    <w:rsid w:val="00D12A3E"/>
    <w:rsid w:val="00D12B44"/>
    <w:rsid w:val="00D12DC1"/>
    <w:rsid w:val="00D13261"/>
    <w:rsid w:val="00D132AD"/>
    <w:rsid w:val="00D13624"/>
    <w:rsid w:val="00D13A79"/>
    <w:rsid w:val="00D13B66"/>
    <w:rsid w:val="00D13C5E"/>
    <w:rsid w:val="00D13EF0"/>
    <w:rsid w:val="00D1417A"/>
    <w:rsid w:val="00D14188"/>
    <w:rsid w:val="00D142DE"/>
    <w:rsid w:val="00D14790"/>
    <w:rsid w:val="00D1493D"/>
    <w:rsid w:val="00D155EB"/>
    <w:rsid w:val="00D159B4"/>
    <w:rsid w:val="00D15AD8"/>
    <w:rsid w:val="00D15D1A"/>
    <w:rsid w:val="00D15E95"/>
    <w:rsid w:val="00D16021"/>
    <w:rsid w:val="00D162F6"/>
    <w:rsid w:val="00D166C3"/>
    <w:rsid w:val="00D1690B"/>
    <w:rsid w:val="00D169C1"/>
    <w:rsid w:val="00D16A6D"/>
    <w:rsid w:val="00D16A96"/>
    <w:rsid w:val="00D16C33"/>
    <w:rsid w:val="00D16DD9"/>
    <w:rsid w:val="00D1715C"/>
    <w:rsid w:val="00D171B0"/>
    <w:rsid w:val="00D172B3"/>
    <w:rsid w:val="00D17450"/>
    <w:rsid w:val="00D174B6"/>
    <w:rsid w:val="00D17BFC"/>
    <w:rsid w:val="00D20127"/>
    <w:rsid w:val="00D20149"/>
    <w:rsid w:val="00D203B4"/>
    <w:rsid w:val="00D203BD"/>
    <w:rsid w:val="00D207FC"/>
    <w:rsid w:val="00D20A71"/>
    <w:rsid w:val="00D20BA4"/>
    <w:rsid w:val="00D20EA6"/>
    <w:rsid w:val="00D20FC3"/>
    <w:rsid w:val="00D213FD"/>
    <w:rsid w:val="00D218F8"/>
    <w:rsid w:val="00D21CBA"/>
    <w:rsid w:val="00D21D2E"/>
    <w:rsid w:val="00D21F26"/>
    <w:rsid w:val="00D21F69"/>
    <w:rsid w:val="00D21F9B"/>
    <w:rsid w:val="00D21FB1"/>
    <w:rsid w:val="00D220F0"/>
    <w:rsid w:val="00D220F7"/>
    <w:rsid w:val="00D222E1"/>
    <w:rsid w:val="00D223B8"/>
    <w:rsid w:val="00D22802"/>
    <w:rsid w:val="00D2292A"/>
    <w:rsid w:val="00D22A1A"/>
    <w:rsid w:val="00D22CB7"/>
    <w:rsid w:val="00D231CD"/>
    <w:rsid w:val="00D234C0"/>
    <w:rsid w:val="00D2373E"/>
    <w:rsid w:val="00D23A07"/>
    <w:rsid w:val="00D23A08"/>
    <w:rsid w:val="00D23A46"/>
    <w:rsid w:val="00D23E40"/>
    <w:rsid w:val="00D24179"/>
    <w:rsid w:val="00D242BB"/>
    <w:rsid w:val="00D24356"/>
    <w:rsid w:val="00D2443C"/>
    <w:rsid w:val="00D247A5"/>
    <w:rsid w:val="00D24B78"/>
    <w:rsid w:val="00D24EFC"/>
    <w:rsid w:val="00D24FBF"/>
    <w:rsid w:val="00D2526D"/>
    <w:rsid w:val="00D2587C"/>
    <w:rsid w:val="00D25C05"/>
    <w:rsid w:val="00D25C4B"/>
    <w:rsid w:val="00D25CA5"/>
    <w:rsid w:val="00D25D51"/>
    <w:rsid w:val="00D25FFC"/>
    <w:rsid w:val="00D25FFF"/>
    <w:rsid w:val="00D260D0"/>
    <w:rsid w:val="00D260F9"/>
    <w:rsid w:val="00D261F8"/>
    <w:rsid w:val="00D2624F"/>
    <w:rsid w:val="00D26460"/>
    <w:rsid w:val="00D264A1"/>
    <w:rsid w:val="00D264AC"/>
    <w:rsid w:val="00D264F6"/>
    <w:rsid w:val="00D2657F"/>
    <w:rsid w:val="00D265A1"/>
    <w:rsid w:val="00D26711"/>
    <w:rsid w:val="00D26809"/>
    <w:rsid w:val="00D269EA"/>
    <w:rsid w:val="00D26D4D"/>
    <w:rsid w:val="00D26E42"/>
    <w:rsid w:val="00D26E63"/>
    <w:rsid w:val="00D2705D"/>
    <w:rsid w:val="00D279B5"/>
    <w:rsid w:val="00D27DA7"/>
    <w:rsid w:val="00D30246"/>
    <w:rsid w:val="00D30387"/>
    <w:rsid w:val="00D305C5"/>
    <w:rsid w:val="00D306DD"/>
    <w:rsid w:val="00D30A7E"/>
    <w:rsid w:val="00D30B29"/>
    <w:rsid w:val="00D30B83"/>
    <w:rsid w:val="00D30C0E"/>
    <w:rsid w:val="00D30CBB"/>
    <w:rsid w:val="00D31FD8"/>
    <w:rsid w:val="00D323F0"/>
    <w:rsid w:val="00D326B4"/>
    <w:rsid w:val="00D329EB"/>
    <w:rsid w:val="00D33367"/>
    <w:rsid w:val="00D333A3"/>
    <w:rsid w:val="00D33403"/>
    <w:rsid w:val="00D3347C"/>
    <w:rsid w:val="00D33A93"/>
    <w:rsid w:val="00D33B54"/>
    <w:rsid w:val="00D33D6E"/>
    <w:rsid w:val="00D34001"/>
    <w:rsid w:val="00D34268"/>
    <w:rsid w:val="00D34553"/>
    <w:rsid w:val="00D3457B"/>
    <w:rsid w:val="00D34C37"/>
    <w:rsid w:val="00D34CCC"/>
    <w:rsid w:val="00D34EF5"/>
    <w:rsid w:val="00D350F6"/>
    <w:rsid w:val="00D35105"/>
    <w:rsid w:val="00D351EB"/>
    <w:rsid w:val="00D3526F"/>
    <w:rsid w:val="00D352FB"/>
    <w:rsid w:val="00D35383"/>
    <w:rsid w:val="00D3576E"/>
    <w:rsid w:val="00D35A29"/>
    <w:rsid w:val="00D36435"/>
    <w:rsid w:val="00D36694"/>
    <w:rsid w:val="00D36964"/>
    <w:rsid w:val="00D36BD0"/>
    <w:rsid w:val="00D36CDC"/>
    <w:rsid w:val="00D36DF1"/>
    <w:rsid w:val="00D36EDA"/>
    <w:rsid w:val="00D370BB"/>
    <w:rsid w:val="00D37331"/>
    <w:rsid w:val="00D37920"/>
    <w:rsid w:val="00D37F25"/>
    <w:rsid w:val="00D402C4"/>
    <w:rsid w:val="00D40632"/>
    <w:rsid w:val="00D40744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191"/>
    <w:rsid w:val="00D41201"/>
    <w:rsid w:val="00D412B4"/>
    <w:rsid w:val="00D41AF3"/>
    <w:rsid w:val="00D41AF5"/>
    <w:rsid w:val="00D41B41"/>
    <w:rsid w:val="00D41F7E"/>
    <w:rsid w:val="00D421EF"/>
    <w:rsid w:val="00D423D2"/>
    <w:rsid w:val="00D42B6D"/>
    <w:rsid w:val="00D42C61"/>
    <w:rsid w:val="00D42E41"/>
    <w:rsid w:val="00D43417"/>
    <w:rsid w:val="00D439C2"/>
    <w:rsid w:val="00D43C38"/>
    <w:rsid w:val="00D43D35"/>
    <w:rsid w:val="00D44722"/>
    <w:rsid w:val="00D449B8"/>
    <w:rsid w:val="00D449E3"/>
    <w:rsid w:val="00D44B86"/>
    <w:rsid w:val="00D44E09"/>
    <w:rsid w:val="00D45380"/>
    <w:rsid w:val="00D454E8"/>
    <w:rsid w:val="00D45A2F"/>
    <w:rsid w:val="00D45C04"/>
    <w:rsid w:val="00D45CF1"/>
    <w:rsid w:val="00D4614C"/>
    <w:rsid w:val="00D4650F"/>
    <w:rsid w:val="00D466FC"/>
    <w:rsid w:val="00D46765"/>
    <w:rsid w:val="00D4709E"/>
    <w:rsid w:val="00D4753B"/>
    <w:rsid w:val="00D476B6"/>
    <w:rsid w:val="00D477CD"/>
    <w:rsid w:val="00D47EE6"/>
    <w:rsid w:val="00D504E3"/>
    <w:rsid w:val="00D508E1"/>
    <w:rsid w:val="00D50DC0"/>
    <w:rsid w:val="00D50DD0"/>
    <w:rsid w:val="00D50EA7"/>
    <w:rsid w:val="00D50FB2"/>
    <w:rsid w:val="00D51344"/>
    <w:rsid w:val="00D514B2"/>
    <w:rsid w:val="00D517F1"/>
    <w:rsid w:val="00D519D3"/>
    <w:rsid w:val="00D51CAE"/>
    <w:rsid w:val="00D51E2D"/>
    <w:rsid w:val="00D52050"/>
    <w:rsid w:val="00D52A62"/>
    <w:rsid w:val="00D52C52"/>
    <w:rsid w:val="00D52C53"/>
    <w:rsid w:val="00D5301F"/>
    <w:rsid w:val="00D534AD"/>
    <w:rsid w:val="00D534BD"/>
    <w:rsid w:val="00D53631"/>
    <w:rsid w:val="00D538E7"/>
    <w:rsid w:val="00D53C27"/>
    <w:rsid w:val="00D53D8A"/>
    <w:rsid w:val="00D53E2B"/>
    <w:rsid w:val="00D53FF7"/>
    <w:rsid w:val="00D54129"/>
    <w:rsid w:val="00D548D7"/>
    <w:rsid w:val="00D548DF"/>
    <w:rsid w:val="00D54B3A"/>
    <w:rsid w:val="00D54E6B"/>
    <w:rsid w:val="00D54EE1"/>
    <w:rsid w:val="00D55182"/>
    <w:rsid w:val="00D5518D"/>
    <w:rsid w:val="00D55221"/>
    <w:rsid w:val="00D556EB"/>
    <w:rsid w:val="00D558EE"/>
    <w:rsid w:val="00D55AFB"/>
    <w:rsid w:val="00D55E4B"/>
    <w:rsid w:val="00D55FC1"/>
    <w:rsid w:val="00D56060"/>
    <w:rsid w:val="00D56648"/>
    <w:rsid w:val="00D56842"/>
    <w:rsid w:val="00D56934"/>
    <w:rsid w:val="00D56AB1"/>
    <w:rsid w:val="00D571CC"/>
    <w:rsid w:val="00D57E12"/>
    <w:rsid w:val="00D600FA"/>
    <w:rsid w:val="00D60106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132"/>
    <w:rsid w:val="00D63218"/>
    <w:rsid w:val="00D63256"/>
    <w:rsid w:val="00D632E6"/>
    <w:rsid w:val="00D634B9"/>
    <w:rsid w:val="00D635A7"/>
    <w:rsid w:val="00D6387D"/>
    <w:rsid w:val="00D6399E"/>
    <w:rsid w:val="00D63D8C"/>
    <w:rsid w:val="00D63F33"/>
    <w:rsid w:val="00D63FE7"/>
    <w:rsid w:val="00D641DE"/>
    <w:rsid w:val="00D64357"/>
    <w:rsid w:val="00D64942"/>
    <w:rsid w:val="00D64A73"/>
    <w:rsid w:val="00D64B09"/>
    <w:rsid w:val="00D64C5C"/>
    <w:rsid w:val="00D64CC3"/>
    <w:rsid w:val="00D64E1B"/>
    <w:rsid w:val="00D652D2"/>
    <w:rsid w:val="00D65410"/>
    <w:rsid w:val="00D656EA"/>
    <w:rsid w:val="00D65ED8"/>
    <w:rsid w:val="00D65FDB"/>
    <w:rsid w:val="00D663E5"/>
    <w:rsid w:val="00D665A5"/>
    <w:rsid w:val="00D6687F"/>
    <w:rsid w:val="00D66902"/>
    <w:rsid w:val="00D66A99"/>
    <w:rsid w:val="00D67031"/>
    <w:rsid w:val="00D671F2"/>
    <w:rsid w:val="00D67370"/>
    <w:rsid w:val="00D679F6"/>
    <w:rsid w:val="00D67A36"/>
    <w:rsid w:val="00D67CE0"/>
    <w:rsid w:val="00D67D94"/>
    <w:rsid w:val="00D67E63"/>
    <w:rsid w:val="00D7018C"/>
    <w:rsid w:val="00D70233"/>
    <w:rsid w:val="00D7055B"/>
    <w:rsid w:val="00D70C26"/>
    <w:rsid w:val="00D70E5B"/>
    <w:rsid w:val="00D70F85"/>
    <w:rsid w:val="00D71456"/>
    <w:rsid w:val="00D718AF"/>
    <w:rsid w:val="00D71917"/>
    <w:rsid w:val="00D71AD4"/>
    <w:rsid w:val="00D71F21"/>
    <w:rsid w:val="00D7231D"/>
    <w:rsid w:val="00D7269A"/>
    <w:rsid w:val="00D72782"/>
    <w:rsid w:val="00D72D3E"/>
    <w:rsid w:val="00D72EE4"/>
    <w:rsid w:val="00D73151"/>
    <w:rsid w:val="00D738E2"/>
    <w:rsid w:val="00D73F58"/>
    <w:rsid w:val="00D73FB0"/>
    <w:rsid w:val="00D740C7"/>
    <w:rsid w:val="00D74359"/>
    <w:rsid w:val="00D74A1C"/>
    <w:rsid w:val="00D74C27"/>
    <w:rsid w:val="00D74D5D"/>
    <w:rsid w:val="00D752A3"/>
    <w:rsid w:val="00D752C3"/>
    <w:rsid w:val="00D753DC"/>
    <w:rsid w:val="00D75873"/>
    <w:rsid w:val="00D75C48"/>
    <w:rsid w:val="00D75CD5"/>
    <w:rsid w:val="00D75D1E"/>
    <w:rsid w:val="00D75D7B"/>
    <w:rsid w:val="00D75E8C"/>
    <w:rsid w:val="00D75EF8"/>
    <w:rsid w:val="00D76183"/>
    <w:rsid w:val="00D765AF"/>
    <w:rsid w:val="00D76CAF"/>
    <w:rsid w:val="00D76E5D"/>
    <w:rsid w:val="00D7706C"/>
    <w:rsid w:val="00D77284"/>
    <w:rsid w:val="00D77720"/>
    <w:rsid w:val="00D77929"/>
    <w:rsid w:val="00D77F97"/>
    <w:rsid w:val="00D8033A"/>
    <w:rsid w:val="00D808C3"/>
    <w:rsid w:val="00D808EE"/>
    <w:rsid w:val="00D80A6C"/>
    <w:rsid w:val="00D80C4F"/>
    <w:rsid w:val="00D80DF2"/>
    <w:rsid w:val="00D81051"/>
    <w:rsid w:val="00D81121"/>
    <w:rsid w:val="00D81212"/>
    <w:rsid w:val="00D812F5"/>
    <w:rsid w:val="00D815CC"/>
    <w:rsid w:val="00D8173A"/>
    <w:rsid w:val="00D81D9E"/>
    <w:rsid w:val="00D81EC8"/>
    <w:rsid w:val="00D81F5B"/>
    <w:rsid w:val="00D8221C"/>
    <w:rsid w:val="00D824E8"/>
    <w:rsid w:val="00D82C52"/>
    <w:rsid w:val="00D82DC0"/>
    <w:rsid w:val="00D83396"/>
    <w:rsid w:val="00D834A7"/>
    <w:rsid w:val="00D839DE"/>
    <w:rsid w:val="00D83A40"/>
    <w:rsid w:val="00D83A84"/>
    <w:rsid w:val="00D83C5F"/>
    <w:rsid w:val="00D83E87"/>
    <w:rsid w:val="00D83FCC"/>
    <w:rsid w:val="00D84065"/>
    <w:rsid w:val="00D840A3"/>
    <w:rsid w:val="00D846ED"/>
    <w:rsid w:val="00D84720"/>
    <w:rsid w:val="00D84EE3"/>
    <w:rsid w:val="00D85416"/>
    <w:rsid w:val="00D8541F"/>
    <w:rsid w:val="00D85994"/>
    <w:rsid w:val="00D85C06"/>
    <w:rsid w:val="00D85C26"/>
    <w:rsid w:val="00D85E9A"/>
    <w:rsid w:val="00D8646F"/>
    <w:rsid w:val="00D8676A"/>
    <w:rsid w:val="00D86778"/>
    <w:rsid w:val="00D86789"/>
    <w:rsid w:val="00D86886"/>
    <w:rsid w:val="00D86EAD"/>
    <w:rsid w:val="00D871F9"/>
    <w:rsid w:val="00D87345"/>
    <w:rsid w:val="00D87737"/>
    <w:rsid w:val="00D87E40"/>
    <w:rsid w:val="00D87FF9"/>
    <w:rsid w:val="00D90529"/>
    <w:rsid w:val="00D90646"/>
    <w:rsid w:val="00D90964"/>
    <w:rsid w:val="00D909BE"/>
    <w:rsid w:val="00D90B69"/>
    <w:rsid w:val="00D90FE4"/>
    <w:rsid w:val="00D9102D"/>
    <w:rsid w:val="00D91247"/>
    <w:rsid w:val="00D91266"/>
    <w:rsid w:val="00D912C4"/>
    <w:rsid w:val="00D913B7"/>
    <w:rsid w:val="00D9161E"/>
    <w:rsid w:val="00D91706"/>
    <w:rsid w:val="00D917E4"/>
    <w:rsid w:val="00D919C5"/>
    <w:rsid w:val="00D91A3C"/>
    <w:rsid w:val="00D91CA9"/>
    <w:rsid w:val="00D91D64"/>
    <w:rsid w:val="00D92117"/>
    <w:rsid w:val="00D92344"/>
    <w:rsid w:val="00D9281C"/>
    <w:rsid w:val="00D9297F"/>
    <w:rsid w:val="00D92A68"/>
    <w:rsid w:val="00D9329D"/>
    <w:rsid w:val="00D936ED"/>
    <w:rsid w:val="00D93CBB"/>
    <w:rsid w:val="00D9411E"/>
    <w:rsid w:val="00D941A0"/>
    <w:rsid w:val="00D94C06"/>
    <w:rsid w:val="00D94E83"/>
    <w:rsid w:val="00D94EB6"/>
    <w:rsid w:val="00D94EC1"/>
    <w:rsid w:val="00D9549F"/>
    <w:rsid w:val="00D954CD"/>
    <w:rsid w:val="00D95543"/>
    <w:rsid w:val="00D95798"/>
    <w:rsid w:val="00D957B0"/>
    <w:rsid w:val="00D9580B"/>
    <w:rsid w:val="00D959D0"/>
    <w:rsid w:val="00D95A0A"/>
    <w:rsid w:val="00D95BD0"/>
    <w:rsid w:val="00D95C60"/>
    <w:rsid w:val="00D95DCD"/>
    <w:rsid w:val="00D95FD1"/>
    <w:rsid w:val="00D96218"/>
    <w:rsid w:val="00D962A3"/>
    <w:rsid w:val="00D962C3"/>
    <w:rsid w:val="00D969D9"/>
    <w:rsid w:val="00D96DF4"/>
    <w:rsid w:val="00D9700A"/>
    <w:rsid w:val="00D974B5"/>
    <w:rsid w:val="00D9768C"/>
    <w:rsid w:val="00D97882"/>
    <w:rsid w:val="00D9789F"/>
    <w:rsid w:val="00D97A92"/>
    <w:rsid w:val="00D97EE4"/>
    <w:rsid w:val="00DA0179"/>
    <w:rsid w:val="00DA0204"/>
    <w:rsid w:val="00DA054C"/>
    <w:rsid w:val="00DA0613"/>
    <w:rsid w:val="00DA069E"/>
    <w:rsid w:val="00DA0AA6"/>
    <w:rsid w:val="00DA0CE8"/>
    <w:rsid w:val="00DA0CFB"/>
    <w:rsid w:val="00DA0FEE"/>
    <w:rsid w:val="00DA0FF0"/>
    <w:rsid w:val="00DA1529"/>
    <w:rsid w:val="00DA1570"/>
    <w:rsid w:val="00DA170D"/>
    <w:rsid w:val="00DA17F5"/>
    <w:rsid w:val="00DA2168"/>
    <w:rsid w:val="00DA225D"/>
    <w:rsid w:val="00DA22A4"/>
    <w:rsid w:val="00DA2419"/>
    <w:rsid w:val="00DA25B0"/>
    <w:rsid w:val="00DA27DA"/>
    <w:rsid w:val="00DA29F9"/>
    <w:rsid w:val="00DA2AD1"/>
    <w:rsid w:val="00DA2FA0"/>
    <w:rsid w:val="00DA314A"/>
    <w:rsid w:val="00DA32E5"/>
    <w:rsid w:val="00DA355E"/>
    <w:rsid w:val="00DA358C"/>
    <w:rsid w:val="00DA372A"/>
    <w:rsid w:val="00DA3DEF"/>
    <w:rsid w:val="00DA3FC0"/>
    <w:rsid w:val="00DA415E"/>
    <w:rsid w:val="00DA4329"/>
    <w:rsid w:val="00DA4605"/>
    <w:rsid w:val="00DA4647"/>
    <w:rsid w:val="00DA479D"/>
    <w:rsid w:val="00DA49E4"/>
    <w:rsid w:val="00DA4ACA"/>
    <w:rsid w:val="00DA4DFF"/>
    <w:rsid w:val="00DA526A"/>
    <w:rsid w:val="00DA57CD"/>
    <w:rsid w:val="00DA581F"/>
    <w:rsid w:val="00DA59F8"/>
    <w:rsid w:val="00DA5BA2"/>
    <w:rsid w:val="00DA5C3B"/>
    <w:rsid w:val="00DA6353"/>
    <w:rsid w:val="00DA660A"/>
    <w:rsid w:val="00DA66D7"/>
    <w:rsid w:val="00DA6A0D"/>
    <w:rsid w:val="00DA6B8A"/>
    <w:rsid w:val="00DA6C1E"/>
    <w:rsid w:val="00DA6C45"/>
    <w:rsid w:val="00DA6CA6"/>
    <w:rsid w:val="00DA6D89"/>
    <w:rsid w:val="00DA708A"/>
    <w:rsid w:val="00DA70C9"/>
    <w:rsid w:val="00DA7271"/>
    <w:rsid w:val="00DA75CD"/>
    <w:rsid w:val="00DA79F9"/>
    <w:rsid w:val="00DA7B53"/>
    <w:rsid w:val="00DA7B7F"/>
    <w:rsid w:val="00DA7C33"/>
    <w:rsid w:val="00DB03FC"/>
    <w:rsid w:val="00DB0499"/>
    <w:rsid w:val="00DB05A4"/>
    <w:rsid w:val="00DB0E0A"/>
    <w:rsid w:val="00DB108C"/>
    <w:rsid w:val="00DB12AF"/>
    <w:rsid w:val="00DB1348"/>
    <w:rsid w:val="00DB1564"/>
    <w:rsid w:val="00DB1C2A"/>
    <w:rsid w:val="00DB1C3F"/>
    <w:rsid w:val="00DB1D7E"/>
    <w:rsid w:val="00DB1EE4"/>
    <w:rsid w:val="00DB24B1"/>
    <w:rsid w:val="00DB2525"/>
    <w:rsid w:val="00DB29A9"/>
    <w:rsid w:val="00DB2DAD"/>
    <w:rsid w:val="00DB37DB"/>
    <w:rsid w:val="00DB37FE"/>
    <w:rsid w:val="00DB38F8"/>
    <w:rsid w:val="00DB3B59"/>
    <w:rsid w:val="00DB3BCC"/>
    <w:rsid w:val="00DB3EE2"/>
    <w:rsid w:val="00DB4031"/>
    <w:rsid w:val="00DB4982"/>
    <w:rsid w:val="00DB4D20"/>
    <w:rsid w:val="00DB4D5E"/>
    <w:rsid w:val="00DB4FB4"/>
    <w:rsid w:val="00DB54A7"/>
    <w:rsid w:val="00DB560A"/>
    <w:rsid w:val="00DB5611"/>
    <w:rsid w:val="00DB566F"/>
    <w:rsid w:val="00DB5692"/>
    <w:rsid w:val="00DB5743"/>
    <w:rsid w:val="00DB583D"/>
    <w:rsid w:val="00DB599A"/>
    <w:rsid w:val="00DB5BFE"/>
    <w:rsid w:val="00DB5C2B"/>
    <w:rsid w:val="00DB5EEE"/>
    <w:rsid w:val="00DB6273"/>
    <w:rsid w:val="00DB642E"/>
    <w:rsid w:val="00DB65A3"/>
    <w:rsid w:val="00DB66A7"/>
    <w:rsid w:val="00DB6A22"/>
    <w:rsid w:val="00DB6C25"/>
    <w:rsid w:val="00DB6CE1"/>
    <w:rsid w:val="00DB6D89"/>
    <w:rsid w:val="00DB746A"/>
    <w:rsid w:val="00DB780F"/>
    <w:rsid w:val="00DB787A"/>
    <w:rsid w:val="00DB7D52"/>
    <w:rsid w:val="00DB7F94"/>
    <w:rsid w:val="00DC0668"/>
    <w:rsid w:val="00DC08A8"/>
    <w:rsid w:val="00DC0A6D"/>
    <w:rsid w:val="00DC0C74"/>
    <w:rsid w:val="00DC0DED"/>
    <w:rsid w:val="00DC11C9"/>
    <w:rsid w:val="00DC13E6"/>
    <w:rsid w:val="00DC192C"/>
    <w:rsid w:val="00DC1AA2"/>
    <w:rsid w:val="00DC1CCF"/>
    <w:rsid w:val="00DC1E5E"/>
    <w:rsid w:val="00DC1E8E"/>
    <w:rsid w:val="00DC2012"/>
    <w:rsid w:val="00DC2132"/>
    <w:rsid w:val="00DC2147"/>
    <w:rsid w:val="00DC29AE"/>
    <w:rsid w:val="00DC29D3"/>
    <w:rsid w:val="00DC2B1B"/>
    <w:rsid w:val="00DC301E"/>
    <w:rsid w:val="00DC34E5"/>
    <w:rsid w:val="00DC3662"/>
    <w:rsid w:val="00DC379F"/>
    <w:rsid w:val="00DC3996"/>
    <w:rsid w:val="00DC39D2"/>
    <w:rsid w:val="00DC3C59"/>
    <w:rsid w:val="00DC3DDD"/>
    <w:rsid w:val="00DC3F52"/>
    <w:rsid w:val="00DC3F93"/>
    <w:rsid w:val="00DC43B5"/>
    <w:rsid w:val="00DC440D"/>
    <w:rsid w:val="00DC4562"/>
    <w:rsid w:val="00DC466B"/>
    <w:rsid w:val="00DC4BAE"/>
    <w:rsid w:val="00DC4E9B"/>
    <w:rsid w:val="00DC5682"/>
    <w:rsid w:val="00DC6514"/>
    <w:rsid w:val="00DC6664"/>
    <w:rsid w:val="00DC68E7"/>
    <w:rsid w:val="00DC70C0"/>
    <w:rsid w:val="00DC7155"/>
    <w:rsid w:val="00DC75FA"/>
    <w:rsid w:val="00DC7924"/>
    <w:rsid w:val="00DC7D9F"/>
    <w:rsid w:val="00DD00D8"/>
    <w:rsid w:val="00DD019B"/>
    <w:rsid w:val="00DD01AA"/>
    <w:rsid w:val="00DD01B3"/>
    <w:rsid w:val="00DD01C7"/>
    <w:rsid w:val="00DD061A"/>
    <w:rsid w:val="00DD0898"/>
    <w:rsid w:val="00DD0903"/>
    <w:rsid w:val="00DD0B19"/>
    <w:rsid w:val="00DD0D70"/>
    <w:rsid w:val="00DD0EBF"/>
    <w:rsid w:val="00DD1420"/>
    <w:rsid w:val="00DD188B"/>
    <w:rsid w:val="00DD188E"/>
    <w:rsid w:val="00DD19BC"/>
    <w:rsid w:val="00DD1A52"/>
    <w:rsid w:val="00DD23EE"/>
    <w:rsid w:val="00DD2559"/>
    <w:rsid w:val="00DD27C0"/>
    <w:rsid w:val="00DD2D0A"/>
    <w:rsid w:val="00DD2E7B"/>
    <w:rsid w:val="00DD2EF7"/>
    <w:rsid w:val="00DD329A"/>
    <w:rsid w:val="00DD34EC"/>
    <w:rsid w:val="00DD381E"/>
    <w:rsid w:val="00DD3898"/>
    <w:rsid w:val="00DD38AC"/>
    <w:rsid w:val="00DD422E"/>
    <w:rsid w:val="00DD42CD"/>
    <w:rsid w:val="00DD4715"/>
    <w:rsid w:val="00DD49BE"/>
    <w:rsid w:val="00DD4B89"/>
    <w:rsid w:val="00DD5041"/>
    <w:rsid w:val="00DD51BE"/>
    <w:rsid w:val="00DD5238"/>
    <w:rsid w:val="00DD54B0"/>
    <w:rsid w:val="00DD54B2"/>
    <w:rsid w:val="00DD58AC"/>
    <w:rsid w:val="00DD5CA6"/>
    <w:rsid w:val="00DD5DB6"/>
    <w:rsid w:val="00DD5FF4"/>
    <w:rsid w:val="00DD6034"/>
    <w:rsid w:val="00DD6559"/>
    <w:rsid w:val="00DD66AB"/>
    <w:rsid w:val="00DD68DA"/>
    <w:rsid w:val="00DD6DD3"/>
    <w:rsid w:val="00DD6E0E"/>
    <w:rsid w:val="00DD70EE"/>
    <w:rsid w:val="00DD74EF"/>
    <w:rsid w:val="00DD7548"/>
    <w:rsid w:val="00DD764C"/>
    <w:rsid w:val="00DD782A"/>
    <w:rsid w:val="00DD7A7A"/>
    <w:rsid w:val="00DE0082"/>
    <w:rsid w:val="00DE06E4"/>
    <w:rsid w:val="00DE07D5"/>
    <w:rsid w:val="00DE0923"/>
    <w:rsid w:val="00DE0A13"/>
    <w:rsid w:val="00DE0D89"/>
    <w:rsid w:val="00DE0DD6"/>
    <w:rsid w:val="00DE0ED6"/>
    <w:rsid w:val="00DE0FEF"/>
    <w:rsid w:val="00DE10D0"/>
    <w:rsid w:val="00DE1560"/>
    <w:rsid w:val="00DE1FDD"/>
    <w:rsid w:val="00DE2221"/>
    <w:rsid w:val="00DE24E4"/>
    <w:rsid w:val="00DE26B3"/>
    <w:rsid w:val="00DE2829"/>
    <w:rsid w:val="00DE284F"/>
    <w:rsid w:val="00DE2B97"/>
    <w:rsid w:val="00DE3081"/>
    <w:rsid w:val="00DE3542"/>
    <w:rsid w:val="00DE36C9"/>
    <w:rsid w:val="00DE3C0B"/>
    <w:rsid w:val="00DE3D27"/>
    <w:rsid w:val="00DE4157"/>
    <w:rsid w:val="00DE4195"/>
    <w:rsid w:val="00DE425B"/>
    <w:rsid w:val="00DE428A"/>
    <w:rsid w:val="00DE46CD"/>
    <w:rsid w:val="00DE4799"/>
    <w:rsid w:val="00DE47BC"/>
    <w:rsid w:val="00DE4A9F"/>
    <w:rsid w:val="00DE4BFD"/>
    <w:rsid w:val="00DE4C48"/>
    <w:rsid w:val="00DE4E8F"/>
    <w:rsid w:val="00DE4FB6"/>
    <w:rsid w:val="00DE5021"/>
    <w:rsid w:val="00DE53DB"/>
    <w:rsid w:val="00DE54D4"/>
    <w:rsid w:val="00DE55DF"/>
    <w:rsid w:val="00DE5A70"/>
    <w:rsid w:val="00DE5BF6"/>
    <w:rsid w:val="00DE5E17"/>
    <w:rsid w:val="00DE5F9E"/>
    <w:rsid w:val="00DE647E"/>
    <w:rsid w:val="00DE64A4"/>
    <w:rsid w:val="00DE6679"/>
    <w:rsid w:val="00DE66E6"/>
    <w:rsid w:val="00DE6757"/>
    <w:rsid w:val="00DE699E"/>
    <w:rsid w:val="00DE6A13"/>
    <w:rsid w:val="00DE6D15"/>
    <w:rsid w:val="00DE6EA3"/>
    <w:rsid w:val="00DE7029"/>
    <w:rsid w:val="00DE71DA"/>
    <w:rsid w:val="00DE7231"/>
    <w:rsid w:val="00DE72CA"/>
    <w:rsid w:val="00DE76F1"/>
    <w:rsid w:val="00DE7706"/>
    <w:rsid w:val="00DE7C53"/>
    <w:rsid w:val="00DE7E93"/>
    <w:rsid w:val="00DE7F74"/>
    <w:rsid w:val="00DF01D9"/>
    <w:rsid w:val="00DF05A7"/>
    <w:rsid w:val="00DF0940"/>
    <w:rsid w:val="00DF0942"/>
    <w:rsid w:val="00DF0A60"/>
    <w:rsid w:val="00DF12A9"/>
    <w:rsid w:val="00DF13BA"/>
    <w:rsid w:val="00DF1608"/>
    <w:rsid w:val="00DF1A17"/>
    <w:rsid w:val="00DF1A78"/>
    <w:rsid w:val="00DF1B1F"/>
    <w:rsid w:val="00DF1B2B"/>
    <w:rsid w:val="00DF1FE9"/>
    <w:rsid w:val="00DF225A"/>
    <w:rsid w:val="00DF2506"/>
    <w:rsid w:val="00DF25E5"/>
    <w:rsid w:val="00DF27CC"/>
    <w:rsid w:val="00DF29FE"/>
    <w:rsid w:val="00DF32CD"/>
    <w:rsid w:val="00DF3395"/>
    <w:rsid w:val="00DF346C"/>
    <w:rsid w:val="00DF3784"/>
    <w:rsid w:val="00DF3AEA"/>
    <w:rsid w:val="00DF3BBD"/>
    <w:rsid w:val="00DF3DF8"/>
    <w:rsid w:val="00DF46EB"/>
    <w:rsid w:val="00DF4A66"/>
    <w:rsid w:val="00DF4C64"/>
    <w:rsid w:val="00DF4CFE"/>
    <w:rsid w:val="00DF4D76"/>
    <w:rsid w:val="00DF517B"/>
    <w:rsid w:val="00DF526E"/>
    <w:rsid w:val="00DF53D2"/>
    <w:rsid w:val="00DF5646"/>
    <w:rsid w:val="00DF5703"/>
    <w:rsid w:val="00DF5763"/>
    <w:rsid w:val="00DF57B2"/>
    <w:rsid w:val="00DF5B7F"/>
    <w:rsid w:val="00DF5BE9"/>
    <w:rsid w:val="00DF5C75"/>
    <w:rsid w:val="00DF5D77"/>
    <w:rsid w:val="00DF5DD3"/>
    <w:rsid w:val="00DF5E10"/>
    <w:rsid w:val="00DF619D"/>
    <w:rsid w:val="00DF6478"/>
    <w:rsid w:val="00DF655B"/>
    <w:rsid w:val="00DF6831"/>
    <w:rsid w:val="00DF69EC"/>
    <w:rsid w:val="00DF69F3"/>
    <w:rsid w:val="00DF6CC9"/>
    <w:rsid w:val="00DF6D98"/>
    <w:rsid w:val="00DF74F4"/>
    <w:rsid w:val="00DF7813"/>
    <w:rsid w:val="00DF7944"/>
    <w:rsid w:val="00DF7D29"/>
    <w:rsid w:val="00DF7D3B"/>
    <w:rsid w:val="00E00089"/>
    <w:rsid w:val="00E00123"/>
    <w:rsid w:val="00E00140"/>
    <w:rsid w:val="00E002E8"/>
    <w:rsid w:val="00E00536"/>
    <w:rsid w:val="00E00B17"/>
    <w:rsid w:val="00E00C38"/>
    <w:rsid w:val="00E00E28"/>
    <w:rsid w:val="00E00E70"/>
    <w:rsid w:val="00E010CC"/>
    <w:rsid w:val="00E012A9"/>
    <w:rsid w:val="00E0136B"/>
    <w:rsid w:val="00E01485"/>
    <w:rsid w:val="00E016F1"/>
    <w:rsid w:val="00E01736"/>
    <w:rsid w:val="00E01771"/>
    <w:rsid w:val="00E018A2"/>
    <w:rsid w:val="00E01A02"/>
    <w:rsid w:val="00E01A38"/>
    <w:rsid w:val="00E01C76"/>
    <w:rsid w:val="00E01F7A"/>
    <w:rsid w:val="00E01FD8"/>
    <w:rsid w:val="00E022E8"/>
    <w:rsid w:val="00E02881"/>
    <w:rsid w:val="00E02910"/>
    <w:rsid w:val="00E02AF7"/>
    <w:rsid w:val="00E02BA4"/>
    <w:rsid w:val="00E02C19"/>
    <w:rsid w:val="00E02FBE"/>
    <w:rsid w:val="00E0305F"/>
    <w:rsid w:val="00E03178"/>
    <w:rsid w:val="00E03542"/>
    <w:rsid w:val="00E0369A"/>
    <w:rsid w:val="00E03B84"/>
    <w:rsid w:val="00E03E86"/>
    <w:rsid w:val="00E03EA5"/>
    <w:rsid w:val="00E03F08"/>
    <w:rsid w:val="00E042D7"/>
    <w:rsid w:val="00E04485"/>
    <w:rsid w:val="00E0469E"/>
    <w:rsid w:val="00E048DD"/>
    <w:rsid w:val="00E0498C"/>
    <w:rsid w:val="00E04B14"/>
    <w:rsid w:val="00E04C01"/>
    <w:rsid w:val="00E04C11"/>
    <w:rsid w:val="00E04C78"/>
    <w:rsid w:val="00E04E6C"/>
    <w:rsid w:val="00E05351"/>
    <w:rsid w:val="00E05361"/>
    <w:rsid w:val="00E05864"/>
    <w:rsid w:val="00E0590E"/>
    <w:rsid w:val="00E05B28"/>
    <w:rsid w:val="00E05C51"/>
    <w:rsid w:val="00E05F80"/>
    <w:rsid w:val="00E064C1"/>
    <w:rsid w:val="00E064E8"/>
    <w:rsid w:val="00E06DE9"/>
    <w:rsid w:val="00E06F56"/>
    <w:rsid w:val="00E070EA"/>
    <w:rsid w:val="00E07123"/>
    <w:rsid w:val="00E075CA"/>
    <w:rsid w:val="00E076A6"/>
    <w:rsid w:val="00E077CC"/>
    <w:rsid w:val="00E1013A"/>
    <w:rsid w:val="00E1023C"/>
    <w:rsid w:val="00E1028F"/>
    <w:rsid w:val="00E102E2"/>
    <w:rsid w:val="00E10974"/>
    <w:rsid w:val="00E10F42"/>
    <w:rsid w:val="00E11403"/>
    <w:rsid w:val="00E11644"/>
    <w:rsid w:val="00E11A5C"/>
    <w:rsid w:val="00E11AF0"/>
    <w:rsid w:val="00E11B6C"/>
    <w:rsid w:val="00E11EDC"/>
    <w:rsid w:val="00E1229F"/>
    <w:rsid w:val="00E124A9"/>
    <w:rsid w:val="00E12625"/>
    <w:rsid w:val="00E12751"/>
    <w:rsid w:val="00E12AD3"/>
    <w:rsid w:val="00E12B9D"/>
    <w:rsid w:val="00E12DCD"/>
    <w:rsid w:val="00E12E18"/>
    <w:rsid w:val="00E12E7E"/>
    <w:rsid w:val="00E1310F"/>
    <w:rsid w:val="00E1341F"/>
    <w:rsid w:val="00E13548"/>
    <w:rsid w:val="00E1354E"/>
    <w:rsid w:val="00E13805"/>
    <w:rsid w:val="00E139BB"/>
    <w:rsid w:val="00E13E77"/>
    <w:rsid w:val="00E14183"/>
    <w:rsid w:val="00E14298"/>
    <w:rsid w:val="00E145BD"/>
    <w:rsid w:val="00E14D42"/>
    <w:rsid w:val="00E14D50"/>
    <w:rsid w:val="00E14EBA"/>
    <w:rsid w:val="00E15432"/>
    <w:rsid w:val="00E154E4"/>
    <w:rsid w:val="00E15614"/>
    <w:rsid w:val="00E156AD"/>
    <w:rsid w:val="00E15FDE"/>
    <w:rsid w:val="00E1677F"/>
    <w:rsid w:val="00E16DF5"/>
    <w:rsid w:val="00E1728E"/>
    <w:rsid w:val="00E17340"/>
    <w:rsid w:val="00E176D9"/>
    <w:rsid w:val="00E17D92"/>
    <w:rsid w:val="00E20498"/>
    <w:rsid w:val="00E20685"/>
    <w:rsid w:val="00E207C9"/>
    <w:rsid w:val="00E2086A"/>
    <w:rsid w:val="00E20896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40D"/>
    <w:rsid w:val="00E22777"/>
    <w:rsid w:val="00E22977"/>
    <w:rsid w:val="00E22AED"/>
    <w:rsid w:val="00E2311D"/>
    <w:rsid w:val="00E234D7"/>
    <w:rsid w:val="00E23563"/>
    <w:rsid w:val="00E235B8"/>
    <w:rsid w:val="00E23656"/>
    <w:rsid w:val="00E236B1"/>
    <w:rsid w:val="00E23B23"/>
    <w:rsid w:val="00E23D25"/>
    <w:rsid w:val="00E23E24"/>
    <w:rsid w:val="00E23F59"/>
    <w:rsid w:val="00E242A2"/>
    <w:rsid w:val="00E2454A"/>
    <w:rsid w:val="00E2456A"/>
    <w:rsid w:val="00E245BA"/>
    <w:rsid w:val="00E248CF"/>
    <w:rsid w:val="00E249B0"/>
    <w:rsid w:val="00E24BAB"/>
    <w:rsid w:val="00E24C80"/>
    <w:rsid w:val="00E25160"/>
    <w:rsid w:val="00E252B4"/>
    <w:rsid w:val="00E253F0"/>
    <w:rsid w:val="00E256BE"/>
    <w:rsid w:val="00E25881"/>
    <w:rsid w:val="00E258A6"/>
    <w:rsid w:val="00E258FC"/>
    <w:rsid w:val="00E25EDD"/>
    <w:rsid w:val="00E26161"/>
    <w:rsid w:val="00E26294"/>
    <w:rsid w:val="00E262BB"/>
    <w:rsid w:val="00E26AE6"/>
    <w:rsid w:val="00E26C17"/>
    <w:rsid w:val="00E26F02"/>
    <w:rsid w:val="00E27133"/>
    <w:rsid w:val="00E2728B"/>
    <w:rsid w:val="00E2728E"/>
    <w:rsid w:val="00E2732A"/>
    <w:rsid w:val="00E27342"/>
    <w:rsid w:val="00E276A4"/>
    <w:rsid w:val="00E2774F"/>
    <w:rsid w:val="00E27DDF"/>
    <w:rsid w:val="00E27E8F"/>
    <w:rsid w:val="00E27F46"/>
    <w:rsid w:val="00E27FF1"/>
    <w:rsid w:val="00E301CE"/>
    <w:rsid w:val="00E30241"/>
    <w:rsid w:val="00E304F6"/>
    <w:rsid w:val="00E30899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EC4"/>
    <w:rsid w:val="00E3208A"/>
    <w:rsid w:val="00E3263D"/>
    <w:rsid w:val="00E326EA"/>
    <w:rsid w:val="00E327F2"/>
    <w:rsid w:val="00E32A6B"/>
    <w:rsid w:val="00E32E4B"/>
    <w:rsid w:val="00E32FB9"/>
    <w:rsid w:val="00E335EA"/>
    <w:rsid w:val="00E33652"/>
    <w:rsid w:val="00E337A0"/>
    <w:rsid w:val="00E3387E"/>
    <w:rsid w:val="00E33B18"/>
    <w:rsid w:val="00E33CD5"/>
    <w:rsid w:val="00E33D95"/>
    <w:rsid w:val="00E33F6E"/>
    <w:rsid w:val="00E3423A"/>
    <w:rsid w:val="00E343BF"/>
    <w:rsid w:val="00E34483"/>
    <w:rsid w:val="00E34485"/>
    <w:rsid w:val="00E34487"/>
    <w:rsid w:val="00E345FE"/>
    <w:rsid w:val="00E34676"/>
    <w:rsid w:val="00E349FB"/>
    <w:rsid w:val="00E34A77"/>
    <w:rsid w:val="00E3525B"/>
    <w:rsid w:val="00E3564C"/>
    <w:rsid w:val="00E35885"/>
    <w:rsid w:val="00E358CA"/>
    <w:rsid w:val="00E35E5E"/>
    <w:rsid w:val="00E36042"/>
    <w:rsid w:val="00E3650D"/>
    <w:rsid w:val="00E36526"/>
    <w:rsid w:val="00E36ABC"/>
    <w:rsid w:val="00E36B02"/>
    <w:rsid w:val="00E36C4D"/>
    <w:rsid w:val="00E36D96"/>
    <w:rsid w:val="00E36DED"/>
    <w:rsid w:val="00E36DFF"/>
    <w:rsid w:val="00E370A8"/>
    <w:rsid w:val="00E374AD"/>
    <w:rsid w:val="00E37BE5"/>
    <w:rsid w:val="00E37F1F"/>
    <w:rsid w:val="00E40089"/>
    <w:rsid w:val="00E40383"/>
    <w:rsid w:val="00E40774"/>
    <w:rsid w:val="00E407BD"/>
    <w:rsid w:val="00E40B0D"/>
    <w:rsid w:val="00E40D40"/>
    <w:rsid w:val="00E40F23"/>
    <w:rsid w:val="00E4132A"/>
    <w:rsid w:val="00E413F6"/>
    <w:rsid w:val="00E4156B"/>
    <w:rsid w:val="00E41D4D"/>
    <w:rsid w:val="00E41E4E"/>
    <w:rsid w:val="00E41E4F"/>
    <w:rsid w:val="00E41FD8"/>
    <w:rsid w:val="00E42081"/>
    <w:rsid w:val="00E422DF"/>
    <w:rsid w:val="00E4238A"/>
    <w:rsid w:val="00E427FF"/>
    <w:rsid w:val="00E4284A"/>
    <w:rsid w:val="00E4287C"/>
    <w:rsid w:val="00E42B1A"/>
    <w:rsid w:val="00E42BCE"/>
    <w:rsid w:val="00E42EA8"/>
    <w:rsid w:val="00E43153"/>
    <w:rsid w:val="00E4363B"/>
    <w:rsid w:val="00E437C3"/>
    <w:rsid w:val="00E4395F"/>
    <w:rsid w:val="00E4397A"/>
    <w:rsid w:val="00E43AC7"/>
    <w:rsid w:val="00E43B03"/>
    <w:rsid w:val="00E43B48"/>
    <w:rsid w:val="00E43B78"/>
    <w:rsid w:val="00E43BC1"/>
    <w:rsid w:val="00E43DAC"/>
    <w:rsid w:val="00E43E7C"/>
    <w:rsid w:val="00E44032"/>
    <w:rsid w:val="00E44294"/>
    <w:rsid w:val="00E447A7"/>
    <w:rsid w:val="00E44B7C"/>
    <w:rsid w:val="00E44D66"/>
    <w:rsid w:val="00E45014"/>
    <w:rsid w:val="00E45359"/>
    <w:rsid w:val="00E45476"/>
    <w:rsid w:val="00E45486"/>
    <w:rsid w:val="00E4548D"/>
    <w:rsid w:val="00E46017"/>
    <w:rsid w:val="00E469BA"/>
    <w:rsid w:val="00E4725F"/>
    <w:rsid w:val="00E4743F"/>
    <w:rsid w:val="00E474CF"/>
    <w:rsid w:val="00E47508"/>
    <w:rsid w:val="00E475E8"/>
    <w:rsid w:val="00E47704"/>
    <w:rsid w:val="00E477FB"/>
    <w:rsid w:val="00E4785B"/>
    <w:rsid w:val="00E47B91"/>
    <w:rsid w:val="00E47BB8"/>
    <w:rsid w:val="00E47E0D"/>
    <w:rsid w:val="00E47F90"/>
    <w:rsid w:val="00E47FA3"/>
    <w:rsid w:val="00E5016C"/>
    <w:rsid w:val="00E50286"/>
    <w:rsid w:val="00E506BD"/>
    <w:rsid w:val="00E50705"/>
    <w:rsid w:val="00E50971"/>
    <w:rsid w:val="00E50BD7"/>
    <w:rsid w:val="00E50D85"/>
    <w:rsid w:val="00E510E2"/>
    <w:rsid w:val="00E511EC"/>
    <w:rsid w:val="00E514DA"/>
    <w:rsid w:val="00E51A50"/>
    <w:rsid w:val="00E51CE9"/>
    <w:rsid w:val="00E51E3A"/>
    <w:rsid w:val="00E5265F"/>
    <w:rsid w:val="00E527CE"/>
    <w:rsid w:val="00E52846"/>
    <w:rsid w:val="00E528CF"/>
    <w:rsid w:val="00E52E11"/>
    <w:rsid w:val="00E52E2B"/>
    <w:rsid w:val="00E52E6E"/>
    <w:rsid w:val="00E52F94"/>
    <w:rsid w:val="00E5311B"/>
    <w:rsid w:val="00E533E1"/>
    <w:rsid w:val="00E53725"/>
    <w:rsid w:val="00E538D9"/>
    <w:rsid w:val="00E540C6"/>
    <w:rsid w:val="00E541F1"/>
    <w:rsid w:val="00E542AB"/>
    <w:rsid w:val="00E54320"/>
    <w:rsid w:val="00E54511"/>
    <w:rsid w:val="00E54650"/>
    <w:rsid w:val="00E54782"/>
    <w:rsid w:val="00E547B5"/>
    <w:rsid w:val="00E547D9"/>
    <w:rsid w:val="00E54824"/>
    <w:rsid w:val="00E54A83"/>
    <w:rsid w:val="00E551DF"/>
    <w:rsid w:val="00E55225"/>
    <w:rsid w:val="00E55363"/>
    <w:rsid w:val="00E5558B"/>
    <w:rsid w:val="00E5564F"/>
    <w:rsid w:val="00E55E66"/>
    <w:rsid w:val="00E55F49"/>
    <w:rsid w:val="00E561D5"/>
    <w:rsid w:val="00E562A1"/>
    <w:rsid w:val="00E563B3"/>
    <w:rsid w:val="00E564FB"/>
    <w:rsid w:val="00E567C9"/>
    <w:rsid w:val="00E56F51"/>
    <w:rsid w:val="00E56F88"/>
    <w:rsid w:val="00E571D9"/>
    <w:rsid w:val="00E57455"/>
    <w:rsid w:val="00E57644"/>
    <w:rsid w:val="00E57CF9"/>
    <w:rsid w:val="00E6043C"/>
    <w:rsid w:val="00E60501"/>
    <w:rsid w:val="00E607D0"/>
    <w:rsid w:val="00E60B7B"/>
    <w:rsid w:val="00E60BE1"/>
    <w:rsid w:val="00E60C6E"/>
    <w:rsid w:val="00E60CB4"/>
    <w:rsid w:val="00E60E02"/>
    <w:rsid w:val="00E61132"/>
    <w:rsid w:val="00E61229"/>
    <w:rsid w:val="00E613E0"/>
    <w:rsid w:val="00E61A6F"/>
    <w:rsid w:val="00E6207A"/>
    <w:rsid w:val="00E622AE"/>
    <w:rsid w:val="00E623A2"/>
    <w:rsid w:val="00E6278C"/>
    <w:rsid w:val="00E62A5F"/>
    <w:rsid w:val="00E62BB7"/>
    <w:rsid w:val="00E62C55"/>
    <w:rsid w:val="00E62C83"/>
    <w:rsid w:val="00E63355"/>
    <w:rsid w:val="00E63943"/>
    <w:rsid w:val="00E63C21"/>
    <w:rsid w:val="00E63DD7"/>
    <w:rsid w:val="00E63E45"/>
    <w:rsid w:val="00E63F34"/>
    <w:rsid w:val="00E64053"/>
    <w:rsid w:val="00E640A5"/>
    <w:rsid w:val="00E64442"/>
    <w:rsid w:val="00E64F7F"/>
    <w:rsid w:val="00E65031"/>
    <w:rsid w:val="00E65152"/>
    <w:rsid w:val="00E655F0"/>
    <w:rsid w:val="00E6580D"/>
    <w:rsid w:val="00E65B60"/>
    <w:rsid w:val="00E65C09"/>
    <w:rsid w:val="00E65D03"/>
    <w:rsid w:val="00E6613E"/>
    <w:rsid w:val="00E6620A"/>
    <w:rsid w:val="00E662D7"/>
    <w:rsid w:val="00E662F1"/>
    <w:rsid w:val="00E66649"/>
    <w:rsid w:val="00E667D5"/>
    <w:rsid w:val="00E667ED"/>
    <w:rsid w:val="00E66811"/>
    <w:rsid w:val="00E668AF"/>
    <w:rsid w:val="00E66C07"/>
    <w:rsid w:val="00E66E6C"/>
    <w:rsid w:val="00E66EDF"/>
    <w:rsid w:val="00E67672"/>
    <w:rsid w:val="00E67683"/>
    <w:rsid w:val="00E678C0"/>
    <w:rsid w:val="00E67916"/>
    <w:rsid w:val="00E67CA7"/>
    <w:rsid w:val="00E67D63"/>
    <w:rsid w:val="00E67F06"/>
    <w:rsid w:val="00E703CE"/>
    <w:rsid w:val="00E705BE"/>
    <w:rsid w:val="00E70C27"/>
    <w:rsid w:val="00E70CD8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27"/>
    <w:rsid w:val="00E72675"/>
    <w:rsid w:val="00E726A8"/>
    <w:rsid w:val="00E72905"/>
    <w:rsid w:val="00E729EC"/>
    <w:rsid w:val="00E72E56"/>
    <w:rsid w:val="00E73126"/>
    <w:rsid w:val="00E7383A"/>
    <w:rsid w:val="00E73870"/>
    <w:rsid w:val="00E739B7"/>
    <w:rsid w:val="00E73DBF"/>
    <w:rsid w:val="00E73F85"/>
    <w:rsid w:val="00E73FE8"/>
    <w:rsid w:val="00E740B7"/>
    <w:rsid w:val="00E74449"/>
    <w:rsid w:val="00E745C0"/>
    <w:rsid w:val="00E74B1D"/>
    <w:rsid w:val="00E74B80"/>
    <w:rsid w:val="00E74BFB"/>
    <w:rsid w:val="00E74C28"/>
    <w:rsid w:val="00E74F46"/>
    <w:rsid w:val="00E74FF1"/>
    <w:rsid w:val="00E752C8"/>
    <w:rsid w:val="00E756DC"/>
    <w:rsid w:val="00E75784"/>
    <w:rsid w:val="00E757E6"/>
    <w:rsid w:val="00E757EA"/>
    <w:rsid w:val="00E7592F"/>
    <w:rsid w:val="00E759E4"/>
    <w:rsid w:val="00E75AAC"/>
    <w:rsid w:val="00E75CD8"/>
    <w:rsid w:val="00E75D37"/>
    <w:rsid w:val="00E75DA4"/>
    <w:rsid w:val="00E75E81"/>
    <w:rsid w:val="00E76180"/>
    <w:rsid w:val="00E76599"/>
    <w:rsid w:val="00E76790"/>
    <w:rsid w:val="00E769A8"/>
    <w:rsid w:val="00E769DE"/>
    <w:rsid w:val="00E76C83"/>
    <w:rsid w:val="00E7705D"/>
    <w:rsid w:val="00E770D2"/>
    <w:rsid w:val="00E77154"/>
    <w:rsid w:val="00E77410"/>
    <w:rsid w:val="00E775B1"/>
    <w:rsid w:val="00E77721"/>
    <w:rsid w:val="00E778B2"/>
    <w:rsid w:val="00E77921"/>
    <w:rsid w:val="00E77A78"/>
    <w:rsid w:val="00E77B13"/>
    <w:rsid w:val="00E77BEC"/>
    <w:rsid w:val="00E77FBB"/>
    <w:rsid w:val="00E807BF"/>
    <w:rsid w:val="00E808D4"/>
    <w:rsid w:val="00E80EB4"/>
    <w:rsid w:val="00E80F51"/>
    <w:rsid w:val="00E8134B"/>
    <w:rsid w:val="00E8161C"/>
    <w:rsid w:val="00E8165A"/>
    <w:rsid w:val="00E81879"/>
    <w:rsid w:val="00E819A2"/>
    <w:rsid w:val="00E81A07"/>
    <w:rsid w:val="00E81B90"/>
    <w:rsid w:val="00E81C96"/>
    <w:rsid w:val="00E81E10"/>
    <w:rsid w:val="00E81F32"/>
    <w:rsid w:val="00E8212E"/>
    <w:rsid w:val="00E8244B"/>
    <w:rsid w:val="00E824B8"/>
    <w:rsid w:val="00E826E0"/>
    <w:rsid w:val="00E82917"/>
    <w:rsid w:val="00E82B52"/>
    <w:rsid w:val="00E82C46"/>
    <w:rsid w:val="00E82F6F"/>
    <w:rsid w:val="00E8325E"/>
    <w:rsid w:val="00E83346"/>
    <w:rsid w:val="00E8344F"/>
    <w:rsid w:val="00E83502"/>
    <w:rsid w:val="00E836B8"/>
    <w:rsid w:val="00E8396A"/>
    <w:rsid w:val="00E83C8B"/>
    <w:rsid w:val="00E83E58"/>
    <w:rsid w:val="00E8418E"/>
    <w:rsid w:val="00E84383"/>
    <w:rsid w:val="00E84811"/>
    <w:rsid w:val="00E84C57"/>
    <w:rsid w:val="00E85201"/>
    <w:rsid w:val="00E853F8"/>
    <w:rsid w:val="00E85633"/>
    <w:rsid w:val="00E85757"/>
    <w:rsid w:val="00E858B1"/>
    <w:rsid w:val="00E85901"/>
    <w:rsid w:val="00E85BC5"/>
    <w:rsid w:val="00E85CEE"/>
    <w:rsid w:val="00E85D0A"/>
    <w:rsid w:val="00E85EF0"/>
    <w:rsid w:val="00E860B3"/>
    <w:rsid w:val="00E86489"/>
    <w:rsid w:val="00E866E6"/>
    <w:rsid w:val="00E86704"/>
    <w:rsid w:val="00E86739"/>
    <w:rsid w:val="00E86A87"/>
    <w:rsid w:val="00E86EB4"/>
    <w:rsid w:val="00E86FC8"/>
    <w:rsid w:val="00E877B7"/>
    <w:rsid w:val="00E877E2"/>
    <w:rsid w:val="00E877FA"/>
    <w:rsid w:val="00E8787B"/>
    <w:rsid w:val="00E87A18"/>
    <w:rsid w:val="00E87B01"/>
    <w:rsid w:val="00E87C6A"/>
    <w:rsid w:val="00E87E44"/>
    <w:rsid w:val="00E9017E"/>
    <w:rsid w:val="00E904F4"/>
    <w:rsid w:val="00E9053A"/>
    <w:rsid w:val="00E907D6"/>
    <w:rsid w:val="00E908B4"/>
    <w:rsid w:val="00E910AB"/>
    <w:rsid w:val="00E912EB"/>
    <w:rsid w:val="00E91417"/>
    <w:rsid w:val="00E915DF"/>
    <w:rsid w:val="00E9173D"/>
    <w:rsid w:val="00E91B64"/>
    <w:rsid w:val="00E92058"/>
    <w:rsid w:val="00E920B7"/>
    <w:rsid w:val="00E92344"/>
    <w:rsid w:val="00E92A58"/>
    <w:rsid w:val="00E92A85"/>
    <w:rsid w:val="00E92D0C"/>
    <w:rsid w:val="00E93246"/>
    <w:rsid w:val="00E9337F"/>
    <w:rsid w:val="00E936C5"/>
    <w:rsid w:val="00E93E49"/>
    <w:rsid w:val="00E94352"/>
    <w:rsid w:val="00E944C4"/>
    <w:rsid w:val="00E9487B"/>
    <w:rsid w:val="00E94945"/>
    <w:rsid w:val="00E94C58"/>
    <w:rsid w:val="00E95208"/>
    <w:rsid w:val="00E9527F"/>
    <w:rsid w:val="00E952FB"/>
    <w:rsid w:val="00E9551E"/>
    <w:rsid w:val="00E9566E"/>
    <w:rsid w:val="00E95672"/>
    <w:rsid w:val="00E958E4"/>
    <w:rsid w:val="00E9598C"/>
    <w:rsid w:val="00E95F39"/>
    <w:rsid w:val="00E95FF1"/>
    <w:rsid w:val="00E95FF9"/>
    <w:rsid w:val="00E96242"/>
    <w:rsid w:val="00E962E9"/>
    <w:rsid w:val="00E9647A"/>
    <w:rsid w:val="00E9673A"/>
    <w:rsid w:val="00E9679B"/>
    <w:rsid w:val="00E96A63"/>
    <w:rsid w:val="00E96B61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814"/>
    <w:rsid w:val="00EA0E3E"/>
    <w:rsid w:val="00EA0F21"/>
    <w:rsid w:val="00EA0F2A"/>
    <w:rsid w:val="00EA10D1"/>
    <w:rsid w:val="00EA129A"/>
    <w:rsid w:val="00EA1429"/>
    <w:rsid w:val="00EA14F0"/>
    <w:rsid w:val="00EA1732"/>
    <w:rsid w:val="00EA17CD"/>
    <w:rsid w:val="00EA190E"/>
    <w:rsid w:val="00EA1C78"/>
    <w:rsid w:val="00EA1CB9"/>
    <w:rsid w:val="00EA1D5F"/>
    <w:rsid w:val="00EA1D98"/>
    <w:rsid w:val="00EA1FEC"/>
    <w:rsid w:val="00EA20DF"/>
    <w:rsid w:val="00EA2119"/>
    <w:rsid w:val="00EA2261"/>
    <w:rsid w:val="00EA2347"/>
    <w:rsid w:val="00EA246E"/>
    <w:rsid w:val="00EA2538"/>
    <w:rsid w:val="00EA2594"/>
    <w:rsid w:val="00EA26D9"/>
    <w:rsid w:val="00EA2760"/>
    <w:rsid w:val="00EA27B1"/>
    <w:rsid w:val="00EA27F0"/>
    <w:rsid w:val="00EA2EDC"/>
    <w:rsid w:val="00EA2F72"/>
    <w:rsid w:val="00EA2F99"/>
    <w:rsid w:val="00EA2FD5"/>
    <w:rsid w:val="00EA3021"/>
    <w:rsid w:val="00EA328F"/>
    <w:rsid w:val="00EA35D5"/>
    <w:rsid w:val="00EA3618"/>
    <w:rsid w:val="00EA3661"/>
    <w:rsid w:val="00EA381F"/>
    <w:rsid w:val="00EA438A"/>
    <w:rsid w:val="00EA44CC"/>
    <w:rsid w:val="00EA4652"/>
    <w:rsid w:val="00EA47C8"/>
    <w:rsid w:val="00EA4B4A"/>
    <w:rsid w:val="00EA532A"/>
    <w:rsid w:val="00EA5484"/>
    <w:rsid w:val="00EA5692"/>
    <w:rsid w:val="00EA57B4"/>
    <w:rsid w:val="00EA5A88"/>
    <w:rsid w:val="00EA5AF2"/>
    <w:rsid w:val="00EA5F9A"/>
    <w:rsid w:val="00EA6011"/>
    <w:rsid w:val="00EA60D1"/>
    <w:rsid w:val="00EA63B0"/>
    <w:rsid w:val="00EA6971"/>
    <w:rsid w:val="00EA69B8"/>
    <w:rsid w:val="00EA6C5C"/>
    <w:rsid w:val="00EA6CB8"/>
    <w:rsid w:val="00EA6CE9"/>
    <w:rsid w:val="00EB01BA"/>
    <w:rsid w:val="00EB06E6"/>
    <w:rsid w:val="00EB0869"/>
    <w:rsid w:val="00EB0C1F"/>
    <w:rsid w:val="00EB154B"/>
    <w:rsid w:val="00EB164D"/>
    <w:rsid w:val="00EB16ED"/>
    <w:rsid w:val="00EB1FA8"/>
    <w:rsid w:val="00EB218F"/>
    <w:rsid w:val="00EB21E2"/>
    <w:rsid w:val="00EB2456"/>
    <w:rsid w:val="00EB28A9"/>
    <w:rsid w:val="00EB2D22"/>
    <w:rsid w:val="00EB31A4"/>
    <w:rsid w:val="00EB329E"/>
    <w:rsid w:val="00EB33E1"/>
    <w:rsid w:val="00EB34B5"/>
    <w:rsid w:val="00EB39E7"/>
    <w:rsid w:val="00EB3C6F"/>
    <w:rsid w:val="00EB4462"/>
    <w:rsid w:val="00EB46F1"/>
    <w:rsid w:val="00EB4BFC"/>
    <w:rsid w:val="00EB4D31"/>
    <w:rsid w:val="00EB4DDB"/>
    <w:rsid w:val="00EB4FD5"/>
    <w:rsid w:val="00EB5395"/>
    <w:rsid w:val="00EB59B9"/>
    <w:rsid w:val="00EB5BCD"/>
    <w:rsid w:val="00EB5C1A"/>
    <w:rsid w:val="00EB601C"/>
    <w:rsid w:val="00EB6053"/>
    <w:rsid w:val="00EB6132"/>
    <w:rsid w:val="00EB6706"/>
    <w:rsid w:val="00EB7309"/>
    <w:rsid w:val="00EB739D"/>
    <w:rsid w:val="00EB7B96"/>
    <w:rsid w:val="00EB7C89"/>
    <w:rsid w:val="00EB7CE7"/>
    <w:rsid w:val="00EB7E77"/>
    <w:rsid w:val="00EB7FEE"/>
    <w:rsid w:val="00EC0020"/>
    <w:rsid w:val="00EC01EE"/>
    <w:rsid w:val="00EC0395"/>
    <w:rsid w:val="00EC0651"/>
    <w:rsid w:val="00EC085E"/>
    <w:rsid w:val="00EC097B"/>
    <w:rsid w:val="00EC0BFC"/>
    <w:rsid w:val="00EC105C"/>
    <w:rsid w:val="00EC1334"/>
    <w:rsid w:val="00EC14E9"/>
    <w:rsid w:val="00EC165C"/>
    <w:rsid w:val="00EC1B2B"/>
    <w:rsid w:val="00EC1C3E"/>
    <w:rsid w:val="00EC1CB3"/>
    <w:rsid w:val="00EC2049"/>
    <w:rsid w:val="00EC2617"/>
    <w:rsid w:val="00EC29F0"/>
    <w:rsid w:val="00EC2F8B"/>
    <w:rsid w:val="00EC32A6"/>
    <w:rsid w:val="00EC366B"/>
    <w:rsid w:val="00EC36CC"/>
    <w:rsid w:val="00EC395C"/>
    <w:rsid w:val="00EC3D5E"/>
    <w:rsid w:val="00EC40D2"/>
    <w:rsid w:val="00EC4282"/>
    <w:rsid w:val="00EC4560"/>
    <w:rsid w:val="00EC4D59"/>
    <w:rsid w:val="00EC4E05"/>
    <w:rsid w:val="00EC4E0A"/>
    <w:rsid w:val="00EC4F3A"/>
    <w:rsid w:val="00EC531C"/>
    <w:rsid w:val="00EC56C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692"/>
    <w:rsid w:val="00EC6749"/>
    <w:rsid w:val="00EC73B4"/>
    <w:rsid w:val="00EC74EB"/>
    <w:rsid w:val="00EC751E"/>
    <w:rsid w:val="00EC77CA"/>
    <w:rsid w:val="00EC7A2F"/>
    <w:rsid w:val="00EC7A7B"/>
    <w:rsid w:val="00EC7D45"/>
    <w:rsid w:val="00EC7FC8"/>
    <w:rsid w:val="00ED0548"/>
    <w:rsid w:val="00ED0AAD"/>
    <w:rsid w:val="00ED0B03"/>
    <w:rsid w:val="00ED0B5F"/>
    <w:rsid w:val="00ED0C86"/>
    <w:rsid w:val="00ED158B"/>
    <w:rsid w:val="00ED15A2"/>
    <w:rsid w:val="00ED17CF"/>
    <w:rsid w:val="00ED187D"/>
    <w:rsid w:val="00ED1A5B"/>
    <w:rsid w:val="00ED1AD3"/>
    <w:rsid w:val="00ED20BC"/>
    <w:rsid w:val="00ED220B"/>
    <w:rsid w:val="00ED2427"/>
    <w:rsid w:val="00ED284F"/>
    <w:rsid w:val="00ED2935"/>
    <w:rsid w:val="00ED29D3"/>
    <w:rsid w:val="00ED2E63"/>
    <w:rsid w:val="00ED2F5C"/>
    <w:rsid w:val="00ED301E"/>
    <w:rsid w:val="00ED35FF"/>
    <w:rsid w:val="00ED36DB"/>
    <w:rsid w:val="00ED3719"/>
    <w:rsid w:val="00ED3C87"/>
    <w:rsid w:val="00ED3F85"/>
    <w:rsid w:val="00ED3FC8"/>
    <w:rsid w:val="00ED4129"/>
    <w:rsid w:val="00ED48EF"/>
    <w:rsid w:val="00ED4B93"/>
    <w:rsid w:val="00ED4CDB"/>
    <w:rsid w:val="00ED53D5"/>
    <w:rsid w:val="00ED57E6"/>
    <w:rsid w:val="00ED5D40"/>
    <w:rsid w:val="00ED5EE1"/>
    <w:rsid w:val="00ED607F"/>
    <w:rsid w:val="00ED6258"/>
    <w:rsid w:val="00ED6935"/>
    <w:rsid w:val="00ED69C6"/>
    <w:rsid w:val="00ED6C7E"/>
    <w:rsid w:val="00ED6D71"/>
    <w:rsid w:val="00ED6DCA"/>
    <w:rsid w:val="00ED6E4B"/>
    <w:rsid w:val="00ED6F8F"/>
    <w:rsid w:val="00ED72D0"/>
    <w:rsid w:val="00ED765A"/>
    <w:rsid w:val="00ED789D"/>
    <w:rsid w:val="00EE01C3"/>
    <w:rsid w:val="00EE0244"/>
    <w:rsid w:val="00EE0272"/>
    <w:rsid w:val="00EE10A2"/>
    <w:rsid w:val="00EE1567"/>
    <w:rsid w:val="00EE15BE"/>
    <w:rsid w:val="00EE20CB"/>
    <w:rsid w:val="00EE226D"/>
    <w:rsid w:val="00EE25B8"/>
    <w:rsid w:val="00EE26F2"/>
    <w:rsid w:val="00EE2C8B"/>
    <w:rsid w:val="00EE2CF1"/>
    <w:rsid w:val="00EE2EBC"/>
    <w:rsid w:val="00EE3004"/>
    <w:rsid w:val="00EE342E"/>
    <w:rsid w:val="00EE3725"/>
    <w:rsid w:val="00EE382F"/>
    <w:rsid w:val="00EE3DA9"/>
    <w:rsid w:val="00EE3E7A"/>
    <w:rsid w:val="00EE3ED8"/>
    <w:rsid w:val="00EE4281"/>
    <w:rsid w:val="00EE42A7"/>
    <w:rsid w:val="00EE439A"/>
    <w:rsid w:val="00EE4654"/>
    <w:rsid w:val="00EE49D7"/>
    <w:rsid w:val="00EE4AAC"/>
    <w:rsid w:val="00EE4B10"/>
    <w:rsid w:val="00EE4D70"/>
    <w:rsid w:val="00EE4FDD"/>
    <w:rsid w:val="00EE4FF7"/>
    <w:rsid w:val="00EE514F"/>
    <w:rsid w:val="00EE5384"/>
    <w:rsid w:val="00EE5617"/>
    <w:rsid w:val="00EE56F4"/>
    <w:rsid w:val="00EE572F"/>
    <w:rsid w:val="00EE575C"/>
    <w:rsid w:val="00EE5A54"/>
    <w:rsid w:val="00EE5D41"/>
    <w:rsid w:val="00EE5F32"/>
    <w:rsid w:val="00EE6197"/>
    <w:rsid w:val="00EE66DE"/>
    <w:rsid w:val="00EE690D"/>
    <w:rsid w:val="00EE70AE"/>
    <w:rsid w:val="00EE76BA"/>
    <w:rsid w:val="00EE782A"/>
    <w:rsid w:val="00EE78DD"/>
    <w:rsid w:val="00EE79CF"/>
    <w:rsid w:val="00EE7C37"/>
    <w:rsid w:val="00EE7E04"/>
    <w:rsid w:val="00EF018F"/>
    <w:rsid w:val="00EF0390"/>
    <w:rsid w:val="00EF06C9"/>
    <w:rsid w:val="00EF06EF"/>
    <w:rsid w:val="00EF0957"/>
    <w:rsid w:val="00EF0D74"/>
    <w:rsid w:val="00EF0DB8"/>
    <w:rsid w:val="00EF0ED8"/>
    <w:rsid w:val="00EF0F13"/>
    <w:rsid w:val="00EF10A1"/>
    <w:rsid w:val="00EF193D"/>
    <w:rsid w:val="00EF23B3"/>
    <w:rsid w:val="00EF243D"/>
    <w:rsid w:val="00EF24DC"/>
    <w:rsid w:val="00EF2686"/>
    <w:rsid w:val="00EF272B"/>
    <w:rsid w:val="00EF2731"/>
    <w:rsid w:val="00EF285C"/>
    <w:rsid w:val="00EF2A1C"/>
    <w:rsid w:val="00EF3170"/>
    <w:rsid w:val="00EF32E8"/>
    <w:rsid w:val="00EF3AF9"/>
    <w:rsid w:val="00EF3BD1"/>
    <w:rsid w:val="00EF3F5D"/>
    <w:rsid w:val="00EF46FF"/>
    <w:rsid w:val="00EF47A6"/>
    <w:rsid w:val="00EF4F26"/>
    <w:rsid w:val="00EF5224"/>
    <w:rsid w:val="00EF58E2"/>
    <w:rsid w:val="00EF5C41"/>
    <w:rsid w:val="00EF5CF3"/>
    <w:rsid w:val="00EF5E62"/>
    <w:rsid w:val="00EF5EC4"/>
    <w:rsid w:val="00EF5FC7"/>
    <w:rsid w:val="00EF5FE0"/>
    <w:rsid w:val="00EF60B6"/>
    <w:rsid w:val="00EF6182"/>
    <w:rsid w:val="00EF648D"/>
    <w:rsid w:val="00EF6725"/>
    <w:rsid w:val="00EF69B5"/>
    <w:rsid w:val="00EF6B27"/>
    <w:rsid w:val="00EF6D37"/>
    <w:rsid w:val="00EF6FDE"/>
    <w:rsid w:val="00EF73DE"/>
    <w:rsid w:val="00EF7619"/>
    <w:rsid w:val="00EF76A4"/>
    <w:rsid w:val="00EF7A28"/>
    <w:rsid w:val="00EF7BF7"/>
    <w:rsid w:val="00F00A08"/>
    <w:rsid w:val="00F00A15"/>
    <w:rsid w:val="00F00AB9"/>
    <w:rsid w:val="00F00F3C"/>
    <w:rsid w:val="00F01B7B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45F6"/>
    <w:rsid w:val="00F04813"/>
    <w:rsid w:val="00F05014"/>
    <w:rsid w:val="00F05402"/>
    <w:rsid w:val="00F054A8"/>
    <w:rsid w:val="00F05644"/>
    <w:rsid w:val="00F056AA"/>
    <w:rsid w:val="00F05B63"/>
    <w:rsid w:val="00F0632D"/>
    <w:rsid w:val="00F063D7"/>
    <w:rsid w:val="00F06CC2"/>
    <w:rsid w:val="00F06D0A"/>
    <w:rsid w:val="00F06D23"/>
    <w:rsid w:val="00F071BE"/>
    <w:rsid w:val="00F07353"/>
    <w:rsid w:val="00F07665"/>
    <w:rsid w:val="00F07811"/>
    <w:rsid w:val="00F07B83"/>
    <w:rsid w:val="00F07DC2"/>
    <w:rsid w:val="00F07FB6"/>
    <w:rsid w:val="00F100E7"/>
    <w:rsid w:val="00F103F3"/>
    <w:rsid w:val="00F106DF"/>
    <w:rsid w:val="00F1096F"/>
    <w:rsid w:val="00F10A44"/>
    <w:rsid w:val="00F10ECE"/>
    <w:rsid w:val="00F10FFE"/>
    <w:rsid w:val="00F11225"/>
    <w:rsid w:val="00F113A5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2F94"/>
    <w:rsid w:val="00F13029"/>
    <w:rsid w:val="00F1343F"/>
    <w:rsid w:val="00F13BBE"/>
    <w:rsid w:val="00F13BEC"/>
    <w:rsid w:val="00F13C4E"/>
    <w:rsid w:val="00F13DEB"/>
    <w:rsid w:val="00F14F0F"/>
    <w:rsid w:val="00F14FEB"/>
    <w:rsid w:val="00F15105"/>
    <w:rsid w:val="00F1528B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AF"/>
    <w:rsid w:val="00F166F7"/>
    <w:rsid w:val="00F1680E"/>
    <w:rsid w:val="00F16CB5"/>
    <w:rsid w:val="00F16F41"/>
    <w:rsid w:val="00F17197"/>
    <w:rsid w:val="00F173BE"/>
    <w:rsid w:val="00F174A0"/>
    <w:rsid w:val="00F17BED"/>
    <w:rsid w:val="00F2035B"/>
    <w:rsid w:val="00F203F5"/>
    <w:rsid w:val="00F20622"/>
    <w:rsid w:val="00F20700"/>
    <w:rsid w:val="00F20742"/>
    <w:rsid w:val="00F207B2"/>
    <w:rsid w:val="00F20A4F"/>
    <w:rsid w:val="00F20E3B"/>
    <w:rsid w:val="00F210ED"/>
    <w:rsid w:val="00F2151A"/>
    <w:rsid w:val="00F216AD"/>
    <w:rsid w:val="00F216E2"/>
    <w:rsid w:val="00F218C2"/>
    <w:rsid w:val="00F21ABC"/>
    <w:rsid w:val="00F21D11"/>
    <w:rsid w:val="00F21E86"/>
    <w:rsid w:val="00F21EB2"/>
    <w:rsid w:val="00F21ECE"/>
    <w:rsid w:val="00F21F01"/>
    <w:rsid w:val="00F21F8D"/>
    <w:rsid w:val="00F22255"/>
    <w:rsid w:val="00F222C3"/>
    <w:rsid w:val="00F2238E"/>
    <w:rsid w:val="00F22533"/>
    <w:rsid w:val="00F22CA4"/>
    <w:rsid w:val="00F22DBE"/>
    <w:rsid w:val="00F22E95"/>
    <w:rsid w:val="00F2332E"/>
    <w:rsid w:val="00F233FA"/>
    <w:rsid w:val="00F23727"/>
    <w:rsid w:val="00F23AAD"/>
    <w:rsid w:val="00F23D37"/>
    <w:rsid w:val="00F23DD3"/>
    <w:rsid w:val="00F23FDA"/>
    <w:rsid w:val="00F242E6"/>
    <w:rsid w:val="00F2453E"/>
    <w:rsid w:val="00F24572"/>
    <w:rsid w:val="00F24888"/>
    <w:rsid w:val="00F24945"/>
    <w:rsid w:val="00F24CE1"/>
    <w:rsid w:val="00F252C5"/>
    <w:rsid w:val="00F25C29"/>
    <w:rsid w:val="00F25F31"/>
    <w:rsid w:val="00F26008"/>
    <w:rsid w:val="00F265DC"/>
    <w:rsid w:val="00F26ADA"/>
    <w:rsid w:val="00F26C1A"/>
    <w:rsid w:val="00F26C45"/>
    <w:rsid w:val="00F26EC6"/>
    <w:rsid w:val="00F2715B"/>
    <w:rsid w:val="00F27908"/>
    <w:rsid w:val="00F27DE3"/>
    <w:rsid w:val="00F27EF4"/>
    <w:rsid w:val="00F27F7C"/>
    <w:rsid w:val="00F30028"/>
    <w:rsid w:val="00F300D0"/>
    <w:rsid w:val="00F30448"/>
    <w:rsid w:val="00F3055B"/>
    <w:rsid w:val="00F305D7"/>
    <w:rsid w:val="00F3084A"/>
    <w:rsid w:val="00F30BDD"/>
    <w:rsid w:val="00F30D40"/>
    <w:rsid w:val="00F30D7D"/>
    <w:rsid w:val="00F31220"/>
    <w:rsid w:val="00F3146F"/>
    <w:rsid w:val="00F31645"/>
    <w:rsid w:val="00F3165F"/>
    <w:rsid w:val="00F3195E"/>
    <w:rsid w:val="00F31A75"/>
    <w:rsid w:val="00F325AA"/>
    <w:rsid w:val="00F329FE"/>
    <w:rsid w:val="00F32BC5"/>
    <w:rsid w:val="00F32E20"/>
    <w:rsid w:val="00F3302E"/>
    <w:rsid w:val="00F33295"/>
    <w:rsid w:val="00F33434"/>
    <w:rsid w:val="00F33E37"/>
    <w:rsid w:val="00F33E82"/>
    <w:rsid w:val="00F34182"/>
    <w:rsid w:val="00F343E1"/>
    <w:rsid w:val="00F3487B"/>
    <w:rsid w:val="00F35282"/>
    <w:rsid w:val="00F352A3"/>
    <w:rsid w:val="00F35928"/>
    <w:rsid w:val="00F35AA6"/>
    <w:rsid w:val="00F35AE8"/>
    <w:rsid w:val="00F35C35"/>
    <w:rsid w:val="00F35CEB"/>
    <w:rsid w:val="00F35D0B"/>
    <w:rsid w:val="00F35EE0"/>
    <w:rsid w:val="00F35FD8"/>
    <w:rsid w:val="00F360C9"/>
    <w:rsid w:val="00F3627C"/>
    <w:rsid w:val="00F3633F"/>
    <w:rsid w:val="00F36CBD"/>
    <w:rsid w:val="00F36D5D"/>
    <w:rsid w:val="00F36DB4"/>
    <w:rsid w:val="00F36DD0"/>
    <w:rsid w:val="00F3744F"/>
    <w:rsid w:val="00F37459"/>
    <w:rsid w:val="00F374CC"/>
    <w:rsid w:val="00F37925"/>
    <w:rsid w:val="00F37C9C"/>
    <w:rsid w:val="00F37DC7"/>
    <w:rsid w:val="00F37EFB"/>
    <w:rsid w:val="00F40142"/>
    <w:rsid w:val="00F40734"/>
    <w:rsid w:val="00F40BF0"/>
    <w:rsid w:val="00F40C4A"/>
    <w:rsid w:val="00F41048"/>
    <w:rsid w:val="00F41074"/>
    <w:rsid w:val="00F413A3"/>
    <w:rsid w:val="00F418ED"/>
    <w:rsid w:val="00F41922"/>
    <w:rsid w:val="00F41F3A"/>
    <w:rsid w:val="00F421CB"/>
    <w:rsid w:val="00F424D6"/>
    <w:rsid w:val="00F42748"/>
    <w:rsid w:val="00F43955"/>
    <w:rsid w:val="00F43BFD"/>
    <w:rsid w:val="00F44084"/>
    <w:rsid w:val="00F44107"/>
    <w:rsid w:val="00F441AD"/>
    <w:rsid w:val="00F44457"/>
    <w:rsid w:val="00F4463F"/>
    <w:rsid w:val="00F4494B"/>
    <w:rsid w:val="00F449E7"/>
    <w:rsid w:val="00F44A51"/>
    <w:rsid w:val="00F44FE9"/>
    <w:rsid w:val="00F45210"/>
    <w:rsid w:val="00F452F0"/>
    <w:rsid w:val="00F4534F"/>
    <w:rsid w:val="00F4559E"/>
    <w:rsid w:val="00F457F8"/>
    <w:rsid w:val="00F45B59"/>
    <w:rsid w:val="00F4606D"/>
    <w:rsid w:val="00F460FA"/>
    <w:rsid w:val="00F4699A"/>
    <w:rsid w:val="00F46AD3"/>
    <w:rsid w:val="00F46B6E"/>
    <w:rsid w:val="00F46B93"/>
    <w:rsid w:val="00F46D3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A8D"/>
    <w:rsid w:val="00F47B86"/>
    <w:rsid w:val="00F47CDA"/>
    <w:rsid w:val="00F47D36"/>
    <w:rsid w:val="00F47E2E"/>
    <w:rsid w:val="00F47EEE"/>
    <w:rsid w:val="00F47F03"/>
    <w:rsid w:val="00F50166"/>
    <w:rsid w:val="00F50306"/>
    <w:rsid w:val="00F50404"/>
    <w:rsid w:val="00F5053F"/>
    <w:rsid w:val="00F5082F"/>
    <w:rsid w:val="00F50A24"/>
    <w:rsid w:val="00F50BD5"/>
    <w:rsid w:val="00F50D58"/>
    <w:rsid w:val="00F50D6C"/>
    <w:rsid w:val="00F51184"/>
    <w:rsid w:val="00F51678"/>
    <w:rsid w:val="00F518FE"/>
    <w:rsid w:val="00F5193A"/>
    <w:rsid w:val="00F51C33"/>
    <w:rsid w:val="00F51EBA"/>
    <w:rsid w:val="00F51EED"/>
    <w:rsid w:val="00F51F4D"/>
    <w:rsid w:val="00F52095"/>
    <w:rsid w:val="00F52221"/>
    <w:rsid w:val="00F526E5"/>
    <w:rsid w:val="00F52747"/>
    <w:rsid w:val="00F52A7A"/>
    <w:rsid w:val="00F52ED0"/>
    <w:rsid w:val="00F52F3D"/>
    <w:rsid w:val="00F532C6"/>
    <w:rsid w:val="00F532E8"/>
    <w:rsid w:val="00F5346E"/>
    <w:rsid w:val="00F53661"/>
    <w:rsid w:val="00F538A8"/>
    <w:rsid w:val="00F53FEE"/>
    <w:rsid w:val="00F5470C"/>
    <w:rsid w:val="00F54739"/>
    <w:rsid w:val="00F54C21"/>
    <w:rsid w:val="00F5502E"/>
    <w:rsid w:val="00F55126"/>
    <w:rsid w:val="00F55183"/>
    <w:rsid w:val="00F551FB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279"/>
    <w:rsid w:val="00F5652E"/>
    <w:rsid w:val="00F56C03"/>
    <w:rsid w:val="00F56E06"/>
    <w:rsid w:val="00F570A6"/>
    <w:rsid w:val="00F570FB"/>
    <w:rsid w:val="00F572CC"/>
    <w:rsid w:val="00F572DE"/>
    <w:rsid w:val="00F57332"/>
    <w:rsid w:val="00F577FE"/>
    <w:rsid w:val="00F57EE7"/>
    <w:rsid w:val="00F6016D"/>
    <w:rsid w:val="00F603AF"/>
    <w:rsid w:val="00F603F6"/>
    <w:rsid w:val="00F604D4"/>
    <w:rsid w:val="00F6059F"/>
    <w:rsid w:val="00F60AE5"/>
    <w:rsid w:val="00F60B3F"/>
    <w:rsid w:val="00F60E24"/>
    <w:rsid w:val="00F610B3"/>
    <w:rsid w:val="00F612E5"/>
    <w:rsid w:val="00F613DA"/>
    <w:rsid w:val="00F6173C"/>
    <w:rsid w:val="00F61860"/>
    <w:rsid w:val="00F61E30"/>
    <w:rsid w:val="00F61E70"/>
    <w:rsid w:val="00F61F54"/>
    <w:rsid w:val="00F6205D"/>
    <w:rsid w:val="00F6253F"/>
    <w:rsid w:val="00F62A0D"/>
    <w:rsid w:val="00F62AF9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7B1"/>
    <w:rsid w:val="00F66B4D"/>
    <w:rsid w:val="00F66D31"/>
    <w:rsid w:val="00F66DB6"/>
    <w:rsid w:val="00F66E47"/>
    <w:rsid w:val="00F674B5"/>
    <w:rsid w:val="00F6768E"/>
    <w:rsid w:val="00F67714"/>
    <w:rsid w:val="00F67967"/>
    <w:rsid w:val="00F67AE5"/>
    <w:rsid w:val="00F67BC2"/>
    <w:rsid w:val="00F67CE1"/>
    <w:rsid w:val="00F70263"/>
    <w:rsid w:val="00F7031A"/>
    <w:rsid w:val="00F70403"/>
    <w:rsid w:val="00F708B0"/>
    <w:rsid w:val="00F70B93"/>
    <w:rsid w:val="00F70CF3"/>
    <w:rsid w:val="00F70E88"/>
    <w:rsid w:val="00F70F1B"/>
    <w:rsid w:val="00F717D8"/>
    <w:rsid w:val="00F71890"/>
    <w:rsid w:val="00F71AF5"/>
    <w:rsid w:val="00F71D11"/>
    <w:rsid w:val="00F71F66"/>
    <w:rsid w:val="00F725BC"/>
    <w:rsid w:val="00F72A09"/>
    <w:rsid w:val="00F72A57"/>
    <w:rsid w:val="00F72D80"/>
    <w:rsid w:val="00F73132"/>
    <w:rsid w:val="00F73949"/>
    <w:rsid w:val="00F73BFB"/>
    <w:rsid w:val="00F73C49"/>
    <w:rsid w:val="00F73F3D"/>
    <w:rsid w:val="00F7401A"/>
    <w:rsid w:val="00F743DB"/>
    <w:rsid w:val="00F748C3"/>
    <w:rsid w:val="00F74C9A"/>
    <w:rsid w:val="00F74F33"/>
    <w:rsid w:val="00F75339"/>
    <w:rsid w:val="00F75658"/>
    <w:rsid w:val="00F75775"/>
    <w:rsid w:val="00F7579C"/>
    <w:rsid w:val="00F75BF0"/>
    <w:rsid w:val="00F75C69"/>
    <w:rsid w:val="00F75C76"/>
    <w:rsid w:val="00F75D7E"/>
    <w:rsid w:val="00F75E2C"/>
    <w:rsid w:val="00F760F7"/>
    <w:rsid w:val="00F76102"/>
    <w:rsid w:val="00F7616E"/>
    <w:rsid w:val="00F7627C"/>
    <w:rsid w:val="00F76392"/>
    <w:rsid w:val="00F763C1"/>
    <w:rsid w:val="00F76884"/>
    <w:rsid w:val="00F76979"/>
    <w:rsid w:val="00F76E32"/>
    <w:rsid w:val="00F76EFD"/>
    <w:rsid w:val="00F7703A"/>
    <w:rsid w:val="00F77040"/>
    <w:rsid w:val="00F77179"/>
    <w:rsid w:val="00F77323"/>
    <w:rsid w:val="00F773BB"/>
    <w:rsid w:val="00F7764C"/>
    <w:rsid w:val="00F7775B"/>
    <w:rsid w:val="00F777C2"/>
    <w:rsid w:val="00F778B9"/>
    <w:rsid w:val="00F77955"/>
    <w:rsid w:val="00F77D71"/>
    <w:rsid w:val="00F8023E"/>
    <w:rsid w:val="00F803D2"/>
    <w:rsid w:val="00F804D1"/>
    <w:rsid w:val="00F807E9"/>
    <w:rsid w:val="00F8083A"/>
    <w:rsid w:val="00F808B8"/>
    <w:rsid w:val="00F808BF"/>
    <w:rsid w:val="00F808F7"/>
    <w:rsid w:val="00F80B85"/>
    <w:rsid w:val="00F80C11"/>
    <w:rsid w:val="00F80EC0"/>
    <w:rsid w:val="00F812F2"/>
    <w:rsid w:val="00F81384"/>
    <w:rsid w:val="00F81785"/>
    <w:rsid w:val="00F8183D"/>
    <w:rsid w:val="00F818A3"/>
    <w:rsid w:val="00F81A62"/>
    <w:rsid w:val="00F81F10"/>
    <w:rsid w:val="00F8238D"/>
    <w:rsid w:val="00F824B1"/>
    <w:rsid w:val="00F82A59"/>
    <w:rsid w:val="00F82BF5"/>
    <w:rsid w:val="00F82E7B"/>
    <w:rsid w:val="00F82F4F"/>
    <w:rsid w:val="00F831D1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655"/>
    <w:rsid w:val="00F84915"/>
    <w:rsid w:val="00F84B32"/>
    <w:rsid w:val="00F84C01"/>
    <w:rsid w:val="00F84C46"/>
    <w:rsid w:val="00F84D1D"/>
    <w:rsid w:val="00F84E72"/>
    <w:rsid w:val="00F852EE"/>
    <w:rsid w:val="00F853E2"/>
    <w:rsid w:val="00F85552"/>
    <w:rsid w:val="00F85894"/>
    <w:rsid w:val="00F86041"/>
    <w:rsid w:val="00F861D4"/>
    <w:rsid w:val="00F861E7"/>
    <w:rsid w:val="00F86616"/>
    <w:rsid w:val="00F86E7F"/>
    <w:rsid w:val="00F87037"/>
    <w:rsid w:val="00F871C9"/>
    <w:rsid w:val="00F87356"/>
    <w:rsid w:val="00F87610"/>
    <w:rsid w:val="00F87CF5"/>
    <w:rsid w:val="00F87E77"/>
    <w:rsid w:val="00F87FDD"/>
    <w:rsid w:val="00F900E7"/>
    <w:rsid w:val="00F90100"/>
    <w:rsid w:val="00F9013F"/>
    <w:rsid w:val="00F90406"/>
    <w:rsid w:val="00F90437"/>
    <w:rsid w:val="00F909AD"/>
    <w:rsid w:val="00F90BB6"/>
    <w:rsid w:val="00F90FA5"/>
    <w:rsid w:val="00F911C5"/>
    <w:rsid w:val="00F91647"/>
    <w:rsid w:val="00F91A19"/>
    <w:rsid w:val="00F91D69"/>
    <w:rsid w:val="00F92049"/>
    <w:rsid w:val="00F925FF"/>
    <w:rsid w:val="00F9261E"/>
    <w:rsid w:val="00F92DD3"/>
    <w:rsid w:val="00F93164"/>
    <w:rsid w:val="00F9331D"/>
    <w:rsid w:val="00F93706"/>
    <w:rsid w:val="00F9384E"/>
    <w:rsid w:val="00F93898"/>
    <w:rsid w:val="00F9414F"/>
    <w:rsid w:val="00F94293"/>
    <w:rsid w:val="00F945EC"/>
    <w:rsid w:val="00F946C7"/>
    <w:rsid w:val="00F94AEF"/>
    <w:rsid w:val="00F95294"/>
    <w:rsid w:val="00F9537A"/>
    <w:rsid w:val="00F95529"/>
    <w:rsid w:val="00F959B3"/>
    <w:rsid w:val="00F95A9B"/>
    <w:rsid w:val="00F95C1E"/>
    <w:rsid w:val="00F95E61"/>
    <w:rsid w:val="00F96118"/>
    <w:rsid w:val="00F962F9"/>
    <w:rsid w:val="00F96331"/>
    <w:rsid w:val="00F964B6"/>
    <w:rsid w:val="00F9673B"/>
    <w:rsid w:val="00F968FF"/>
    <w:rsid w:val="00F9704B"/>
    <w:rsid w:val="00F9707A"/>
    <w:rsid w:val="00F970DE"/>
    <w:rsid w:val="00F97185"/>
    <w:rsid w:val="00F9729B"/>
    <w:rsid w:val="00F97306"/>
    <w:rsid w:val="00F974F2"/>
    <w:rsid w:val="00F9782B"/>
    <w:rsid w:val="00F9791C"/>
    <w:rsid w:val="00F97C44"/>
    <w:rsid w:val="00F97C90"/>
    <w:rsid w:val="00FA0379"/>
    <w:rsid w:val="00FA0856"/>
    <w:rsid w:val="00FA0A09"/>
    <w:rsid w:val="00FA0B27"/>
    <w:rsid w:val="00FA0CD2"/>
    <w:rsid w:val="00FA0D75"/>
    <w:rsid w:val="00FA0DEC"/>
    <w:rsid w:val="00FA0E76"/>
    <w:rsid w:val="00FA10D1"/>
    <w:rsid w:val="00FA14B0"/>
    <w:rsid w:val="00FA1557"/>
    <w:rsid w:val="00FA2175"/>
    <w:rsid w:val="00FA241B"/>
    <w:rsid w:val="00FA253B"/>
    <w:rsid w:val="00FA2818"/>
    <w:rsid w:val="00FA2899"/>
    <w:rsid w:val="00FA2BC4"/>
    <w:rsid w:val="00FA2F8F"/>
    <w:rsid w:val="00FA330D"/>
    <w:rsid w:val="00FA3318"/>
    <w:rsid w:val="00FA3740"/>
    <w:rsid w:val="00FA39D8"/>
    <w:rsid w:val="00FA3AC9"/>
    <w:rsid w:val="00FA3B9C"/>
    <w:rsid w:val="00FA3C43"/>
    <w:rsid w:val="00FA3FA6"/>
    <w:rsid w:val="00FA4240"/>
    <w:rsid w:val="00FA432E"/>
    <w:rsid w:val="00FA4340"/>
    <w:rsid w:val="00FA4350"/>
    <w:rsid w:val="00FA488C"/>
    <w:rsid w:val="00FA4928"/>
    <w:rsid w:val="00FA4AC3"/>
    <w:rsid w:val="00FA4AF0"/>
    <w:rsid w:val="00FA4E49"/>
    <w:rsid w:val="00FA4ECF"/>
    <w:rsid w:val="00FA4EFA"/>
    <w:rsid w:val="00FA4FF0"/>
    <w:rsid w:val="00FA51DA"/>
    <w:rsid w:val="00FA523A"/>
    <w:rsid w:val="00FA561C"/>
    <w:rsid w:val="00FA56A5"/>
    <w:rsid w:val="00FA5D68"/>
    <w:rsid w:val="00FA610A"/>
    <w:rsid w:val="00FA623C"/>
    <w:rsid w:val="00FA630D"/>
    <w:rsid w:val="00FA6668"/>
    <w:rsid w:val="00FA6845"/>
    <w:rsid w:val="00FA68DA"/>
    <w:rsid w:val="00FA69C5"/>
    <w:rsid w:val="00FA6D69"/>
    <w:rsid w:val="00FA6E0F"/>
    <w:rsid w:val="00FA6FDF"/>
    <w:rsid w:val="00FA7456"/>
    <w:rsid w:val="00FA7586"/>
    <w:rsid w:val="00FA792C"/>
    <w:rsid w:val="00FA79F6"/>
    <w:rsid w:val="00FA7A85"/>
    <w:rsid w:val="00FA7BB7"/>
    <w:rsid w:val="00FA7BBF"/>
    <w:rsid w:val="00FA7C26"/>
    <w:rsid w:val="00FA7D12"/>
    <w:rsid w:val="00FA7D90"/>
    <w:rsid w:val="00FB0077"/>
    <w:rsid w:val="00FB022A"/>
    <w:rsid w:val="00FB04AD"/>
    <w:rsid w:val="00FB05C5"/>
    <w:rsid w:val="00FB0699"/>
    <w:rsid w:val="00FB0B90"/>
    <w:rsid w:val="00FB0D4B"/>
    <w:rsid w:val="00FB0E92"/>
    <w:rsid w:val="00FB1034"/>
    <w:rsid w:val="00FB1496"/>
    <w:rsid w:val="00FB1C3D"/>
    <w:rsid w:val="00FB224E"/>
    <w:rsid w:val="00FB238B"/>
    <w:rsid w:val="00FB2706"/>
    <w:rsid w:val="00FB299A"/>
    <w:rsid w:val="00FB2A00"/>
    <w:rsid w:val="00FB2BED"/>
    <w:rsid w:val="00FB2C3A"/>
    <w:rsid w:val="00FB2D92"/>
    <w:rsid w:val="00FB2E2A"/>
    <w:rsid w:val="00FB2EAD"/>
    <w:rsid w:val="00FB30C7"/>
    <w:rsid w:val="00FB362D"/>
    <w:rsid w:val="00FB37FE"/>
    <w:rsid w:val="00FB393D"/>
    <w:rsid w:val="00FB3AFF"/>
    <w:rsid w:val="00FB446B"/>
    <w:rsid w:val="00FB47AD"/>
    <w:rsid w:val="00FB4975"/>
    <w:rsid w:val="00FB4B47"/>
    <w:rsid w:val="00FB5340"/>
    <w:rsid w:val="00FB56EE"/>
    <w:rsid w:val="00FB5AC7"/>
    <w:rsid w:val="00FB5BC2"/>
    <w:rsid w:val="00FB5D3D"/>
    <w:rsid w:val="00FB5F34"/>
    <w:rsid w:val="00FB611F"/>
    <w:rsid w:val="00FB632C"/>
    <w:rsid w:val="00FB63A9"/>
    <w:rsid w:val="00FB642E"/>
    <w:rsid w:val="00FB66D6"/>
    <w:rsid w:val="00FB676B"/>
    <w:rsid w:val="00FB6885"/>
    <w:rsid w:val="00FB69C2"/>
    <w:rsid w:val="00FB6A63"/>
    <w:rsid w:val="00FB6AF2"/>
    <w:rsid w:val="00FB6BDB"/>
    <w:rsid w:val="00FB6CAE"/>
    <w:rsid w:val="00FB6EB9"/>
    <w:rsid w:val="00FB710E"/>
    <w:rsid w:val="00FB712F"/>
    <w:rsid w:val="00FB719F"/>
    <w:rsid w:val="00FB73D4"/>
    <w:rsid w:val="00FB764B"/>
    <w:rsid w:val="00FB791D"/>
    <w:rsid w:val="00FB7B0B"/>
    <w:rsid w:val="00FB7D9F"/>
    <w:rsid w:val="00FB7E90"/>
    <w:rsid w:val="00FC01CE"/>
    <w:rsid w:val="00FC0429"/>
    <w:rsid w:val="00FC09F6"/>
    <w:rsid w:val="00FC0EBB"/>
    <w:rsid w:val="00FC0F9E"/>
    <w:rsid w:val="00FC1468"/>
    <w:rsid w:val="00FC1D38"/>
    <w:rsid w:val="00FC232F"/>
    <w:rsid w:val="00FC2674"/>
    <w:rsid w:val="00FC29DE"/>
    <w:rsid w:val="00FC2CBC"/>
    <w:rsid w:val="00FC2D07"/>
    <w:rsid w:val="00FC2D33"/>
    <w:rsid w:val="00FC2D4E"/>
    <w:rsid w:val="00FC306C"/>
    <w:rsid w:val="00FC3176"/>
    <w:rsid w:val="00FC3347"/>
    <w:rsid w:val="00FC338E"/>
    <w:rsid w:val="00FC3859"/>
    <w:rsid w:val="00FC3900"/>
    <w:rsid w:val="00FC3A34"/>
    <w:rsid w:val="00FC3BCB"/>
    <w:rsid w:val="00FC3C9E"/>
    <w:rsid w:val="00FC3E6D"/>
    <w:rsid w:val="00FC3E96"/>
    <w:rsid w:val="00FC4299"/>
    <w:rsid w:val="00FC45B5"/>
    <w:rsid w:val="00FC4793"/>
    <w:rsid w:val="00FC4F51"/>
    <w:rsid w:val="00FC51C4"/>
    <w:rsid w:val="00FC52E4"/>
    <w:rsid w:val="00FC54F4"/>
    <w:rsid w:val="00FC55D9"/>
    <w:rsid w:val="00FC5767"/>
    <w:rsid w:val="00FC5836"/>
    <w:rsid w:val="00FC58C9"/>
    <w:rsid w:val="00FC5A1F"/>
    <w:rsid w:val="00FC5B91"/>
    <w:rsid w:val="00FC5BC0"/>
    <w:rsid w:val="00FC5D4D"/>
    <w:rsid w:val="00FC5F29"/>
    <w:rsid w:val="00FC6181"/>
    <w:rsid w:val="00FC62DB"/>
    <w:rsid w:val="00FC644F"/>
    <w:rsid w:val="00FC6587"/>
    <w:rsid w:val="00FC6626"/>
    <w:rsid w:val="00FC680D"/>
    <w:rsid w:val="00FC6842"/>
    <w:rsid w:val="00FC68FF"/>
    <w:rsid w:val="00FC698C"/>
    <w:rsid w:val="00FC6D9B"/>
    <w:rsid w:val="00FC6FA5"/>
    <w:rsid w:val="00FC7037"/>
    <w:rsid w:val="00FC70C8"/>
    <w:rsid w:val="00FC74F6"/>
    <w:rsid w:val="00FC76ED"/>
    <w:rsid w:val="00FC7897"/>
    <w:rsid w:val="00FC7B00"/>
    <w:rsid w:val="00FC7C74"/>
    <w:rsid w:val="00FD0ABA"/>
    <w:rsid w:val="00FD0ABD"/>
    <w:rsid w:val="00FD0E27"/>
    <w:rsid w:val="00FD107F"/>
    <w:rsid w:val="00FD1109"/>
    <w:rsid w:val="00FD11A5"/>
    <w:rsid w:val="00FD12C7"/>
    <w:rsid w:val="00FD182B"/>
    <w:rsid w:val="00FD19CC"/>
    <w:rsid w:val="00FD1AB6"/>
    <w:rsid w:val="00FD1BDA"/>
    <w:rsid w:val="00FD24E4"/>
    <w:rsid w:val="00FD24F6"/>
    <w:rsid w:val="00FD2532"/>
    <w:rsid w:val="00FD2550"/>
    <w:rsid w:val="00FD25D4"/>
    <w:rsid w:val="00FD2996"/>
    <w:rsid w:val="00FD2E16"/>
    <w:rsid w:val="00FD2F47"/>
    <w:rsid w:val="00FD3670"/>
    <w:rsid w:val="00FD3AD8"/>
    <w:rsid w:val="00FD3AF2"/>
    <w:rsid w:val="00FD3BE4"/>
    <w:rsid w:val="00FD440C"/>
    <w:rsid w:val="00FD4470"/>
    <w:rsid w:val="00FD4561"/>
    <w:rsid w:val="00FD47FF"/>
    <w:rsid w:val="00FD4CC3"/>
    <w:rsid w:val="00FD4F36"/>
    <w:rsid w:val="00FD4FDC"/>
    <w:rsid w:val="00FD50C6"/>
    <w:rsid w:val="00FD52CB"/>
    <w:rsid w:val="00FD547F"/>
    <w:rsid w:val="00FD54A0"/>
    <w:rsid w:val="00FD55F1"/>
    <w:rsid w:val="00FD58E4"/>
    <w:rsid w:val="00FD5919"/>
    <w:rsid w:val="00FD592F"/>
    <w:rsid w:val="00FD5A32"/>
    <w:rsid w:val="00FD5A65"/>
    <w:rsid w:val="00FD601A"/>
    <w:rsid w:val="00FD64F6"/>
    <w:rsid w:val="00FD6F04"/>
    <w:rsid w:val="00FD70D3"/>
    <w:rsid w:val="00FD7143"/>
    <w:rsid w:val="00FD71AB"/>
    <w:rsid w:val="00FD7285"/>
    <w:rsid w:val="00FD73B0"/>
    <w:rsid w:val="00FD74B3"/>
    <w:rsid w:val="00FD762C"/>
    <w:rsid w:val="00FD7AE2"/>
    <w:rsid w:val="00FD7AE6"/>
    <w:rsid w:val="00FD7CF1"/>
    <w:rsid w:val="00FD7EFF"/>
    <w:rsid w:val="00FD7FAC"/>
    <w:rsid w:val="00FE0675"/>
    <w:rsid w:val="00FE07D6"/>
    <w:rsid w:val="00FE07D7"/>
    <w:rsid w:val="00FE09EE"/>
    <w:rsid w:val="00FE0C70"/>
    <w:rsid w:val="00FE0D77"/>
    <w:rsid w:val="00FE11B2"/>
    <w:rsid w:val="00FE186E"/>
    <w:rsid w:val="00FE1A67"/>
    <w:rsid w:val="00FE1C59"/>
    <w:rsid w:val="00FE24AC"/>
    <w:rsid w:val="00FE28CA"/>
    <w:rsid w:val="00FE2ADE"/>
    <w:rsid w:val="00FE2BCF"/>
    <w:rsid w:val="00FE310F"/>
    <w:rsid w:val="00FE3201"/>
    <w:rsid w:val="00FE3228"/>
    <w:rsid w:val="00FE32FC"/>
    <w:rsid w:val="00FE3A26"/>
    <w:rsid w:val="00FE3A7E"/>
    <w:rsid w:val="00FE3B01"/>
    <w:rsid w:val="00FE3C40"/>
    <w:rsid w:val="00FE3E17"/>
    <w:rsid w:val="00FE404E"/>
    <w:rsid w:val="00FE44ED"/>
    <w:rsid w:val="00FE4652"/>
    <w:rsid w:val="00FE4B77"/>
    <w:rsid w:val="00FE4EC2"/>
    <w:rsid w:val="00FE4F52"/>
    <w:rsid w:val="00FE52F9"/>
    <w:rsid w:val="00FE545F"/>
    <w:rsid w:val="00FE571B"/>
    <w:rsid w:val="00FE5ACA"/>
    <w:rsid w:val="00FE5D08"/>
    <w:rsid w:val="00FE5EF9"/>
    <w:rsid w:val="00FE61E0"/>
    <w:rsid w:val="00FE6266"/>
    <w:rsid w:val="00FE631D"/>
    <w:rsid w:val="00FE652A"/>
    <w:rsid w:val="00FE662B"/>
    <w:rsid w:val="00FE677F"/>
    <w:rsid w:val="00FE67E7"/>
    <w:rsid w:val="00FE6907"/>
    <w:rsid w:val="00FE6A93"/>
    <w:rsid w:val="00FE6C70"/>
    <w:rsid w:val="00FE6F0B"/>
    <w:rsid w:val="00FE6FEF"/>
    <w:rsid w:val="00FE701B"/>
    <w:rsid w:val="00FE716C"/>
    <w:rsid w:val="00FE750F"/>
    <w:rsid w:val="00FE7650"/>
    <w:rsid w:val="00FE7823"/>
    <w:rsid w:val="00FF00EC"/>
    <w:rsid w:val="00FF026E"/>
    <w:rsid w:val="00FF04CB"/>
    <w:rsid w:val="00FF0A8B"/>
    <w:rsid w:val="00FF0AFA"/>
    <w:rsid w:val="00FF0FB6"/>
    <w:rsid w:val="00FF0FC1"/>
    <w:rsid w:val="00FF1261"/>
    <w:rsid w:val="00FF1523"/>
    <w:rsid w:val="00FF1580"/>
    <w:rsid w:val="00FF1654"/>
    <w:rsid w:val="00FF1727"/>
    <w:rsid w:val="00FF1835"/>
    <w:rsid w:val="00FF1854"/>
    <w:rsid w:val="00FF1C5B"/>
    <w:rsid w:val="00FF1D1B"/>
    <w:rsid w:val="00FF1D86"/>
    <w:rsid w:val="00FF24AC"/>
    <w:rsid w:val="00FF2965"/>
    <w:rsid w:val="00FF2CC8"/>
    <w:rsid w:val="00FF2ECA"/>
    <w:rsid w:val="00FF30AA"/>
    <w:rsid w:val="00FF31A3"/>
    <w:rsid w:val="00FF31C3"/>
    <w:rsid w:val="00FF35C2"/>
    <w:rsid w:val="00FF3694"/>
    <w:rsid w:val="00FF3826"/>
    <w:rsid w:val="00FF3D87"/>
    <w:rsid w:val="00FF3DB3"/>
    <w:rsid w:val="00FF3E42"/>
    <w:rsid w:val="00FF4022"/>
    <w:rsid w:val="00FF408B"/>
    <w:rsid w:val="00FF40B7"/>
    <w:rsid w:val="00FF468C"/>
    <w:rsid w:val="00FF46C4"/>
    <w:rsid w:val="00FF47CC"/>
    <w:rsid w:val="00FF4823"/>
    <w:rsid w:val="00FF4907"/>
    <w:rsid w:val="00FF499B"/>
    <w:rsid w:val="00FF4C04"/>
    <w:rsid w:val="00FF4CFC"/>
    <w:rsid w:val="00FF4D71"/>
    <w:rsid w:val="00FF51B5"/>
    <w:rsid w:val="00FF55C8"/>
    <w:rsid w:val="00FF560B"/>
    <w:rsid w:val="00FF58C8"/>
    <w:rsid w:val="00FF59BA"/>
    <w:rsid w:val="00FF5A01"/>
    <w:rsid w:val="00FF5BC6"/>
    <w:rsid w:val="00FF5D61"/>
    <w:rsid w:val="00FF5D67"/>
    <w:rsid w:val="00FF5D6B"/>
    <w:rsid w:val="00FF6174"/>
    <w:rsid w:val="00FF625E"/>
    <w:rsid w:val="00FF64BE"/>
    <w:rsid w:val="00FF663E"/>
    <w:rsid w:val="00FF6CED"/>
    <w:rsid w:val="00FF6DDC"/>
    <w:rsid w:val="00FF7138"/>
    <w:rsid w:val="00FF718A"/>
    <w:rsid w:val="00FF7636"/>
    <w:rsid w:val="00FF7793"/>
    <w:rsid w:val="00FF779B"/>
    <w:rsid w:val="00FF7B00"/>
    <w:rsid w:val="00FF7DB1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50BC5C"/>
  <w15:docId w15:val="{4384AEE8-1AE0-447C-A81D-009421E7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B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2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3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8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  <w:style w:type="character" w:customStyle="1" w:styleId="normaltextrun">
    <w:name w:val="normaltextrun"/>
    <w:basedOn w:val="DefaultParagraphFont"/>
    <w:rsid w:val="00057D2D"/>
  </w:style>
  <w:style w:type="character" w:customStyle="1" w:styleId="eop">
    <w:name w:val="eop"/>
    <w:basedOn w:val="DefaultParagraphFont"/>
    <w:rsid w:val="00057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7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13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3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5" ma:contentTypeDescription="Create a new document." ma:contentTypeScope="" ma:versionID="96202bdb081bf75d05bf82541a9c3058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5261fa5f31ee471ecf8ef009c17a15b6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3022ddd-50bf-4804-9c35-22e262bb773c}" ma:internalName="TaxCatchAll" ma:showField="CatchAllData" ma:web="a9c3ae1e-04ea-472a-8824-9b97814cc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3d751c-1841-4b8a-a767-3e121fd19828">
      <Terms xmlns="http://schemas.microsoft.com/office/infopath/2007/PartnerControls"/>
    </lcf76f155ced4ddcb4097134ff3c332f>
    <TaxCatchAll xmlns="a9c3ae1e-04ea-472a-8824-9b97814cc63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F82913-CA01-4994-809B-F97A4B776B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5308A7-ED3A-4573-8E86-B0849C60977F}">
  <ds:schemaRefs>
    <ds:schemaRef ds:uri="http://schemas.microsoft.com/office/2006/metadata/properties"/>
    <ds:schemaRef ds:uri="http://schemas.microsoft.com/office/infopath/2007/PartnerControls"/>
    <ds:schemaRef ds:uri="623d751c-1841-4b8a-a767-3e121fd19828"/>
    <ds:schemaRef ds:uri="a9c3ae1e-04ea-472a-8824-9b97814cc635"/>
  </ds:schemaRefs>
</ds:datastoreItem>
</file>

<file path=customXml/itemProps4.xml><?xml version="1.0" encoding="utf-8"?>
<ds:datastoreItem xmlns:ds="http://schemas.openxmlformats.org/officeDocument/2006/customXml" ds:itemID="{3D5347EC-170F-4224-9637-6604EF2C4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3954</TotalTime>
  <Pages>30</Pages>
  <Words>8137</Words>
  <Characters>35358</Characters>
  <Application>Microsoft Office Word</Application>
  <DocSecurity>0</DocSecurity>
  <Lines>294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43409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BTA_026</dc:creator>
  <cp:lastModifiedBy>Lucksawan Rungraengma</cp:lastModifiedBy>
  <cp:revision>465</cp:revision>
  <cp:lastPrinted>2023-11-11T07:05:00Z</cp:lastPrinted>
  <dcterms:created xsi:type="dcterms:W3CDTF">2023-05-10T06:17:00Z</dcterms:created>
  <dcterms:modified xsi:type="dcterms:W3CDTF">2023-11-11T08:50:00Z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  <property fmtid="{D5CDD505-2E9C-101B-9397-08002B2CF9AE}" pid="3" name="GrammarlyDocumentId">
    <vt:lpwstr>3876b73f47b2843800c85bf3dffbcd86a641df20a0fd37e74c3041f30fa4382d</vt:lpwstr>
  </property>
  <property fmtid="{D5CDD505-2E9C-101B-9397-08002B2CF9AE}" pid="4" name="MediaServiceImageTags">
    <vt:lpwstr/>
  </property>
</Properties>
</file>