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B6CC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s/>
        </w:rPr>
      </w:pPr>
    </w:p>
    <w:p w14:paraId="4749115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592B2AE5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6819696F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1EEA3C9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B0E356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B239306" w14:textId="77777777"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3580D4E7" w14:textId="77777777" w:rsidR="00C73471" w:rsidRDefault="00C73471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793B39E6" w14:textId="45A3BC6F" w:rsidR="00DE1C23" w:rsidRDefault="00DE1C23" w:rsidP="00500C6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7381951" w14:textId="77777777" w:rsidR="00841BA9" w:rsidRPr="006E3AE4" w:rsidRDefault="00841BA9" w:rsidP="00841BA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4"/>
          <w:szCs w:val="44"/>
          <w:cs/>
        </w:rPr>
      </w:pPr>
      <w:r w:rsidRPr="006E3AE4">
        <w:rPr>
          <w:rFonts w:ascii="Angsana New" w:hAnsi="Angsana New" w:cs="Angsana New"/>
          <w:sz w:val="44"/>
          <w:szCs w:val="44"/>
        </w:rPr>
        <w:t>(</w:t>
      </w:r>
      <w:r w:rsidRPr="006E3AE4">
        <w:rPr>
          <w:rFonts w:ascii="Angsana New" w:hAnsi="Angsana New" w:cs="Angsana New"/>
          <w:sz w:val="44"/>
          <w:szCs w:val="44"/>
          <w:cs/>
        </w:rPr>
        <w:t>เดิมชื่อ บริษัท อมรินทร์พริ้นติ้ง แอนด์ พับลิชชิ่ง จำกัด (มหาชน)</w:t>
      </w:r>
      <w:r w:rsidRPr="006E3AE4">
        <w:rPr>
          <w:rFonts w:ascii="Angsana New" w:hAnsi="Angsana New" w:cs="Angsana New"/>
          <w:sz w:val="44"/>
          <w:szCs w:val="44"/>
        </w:rPr>
        <w:t xml:space="preserve"> </w:t>
      </w:r>
      <w:r w:rsidRPr="006E3AE4">
        <w:rPr>
          <w:rFonts w:ascii="Angsana New" w:hAnsi="Angsana New" w:cs="Angsana New" w:hint="cs"/>
          <w:sz w:val="44"/>
          <w:szCs w:val="44"/>
          <w:cs/>
        </w:rPr>
        <w:t>และบริษัทย่อย</w:t>
      </w:r>
      <w:r w:rsidRPr="006E3AE4">
        <w:rPr>
          <w:rFonts w:ascii="Angsana New" w:hAnsi="Angsana New" w:cs="Angsana New"/>
          <w:sz w:val="44"/>
          <w:szCs w:val="44"/>
          <w:cs/>
        </w:rPr>
        <w:t>)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1BCB76F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กาลแบบย่อ</w:t>
      </w:r>
    </w:p>
    <w:p w14:paraId="7FD5F8A9" w14:textId="744EDCAD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4EB15558" w14:textId="77777777" w:rsidR="001206FB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423E4D1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B8AA259" w14:textId="00F36DD2" w:rsidR="00383543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C8C930" w14:textId="52DAFD3F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63231D1" w14:textId="77777777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2188E374" w:rsidR="00383543" w:rsidRPr="00C73471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83543" w:rsidRPr="00C73471" w:rsidSect="00621170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B138F39" w14:textId="77777777" w:rsidR="00383543" w:rsidRDefault="003835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FF8A6B4" w14:textId="77777777" w:rsidR="00383543" w:rsidRDefault="003835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1307FC4" w14:textId="77777777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BB4C389" w14:textId="61B8F7E2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A872D" w14:textId="7EF0764D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F76793" w14:textId="534D5921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6121F3" w14:textId="77777777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2E61E" w14:textId="2CA25C1E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5A688A1A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C73471" w:rsidRPr="00C73471">
        <w:rPr>
          <w:rFonts w:ascii="Angsana New" w:hAnsi="Angsana New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5932B988" w14:textId="77777777" w:rsidR="00841BA9" w:rsidRPr="00CE458C" w:rsidRDefault="00841BA9" w:rsidP="00841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83543">
        <w:rPr>
          <w:rFonts w:ascii="Angsana New" w:hAnsi="Angsana New"/>
          <w:b/>
          <w:bCs/>
          <w:sz w:val="30"/>
          <w:szCs w:val="30"/>
          <w:cs/>
        </w:rPr>
        <w:t>(เดิมชื่อ บริษัท อมรินทร์พริ้นติ้ง แอนด์ พับลิชชิ่ง จำกัด (มหาชน))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D3F5C6" w14:textId="768B0AD0" w:rsidR="00F313FD" w:rsidRPr="00CE458C" w:rsidRDefault="00F313FD" w:rsidP="00F3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CE458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1206FB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2566</w:t>
      </w:r>
      <w:r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206FB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  <w:t xml:space="preserve">30 </w:t>
      </w:r>
      <w:r w:rsidR="001206FB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2566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>
        <w:rPr>
          <w:rFonts w:ascii="Angsana New" w:hAnsi="Angsana New"/>
          <w:sz w:val="30"/>
          <w:szCs w:val="30"/>
        </w:rPr>
        <w:br/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1206FB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pacing w:val="-4"/>
          <w:sz w:val="30"/>
          <w:szCs w:val="30"/>
        </w:rPr>
        <w:t xml:space="preserve"> 30</w:t>
      </w:r>
      <w:r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206FB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>
        <w:rPr>
          <w:rFonts w:ascii="Angsana New" w:hAnsi="Angsana New"/>
          <w:spacing w:val="-4"/>
          <w:sz w:val="30"/>
          <w:szCs w:val="30"/>
        </w:rPr>
        <w:t xml:space="preserve"> 2566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</w:t>
      </w:r>
      <w:r w:rsidR="00C73471" w:rsidRPr="00C73471">
        <w:rPr>
          <w:rFonts w:ascii="Angsana New" w:hAnsi="Angsana New"/>
          <w:sz w:val="30"/>
          <w:szCs w:val="30"/>
          <w:cs/>
        </w:rPr>
        <w:t>บริษัท อมรินทร์ คอร์เปอเรชั่นส์ จำกัด (มหาชน)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C73471" w:rsidRPr="00C73471">
        <w:rPr>
          <w:rFonts w:ascii="Angsana New" w:hAnsi="Angsana New"/>
          <w:sz w:val="30"/>
          <w:szCs w:val="30"/>
          <w:cs/>
        </w:rPr>
        <w:t>บริษัท อมรินทร์ คอร์เปอเรชั่นส์ จำกัด (มหาชน)</w:t>
      </w:r>
      <w:r w:rsidR="00C73471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>
        <w:rPr>
          <w:rFonts w:ascii="Angsana New" w:hAnsi="Angsana New"/>
          <w:spacing w:val="-6"/>
          <w:sz w:val="30"/>
          <w:szCs w:val="30"/>
        </w:rPr>
        <w:t xml:space="preserve"> 34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5659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01510" w14:textId="23458028"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E458C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003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2641A5A9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651744" w:rsidRPr="00651744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713CFAD1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651744" w:rsidRPr="00651744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90B591" w14:textId="77777777"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D1EF53C" w14:textId="4373D4C9" w:rsidR="001206FB" w:rsidRPr="00CE458C" w:rsidRDefault="00B54496" w:rsidP="0012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54496">
        <w:rPr>
          <w:rFonts w:ascii="Angsana New" w:hAnsi="Angsana New"/>
          <w:sz w:val="30"/>
          <w:szCs w:val="30"/>
        </w:rPr>
        <w:t>7</w:t>
      </w:r>
      <w:r w:rsidR="001206FB" w:rsidRPr="00B54496">
        <w:rPr>
          <w:rFonts w:ascii="Angsana New" w:hAnsi="Angsana New"/>
          <w:sz w:val="30"/>
          <w:szCs w:val="30"/>
        </w:rPr>
        <w:t xml:space="preserve"> </w:t>
      </w:r>
      <w:r w:rsidR="001206FB" w:rsidRPr="00B5449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206FB" w:rsidRPr="00B54496">
        <w:rPr>
          <w:rFonts w:ascii="Angsana New" w:hAnsi="Angsana New"/>
          <w:sz w:val="30"/>
          <w:szCs w:val="30"/>
        </w:rPr>
        <w:t>256</w:t>
      </w:r>
      <w:r w:rsidR="00841BA9">
        <w:rPr>
          <w:rFonts w:ascii="Angsana New" w:hAnsi="Angsana New"/>
          <w:sz w:val="30"/>
          <w:szCs w:val="30"/>
        </w:rPr>
        <w:t>6</w:t>
      </w:r>
    </w:p>
    <w:p w14:paraId="48A33AC6" w14:textId="2EC05024" w:rsidR="007B671E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CF500B" w14:textId="063E7D1B" w:rsidR="00A0140B" w:rsidRDefault="00A0140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sectPr w:rsidR="00A0140B" w:rsidSect="00A0140B">
      <w:headerReference w:type="default" r:id="rId15"/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4DFB3" w14:textId="77777777" w:rsidR="0074108C" w:rsidRDefault="0074108C">
      <w:r>
        <w:separator/>
      </w:r>
    </w:p>
  </w:endnote>
  <w:endnote w:type="continuationSeparator" w:id="0">
    <w:p w14:paraId="7A8C068B" w14:textId="77777777" w:rsidR="0074108C" w:rsidRDefault="0074108C">
      <w:r>
        <w:continuationSeparator/>
      </w:r>
    </w:p>
  </w:endnote>
  <w:endnote w:type="continuationNotice" w:id="1">
    <w:p w14:paraId="0FCF4D30" w14:textId="77777777" w:rsidR="0074108C" w:rsidRDefault="007410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8E15" w14:textId="36F0B6B2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0460E98A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A0140B">
      <w:rPr>
        <w:rFonts w:ascii="Angsana New" w:hAnsi="Angsana New"/>
        <w:i/>
        <w:iCs/>
        <w:noProof/>
        <w:sz w:val="30"/>
        <w:szCs w:val="30"/>
      </w:rPr>
      <w:t>AMARINt1-Q3'23-set.docx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E238" w14:textId="77777777" w:rsidR="00482137" w:rsidRDefault="004821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24118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59816D0" w14:textId="1A72A4F4" w:rsidR="00A0140B" w:rsidRPr="00A0140B" w:rsidRDefault="00A0140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0140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0140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0140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0140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0140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20D1A" w14:textId="77777777" w:rsidR="0074108C" w:rsidRDefault="0074108C">
      <w:r>
        <w:separator/>
      </w:r>
    </w:p>
  </w:footnote>
  <w:footnote w:type="continuationSeparator" w:id="0">
    <w:p w14:paraId="7DC39978" w14:textId="77777777" w:rsidR="0074108C" w:rsidRDefault="0074108C">
      <w:r>
        <w:continuationSeparator/>
      </w:r>
    </w:p>
  </w:footnote>
  <w:footnote w:type="continuationNotice" w:id="1">
    <w:p w14:paraId="5B1FE079" w14:textId="77777777" w:rsidR="0074108C" w:rsidRDefault="007410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12BF" w14:textId="79CA6A06" w:rsidR="00482137" w:rsidRPr="00A0140B" w:rsidRDefault="00482137">
    <w:pPr>
      <w:pStyle w:val="Header"/>
      <w:rPr>
        <w:rFonts w:asciiTheme="majorBidi" w:hAnsiTheme="majorBidi" w:cstheme="majorBidi"/>
        <w:sz w:val="32"/>
        <w:szCs w:val="32"/>
      </w:rPr>
    </w:pPr>
  </w:p>
  <w:p w14:paraId="65526A41" w14:textId="25C33D1F" w:rsidR="00A0140B" w:rsidRPr="00A0140B" w:rsidRDefault="00A0140B">
    <w:pPr>
      <w:pStyle w:val="Header"/>
      <w:rPr>
        <w:rFonts w:asciiTheme="majorBidi" w:hAnsiTheme="majorBidi" w:cstheme="majorBidi"/>
        <w:sz w:val="32"/>
        <w:szCs w:val="32"/>
      </w:rPr>
    </w:pPr>
  </w:p>
  <w:p w14:paraId="4E0C8B41" w14:textId="77777777" w:rsidR="00A0140B" w:rsidRPr="00A0140B" w:rsidRDefault="00A0140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2446B" w14:textId="087EDBAC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05BDFD5A" w14:textId="34C90CA1" w:rsidR="00E71048" w:rsidRDefault="00E71048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(เดิมชื่อ บริษัท อมรินทร์พริ้นติ้ง แอนด์ พับลิชชิ่ง จำกัด (มหาชน)</w:t>
    </w:r>
    <w:r w:rsidRPr="00BA1788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และบริษัทย่อย</w:t>
    </w: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768EDB29" w14:textId="77777777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164485B" w14:textId="77777777" w:rsidR="006853A7" w:rsidRPr="008D22B2" w:rsidRDefault="006853A7" w:rsidP="006853A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17"/>
  </w:num>
  <w:num w:numId="12" w16cid:durableId="376245378">
    <w:abstractNumId w:val="14"/>
  </w:num>
  <w:num w:numId="13" w16cid:durableId="565720567">
    <w:abstractNumId w:val="26"/>
  </w:num>
  <w:num w:numId="14" w16cid:durableId="754862295">
    <w:abstractNumId w:val="16"/>
  </w:num>
  <w:num w:numId="15" w16cid:durableId="1008101295">
    <w:abstractNumId w:val="20"/>
  </w:num>
  <w:num w:numId="16" w16cid:durableId="1322738576">
    <w:abstractNumId w:val="11"/>
  </w:num>
  <w:num w:numId="17" w16cid:durableId="1071730664">
    <w:abstractNumId w:val="15"/>
  </w:num>
  <w:num w:numId="18" w16cid:durableId="322582972">
    <w:abstractNumId w:val="10"/>
  </w:num>
  <w:num w:numId="19" w16cid:durableId="60760907">
    <w:abstractNumId w:val="28"/>
  </w:num>
  <w:num w:numId="20" w16cid:durableId="850223946">
    <w:abstractNumId w:val="23"/>
  </w:num>
  <w:num w:numId="21" w16cid:durableId="673872552">
    <w:abstractNumId w:val="27"/>
  </w:num>
  <w:num w:numId="22" w16cid:durableId="249243545">
    <w:abstractNumId w:val="24"/>
  </w:num>
  <w:num w:numId="23" w16cid:durableId="1104493878">
    <w:abstractNumId w:val="19"/>
  </w:num>
  <w:num w:numId="24" w16cid:durableId="874344165">
    <w:abstractNumId w:val="12"/>
  </w:num>
  <w:num w:numId="25" w16cid:durableId="2132162263">
    <w:abstractNumId w:val="29"/>
  </w:num>
  <w:num w:numId="26" w16cid:durableId="383413295">
    <w:abstractNumId w:val="25"/>
  </w:num>
  <w:num w:numId="27" w16cid:durableId="1171526587">
    <w:abstractNumId w:val="22"/>
  </w:num>
  <w:num w:numId="28" w16cid:durableId="6105439">
    <w:abstractNumId w:val="18"/>
  </w:num>
  <w:num w:numId="29" w16cid:durableId="707485266">
    <w:abstractNumId w:val="21"/>
  </w:num>
  <w:num w:numId="30" w16cid:durableId="1262957565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588"/>
    <w:rsid w:val="0005460B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0BA0"/>
    <w:rsid w:val="003D107B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76"/>
    <w:rsid w:val="00864A55"/>
    <w:rsid w:val="00864BD3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40B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89"/>
    <w:rsid w:val="00A76583"/>
    <w:rsid w:val="00A76C70"/>
    <w:rsid w:val="00A773CD"/>
    <w:rsid w:val="00A77725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87A"/>
    <w:rsid w:val="00C27998"/>
    <w:rsid w:val="00C27B6F"/>
    <w:rsid w:val="00C27DD7"/>
    <w:rsid w:val="00C30005"/>
    <w:rsid w:val="00C3048D"/>
    <w:rsid w:val="00C305E9"/>
    <w:rsid w:val="00C30B3E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5BB"/>
    <w:rsid w:val="00C32AC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504"/>
    <w:rsid w:val="00D80DF4"/>
    <w:rsid w:val="00D8113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013"/>
    <w:rsid w:val="00E356D8"/>
    <w:rsid w:val="00E35749"/>
    <w:rsid w:val="00E35F62"/>
    <w:rsid w:val="00E360F1"/>
    <w:rsid w:val="00E36485"/>
    <w:rsid w:val="00E3670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D0"/>
    <w:rsid w:val="00FC5AE0"/>
    <w:rsid w:val="00FC5F43"/>
    <w:rsid w:val="00FC60F5"/>
    <w:rsid w:val="00FC616F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AA9CE9-AFE8-494A-A4EC-37D808724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3</Pages>
  <Words>444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Orathai, Nuchprasert</cp:lastModifiedBy>
  <cp:revision>5</cp:revision>
  <cp:lastPrinted>2023-08-07T14:55:00Z</cp:lastPrinted>
  <dcterms:created xsi:type="dcterms:W3CDTF">2023-11-02T04:31:00Z</dcterms:created>
  <dcterms:modified xsi:type="dcterms:W3CDTF">2023-11-07T03:24:00Z</dcterms:modified>
</cp:coreProperties>
</file>