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B6CC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s/>
        </w:rPr>
      </w:pPr>
    </w:p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4D5BF13" w14:textId="56C98CB2" w:rsidR="00CE1E58" w:rsidRPr="006E3AE4" w:rsidRDefault="006E3AE4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294AE084" w14:textId="7EF7FE92" w:rsidR="006E3AE4" w:rsidRPr="006E3AE4" w:rsidRDefault="006E3AE4" w:rsidP="006E3AE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219B47D6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0422F94B" w:rsidR="00DC794B" w:rsidRPr="00F313F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CC258AF" w14:textId="647ECD30" w:rsidR="00F313FD" w:rsidRPr="0078611D" w:rsidRDefault="00F313FD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EA40F7" w14:textId="0A0C9111" w:rsidR="00CB6332" w:rsidRPr="00AD4472" w:rsidRDefault="00DD4626" w:rsidP="00AD447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B6332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bookmarkEnd w:id="0"/>
    <w:bookmarkEnd w:id="1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5604FF6C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BC416F">
        <w:rPr>
          <w:rFonts w:ascii="Angsana New" w:hAnsi="Angsana New"/>
          <w:sz w:val="30"/>
          <w:szCs w:val="30"/>
        </w:rPr>
        <w:t xml:space="preserve"> </w:t>
      </w:r>
      <w:r w:rsidR="00B54496">
        <w:rPr>
          <w:rFonts w:ascii="Angsana New" w:hAnsi="Angsana New"/>
          <w:sz w:val="30"/>
          <w:szCs w:val="30"/>
        </w:rPr>
        <w:t>7</w:t>
      </w:r>
      <w:r w:rsidR="001206FB">
        <w:rPr>
          <w:rFonts w:ascii="Angsana New" w:hAnsi="Angsana New"/>
          <w:sz w:val="30"/>
          <w:szCs w:val="30"/>
        </w:rPr>
        <w:t xml:space="preserve"> </w:t>
      </w:r>
      <w:r w:rsidR="001206FB" w:rsidRPr="00571C05">
        <w:rPr>
          <w:rFonts w:ascii="Angsana New" w:hAnsi="Angsana New" w:hint="cs"/>
          <w:sz w:val="30"/>
          <w:szCs w:val="30"/>
          <w:cs/>
        </w:rPr>
        <w:t>พฤศจิกายน</w:t>
      </w:r>
      <w:r w:rsidR="001206FB" w:rsidRPr="00571C05">
        <w:rPr>
          <w:rFonts w:ascii="Angsana New" w:hAnsi="Angsana New"/>
          <w:sz w:val="30"/>
          <w:szCs w:val="30"/>
        </w:rPr>
        <w:t xml:space="preserve"> 256</w:t>
      </w:r>
      <w:r w:rsidR="00841BA9">
        <w:rPr>
          <w:rFonts w:ascii="Angsana New" w:hAnsi="Angsana New"/>
          <w:sz w:val="30"/>
          <w:szCs w:val="30"/>
        </w:rPr>
        <w:t>6</w:t>
      </w:r>
    </w:p>
    <w:p w14:paraId="1307C1FA" w14:textId="77777777" w:rsidR="00E66B73" w:rsidRPr="005E7C9A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DE61EE9" w14:textId="6713B873" w:rsidR="006E3AE4" w:rsidRDefault="006E3AE4" w:rsidP="006E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7A98084A" w14:textId="6949F752" w:rsidR="006E3AE4" w:rsidRDefault="006E3AE4" w:rsidP="006E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18D25B8B" w14:textId="6F18B3C9" w:rsidR="00284462" w:rsidRPr="00284462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84462">
        <w:rPr>
          <w:rFonts w:ascii="Angsana New" w:hAnsi="Angsana New"/>
          <w:sz w:val="30"/>
          <w:szCs w:val="30"/>
        </w:rPr>
        <w:t xml:space="preserve">24 </w:t>
      </w:r>
      <w:r w:rsidR="0028446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84462">
        <w:rPr>
          <w:rFonts w:ascii="Angsana New" w:hAnsi="Angsana New"/>
          <w:sz w:val="30"/>
          <w:szCs w:val="30"/>
        </w:rPr>
        <w:t xml:space="preserve">2566 </w:t>
      </w:r>
      <w:r w:rsidR="00284462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บริษัทได้จดทะเบียนการเปลี่ยนแปลงชื่อบริษัทกับกระทรวงพาณิชย์จาก </w:t>
      </w:r>
      <w:r w:rsidR="00284462">
        <w:rPr>
          <w:rFonts w:ascii="Angsana New" w:hAnsi="Angsana New"/>
          <w:sz w:val="30"/>
          <w:szCs w:val="30"/>
          <w:cs/>
        </w:rPr>
        <w:br/>
      </w:r>
      <w:r w:rsidR="00284462">
        <w:rPr>
          <w:rFonts w:ascii="Angsana New" w:hAnsi="Angsana New" w:hint="cs"/>
          <w:sz w:val="30"/>
          <w:szCs w:val="30"/>
          <w:cs/>
        </w:rPr>
        <w:t>“</w:t>
      </w:r>
      <w:r w:rsidR="00284462" w:rsidRPr="00284462">
        <w:rPr>
          <w:rFonts w:ascii="Angsana New" w:hAnsi="Angsana New"/>
          <w:sz w:val="30"/>
          <w:szCs w:val="30"/>
          <w:cs/>
        </w:rPr>
        <w:t>บริษัท อมรินทร์</w:t>
      </w:r>
      <w:r w:rsidR="00284462">
        <w:rPr>
          <w:rFonts w:ascii="Angsana New" w:hAnsi="Angsana New" w:hint="cs"/>
          <w:sz w:val="30"/>
          <w:szCs w:val="30"/>
          <w:cs/>
        </w:rPr>
        <w:t xml:space="preserve"> </w:t>
      </w:r>
      <w:r w:rsidR="00284462" w:rsidRPr="00284462">
        <w:rPr>
          <w:rFonts w:ascii="Angsana New" w:hAnsi="Angsana New"/>
          <w:sz w:val="30"/>
          <w:szCs w:val="30"/>
          <w:cs/>
        </w:rPr>
        <w:t>พริ้นติ้ง แอนด์ พับลิชชิ่ง จำกัด (มหาชน)</w:t>
      </w:r>
      <w:r w:rsidR="00284462">
        <w:rPr>
          <w:rFonts w:ascii="Angsana New" w:hAnsi="Angsana New" w:hint="cs"/>
          <w:sz w:val="30"/>
          <w:szCs w:val="30"/>
          <w:cs/>
        </w:rPr>
        <w:t>” เป็น “</w:t>
      </w:r>
      <w:r w:rsidR="00284462" w:rsidRPr="00284462">
        <w:rPr>
          <w:rFonts w:ascii="Angsana New" w:hAnsi="Angsana New"/>
          <w:sz w:val="30"/>
          <w:szCs w:val="30"/>
          <w:cs/>
        </w:rPr>
        <w:t>บริษัท อมรินทร์ คอร์เปอเรชั่นส์ จำกัด (มหาชน)</w:t>
      </w:r>
      <w:r w:rsidR="00284462">
        <w:rPr>
          <w:rFonts w:ascii="Angsana New" w:hAnsi="Angsana New" w:hint="cs"/>
          <w:sz w:val="30"/>
          <w:szCs w:val="30"/>
          <w:cs/>
        </w:rPr>
        <w:t>”</w:t>
      </w:r>
    </w:p>
    <w:p w14:paraId="6590F54D" w14:textId="1979AF84" w:rsidR="006E3AE4" w:rsidRPr="00CE458C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3CACBB" w14:textId="51677FAC" w:rsidR="006E3AE4" w:rsidRPr="00CE458C" w:rsidRDefault="006E3AE4" w:rsidP="006E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FDDAAA3" w14:textId="77777777"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5D3FF77E"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FC52D0">
        <w:rPr>
          <w:rFonts w:ascii="Angsana New" w:hAnsi="Angsana New"/>
          <w:sz w:val="30"/>
          <w:szCs w:val="30"/>
        </w:rPr>
        <w:t>5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6F576443" w14:textId="6BC9C758"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</w:t>
      </w:r>
      <w:r w:rsidR="00FC52D0">
        <w:rPr>
          <w:rFonts w:ascii="Angsana New" w:hAnsi="Angsana New"/>
          <w:spacing w:val="-6"/>
          <w:sz w:val="30"/>
          <w:szCs w:val="30"/>
        </w:rPr>
        <w:t>5</w:t>
      </w:r>
    </w:p>
    <w:p w14:paraId="4A725232" w14:textId="77777777" w:rsidR="001E4F5A" w:rsidRPr="00D504D5" w:rsidRDefault="001E4F5A" w:rsidP="001E4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2563217" w14:textId="77777777" w:rsidR="00284462" w:rsidRDefault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0348E00" w14:textId="0E679874" w:rsidR="00E66B73" w:rsidRPr="00CE458C" w:rsidRDefault="00284462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B4316E"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6DCD97B" w14:textId="77777777" w:rsidR="001206FB" w:rsidRPr="002C6F3A" w:rsidRDefault="001206FB" w:rsidP="0012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82E1C">
        <w:rPr>
          <w:rFonts w:ascii="Angsana New" w:hAnsi="Angsana New"/>
          <w:sz w:val="30"/>
          <w:szCs w:val="30"/>
        </w:rPr>
        <w:tab/>
      </w: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9"/>
        <w:gridCol w:w="1082"/>
        <w:gridCol w:w="270"/>
        <w:gridCol w:w="1080"/>
        <w:gridCol w:w="270"/>
        <w:gridCol w:w="1080"/>
      </w:tblGrid>
      <w:tr w:rsidR="001206FB" w:rsidRPr="00B43BC0" w14:paraId="431EF3EC" w14:textId="77777777" w:rsidTr="00EA5562">
        <w:trPr>
          <w:trHeight w:hRule="exact" w:val="374"/>
          <w:tblHeader/>
        </w:trPr>
        <w:tc>
          <w:tcPr>
            <w:tcW w:w="4140" w:type="dxa"/>
          </w:tcPr>
          <w:p w14:paraId="318FF583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2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1" w:type="dxa"/>
            <w:gridSpan w:val="3"/>
          </w:tcPr>
          <w:p w14:paraId="7ACA7469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E0C779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513304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6FB" w:rsidRPr="00B43BC0" w14:paraId="65BF71CB" w14:textId="77777777" w:rsidTr="00EA5562">
        <w:trPr>
          <w:trHeight w:hRule="exact" w:val="374"/>
          <w:tblHeader/>
        </w:trPr>
        <w:tc>
          <w:tcPr>
            <w:tcW w:w="4140" w:type="dxa"/>
          </w:tcPr>
          <w:p w14:paraId="15808BEA" w14:textId="77777777" w:rsidR="001206FB" w:rsidRPr="006B2B25" w:rsidRDefault="001206FB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7F84480D" w14:textId="39BCBF92" w:rsidR="001206FB" w:rsidRPr="006B2B2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10CD15D5" w14:textId="77777777" w:rsidR="001206FB" w:rsidRPr="006B2B2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CB50A4" w14:textId="4ED38471" w:rsidR="001206FB" w:rsidRPr="006B2B2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0E16942" w14:textId="77777777" w:rsidR="001206FB" w:rsidRPr="006B2B2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00655" w14:textId="48CFB491" w:rsidR="001206FB" w:rsidRPr="006B2B2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A4FC04C" w14:textId="77777777" w:rsidR="001206FB" w:rsidRPr="006B2B2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10025" w14:textId="675E9499" w:rsidR="001206FB" w:rsidRPr="006B2B2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206FB" w:rsidRPr="00B43BC0" w14:paraId="5B2AC7DE" w14:textId="77777777" w:rsidTr="00EA5562">
        <w:trPr>
          <w:tblHeader/>
        </w:trPr>
        <w:tc>
          <w:tcPr>
            <w:tcW w:w="4140" w:type="dxa"/>
          </w:tcPr>
          <w:p w14:paraId="7C7D573A" w14:textId="77777777" w:rsidR="001206FB" w:rsidRPr="00495DF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</w:tcPr>
          <w:p w14:paraId="6F884E25" w14:textId="77777777" w:rsidR="001206FB" w:rsidRPr="00495DF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6FB" w:rsidRPr="00B43BC0" w14:paraId="044D9F3A" w14:textId="77777777" w:rsidTr="00EA5562">
        <w:tc>
          <w:tcPr>
            <w:tcW w:w="4140" w:type="dxa"/>
          </w:tcPr>
          <w:p w14:paraId="1342752E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7961DE7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5062FF6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6AD2B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3D62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C9905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74DB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E9F2E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BA9" w:rsidRPr="00B43BC0" w14:paraId="4574C37E" w14:textId="77777777" w:rsidTr="00EA5562">
        <w:tc>
          <w:tcPr>
            <w:tcW w:w="4140" w:type="dxa"/>
          </w:tcPr>
          <w:p w14:paraId="30E21CC2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6D760A27" w14:textId="225622DD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470658A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F44436" w14:textId="4D9D34B0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E9A6B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AE28FA" w14:textId="20D6143A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318,925</w:t>
            </w:r>
          </w:p>
        </w:tc>
        <w:tc>
          <w:tcPr>
            <w:tcW w:w="270" w:type="dxa"/>
          </w:tcPr>
          <w:p w14:paraId="1566DEE2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3256" w14:textId="6FBD0498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406,432</w:t>
            </w:r>
          </w:p>
        </w:tc>
      </w:tr>
      <w:tr w:rsidR="00841BA9" w:rsidRPr="00B43BC0" w14:paraId="66868C4F" w14:textId="77777777" w:rsidTr="00EA5562">
        <w:tc>
          <w:tcPr>
            <w:tcW w:w="4140" w:type="dxa"/>
          </w:tcPr>
          <w:p w14:paraId="2B7C7FBB" w14:textId="73F78285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1BA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623D034C" w14:textId="5D844709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9B456B2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6ECD91" w14:textId="1895173E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D12AE4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72001" w14:textId="7EF76D80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4,487</w:t>
            </w:r>
          </w:p>
        </w:tc>
        <w:tc>
          <w:tcPr>
            <w:tcW w:w="270" w:type="dxa"/>
          </w:tcPr>
          <w:p w14:paraId="4143A286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ED88D" w14:textId="0ACE86E1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4,811</w:t>
            </w:r>
          </w:p>
        </w:tc>
      </w:tr>
      <w:tr w:rsidR="00841BA9" w:rsidRPr="00B43BC0" w14:paraId="5C84729B" w14:textId="77777777" w:rsidTr="00EA5562">
        <w:tc>
          <w:tcPr>
            <w:tcW w:w="4140" w:type="dxa"/>
          </w:tcPr>
          <w:p w14:paraId="52C1B2E7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BF91996" w14:textId="36A61171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E578F3F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1F3231" w14:textId="3D71EA8D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D52E29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8A2C0" w14:textId="37E7CB5B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  <w:tc>
          <w:tcPr>
            <w:tcW w:w="270" w:type="dxa"/>
          </w:tcPr>
          <w:p w14:paraId="2B688102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9FAB9" w14:textId="4C53D6E3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</w:tr>
      <w:tr w:rsidR="00841BA9" w:rsidRPr="00B43BC0" w14:paraId="1DAE5D96" w14:textId="77777777" w:rsidTr="00EA5562">
        <w:tc>
          <w:tcPr>
            <w:tcW w:w="4140" w:type="dxa"/>
          </w:tcPr>
          <w:p w14:paraId="602D979F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0" w:type="dxa"/>
          </w:tcPr>
          <w:p w14:paraId="501E9D81" w14:textId="1BF7E87B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18D4989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4AE748" w14:textId="71129284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79F2E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C2825F" w14:textId="01CD91EA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7,902</w:t>
            </w:r>
          </w:p>
        </w:tc>
        <w:tc>
          <w:tcPr>
            <w:tcW w:w="270" w:type="dxa"/>
          </w:tcPr>
          <w:p w14:paraId="50106E79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AEA61" w14:textId="6DAA8515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8,666</w:t>
            </w:r>
          </w:p>
        </w:tc>
      </w:tr>
      <w:tr w:rsidR="00841BA9" w:rsidRPr="00B43BC0" w14:paraId="57E2504E" w14:textId="77777777" w:rsidTr="00EA5562">
        <w:tc>
          <w:tcPr>
            <w:tcW w:w="4140" w:type="dxa"/>
          </w:tcPr>
          <w:p w14:paraId="45490EDF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ECC5083" w14:textId="109E74A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F3980B7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0BBF1F" w14:textId="3B8382E3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015E0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4417E8" w14:textId="6DFACF64" w:rsidR="00841BA9" w:rsidRPr="00574E1E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3,819</w:t>
            </w:r>
          </w:p>
        </w:tc>
        <w:tc>
          <w:tcPr>
            <w:tcW w:w="270" w:type="dxa"/>
          </w:tcPr>
          <w:p w14:paraId="0655D77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84601" w14:textId="0D2BD745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3,040</w:t>
            </w:r>
          </w:p>
        </w:tc>
      </w:tr>
      <w:tr w:rsidR="00841BA9" w:rsidRPr="00B43BC0" w14:paraId="1CC55261" w14:textId="77777777" w:rsidTr="00EA5562">
        <w:tc>
          <w:tcPr>
            <w:tcW w:w="4140" w:type="dxa"/>
          </w:tcPr>
          <w:p w14:paraId="202FA62A" w14:textId="77777777" w:rsidR="00841BA9" w:rsidRPr="005E7C9A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E7C9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F066D53" w14:textId="29EDE676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49D01B7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5786EB" w14:textId="3EBE8079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FE37A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68DB3" w14:textId="11E26FC5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1,982</w:t>
            </w:r>
          </w:p>
        </w:tc>
        <w:tc>
          <w:tcPr>
            <w:tcW w:w="270" w:type="dxa"/>
          </w:tcPr>
          <w:p w14:paraId="6016BF5A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7C9CB" w14:textId="7A31CD8A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841BA9" w:rsidRPr="00B43BC0" w14:paraId="7AF9E15C" w14:textId="77777777" w:rsidTr="00EA5562">
        <w:tc>
          <w:tcPr>
            <w:tcW w:w="4140" w:type="dxa"/>
          </w:tcPr>
          <w:p w14:paraId="58F620B7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51DF46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0EF759E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D800B88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75825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D40F6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1D5B6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097BB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BA9" w:rsidRPr="00B43BC0" w14:paraId="020F73DA" w14:textId="77777777" w:rsidTr="00EA5562">
        <w:tc>
          <w:tcPr>
            <w:tcW w:w="4140" w:type="dxa"/>
          </w:tcPr>
          <w:p w14:paraId="054B64F7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386CF8D9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793819C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0E02347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619F5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EAA91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2447E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A86BB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BA9" w:rsidRPr="00B43BC0" w14:paraId="10B63149" w14:textId="77777777" w:rsidTr="00EA5562">
        <w:tc>
          <w:tcPr>
            <w:tcW w:w="4140" w:type="dxa"/>
          </w:tcPr>
          <w:p w14:paraId="25DC235A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0944ED2C" w14:textId="0500640B" w:rsidR="00841BA9" w:rsidRPr="00E07DBA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9,497</w:t>
            </w:r>
          </w:p>
        </w:tc>
        <w:tc>
          <w:tcPr>
            <w:tcW w:w="279" w:type="dxa"/>
          </w:tcPr>
          <w:p w14:paraId="344B6150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E119F8" w14:textId="78D1FAFB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9,450</w:t>
            </w:r>
          </w:p>
        </w:tc>
        <w:tc>
          <w:tcPr>
            <w:tcW w:w="270" w:type="dxa"/>
          </w:tcPr>
          <w:p w14:paraId="38AE2C1D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F3964" w14:textId="5F5E70E5" w:rsidR="00841BA9" w:rsidRPr="007134BE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9,474</w:t>
            </w:r>
          </w:p>
        </w:tc>
        <w:tc>
          <w:tcPr>
            <w:tcW w:w="270" w:type="dxa"/>
          </w:tcPr>
          <w:p w14:paraId="6AA97789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BA42E" w14:textId="1C275C3D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32269">
              <w:rPr>
                <w:rFonts w:ascii="Angsana New" w:hAnsi="Angsana New"/>
                <w:sz w:val="30"/>
                <w:szCs w:val="30"/>
              </w:rPr>
              <w:t>9,318</w:t>
            </w:r>
          </w:p>
        </w:tc>
      </w:tr>
      <w:tr w:rsidR="00841BA9" w:rsidRPr="00B43BC0" w14:paraId="458D17FC" w14:textId="77777777" w:rsidTr="00EA5562">
        <w:tc>
          <w:tcPr>
            <w:tcW w:w="4140" w:type="dxa"/>
          </w:tcPr>
          <w:p w14:paraId="388D7651" w14:textId="090DC39A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1BA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2600E622" w14:textId="27A16163" w:rsidR="00841BA9" w:rsidRPr="00E07DBA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B895EA0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FFFE369" w14:textId="6983ABF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06C41155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9A9B8" w14:textId="52D8FDD8" w:rsidR="00841BA9" w:rsidRPr="007134BE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50C863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48848" w14:textId="00C593E1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720A8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841BA9" w:rsidRPr="00B43BC0" w14:paraId="04FAAE05" w14:textId="77777777" w:rsidTr="00EA5562">
        <w:tc>
          <w:tcPr>
            <w:tcW w:w="4140" w:type="dxa"/>
          </w:tcPr>
          <w:p w14:paraId="50DDF29E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1D5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B16998" w14:textId="7521CDA1" w:rsidR="00841BA9" w:rsidRPr="00E07DBA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A2CD006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354DEC" w14:textId="2B73804D" w:rsidR="00841BA9" w:rsidRPr="00E07DBA" w:rsidRDefault="00A75B73" w:rsidP="00A7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B251B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B7CDC" w14:textId="0F4B3265" w:rsidR="00841BA9" w:rsidRPr="007134BE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5,244</w:t>
            </w:r>
          </w:p>
        </w:tc>
        <w:tc>
          <w:tcPr>
            <w:tcW w:w="270" w:type="dxa"/>
          </w:tcPr>
          <w:p w14:paraId="5581EE18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7F764" w14:textId="02F74B1E" w:rsidR="00841BA9" w:rsidRPr="00916D7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274C7">
              <w:rPr>
                <w:rFonts w:ascii="Angsana New" w:hAnsi="Angsana New"/>
                <w:sz w:val="30"/>
                <w:szCs w:val="30"/>
              </w:rPr>
              <w:t>,</w:t>
            </w:r>
            <w:r w:rsidRPr="008274C7">
              <w:rPr>
                <w:rFonts w:ascii="Angsana New" w:hAnsi="Angsana New"/>
                <w:sz w:val="30"/>
                <w:szCs w:val="30"/>
                <w:cs/>
              </w:rPr>
              <w:t>788</w:t>
            </w:r>
          </w:p>
        </w:tc>
      </w:tr>
      <w:tr w:rsidR="00841BA9" w:rsidRPr="00B43BC0" w14:paraId="5CDD15A2" w14:textId="77777777" w:rsidTr="00EA5562">
        <w:tc>
          <w:tcPr>
            <w:tcW w:w="4140" w:type="dxa"/>
          </w:tcPr>
          <w:p w14:paraId="1FF29E81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9B7868B" w14:textId="2CEBAE30" w:rsidR="00841BA9" w:rsidRPr="00E07DBA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9" w:type="dxa"/>
          </w:tcPr>
          <w:p w14:paraId="50B14781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1104DE" w14:textId="60E54A3B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73F48CCA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A20EA" w14:textId="698F274D" w:rsidR="00841BA9" w:rsidRPr="007134BE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5D6A7A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AB05F" w14:textId="5818CF84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32269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841BA9" w:rsidRPr="000C6424" w14:paraId="6BCA27C5" w14:textId="77777777" w:rsidTr="00EA5562">
        <w:tc>
          <w:tcPr>
            <w:tcW w:w="4140" w:type="dxa"/>
          </w:tcPr>
          <w:p w14:paraId="2893E1FD" w14:textId="77777777" w:rsidR="00841BA9" w:rsidRPr="000C6424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4C515D3C" w14:textId="7ABFB576" w:rsidR="00841BA9" w:rsidRPr="00E07DBA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72,680</w:t>
            </w:r>
          </w:p>
        </w:tc>
        <w:tc>
          <w:tcPr>
            <w:tcW w:w="279" w:type="dxa"/>
          </w:tcPr>
          <w:p w14:paraId="687294B8" w14:textId="77777777" w:rsidR="00841BA9" w:rsidRPr="000C6424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C05374" w14:textId="3C82EF1E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52,164</w:t>
            </w:r>
          </w:p>
        </w:tc>
        <w:tc>
          <w:tcPr>
            <w:tcW w:w="270" w:type="dxa"/>
          </w:tcPr>
          <w:p w14:paraId="034E3F3E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DCE68B" w14:textId="33E39B07" w:rsidR="00841BA9" w:rsidRPr="008E362A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85451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8E8DC" w14:textId="3C5014E0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3226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41BA9" w:rsidRPr="000C6424" w14:paraId="129E249C" w14:textId="77777777" w:rsidTr="00EA5562">
        <w:tc>
          <w:tcPr>
            <w:tcW w:w="4140" w:type="dxa"/>
          </w:tcPr>
          <w:p w14:paraId="4564A754" w14:textId="77777777" w:rsidR="00841BA9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1D52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174179C" w14:textId="2CDAA24F" w:rsidR="00841BA9" w:rsidRPr="00E07DBA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DBA8A33" w14:textId="77777777" w:rsidR="00841BA9" w:rsidRPr="000C6424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85487CB" w14:textId="02DAB6EC" w:rsidR="00841BA9" w:rsidRPr="00E07DBA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7DEA323C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96308B" w14:textId="3DBF1E28" w:rsidR="00841BA9" w:rsidRPr="008E362A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D10B01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9FFC48" w14:textId="41FC5F3C" w:rsidR="00841BA9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32269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841BA9" w:rsidRPr="00D504D5" w14:paraId="44276468" w14:textId="77777777" w:rsidTr="00EA5562">
        <w:tc>
          <w:tcPr>
            <w:tcW w:w="4140" w:type="dxa"/>
          </w:tcPr>
          <w:p w14:paraId="57EF2EF7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E99FB6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6A0C4C2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A936CB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7EE4D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D0D3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0E1C0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17E4F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41BA9" w:rsidRPr="00B43BC0" w14:paraId="376BDB03" w14:textId="77777777" w:rsidTr="00EA5562">
        <w:tc>
          <w:tcPr>
            <w:tcW w:w="4140" w:type="dxa"/>
          </w:tcPr>
          <w:p w14:paraId="3643BD1A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FBA67AF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D288B3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720410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2CB68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21659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00557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98623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BA9" w:rsidRPr="00B43BC0" w14:paraId="58A8C013" w14:textId="77777777" w:rsidTr="00EA5562">
        <w:tc>
          <w:tcPr>
            <w:tcW w:w="4140" w:type="dxa"/>
          </w:tcPr>
          <w:p w14:paraId="3FBDC3F4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E133484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1D293BA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7A3670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747E0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D000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76B28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6AA1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BA9" w:rsidRPr="003A5570" w14:paraId="5229B840" w14:textId="77777777" w:rsidTr="00EA5562">
        <w:tc>
          <w:tcPr>
            <w:tcW w:w="4140" w:type="dxa"/>
          </w:tcPr>
          <w:p w14:paraId="5CDD72E4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368D7470" w14:textId="69A1655E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51,882</w:t>
            </w:r>
          </w:p>
        </w:tc>
        <w:tc>
          <w:tcPr>
            <w:tcW w:w="279" w:type="dxa"/>
          </w:tcPr>
          <w:p w14:paraId="6BB8BDD5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95789B8" w14:textId="1C4AD1C3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52,637</w:t>
            </w:r>
          </w:p>
        </w:tc>
        <w:tc>
          <w:tcPr>
            <w:tcW w:w="270" w:type="dxa"/>
          </w:tcPr>
          <w:p w14:paraId="1E4B1CB5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8FC75" w14:textId="74EE1E5E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24,098</w:t>
            </w:r>
          </w:p>
        </w:tc>
        <w:tc>
          <w:tcPr>
            <w:tcW w:w="270" w:type="dxa"/>
          </w:tcPr>
          <w:p w14:paraId="0219F0E5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B333F" w14:textId="30B862DD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720A8">
              <w:rPr>
                <w:rFonts w:ascii="Angsana New" w:hAnsi="Angsana New"/>
                <w:sz w:val="30"/>
                <w:szCs w:val="30"/>
              </w:rPr>
              <w:t>23,950</w:t>
            </w:r>
          </w:p>
        </w:tc>
      </w:tr>
      <w:tr w:rsidR="00841BA9" w:rsidRPr="003A5570" w14:paraId="710A2ECA" w14:textId="77777777" w:rsidTr="00EA5562">
        <w:tc>
          <w:tcPr>
            <w:tcW w:w="4140" w:type="dxa"/>
          </w:tcPr>
          <w:p w14:paraId="258E6138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62345F62" w14:textId="65836CD6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3,403</w:t>
            </w:r>
          </w:p>
        </w:tc>
        <w:tc>
          <w:tcPr>
            <w:tcW w:w="279" w:type="dxa"/>
          </w:tcPr>
          <w:p w14:paraId="0E3C1BBB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3008257" w14:textId="16D0CE4C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3,604</w:t>
            </w:r>
          </w:p>
        </w:tc>
        <w:tc>
          <w:tcPr>
            <w:tcW w:w="270" w:type="dxa"/>
          </w:tcPr>
          <w:p w14:paraId="3595204B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4AB2C" w14:textId="32BD9E92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270" w:type="dxa"/>
          </w:tcPr>
          <w:p w14:paraId="0F278D3B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61C687" w14:textId="4C3DCC99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1,892</w:t>
            </w:r>
          </w:p>
        </w:tc>
      </w:tr>
      <w:tr w:rsidR="00841BA9" w:rsidRPr="003A5570" w14:paraId="53C5D82D" w14:textId="77777777" w:rsidTr="00EA5562">
        <w:tc>
          <w:tcPr>
            <w:tcW w:w="4140" w:type="dxa"/>
          </w:tcPr>
          <w:p w14:paraId="2EB1DE11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A0EE31" w14:textId="1C4E2192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9" w:type="dxa"/>
          </w:tcPr>
          <w:p w14:paraId="50DEBA99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BA94F89" w14:textId="49A6FDA6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795CE6F9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15E51A" w14:textId="2C150928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6F030004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4971B" w14:textId="79093DE9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841BA9" w:rsidRPr="003A5570" w14:paraId="354AC303" w14:textId="77777777" w:rsidTr="00EA5562">
        <w:tc>
          <w:tcPr>
            <w:tcW w:w="4140" w:type="dxa"/>
          </w:tcPr>
          <w:p w14:paraId="6803095E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8B3EE0" w14:textId="2E2816EE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55,365</w:t>
            </w:r>
          </w:p>
        </w:tc>
        <w:tc>
          <w:tcPr>
            <w:tcW w:w="279" w:type="dxa"/>
          </w:tcPr>
          <w:p w14:paraId="13F80E84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E518A16" w14:textId="70122214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b/>
                <w:bCs/>
                <w:sz w:val="30"/>
                <w:szCs w:val="30"/>
              </w:rPr>
              <w:t>56,593</w:t>
            </w:r>
          </w:p>
        </w:tc>
        <w:tc>
          <w:tcPr>
            <w:tcW w:w="270" w:type="dxa"/>
          </w:tcPr>
          <w:p w14:paraId="092B474F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5B68F4" w14:textId="48786B31" w:rsidR="00841BA9" w:rsidRPr="003A5570" w:rsidRDefault="008B0065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25,940</w:t>
            </w:r>
          </w:p>
        </w:tc>
        <w:tc>
          <w:tcPr>
            <w:tcW w:w="270" w:type="dxa"/>
          </w:tcPr>
          <w:p w14:paraId="39D64EE1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9CD957" w14:textId="7225E569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b/>
                <w:bCs/>
                <w:sz w:val="30"/>
                <w:szCs w:val="30"/>
              </w:rPr>
              <w:t>26,155</w:t>
            </w:r>
          </w:p>
        </w:tc>
      </w:tr>
      <w:tr w:rsidR="00841BA9" w:rsidRPr="003A5570" w14:paraId="449DAD85" w14:textId="77777777" w:rsidTr="00EA5562">
        <w:tc>
          <w:tcPr>
            <w:tcW w:w="4140" w:type="dxa"/>
          </w:tcPr>
          <w:p w14:paraId="10280CDB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81DAF6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FBA126A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6160DF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E284C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CCAEA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17503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2AD42" w14:textId="77777777" w:rsidR="00841BA9" w:rsidRPr="003A5570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7B7577B" w14:textId="5FA3DE6D" w:rsidR="001206FB" w:rsidRDefault="001206FB">
      <w:r>
        <w:br w:type="page"/>
      </w: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9"/>
        <w:gridCol w:w="1082"/>
        <w:gridCol w:w="270"/>
        <w:gridCol w:w="1080"/>
        <w:gridCol w:w="270"/>
        <w:gridCol w:w="1080"/>
      </w:tblGrid>
      <w:tr w:rsidR="001206FB" w:rsidRPr="00B43BC0" w14:paraId="14F04288" w14:textId="77777777" w:rsidTr="00EA5562">
        <w:trPr>
          <w:trHeight w:hRule="exact" w:val="374"/>
          <w:tblHeader/>
        </w:trPr>
        <w:tc>
          <w:tcPr>
            <w:tcW w:w="4140" w:type="dxa"/>
          </w:tcPr>
          <w:p w14:paraId="5A97F8D6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2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1" w:type="dxa"/>
            <w:gridSpan w:val="3"/>
          </w:tcPr>
          <w:p w14:paraId="13321438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3E6018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AF93198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6FB" w:rsidRPr="00B43BC0" w14:paraId="341E7689" w14:textId="77777777" w:rsidTr="00EA5562">
        <w:trPr>
          <w:trHeight w:hRule="exact" w:val="374"/>
          <w:tblHeader/>
        </w:trPr>
        <w:tc>
          <w:tcPr>
            <w:tcW w:w="4140" w:type="dxa"/>
          </w:tcPr>
          <w:p w14:paraId="60350940" w14:textId="77777777" w:rsidR="001206FB" w:rsidRPr="006B2B25" w:rsidRDefault="001206FB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6DB0D37F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33AE9F3B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D1F6A15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93584B1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044B5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7C89564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7FBA9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206FB" w:rsidRPr="00B43BC0" w14:paraId="4A76B3B9" w14:textId="77777777" w:rsidTr="00EA5562">
        <w:trPr>
          <w:tblHeader/>
        </w:trPr>
        <w:tc>
          <w:tcPr>
            <w:tcW w:w="4140" w:type="dxa"/>
          </w:tcPr>
          <w:p w14:paraId="0FB62E3A" w14:textId="77777777" w:rsidR="001206FB" w:rsidRPr="00495DFC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1" w:type="dxa"/>
            <w:gridSpan w:val="7"/>
          </w:tcPr>
          <w:p w14:paraId="5B183359" w14:textId="77777777" w:rsidR="001206FB" w:rsidRPr="00495DFC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6FB" w:rsidRPr="003A5570" w14:paraId="5281F4A5" w14:textId="77777777" w:rsidTr="00EA5562">
        <w:tc>
          <w:tcPr>
            <w:tcW w:w="4140" w:type="dxa"/>
          </w:tcPr>
          <w:p w14:paraId="70169A69" w14:textId="7D3079A3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E2E98D8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CAA631F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FA96F22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94125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50174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5B740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3F2AF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B" w:rsidRPr="003A5570" w14:paraId="4FA78DCF" w14:textId="77777777" w:rsidTr="00EA5562">
        <w:tc>
          <w:tcPr>
            <w:tcW w:w="4140" w:type="dxa"/>
          </w:tcPr>
          <w:p w14:paraId="5E934C4F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53E361E4" w14:textId="4A403CF5" w:rsidR="001206FB" w:rsidRPr="003A5570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65,594</w:t>
            </w:r>
          </w:p>
        </w:tc>
        <w:tc>
          <w:tcPr>
            <w:tcW w:w="279" w:type="dxa"/>
          </w:tcPr>
          <w:p w14:paraId="552F56F2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276A11" w14:textId="0CC37D81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70,</w:t>
            </w:r>
            <w:r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471CD415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011587" w14:textId="645A4972" w:rsidR="001206FB" w:rsidRPr="003A5570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28,843</w:t>
            </w:r>
          </w:p>
        </w:tc>
        <w:tc>
          <w:tcPr>
            <w:tcW w:w="270" w:type="dxa"/>
          </w:tcPr>
          <w:p w14:paraId="1CA3A51A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18DBE" w14:textId="28FFF239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18,</w:t>
            </w:r>
            <w:r>
              <w:rPr>
                <w:rFonts w:ascii="Angsana New" w:hAnsi="Angsana New"/>
                <w:sz w:val="30"/>
                <w:szCs w:val="30"/>
              </w:rPr>
              <w:t>605</w:t>
            </w:r>
          </w:p>
        </w:tc>
      </w:tr>
      <w:tr w:rsidR="001206FB" w:rsidRPr="003A5570" w14:paraId="6BA81F7B" w14:textId="77777777" w:rsidTr="00EA5562">
        <w:tc>
          <w:tcPr>
            <w:tcW w:w="4140" w:type="dxa"/>
          </w:tcPr>
          <w:p w14:paraId="09B6F9F4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B9FBD63" w14:textId="59ECC07A" w:rsidR="001206FB" w:rsidRPr="003A5570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9" w:type="dxa"/>
          </w:tcPr>
          <w:p w14:paraId="4A315E33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F79F32" w14:textId="7121F95C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5,847</w:t>
            </w:r>
          </w:p>
        </w:tc>
        <w:tc>
          <w:tcPr>
            <w:tcW w:w="270" w:type="dxa"/>
          </w:tcPr>
          <w:p w14:paraId="50A324BE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5763A" w14:textId="16371E2A" w:rsidR="001206FB" w:rsidRPr="003A5570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554372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944FB" w14:textId="26617331" w:rsidR="001206FB" w:rsidRPr="003A5570" w:rsidRDefault="001206FB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06FB" w:rsidRPr="003A5570" w14:paraId="7A4FE564" w14:textId="77777777" w:rsidTr="00EA5562">
        <w:tc>
          <w:tcPr>
            <w:tcW w:w="4140" w:type="dxa"/>
          </w:tcPr>
          <w:p w14:paraId="2BCCAAC5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5C00F6C" w14:textId="5B1DD348" w:rsidR="001206FB" w:rsidRPr="003A5570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22,093</w:t>
            </w:r>
          </w:p>
        </w:tc>
        <w:tc>
          <w:tcPr>
            <w:tcW w:w="279" w:type="dxa"/>
          </w:tcPr>
          <w:p w14:paraId="141C837F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ED49C6" w14:textId="1937FFEA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10,8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3E33F1F8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D6840B" w14:textId="3EA93273" w:rsidR="001206FB" w:rsidRPr="003A5570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20,495</w:t>
            </w:r>
          </w:p>
        </w:tc>
        <w:tc>
          <w:tcPr>
            <w:tcW w:w="270" w:type="dxa"/>
          </w:tcPr>
          <w:p w14:paraId="659488BD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EA656" w14:textId="52147E49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4,057</w:t>
            </w:r>
          </w:p>
        </w:tc>
      </w:tr>
      <w:tr w:rsidR="001206FB" w:rsidRPr="003A5570" w14:paraId="53BE8220" w14:textId="77777777" w:rsidTr="00EA5562">
        <w:tc>
          <w:tcPr>
            <w:tcW w:w="4140" w:type="dxa"/>
          </w:tcPr>
          <w:p w14:paraId="6620175A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82CB26E" w14:textId="190D7750" w:rsidR="001206FB" w:rsidRPr="003A5570" w:rsidRDefault="00F14331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9,022</w:t>
            </w:r>
          </w:p>
        </w:tc>
        <w:tc>
          <w:tcPr>
            <w:tcW w:w="279" w:type="dxa"/>
          </w:tcPr>
          <w:p w14:paraId="65C624E3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D820D46" w14:textId="7A2A566D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13,097</w:t>
            </w:r>
          </w:p>
        </w:tc>
        <w:tc>
          <w:tcPr>
            <w:tcW w:w="270" w:type="dxa"/>
          </w:tcPr>
          <w:p w14:paraId="01443D74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64AE8" w14:textId="67A7FAC0" w:rsidR="001206FB" w:rsidRPr="00574E1E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2,267</w:t>
            </w:r>
          </w:p>
        </w:tc>
        <w:tc>
          <w:tcPr>
            <w:tcW w:w="270" w:type="dxa"/>
          </w:tcPr>
          <w:p w14:paraId="50A46FDC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43E80" w14:textId="0EF7B52F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532C5">
              <w:rPr>
                <w:rFonts w:ascii="Angsana New" w:hAnsi="Angsana New"/>
                <w:sz w:val="30"/>
                <w:szCs w:val="30"/>
              </w:rPr>
              <w:t>3,382</w:t>
            </w:r>
          </w:p>
        </w:tc>
      </w:tr>
      <w:tr w:rsidR="001206FB" w:rsidRPr="003A5570" w14:paraId="681D8E92" w14:textId="77777777" w:rsidTr="00EA5562">
        <w:tc>
          <w:tcPr>
            <w:tcW w:w="4140" w:type="dxa"/>
          </w:tcPr>
          <w:p w14:paraId="4E92E65B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0" w:type="dxa"/>
          </w:tcPr>
          <w:p w14:paraId="749C1E00" w14:textId="1E58D62F" w:rsidR="001206FB" w:rsidRPr="003A5570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79" w:type="dxa"/>
          </w:tcPr>
          <w:p w14:paraId="2437EA40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2263A8" w14:textId="28073BCF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1255E5AC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8AF76" w14:textId="5B8CEF39" w:rsidR="001206FB" w:rsidRPr="003A5570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E947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53776" w14:textId="0DBC7D96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1206FB" w:rsidRPr="00B43BC0" w14:paraId="17C0ECFE" w14:textId="77777777" w:rsidTr="00EA5562">
        <w:tc>
          <w:tcPr>
            <w:tcW w:w="4140" w:type="dxa"/>
          </w:tcPr>
          <w:p w14:paraId="50F355AC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0" w:type="dxa"/>
          </w:tcPr>
          <w:p w14:paraId="222A9123" w14:textId="2707B2D9" w:rsidR="001206FB" w:rsidRPr="003A5570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2,631</w:t>
            </w:r>
          </w:p>
        </w:tc>
        <w:tc>
          <w:tcPr>
            <w:tcW w:w="279" w:type="dxa"/>
          </w:tcPr>
          <w:p w14:paraId="560EA389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AA4A4FA" w14:textId="4218F810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  <w:tc>
          <w:tcPr>
            <w:tcW w:w="270" w:type="dxa"/>
          </w:tcPr>
          <w:p w14:paraId="6959B501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1CB52" w14:textId="48C23FDD" w:rsidR="001206FB" w:rsidRPr="003A5570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1C81A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679F1" w14:textId="62BDC779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</w:tbl>
    <w:p w14:paraId="64DF90D3" w14:textId="6FC3CFFB" w:rsidR="00755567" w:rsidRPr="001206FB" w:rsidRDefault="00755567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167"/>
        <w:gridCol w:w="268"/>
        <w:gridCol w:w="1150"/>
        <w:gridCol w:w="246"/>
        <w:gridCol w:w="1139"/>
        <w:gridCol w:w="236"/>
        <w:gridCol w:w="1142"/>
      </w:tblGrid>
      <w:tr w:rsidR="004774CA" w:rsidRPr="00104961" w14:paraId="34516E1A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D3CCF81" w14:textId="6E20806D" w:rsidR="00246B7C" w:rsidRPr="00F2755E" w:rsidRDefault="004C14C2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C1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BE2F" w14:textId="615C726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05FE34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D7D" w14:textId="560C9F48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6FB" w:rsidRPr="00104961" w14:paraId="3C9808A1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028DD9C2" w14:textId="62F546DF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7A8AB" w14:textId="3AF15E0C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5CA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3752373" w14:textId="55D8010E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FDDAFC5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ECDD" w14:textId="298D1D09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9B0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5D30C9E" w14:textId="3A465F3B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206FB" w:rsidRPr="00104961" w14:paraId="3B128F1D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276C2B5" w14:textId="77777777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7372" w14:textId="56D83DA9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211A027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939B371" w14:textId="7B9B88B4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5A5A8AA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46334" w14:textId="79F24782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D9E912B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33D8D8" w14:textId="465E0605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206FB" w:rsidRPr="00104961" w14:paraId="7239E0F1" w14:textId="77777777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7DF3E74F" w14:textId="77777777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0A3D5" w14:textId="7E10B475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6FB" w:rsidRPr="00104961" w14:paraId="41204D9C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AE80000" w14:textId="27B46CC1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4B73A" w14:textId="77777777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05DA87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D9D3833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381C29F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437DC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6AFD48F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27A1910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B" w:rsidRPr="00104961" w14:paraId="785F90F9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99F2E" w14:textId="77777777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8958" w14:textId="4B3C3B33" w:rsidR="001206FB" w:rsidRPr="00CC6365" w:rsidRDefault="00841BA9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0DC272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4E96235" w14:textId="75C9BB72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8698071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4C30" w14:textId="25EAD96D" w:rsidR="001206FB" w:rsidRPr="00104961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144,907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F849ED0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DCD4F13" w14:textId="0DD9BCD9" w:rsidR="001206FB" w:rsidRPr="00D457A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142,292</w:t>
            </w:r>
          </w:p>
        </w:tc>
      </w:tr>
      <w:tr w:rsidR="001206FB" w:rsidRPr="00104961" w14:paraId="315058E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5499114" w14:textId="77777777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600A" w14:textId="1D952835" w:rsidR="001206FB" w:rsidRPr="001532C5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3,747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A244D2D" w14:textId="77777777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DB1A6C5" w14:textId="5728F568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4,188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578ADC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1C14" w14:textId="485D8916" w:rsidR="001206FB" w:rsidRPr="00104961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3,746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47CCC02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2AB5106" w14:textId="752E90E5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4,183</w:t>
            </w:r>
          </w:p>
        </w:tc>
      </w:tr>
      <w:tr w:rsidR="001206FB" w:rsidRPr="00104961" w14:paraId="5DC18CB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2705EC7" w14:textId="77777777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0DA99" w14:textId="51C18AEF" w:rsidR="001206FB" w:rsidRPr="001532C5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36,92</w:t>
            </w:r>
            <w:r w:rsidR="00EE3C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1FF0569" w14:textId="77777777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6136" w14:textId="595B6D52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13BED">
              <w:rPr>
                <w:rFonts w:asciiTheme="majorBidi" w:hAnsiTheme="majorBidi" w:cstheme="majorBidi"/>
                <w:sz w:val="30"/>
                <w:szCs w:val="30"/>
              </w:rPr>
              <w:t>37,259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04C14D2E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A9B3B" w14:textId="4E06EF73" w:rsidR="001206FB" w:rsidRPr="00104961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7,201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FE1DEC8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68E9" w14:textId="167986A6" w:rsidR="001206FB" w:rsidRPr="00D457A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17,649</w:t>
            </w:r>
          </w:p>
        </w:tc>
      </w:tr>
      <w:tr w:rsidR="001206FB" w:rsidRPr="00104961" w14:paraId="4EF0F2A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653FE254" w14:textId="77777777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DAA3E7" w14:textId="63A73CBE" w:rsidR="001206FB" w:rsidRPr="001532C5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40,674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CECAA2" w14:textId="77777777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6A0B" w14:textId="237DDB20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13B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E30DC86" w14:textId="77777777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8C0D1" w14:textId="09638BCD" w:rsidR="001206FB" w:rsidRPr="00246B7C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155,854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059FE59" w14:textId="77777777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F6FCD" w14:textId="4F2F3FAF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164,124</w:t>
            </w:r>
          </w:p>
        </w:tc>
      </w:tr>
      <w:tr w:rsidR="001206FB" w:rsidRPr="00284462" w14:paraId="6E94DF52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C99A8B8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A4939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007FA42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74D7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E474527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4DC7B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9FB496D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3CC66C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</w:tr>
      <w:tr w:rsidR="001206FB" w:rsidRPr="00104961" w14:paraId="70513E1B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B4D8796" w14:textId="148244EF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7481B" w14:textId="77777777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775F9A5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3F6ED82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02616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F89B4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5329DC7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51DB9789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B" w:rsidRPr="00104961" w14:paraId="6BD9A05B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7C87BC1" w14:textId="35386C33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552" w14:textId="43E51E87" w:rsidR="001206FB" w:rsidRPr="00BD5401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AD4E86" w14:textId="77777777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4AA1516" w14:textId="3B0A2E58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BF7E5D9" w14:textId="77777777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B583" w14:textId="25BEDF8F" w:rsidR="001206FB" w:rsidRPr="001532C5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60F529D8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385339B5" w14:textId="44D45587" w:rsidR="001206FB" w:rsidRPr="00D457A5" w:rsidRDefault="001206FB" w:rsidP="00E60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06FB" w:rsidRPr="00104961" w14:paraId="35851FCD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6F4CA793" w14:textId="4C217788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9CF3" w14:textId="6F8E5F26" w:rsidR="001206FB" w:rsidRPr="001532C5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A22FB82" w14:textId="77777777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B176CFC" w14:textId="3643BA75" w:rsidR="001206FB" w:rsidRPr="00BD540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CBCF9AD" w14:textId="77777777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93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3650B" w14:textId="62C5AA40" w:rsidR="001206FB" w:rsidRPr="00A60A88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B08594B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0A568DA8" w14:textId="4CA8691C" w:rsidR="001206FB" w:rsidRPr="00BD540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1206FB" w:rsidRPr="00104961" w14:paraId="44791291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16E9A777" w14:textId="6DAAB097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42FE" w14:textId="79E1ADD3" w:rsidR="001206FB" w:rsidRPr="001532C5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678DE0C" w14:textId="77777777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5EB28AF" w14:textId="7D2CD589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9848F81" w14:textId="77777777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F7BF" w14:textId="2D545F23" w:rsidR="001206FB" w:rsidRPr="001532C5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E0A107C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327446E" w14:textId="45105ED5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1206FB" w:rsidRPr="00104961" w14:paraId="671951AA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7DE30" w14:textId="0D7A3BF1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3AB35" w14:textId="2AD7149A" w:rsidR="001206FB" w:rsidRPr="00E50DE9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0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F9BECF2" w14:textId="77777777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DA779" w14:textId="3C08EE11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16EC990" w14:textId="77777777" w:rsidR="001206FB" w:rsidRPr="001532C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775DA" w14:textId="7AEBE188" w:rsidR="001206FB" w:rsidRPr="001532C5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24B0EC30" w14:textId="77777777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1A590" w14:textId="2012E0BB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</w:tr>
      <w:tr w:rsidR="001206FB" w:rsidRPr="00284462" w14:paraId="1CFBF627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8FACD8E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C7078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6361B2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7A2AF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718F62E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91E0C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9F29C4F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3568C" w14:textId="77777777" w:rsidR="001206FB" w:rsidRPr="0028446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</w:tr>
    </w:tbl>
    <w:p w14:paraId="588181CD" w14:textId="7B5D8D0E" w:rsidR="001206FB" w:rsidRDefault="001206FB">
      <w:r>
        <w:br w:type="page"/>
      </w: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167"/>
        <w:gridCol w:w="268"/>
        <w:gridCol w:w="1150"/>
        <w:gridCol w:w="246"/>
        <w:gridCol w:w="1139"/>
        <w:gridCol w:w="236"/>
        <w:gridCol w:w="1142"/>
      </w:tblGrid>
      <w:tr w:rsidR="001206FB" w:rsidRPr="00104961" w14:paraId="67E550D9" w14:textId="77777777" w:rsidTr="00EA5562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4FE25D3C" w14:textId="77777777" w:rsidR="001206FB" w:rsidRPr="00F2755E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C1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B611" w14:textId="77777777" w:rsidR="001206FB" w:rsidRPr="00104961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D9879E6" w14:textId="77777777" w:rsidR="001206FB" w:rsidRPr="00104961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95096" w14:textId="77777777" w:rsidR="001206FB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6FB" w:rsidRPr="00104961" w14:paraId="2DDE1E93" w14:textId="77777777" w:rsidTr="00EA5562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35B842C" w14:textId="77777777" w:rsidR="001206FB" w:rsidRPr="00E705B3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A890A" w14:textId="77777777" w:rsidR="001206FB" w:rsidRPr="00CC636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8248A" w14:textId="77777777" w:rsidR="001206FB" w:rsidRPr="00104961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FBEAF28" w14:textId="77777777" w:rsidR="001206FB" w:rsidRPr="00104961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41525006" w14:textId="77777777" w:rsidR="001206FB" w:rsidRPr="00104961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4BC64" w14:textId="77777777" w:rsidR="001206FB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C035F" w14:textId="77777777" w:rsidR="001206FB" w:rsidRPr="00104961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402A3272" w14:textId="77777777" w:rsidR="001206FB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206FB" w:rsidRPr="00104961" w14:paraId="640FF72B" w14:textId="77777777" w:rsidTr="00EA5562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3D47BB1A" w14:textId="77777777" w:rsidR="001206FB" w:rsidRPr="00E705B3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1BC26" w14:textId="77777777" w:rsidR="001206FB" w:rsidRPr="00CC636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FBC045" w14:textId="77777777" w:rsidR="001206FB" w:rsidRPr="00104961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60BCEF7" w14:textId="77777777" w:rsidR="001206FB" w:rsidRPr="00104961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2E0FA08A" w14:textId="77777777" w:rsidR="001206FB" w:rsidRPr="00104961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E9A90" w14:textId="77777777" w:rsidR="001206FB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1CC4448" w14:textId="77777777" w:rsidR="001206FB" w:rsidRPr="00104961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46439F4" w14:textId="77777777" w:rsidR="001206FB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206FB" w:rsidRPr="00104961" w14:paraId="69876058" w14:textId="77777777" w:rsidTr="00EA5562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538A1FEF" w14:textId="77777777" w:rsidR="001206FB" w:rsidRPr="00E705B3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80291" w14:textId="77777777" w:rsidR="001206FB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6FB" w:rsidRPr="00104961" w14:paraId="2327571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4B9266CF" w14:textId="67C054C9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B" w:rsidRPr="00104961" w14:paraId="6577CB0B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60B7EC17" w:rsidR="001206FB" w:rsidRPr="00BD5401" w:rsidRDefault="00841BA9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6542E75C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4B2D1A64" w:rsidR="001206FB" w:rsidRPr="00104961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2,863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581C6B49" w:rsidR="001206FB" w:rsidRPr="00D457A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7,785</w:t>
            </w:r>
          </w:p>
        </w:tc>
      </w:tr>
      <w:tr w:rsidR="001206FB" w:rsidRPr="00C50934" w14:paraId="26BDB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1B4CE825" w:rsidR="001206FB" w:rsidRPr="00A119A3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18,804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52B2A75C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11,160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3C810425" w:rsidR="001206FB" w:rsidRPr="00BD5401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1206FB" w:rsidRPr="00825BC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554CBA84" w:rsidR="001206FB" w:rsidRPr="00BD540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06FB" w:rsidRPr="00104961" w14:paraId="5D4280CE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19FFA461" w:rsidR="001206FB" w:rsidRPr="00A119A3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2ACB66B0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sz w:val="30"/>
                <w:szCs w:val="30"/>
              </w:rPr>
              <w:t>7,994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3F87945B" w:rsidR="001206FB" w:rsidRPr="00104961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B0065">
              <w:rPr>
                <w:rFonts w:ascii="Angsana New" w:hAnsi="Angsana New"/>
                <w:sz w:val="30"/>
                <w:szCs w:val="30"/>
              </w:rPr>
              <w:t>2,981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7B9C427A" w:rsidR="001206FB" w:rsidRPr="00D457A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7,750</w:t>
            </w:r>
          </w:p>
        </w:tc>
      </w:tr>
      <w:tr w:rsidR="001206FB" w:rsidRPr="00104961" w14:paraId="645CB4B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5B545153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025E47E5" w:rsidR="001206FB" w:rsidRPr="00A119A3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21,847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B5DDBBD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582F47DA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19,154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BB8F75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68526887" w:rsidR="001206FB" w:rsidRPr="00104961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5,844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0A513F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34AF2B12" w:rsidR="001206FB" w:rsidRPr="00EF43F6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15,535</w:t>
            </w:r>
          </w:p>
        </w:tc>
      </w:tr>
      <w:tr w:rsidR="00A75B73" w:rsidRPr="00CE458C" w14:paraId="197687D4" w14:textId="77777777" w:rsidTr="00B54F5B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EAEC789" w14:textId="77777777" w:rsidR="00A75B73" w:rsidRPr="00104961" w:rsidRDefault="00A75B73" w:rsidP="00B5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9CC3A" w14:textId="77777777" w:rsidR="00A75B73" w:rsidRPr="00A119A3" w:rsidRDefault="00A75B73" w:rsidP="00B5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B7C5" w14:textId="77777777" w:rsidR="00A75B73" w:rsidRPr="004474EB" w:rsidRDefault="00A75B73" w:rsidP="00B5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72CD38" w14:textId="77777777" w:rsidR="00A75B73" w:rsidRPr="00267458" w:rsidRDefault="00A75B73" w:rsidP="00B5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B037" w14:textId="77777777" w:rsidR="00A75B73" w:rsidRPr="004474EB" w:rsidRDefault="00A75B73" w:rsidP="00B5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003C7" w14:textId="77777777" w:rsidR="00A75B73" w:rsidRPr="004474EB" w:rsidRDefault="00A75B73" w:rsidP="00B5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9BF1" w14:textId="77777777" w:rsidR="00A75B73" w:rsidRPr="004474EB" w:rsidRDefault="00A75B73" w:rsidP="00B5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6464AA" w14:textId="77777777" w:rsidR="00A75B73" w:rsidRPr="00267458" w:rsidRDefault="00A75B73" w:rsidP="00B5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06FB" w:rsidRPr="00CE458C" w14:paraId="4D4EBE02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1206FB" w:rsidRPr="007C7F9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7F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C2DF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E61D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B" w:rsidRPr="00CE458C" w14:paraId="7AEE9DE7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6163B262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D0B0" w14:textId="75F141C9" w:rsidR="001206FB" w:rsidRPr="00780FC1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6,696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1206FB" w:rsidRPr="00780FC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5C9006" w14:textId="279E802A" w:rsidR="001206FB" w:rsidRPr="00780FC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FC1">
              <w:rPr>
                <w:rFonts w:ascii="Angsana New" w:hAnsi="Angsana New"/>
                <w:b/>
                <w:bCs/>
                <w:sz w:val="30"/>
                <w:szCs w:val="30"/>
              </w:rPr>
              <w:t>6,876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1206FB" w:rsidRPr="00780FC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420740" w14:textId="4375B481" w:rsidR="001206FB" w:rsidRPr="00780FC1" w:rsidRDefault="008B0065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1206FB" w:rsidRPr="00780FC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0AF890" w14:textId="1FCF3BEE" w:rsidR="001206FB" w:rsidRPr="00780FC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FC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1206FB" w:rsidRPr="00CE458C" w14:paraId="04A4214D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1E967DA4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5EC75D" w14:textId="77777777" w:rsidR="001206FB" w:rsidRPr="00A119A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2E0EC" w14:textId="77777777" w:rsidR="001206FB" w:rsidRPr="004474E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4BA909" w14:textId="77777777" w:rsidR="001206FB" w:rsidRPr="00267458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75F2" w14:textId="77777777" w:rsidR="001206FB" w:rsidRPr="004474E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D976D1" w14:textId="77777777" w:rsidR="001206FB" w:rsidRPr="004474E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08B7" w14:textId="77777777" w:rsidR="001206FB" w:rsidRPr="004474E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4B37AF" w14:textId="77777777" w:rsidR="001206FB" w:rsidRPr="00267458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06FB" w:rsidRPr="00CE458C" w14:paraId="0FF6BF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79E29AB" w14:textId="77777777" w:rsidR="001206FB" w:rsidRPr="007C7F9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3C6A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F67B0A9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7F10A80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B8CD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6451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B14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B5DFE6E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B" w:rsidRPr="00CE458C" w14:paraId="047F6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80ADC71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B78251" w14:textId="59B51E14" w:rsidR="001206FB" w:rsidRPr="00FE4CE6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14,002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17CB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10B3B2" w14:textId="0A4E8D42" w:rsidR="001206FB" w:rsidRPr="00444E0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12,852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6B30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7EDAC5" w14:textId="77D0BB21" w:rsidR="001206FB" w:rsidRPr="00CE458C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1,299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723C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A4A42" w14:textId="3D4FB6C3" w:rsidR="001206FB" w:rsidRPr="005311E6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</w:p>
        </w:tc>
      </w:tr>
      <w:tr w:rsidR="001206FB" w:rsidRPr="00CE458C" w14:paraId="72EEEB6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785FE48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78E31A" w14:textId="77777777" w:rsidR="001206FB" w:rsidRPr="00A119A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D3934" w14:textId="77777777" w:rsidR="001206FB" w:rsidRPr="004474E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87B27" w14:textId="77777777" w:rsidR="001206FB" w:rsidRPr="00267458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32ED" w14:textId="77777777" w:rsidR="001206FB" w:rsidRPr="004474E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C38AEF" w14:textId="77777777" w:rsidR="001206FB" w:rsidRPr="004474E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CEB0" w14:textId="77777777" w:rsidR="001206FB" w:rsidRPr="004474E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703F0" w14:textId="77777777" w:rsidR="001206FB" w:rsidRPr="00267458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06FB" w:rsidRPr="00CE458C" w14:paraId="4A3F634E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F2A4DE0" w14:textId="430C3535" w:rsidR="001206FB" w:rsidRPr="007C7F9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4F28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1BBA7FD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7289BC8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1FB2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D9E9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AF5D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448555F5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B" w:rsidRPr="00BD5401" w14:paraId="277A412D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9A287A2" w14:textId="767C21CF" w:rsidR="001206FB" w:rsidRPr="006373E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3E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3A17D6" w14:textId="25CAF74A" w:rsidR="001206FB" w:rsidRPr="00BD5401" w:rsidRDefault="00841BA9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EB1393F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EDEAD2" w14:textId="355FBBC7" w:rsidR="001206FB" w:rsidRPr="00BD540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65853" w14:textId="77777777" w:rsidR="001206FB" w:rsidRPr="00BD540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7406A" w14:textId="62CE777E" w:rsidR="001206FB" w:rsidRPr="006373E0" w:rsidRDefault="00841BA9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210,000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21AA" w14:textId="77777777" w:rsidR="001206FB" w:rsidRPr="006373E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B33AE" w14:textId="2EF1E47A" w:rsidR="001206FB" w:rsidRPr="00BD540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206FB" w:rsidRPr="00CE458C" w14:paraId="1E65B81A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1AD21777" w14:textId="77777777" w:rsidR="001206FB" w:rsidRPr="00C70AC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AE0F0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FF40D36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0ABA908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7EA2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6E7D1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0409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13F8F35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B" w:rsidRPr="00CE458C" w14:paraId="5C75B624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4A197BAF" w14:textId="4B830CC3" w:rsidR="001206FB" w:rsidRPr="00C70AC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A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D453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AA04647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1B4C844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3B491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2ECAE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E860F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4C89C5CA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B" w:rsidRPr="00BD5401" w14:paraId="477FD6F1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CD1963A" w14:textId="7F00A1A8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AC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D28AF" w14:textId="415E66B2" w:rsidR="001206FB" w:rsidRPr="00FE4CE6" w:rsidRDefault="008B0065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6D8E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0DD254" w14:textId="6111F523" w:rsidR="001206FB" w:rsidRPr="00444E0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B003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F5893" w14:textId="767D958A" w:rsidR="001206FB" w:rsidRPr="00CE458C" w:rsidRDefault="00841BA9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5F86A" w14:textId="77777777" w:rsidR="001206FB" w:rsidRPr="00CE458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93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17BB79" w14:textId="08F638A7" w:rsidR="001206FB" w:rsidRPr="005311E6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24AA790" w14:textId="77777777" w:rsidR="00A252BC" w:rsidRPr="00574E1E" w:rsidRDefault="00A252BC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1627A3D" w14:textId="77777777" w:rsidR="00C70ACE" w:rsidRPr="00A252BC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52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9F84CDA" w14:textId="77777777" w:rsidR="00C70ACE" w:rsidRPr="00574E1E" w:rsidRDefault="00C70AC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C0232CF" w14:textId="69449831" w:rsidR="00574E1E" w:rsidRPr="001532C5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1532C5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สัญญาเงิน</w:t>
      </w:r>
      <w:r w:rsidR="0007684C" w:rsidRPr="0007684C">
        <w:rPr>
          <w:rFonts w:ascii="Angsana New" w:hAnsi="Angsana New"/>
          <w:i/>
          <w:iCs/>
          <w:spacing w:val="-6"/>
          <w:sz w:val="30"/>
          <w:szCs w:val="30"/>
          <w:cs/>
        </w:rPr>
        <w:t>กู้ยืมระยะสั้น</w:t>
      </w:r>
    </w:p>
    <w:p w14:paraId="528A45D7" w14:textId="63334336" w:rsidR="00574E1E" w:rsidRPr="001532C5" w:rsidRDefault="00574E1E" w:rsidP="00C70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0A64C5A" w14:textId="39D8D2BD" w:rsidR="00574E1E" w:rsidRPr="005D1E03" w:rsidRDefault="00574E1E" w:rsidP="005D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1532C5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>ได้ทำสัญญาเงินกู้ยืมระยะสั้น</w:t>
      </w:r>
      <w:r w:rsidR="000E5888">
        <w:rPr>
          <w:rFonts w:ascii="Angsana New" w:hAnsi="Angsana New" w:hint="cs"/>
          <w:spacing w:val="2"/>
          <w:sz w:val="30"/>
          <w:szCs w:val="30"/>
          <w:cs/>
        </w:rPr>
        <w:t>จาก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="0007684C">
        <w:rPr>
          <w:rFonts w:ascii="Angsana New" w:hAnsi="Angsana New"/>
          <w:spacing w:val="2"/>
          <w:sz w:val="30"/>
          <w:szCs w:val="30"/>
        </w:rPr>
        <w:t xml:space="preserve"> </w:t>
      </w:r>
      <w:r w:rsidR="007F0A25" w:rsidRPr="001532C5">
        <w:rPr>
          <w:rFonts w:ascii="Angsana New" w:hAnsi="Angsana New"/>
          <w:spacing w:val="2"/>
          <w:sz w:val="30"/>
          <w:szCs w:val="30"/>
          <w:cs/>
        </w:rPr>
        <w:t>อมรินทร์ เทเลวิชั่น จำกัด</w:t>
      </w:r>
      <w:r w:rsidR="007F0A25" w:rsidRPr="001532C5">
        <w:rPr>
          <w:rFonts w:ascii="Angsana New" w:hAnsi="Angsana New"/>
          <w:spacing w:val="2"/>
          <w:sz w:val="30"/>
          <w:szCs w:val="30"/>
        </w:rPr>
        <w:t xml:space="preserve"> </w:t>
      </w:r>
      <w:r w:rsidR="007F0A25" w:rsidRPr="001532C5">
        <w:rPr>
          <w:rFonts w:ascii="Angsana New" w:hAnsi="Angsana New" w:hint="cs"/>
          <w:spacing w:val="2"/>
          <w:sz w:val="30"/>
          <w:szCs w:val="30"/>
          <w:cs/>
        </w:rPr>
        <w:t xml:space="preserve">ซึ่งเป็นบริษัทย่อย 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>โดยมีอัต</w:t>
      </w:r>
      <w:r w:rsidR="00C32AC7">
        <w:rPr>
          <w:rFonts w:ascii="Angsana New" w:hAnsi="Angsana New" w:hint="cs"/>
          <w:spacing w:val="2"/>
          <w:sz w:val="30"/>
          <w:szCs w:val="30"/>
          <w:cs/>
        </w:rPr>
        <w:t>ร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 xml:space="preserve">าดอกเบี้ยร้อยละ </w:t>
      </w:r>
      <w:r w:rsidR="005D1E03">
        <w:rPr>
          <w:rFonts w:ascii="Angsana New" w:hAnsi="Angsana New"/>
          <w:spacing w:val="2"/>
          <w:sz w:val="30"/>
          <w:szCs w:val="30"/>
        </w:rPr>
        <w:t xml:space="preserve">2.50 </w:t>
      </w:r>
      <w:r w:rsidR="0076584B">
        <w:rPr>
          <w:rFonts w:ascii="Angsana New" w:hAnsi="Angsana New" w:hint="cs"/>
          <w:spacing w:val="2"/>
          <w:sz w:val="30"/>
          <w:szCs w:val="30"/>
          <w:cs/>
        </w:rPr>
        <w:t>ต่อปี</w:t>
      </w:r>
      <w:r w:rsidRPr="001532C5">
        <w:rPr>
          <w:rFonts w:ascii="Angsana New" w:hAnsi="Angsana New" w:hint="cs"/>
          <w:spacing w:val="2"/>
          <w:sz w:val="30"/>
          <w:szCs w:val="30"/>
          <w:cs/>
        </w:rPr>
        <w:t xml:space="preserve"> และถึงกำหนดชำระเมื่อทวงถาม</w:t>
      </w:r>
    </w:p>
    <w:p w14:paraId="5B477118" w14:textId="17968439" w:rsidR="00726604" w:rsidRDefault="00726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85B576" w14:textId="77777777" w:rsidR="000A7373" w:rsidRDefault="000A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F32AB16" w14:textId="521A616D" w:rsidR="008C317D" w:rsidRPr="00CE458C" w:rsidRDefault="00284462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8C317D" w:rsidRPr="00CE458C">
        <w:rPr>
          <w:rFonts w:ascii="Angsana New" w:hAnsi="Angsana New"/>
          <w:b/>
          <w:bCs/>
          <w:sz w:val="30"/>
          <w:szCs w:val="30"/>
        </w:rPr>
        <w:tab/>
      </w:r>
      <w:r w:rsidR="008C317D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728D5A12" w14:textId="77777777" w:rsidR="00BE193D" w:rsidRPr="00246B7C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14:paraId="2BE2D223" w14:textId="77777777" w:rsidTr="00836DE4">
        <w:trPr>
          <w:tblHeader/>
        </w:trPr>
        <w:tc>
          <w:tcPr>
            <w:tcW w:w="2035" w:type="pct"/>
          </w:tcPr>
          <w:p w14:paraId="33C56664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36F5DBED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02E586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372BF1AA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6FB" w:rsidRPr="00ED3D80" w14:paraId="762AFFD4" w14:textId="77777777" w:rsidTr="00836DE4">
        <w:trPr>
          <w:tblHeader/>
        </w:trPr>
        <w:tc>
          <w:tcPr>
            <w:tcW w:w="2035" w:type="pct"/>
          </w:tcPr>
          <w:p w14:paraId="37A45837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D9051B" w14:textId="17C91F85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vAlign w:val="center"/>
          </w:tcPr>
          <w:p w14:paraId="3EA5AF74" w14:textId="77777777" w:rsidR="001206FB" w:rsidRPr="002F4B0F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48DC64" w14:textId="48ED4F9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73BCDB6" w14:textId="77777777" w:rsidR="001206FB" w:rsidRPr="002F4B0F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4F6974" w14:textId="3B6DBC6C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vAlign w:val="center"/>
          </w:tcPr>
          <w:p w14:paraId="2D8D52AB" w14:textId="77777777" w:rsidR="001206FB" w:rsidRPr="002F4B0F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A9478F" w14:textId="4F7A2E6B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206FB" w:rsidRPr="00ED3D80" w14:paraId="39403186" w14:textId="77777777" w:rsidTr="002E6FF1">
        <w:trPr>
          <w:tblHeader/>
        </w:trPr>
        <w:tc>
          <w:tcPr>
            <w:tcW w:w="2035" w:type="pct"/>
          </w:tcPr>
          <w:p w14:paraId="6AA561C6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5A4C936" w14:textId="2A589854" w:rsidR="001206FB" w:rsidRPr="002F4B0F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7DC8061D" w14:textId="77777777" w:rsidR="001206FB" w:rsidRPr="002F4B0F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9F7D25" w14:textId="4472B9C6" w:rsidR="001206FB" w:rsidRPr="002F4B0F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A90E2F5" w14:textId="77777777" w:rsidR="001206FB" w:rsidRPr="002F4B0F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5FCE35" w14:textId="31A7D0F3" w:rsidR="001206FB" w:rsidRPr="002F4B0F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1D76B51A" w14:textId="77777777" w:rsidR="001206FB" w:rsidRPr="002F4B0F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0E64DC" w14:textId="34E157CC" w:rsidR="001206FB" w:rsidRPr="002F4B0F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206FB" w:rsidRPr="00ED3D80" w14:paraId="5B748064" w14:textId="77777777" w:rsidTr="00836DE4">
        <w:trPr>
          <w:tblHeader/>
        </w:trPr>
        <w:tc>
          <w:tcPr>
            <w:tcW w:w="2035" w:type="pct"/>
          </w:tcPr>
          <w:p w14:paraId="6EB8C734" w14:textId="77777777" w:rsidR="001206FB" w:rsidRPr="00ED3D80" w:rsidRDefault="001206FB" w:rsidP="001206F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1BF1AD0" w14:textId="77777777" w:rsidR="001206FB" w:rsidRPr="00ED3D80" w:rsidRDefault="001206FB" w:rsidP="001206F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206FB" w:rsidRPr="00ED3D80" w14:paraId="6996A304" w14:textId="77777777" w:rsidTr="00836DE4">
        <w:tc>
          <w:tcPr>
            <w:tcW w:w="2035" w:type="pct"/>
          </w:tcPr>
          <w:p w14:paraId="1F6E6C93" w14:textId="77777777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6A47FA9F" w14:textId="7B7F953F" w:rsidR="001206FB" w:rsidRPr="002D12BB" w:rsidRDefault="007023F2" w:rsidP="0070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23F2">
              <w:rPr>
                <w:rFonts w:ascii="Angsana New" w:hAnsi="Angsana New"/>
                <w:sz w:val="30"/>
                <w:szCs w:val="30"/>
              </w:rPr>
              <w:t>425,893</w:t>
            </w:r>
          </w:p>
        </w:tc>
        <w:tc>
          <w:tcPr>
            <w:tcW w:w="128" w:type="pct"/>
          </w:tcPr>
          <w:p w14:paraId="6666A0F1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392F12" w14:textId="75DD2BDF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437,390</w:t>
            </w:r>
          </w:p>
        </w:tc>
        <w:tc>
          <w:tcPr>
            <w:tcW w:w="147" w:type="pct"/>
          </w:tcPr>
          <w:p w14:paraId="4ECF8022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7373D8" w14:textId="26F1C823" w:rsidR="001206FB" w:rsidRPr="00ED3D80" w:rsidRDefault="00623AE1" w:rsidP="00623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3AE1">
              <w:rPr>
                <w:rFonts w:ascii="Angsana New" w:hAnsi="Angsana New"/>
                <w:sz w:val="30"/>
                <w:szCs w:val="30"/>
              </w:rPr>
              <w:t xml:space="preserve">259,087 </w:t>
            </w:r>
          </w:p>
        </w:tc>
        <w:tc>
          <w:tcPr>
            <w:tcW w:w="140" w:type="pct"/>
          </w:tcPr>
          <w:p w14:paraId="2D2FD0A1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637BF2" w14:textId="37637339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268,185</w:t>
            </w:r>
          </w:p>
        </w:tc>
      </w:tr>
      <w:tr w:rsidR="001206FB" w:rsidRPr="00ED3D80" w14:paraId="1A947A69" w14:textId="77777777" w:rsidTr="00836DE4">
        <w:tc>
          <w:tcPr>
            <w:tcW w:w="2035" w:type="pct"/>
          </w:tcPr>
          <w:p w14:paraId="52F8C1D2" w14:textId="77777777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306850" w14:textId="77777777" w:rsidR="001206FB" w:rsidRPr="002D12BB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1E826D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7E86BC" w14:textId="77777777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3ACCC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08C10F" w14:textId="77777777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E34A13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9D7B6B" w14:textId="77777777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B" w:rsidRPr="00ED3D80" w14:paraId="607A22B0" w14:textId="77777777" w:rsidTr="00836DE4">
        <w:tc>
          <w:tcPr>
            <w:tcW w:w="2035" w:type="pct"/>
          </w:tcPr>
          <w:p w14:paraId="4D28CD02" w14:textId="77777777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314DAEC7" w14:textId="1EAD6E3B" w:rsidR="001206FB" w:rsidRPr="002D12BB" w:rsidRDefault="007023F2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23F2">
              <w:rPr>
                <w:rFonts w:ascii="Angsana New" w:hAnsi="Angsana New"/>
                <w:sz w:val="30"/>
                <w:szCs w:val="30"/>
              </w:rPr>
              <w:t>59,90</w:t>
            </w:r>
            <w:r w:rsidR="00DF56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0C36D519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99DA87" w14:textId="020BEAD4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77,018</w:t>
            </w:r>
          </w:p>
        </w:tc>
        <w:tc>
          <w:tcPr>
            <w:tcW w:w="147" w:type="pct"/>
          </w:tcPr>
          <w:p w14:paraId="5F613A98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11B2FC" w14:textId="24FE3E30" w:rsidR="001206FB" w:rsidRPr="00ED3D80" w:rsidRDefault="00623AE1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3AE1">
              <w:rPr>
                <w:rFonts w:ascii="Angsana New" w:hAnsi="Angsana New"/>
                <w:sz w:val="30"/>
                <w:szCs w:val="30"/>
              </w:rPr>
              <w:t>7,146</w:t>
            </w:r>
          </w:p>
        </w:tc>
        <w:tc>
          <w:tcPr>
            <w:tcW w:w="140" w:type="pct"/>
          </w:tcPr>
          <w:p w14:paraId="320C3840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D6CCC3" w14:textId="236B6FC3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20,166</w:t>
            </w:r>
          </w:p>
        </w:tc>
      </w:tr>
      <w:tr w:rsidR="001206FB" w:rsidRPr="00ED3D80" w14:paraId="2E18A393" w14:textId="77777777" w:rsidTr="00B5268A">
        <w:tc>
          <w:tcPr>
            <w:tcW w:w="2035" w:type="pct"/>
          </w:tcPr>
          <w:p w14:paraId="4891AF93" w14:textId="77777777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097AFD" w14:textId="07BBAC2C" w:rsidR="001206FB" w:rsidRPr="002D12BB" w:rsidRDefault="007023F2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23F2">
              <w:rPr>
                <w:rFonts w:ascii="Angsana New" w:hAnsi="Angsana New"/>
                <w:sz w:val="30"/>
                <w:szCs w:val="30"/>
              </w:rPr>
              <w:t>4,85</w:t>
            </w:r>
            <w:r w:rsidR="00DF56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3EBFF48E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5D1B6" w14:textId="4B5C6BAB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7,743</w:t>
            </w:r>
          </w:p>
        </w:tc>
        <w:tc>
          <w:tcPr>
            <w:tcW w:w="147" w:type="pct"/>
          </w:tcPr>
          <w:p w14:paraId="111B2310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91CDE86" w14:textId="4D81E2A4" w:rsidR="001206FB" w:rsidRPr="00ED3D80" w:rsidRDefault="00623AE1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3AE1">
              <w:rPr>
                <w:rFonts w:ascii="Angsana New" w:hAnsi="Angsana New"/>
                <w:sz w:val="30"/>
                <w:szCs w:val="30"/>
              </w:rPr>
              <w:t>4,531</w:t>
            </w:r>
          </w:p>
        </w:tc>
        <w:tc>
          <w:tcPr>
            <w:tcW w:w="140" w:type="pct"/>
          </w:tcPr>
          <w:p w14:paraId="43919FFC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35034" w14:textId="3A699CD2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3,827</w:t>
            </w:r>
          </w:p>
        </w:tc>
      </w:tr>
      <w:tr w:rsidR="001206FB" w:rsidRPr="00ED3D80" w14:paraId="0DCAEF65" w14:textId="77777777" w:rsidTr="00836DE4">
        <w:tc>
          <w:tcPr>
            <w:tcW w:w="2035" w:type="pct"/>
          </w:tcPr>
          <w:p w14:paraId="0247F93A" w14:textId="77777777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E30C9BD" w14:textId="45112F16" w:rsidR="001206FB" w:rsidRPr="002D12BB" w:rsidRDefault="007023F2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023F2">
              <w:rPr>
                <w:rFonts w:ascii="Angsana New" w:hAnsi="Angsana New"/>
                <w:sz w:val="30"/>
                <w:szCs w:val="30"/>
              </w:rPr>
              <w:t>3,54</w:t>
            </w:r>
            <w:r w:rsidR="00DF562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50B81CD2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3687DE" w14:textId="6123B091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2,652</w:t>
            </w:r>
          </w:p>
        </w:tc>
        <w:tc>
          <w:tcPr>
            <w:tcW w:w="147" w:type="pct"/>
          </w:tcPr>
          <w:p w14:paraId="410738D9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1CB792" w14:textId="6954CEAF" w:rsidR="001206FB" w:rsidRPr="00ED3D80" w:rsidRDefault="00623AE1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3AE1">
              <w:rPr>
                <w:rFonts w:ascii="Angsana New" w:hAnsi="Angsana New"/>
                <w:sz w:val="30"/>
                <w:szCs w:val="30"/>
              </w:rPr>
              <w:t>1,873</w:t>
            </w:r>
          </w:p>
        </w:tc>
        <w:tc>
          <w:tcPr>
            <w:tcW w:w="140" w:type="pct"/>
          </w:tcPr>
          <w:p w14:paraId="61BB349A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DDEC9B" w14:textId="3BDB3F1B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1206FB" w:rsidRPr="00ED3D80" w14:paraId="4632E9C1" w14:textId="77777777" w:rsidTr="00836DE4">
        <w:tc>
          <w:tcPr>
            <w:tcW w:w="2035" w:type="pct"/>
          </w:tcPr>
          <w:p w14:paraId="3D4EBD8C" w14:textId="1D5C9488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0CA851F" w14:textId="6BA2C935" w:rsidR="001206FB" w:rsidRPr="00ED3D80" w:rsidRDefault="007023F2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23F2">
              <w:rPr>
                <w:rFonts w:ascii="Angsana New" w:hAnsi="Angsana New"/>
                <w:sz w:val="30"/>
                <w:szCs w:val="30"/>
              </w:rPr>
              <w:t>6,564</w:t>
            </w:r>
          </w:p>
        </w:tc>
        <w:tc>
          <w:tcPr>
            <w:tcW w:w="128" w:type="pct"/>
          </w:tcPr>
          <w:p w14:paraId="4461A0E5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0665897" w14:textId="07FC3DDA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8,775</w:t>
            </w:r>
          </w:p>
        </w:tc>
        <w:tc>
          <w:tcPr>
            <w:tcW w:w="147" w:type="pct"/>
          </w:tcPr>
          <w:p w14:paraId="21618C2C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4B3C71" w14:textId="70522C3F" w:rsidR="001206FB" w:rsidRPr="00ED3D80" w:rsidRDefault="00623AE1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3AE1">
              <w:rPr>
                <w:rFonts w:ascii="Angsana New" w:hAnsi="Angsana New"/>
                <w:sz w:val="30"/>
                <w:szCs w:val="30"/>
              </w:rPr>
              <w:t>3,201</w:t>
            </w:r>
          </w:p>
        </w:tc>
        <w:tc>
          <w:tcPr>
            <w:tcW w:w="140" w:type="pct"/>
          </w:tcPr>
          <w:p w14:paraId="7F5A8753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F0677E8" w14:textId="4CE35D06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</w:tr>
      <w:tr w:rsidR="001206FB" w:rsidRPr="00ED3D80" w14:paraId="3F537C65" w14:textId="77777777" w:rsidTr="00251E5E">
        <w:tc>
          <w:tcPr>
            <w:tcW w:w="2035" w:type="pct"/>
          </w:tcPr>
          <w:p w14:paraId="2A3E6F3A" w14:textId="22F4E18A" w:rsidR="001206FB" w:rsidRPr="00E86408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383DBCF1" w14:textId="0945D7A3" w:rsidR="001206FB" w:rsidRPr="00ED3D80" w:rsidRDefault="007023F2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3F2">
              <w:rPr>
                <w:rFonts w:ascii="Angsana New" w:hAnsi="Angsana New"/>
                <w:b/>
                <w:bCs/>
                <w:sz w:val="30"/>
                <w:szCs w:val="30"/>
              </w:rPr>
              <w:t>500,762</w:t>
            </w:r>
          </w:p>
        </w:tc>
        <w:tc>
          <w:tcPr>
            <w:tcW w:w="128" w:type="pct"/>
          </w:tcPr>
          <w:p w14:paraId="33863E39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400DCDEC" w14:textId="6041136E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533,578</w:t>
            </w:r>
          </w:p>
        </w:tc>
        <w:tc>
          <w:tcPr>
            <w:tcW w:w="147" w:type="pct"/>
          </w:tcPr>
          <w:p w14:paraId="6CA1BFEE" w14:textId="77777777" w:rsidR="001206FB" w:rsidRPr="00C53F52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4D0E91" w14:textId="0E9FBD1D" w:rsidR="001206FB" w:rsidRPr="00C53F52" w:rsidRDefault="00623AE1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AE1">
              <w:rPr>
                <w:rFonts w:ascii="Angsana New" w:hAnsi="Angsana New"/>
                <w:b/>
                <w:bCs/>
                <w:sz w:val="30"/>
                <w:szCs w:val="30"/>
              </w:rPr>
              <w:t>275,838</w:t>
            </w:r>
          </w:p>
        </w:tc>
        <w:tc>
          <w:tcPr>
            <w:tcW w:w="140" w:type="pct"/>
          </w:tcPr>
          <w:p w14:paraId="6B3482F3" w14:textId="77777777" w:rsidR="001206FB" w:rsidRPr="00C53F52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58909FE8" w14:textId="7143E27B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294,276</w:t>
            </w:r>
          </w:p>
        </w:tc>
      </w:tr>
      <w:tr w:rsidR="001206FB" w:rsidRPr="00246B7C" w14:paraId="101F2575" w14:textId="77777777" w:rsidTr="00836DE4">
        <w:tc>
          <w:tcPr>
            <w:tcW w:w="2035" w:type="pct"/>
          </w:tcPr>
          <w:p w14:paraId="00D804DD" w14:textId="77777777" w:rsidR="001206FB" w:rsidRPr="00246B7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vAlign w:val="bottom"/>
          </w:tcPr>
          <w:p w14:paraId="7A3F4169" w14:textId="77777777" w:rsidR="001206FB" w:rsidRPr="00246B7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7BD6303" w14:textId="77777777" w:rsidR="001206FB" w:rsidRPr="00246B7C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678C57DC" w14:textId="77777777" w:rsidR="001206FB" w:rsidRPr="00246B7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1370BC" w14:textId="77777777" w:rsidR="001206FB" w:rsidRPr="00246B7C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AD89FA9" w14:textId="77777777" w:rsidR="001206FB" w:rsidRPr="00246B7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371D530" w14:textId="77777777" w:rsidR="001206FB" w:rsidRPr="00246B7C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10C4E28" w14:textId="77777777" w:rsidR="001206FB" w:rsidRPr="00246B7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B" w:rsidRPr="00ED3D80" w14:paraId="5209547D" w14:textId="77777777" w:rsidTr="00836DE4">
        <w:tc>
          <w:tcPr>
            <w:tcW w:w="2035" w:type="pct"/>
          </w:tcPr>
          <w:p w14:paraId="15ECB394" w14:textId="77777777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34B1DF7A" w14:textId="3DF76099" w:rsidR="001206FB" w:rsidRPr="00ED3D80" w:rsidRDefault="007023F2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23F2">
              <w:rPr>
                <w:rFonts w:ascii="Angsana New" w:hAnsi="Angsana New"/>
                <w:sz w:val="30"/>
                <w:szCs w:val="30"/>
              </w:rPr>
              <w:t>(545)</w:t>
            </w:r>
          </w:p>
        </w:tc>
        <w:tc>
          <w:tcPr>
            <w:tcW w:w="128" w:type="pct"/>
          </w:tcPr>
          <w:p w14:paraId="26D71354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40D4659" w14:textId="2BB6C273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(463)</w:t>
            </w:r>
          </w:p>
        </w:tc>
        <w:tc>
          <w:tcPr>
            <w:tcW w:w="147" w:type="pct"/>
          </w:tcPr>
          <w:p w14:paraId="2C508D17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416D25" w14:textId="079C6CE2" w:rsidR="001206FB" w:rsidRPr="00ED3D80" w:rsidRDefault="00623AE1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04EA59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9F443B" w14:textId="655E5BF8" w:rsidR="001206FB" w:rsidRPr="00ED3D80" w:rsidRDefault="001206FB" w:rsidP="00E60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06FB" w:rsidRPr="00ED3D80" w14:paraId="49E477A9" w14:textId="77777777" w:rsidTr="00836DE4">
        <w:tc>
          <w:tcPr>
            <w:tcW w:w="2035" w:type="pct"/>
          </w:tcPr>
          <w:p w14:paraId="4AFB1D12" w14:textId="77777777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E971754" w14:textId="41E7DDFA" w:rsidR="001206FB" w:rsidRPr="00ED3D80" w:rsidRDefault="007023F2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23F2">
              <w:rPr>
                <w:rFonts w:ascii="Angsana New" w:hAnsi="Angsana New"/>
                <w:sz w:val="30"/>
                <w:szCs w:val="30"/>
              </w:rPr>
              <w:t>(209)</w:t>
            </w:r>
          </w:p>
        </w:tc>
        <w:tc>
          <w:tcPr>
            <w:tcW w:w="128" w:type="pct"/>
          </w:tcPr>
          <w:p w14:paraId="2566B88D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0C2B430" w14:textId="1D4E850E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(252)</w:t>
            </w:r>
          </w:p>
        </w:tc>
        <w:tc>
          <w:tcPr>
            <w:tcW w:w="147" w:type="pct"/>
          </w:tcPr>
          <w:p w14:paraId="788793C3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3CA9A3" w14:textId="1709C962" w:rsidR="001206FB" w:rsidRPr="00ED3D80" w:rsidRDefault="00623AE1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48731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32663" w14:textId="6FFB38B2" w:rsidR="001206FB" w:rsidRPr="00ED3D80" w:rsidRDefault="001206FB" w:rsidP="00E60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06FB" w:rsidRPr="00ED3D80" w14:paraId="74A2EBD2" w14:textId="77777777" w:rsidTr="00836DE4">
        <w:tc>
          <w:tcPr>
            <w:tcW w:w="2035" w:type="pct"/>
          </w:tcPr>
          <w:p w14:paraId="5CCF641C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B407E96" w14:textId="77777777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444F000" w14:textId="14CB27D0" w:rsidR="001206FB" w:rsidRPr="00ED3D80" w:rsidRDefault="007023F2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23F2">
              <w:rPr>
                <w:rFonts w:ascii="Angsana New" w:hAnsi="Angsana New"/>
                <w:sz w:val="30"/>
                <w:szCs w:val="30"/>
              </w:rPr>
              <w:t>(8,666)</w:t>
            </w:r>
          </w:p>
        </w:tc>
        <w:tc>
          <w:tcPr>
            <w:tcW w:w="128" w:type="pct"/>
          </w:tcPr>
          <w:p w14:paraId="33B7E99F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18A4663" w14:textId="6853244E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(15,093)</w:t>
            </w:r>
          </w:p>
        </w:tc>
        <w:tc>
          <w:tcPr>
            <w:tcW w:w="147" w:type="pct"/>
          </w:tcPr>
          <w:p w14:paraId="20BB24B3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67BAD9C" w14:textId="18D03C0D" w:rsidR="001206FB" w:rsidRPr="00ED3D80" w:rsidRDefault="00623AE1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3AE1">
              <w:rPr>
                <w:rFonts w:ascii="Angsana New" w:hAnsi="Angsana New"/>
                <w:sz w:val="30"/>
                <w:szCs w:val="30"/>
              </w:rPr>
              <w:t>(3,712)</w:t>
            </w:r>
          </w:p>
        </w:tc>
        <w:tc>
          <w:tcPr>
            <w:tcW w:w="140" w:type="pct"/>
          </w:tcPr>
          <w:p w14:paraId="11C0178F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1549348" w14:textId="13BAEB52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53F52">
              <w:rPr>
                <w:rFonts w:ascii="Angsana New" w:hAnsi="Angsana New"/>
                <w:sz w:val="30"/>
                <w:szCs w:val="30"/>
              </w:rPr>
              <w:t>(3,712)</w:t>
            </w:r>
          </w:p>
        </w:tc>
      </w:tr>
      <w:tr w:rsidR="001206FB" w:rsidRPr="002301B3" w14:paraId="406FEF01" w14:textId="77777777" w:rsidTr="00836DE4">
        <w:tc>
          <w:tcPr>
            <w:tcW w:w="2035" w:type="pct"/>
          </w:tcPr>
          <w:p w14:paraId="293DE01C" w14:textId="067393B1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45CB5FB9" w14:textId="0FF75A3E" w:rsidR="001206FB" w:rsidRPr="00ED3D80" w:rsidRDefault="007023F2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3F2">
              <w:rPr>
                <w:rFonts w:ascii="Angsana New" w:hAnsi="Angsana New"/>
                <w:b/>
                <w:bCs/>
                <w:sz w:val="30"/>
                <w:szCs w:val="30"/>
              </w:rPr>
              <w:t>(9,420)</w:t>
            </w:r>
          </w:p>
        </w:tc>
        <w:tc>
          <w:tcPr>
            <w:tcW w:w="128" w:type="pct"/>
          </w:tcPr>
          <w:p w14:paraId="262415F9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516BBC29" w14:textId="1BF0DEE8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(15,808)</w:t>
            </w:r>
          </w:p>
        </w:tc>
        <w:tc>
          <w:tcPr>
            <w:tcW w:w="147" w:type="pct"/>
          </w:tcPr>
          <w:p w14:paraId="2D1E4E68" w14:textId="77777777" w:rsidR="001206FB" w:rsidRPr="00C53F52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7EB2B9A1" w14:textId="5B539B79" w:rsidR="001206FB" w:rsidRPr="00C53F52" w:rsidRDefault="00623AE1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AE1">
              <w:rPr>
                <w:rFonts w:ascii="Angsana New" w:hAnsi="Angsana New"/>
                <w:b/>
                <w:bCs/>
                <w:sz w:val="30"/>
                <w:szCs w:val="30"/>
              </w:rPr>
              <w:t>(3,712)</w:t>
            </w:r>
          </w:p>
        </w:tc>
        <w:tc>
          <w:tcPr>
            <w:tcW w:w="140" w:type="pct"/>
          </w:tcPr>
          <w:p w14:paraId="29884B21" w14:textId="77777777" w:rsidR="001206FB" w:rsidRPr="00C53F52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6CB6EB5B" w14:textId="354D5F35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(3,712)</w:t>
            </w:r>
          </w:p>
        </w:tc>
      </w:tr>
      <w:tr w:rsidR="001206FB" w:rsidRPr="00246B7C" w14:paraId="0D59BCCF" w14:textId="77777777" w:rsidTr="00836DE4">
        <w:tc>
          <w:tcPr>
            <w:tcW w:w="2035" w:type="pct"/>
          </w:tcPr>
          <w:p w14:paraId="2130D767" w14:textId="77777777" w:rsidR="001206FB" w:rsidRPr="00246B7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69C43C51" w14:textId="77777777" w:rsidR="001206FB" w:rsidRPr="00246B7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84AEE95" w14:textId="77777777" w:rsidR="001206FB" w:rsidRPr="00246B7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5DAF86F8" w14:textId="77777777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1D9C4D1" w14:textId="77777777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A604EE9" w14:textId="77777777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BBFF0FA" w14:textId="77777777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7D8C605D" w14:textId="77777777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06FB" w:rsidRPr="00CD0D6F" w14:paraId="4E0CCA36" w14:textId="77777777" w:rsidTr="00836DE4">
        <w:tc>
          <w:tcPr>
            <w:tcW w:w="2035" w:type="pct"/>
          </w:tcPr>
          <w:p w14:paraId="46AD0FC4" w14:textId="5300A100" w:rsidR="001206FB" w:rsidRPr="00ED3D8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14:paraId="78429F60" w14:textId="16EE38C7" w:rsidR="001206FB" w:rsidRPr="00ED3D80" w:rsidRDefault="007023F2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3F2">
              <w:rPr>
                <w:rFonts w:ascii="Angsana New" w:hAnsi="Angsana New"/>
                <w:b/>
                <w:bCs/>
                <w:sz w:val="30"/>
                <w:szCs w:val="30"/>
              </w:rPr>
              <w:t>491,342</w:t>
            </w:r>
          </w:p>
        </w:tc>
        <w:tc>
          <w:tcPr>
            <w:tcW w:w="128" w:type="pct"/>
            <w:vAlign w:val="bottom"/>
          </w:tcPr>
          <w:p w14:paraId="2EE92986" w14:textId="77777777" w:rsidR="001206FB" w:rsidRPr="00ED3D80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41EAD910" w14:textId="3F1B4D19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517,770</w:t>
            </w:r>
          </w:p>
        </w:tc>
        <w:tc>
          <w:tcPr>
            <w:tcW w:w="147" w:type="pct"/>
            <w:vAlign w:val="bottom"/>
          </w:tcPr>
          <w:p w14:paraId="69961D6A" w14:textId="77777777" w:rsidR="001206FB" w:rsidRPr="00C53F52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3EF36D36" w14:textId="7701C273" w:rsidR="001206FB" w:rsidRPr="00C53F52" w:rsidRDefault="00623AE1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AE1">
              <w:rPr>
                <w:rFonts w:ascii="Angsana New" w:hAnsi="Angsana New"/>
                <w:b/>
                <w:bCs/>
                <w:sz w:val="30"/>
                <w:szCs w:val="30"/>
              </w:rPr>
              <w:t>272,126</w:t>
            </w:r>
          </w:p>
        </w:tc>
        <w:tc>
          <w:tcPr>
            <w:tcW w:w="140" w:type="pct"/>
            <w:vAlign w:val="bottom"/>
          </w:tcPr>
          <w:p w14:paraId="1BB17434" w14:textId="77777777" w:rsidR="001206FB" w:rsidRPr="00C53F52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01C3C297" w14:textId="7A1FF833" w:rsidR="001206FB" w:rsidRPr="00C53F52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52">
              <w:rPr>
                <w:rFonts w:ascii="Angsana New" w:hAnsi="Angsana New"/>
                <w:b/>
                <w:bCs/>
                <w:sz w:val="30"/>
                <w:szCs w:val="30"/>
              </w:rPr>
              <w:t>290,564</w:t>
            </w:r>
          </w:p>
        </w:tc>
      </w:tr>
    </w:tbl>
    <w:p w14:paraId="69A7EDE8" w14:textId="77777777" w:rsidR="007820F3" w:rsidRDefault="007820F3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21E47B" w14:textId="77777777" w:rsidR="000A7373" w:rsidRDefault="000A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648C80C" w14:textId="198ED028" w:rsidR="00FA3821" w:rsidRDefault="00284462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FA3821" w:rsidRPr="00CE458C">
        <w:rPr>
          <w:rFonts w:ascii="Angsana New" w:hAnsi="Angsana New"/>
          <w:b/>
          <w:bCs/>
          <w:sz w:val="30"/>
          <w:szCs w:val="30"/>
        </w:rPr>
        <w:tab/>
      </w:r>
      <w:r w:rsidR="00FA3821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46C07A80" w14:textId="77777777" w:rsidR="001206FB" w:rsidRPr="007C76AA" w:rsidRDefault="001206FB" w:rsidP="0012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41"/>
        <w:gridCol w:w="929"/>
        <w:gridCol w:w="249"/>
        <w:gridCol w:w="1011"/>
        <w:gridCol w:w="249"/>
        <w:gridCol w:w="921"/>
        <w:gridCol w:w="249"/>
        <w:gridCol w:w="1011"/>
        <w:gridCol w:w="270"/>
        <w:gridCol w:w="990"/>
      </w:tblGrid>
      <w:tr w:rsidR="001206FB" w:rsidRPr="00ED7C0E" w14:paraId="5FAB89F6" w14:textId="77777777" w:rsidTr="00EA5562">
        <w:trPr>
          <w:tblHeader/>
        </w:trPr>
        <w:tc>
          <w:tcPr>
            <w:tcW w:w="2880" w:type="dxa"/>
            <w:vAlign w:val="bottom"/>
          </w:tcPr>
          <w:p w14:paraId="61285A7D" w14:textId="77777777" w:rsidR="001206FB" w:rsidRPr="00ED7C0E" w:rsidRDefault="001206FB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64244D04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06FB" w:rsidRPr="007276C8" w14:paraId="610CD764" w14:textId="77777777" w:rsidTr="00EA5562">
        <w:trPr>
          <w:tblHeader/>
        </w:trPr>
        <w:tc>
          <w:tcPr>
            <w:tcW w:w="2880" w:type="dxa"/>
            <w:vAlign w:val="bottom"/>
            <w:hideMark/>
          </w:tcPr>
          <w:p w14:paraId="52D897B4" w14:textId="77777777" w:rsidR="001206FB" w:rsidRPr="00ED7C0E" w:rsidRDefault="001206FB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5A40BF76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0FE015D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2B870B0D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76BFC963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369DD43D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5FE3EE5E" w14:textId="5CDEB052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="006D0B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D7C0E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463C6D8E" w14:textId="77777777" w:rsidR="001206FB" w:rsidRPr="00ED7C0E" w:rsidRDefault="001206FB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1743BF86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  <w:r w:rsidRPr="00ED7C0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1D17307A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1DAB8606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58415584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D7A91C7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2375D8E" w14:textId="77777777" w:rsidR="001206FB" w:rsidRPr="00ED7C0E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1206FB" w:rsidRPr="00ED7C0E" w14:paraId="60B2643A" w14:textId="77777777" w:rsidTr="00EA5562">
        <w:trPr>
          <w:tblHeader/>
        </w:trPr>
        <w:tc>
          <w:tcPr>
            <w:tcW w:w="2880" w:type="dxa"/>
            <w:vAlign w:val="bottom"/>
          </w:tcPr>
          <w:p w14:paraId="44B00A1E" w14:textId="77777777" w:rsidR="001206FB" w:rsidRPr="00ED7C0E" w:rsidRDefault="001206FB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3081053B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1206FB" w:rsidRPr="007276C8" w14:paraId="096D7168" w14:textId="77777777" w:rsidTr="00EA5562">
        <w:tc>
          <w:tcPr>
            <w:tcW w:w="2880" w:type="dxa"/>
            <w:vAlign w:val="bottom"/>
          </w:tcPr>
          <w:p w14:paraId="36BBDCF6" w14:textId="003F913D" w:rsidR="001206FB" w:rsidRPr="00ED7C0E" w:rsidRDefault="001206FB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810" w:type="dxa"/>
            <w:vAlign w:val="bottom"/>
          </w:tcPr>
          <w:p w14:paraId="6018A5AD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C98D5A9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7E4978E0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3AF2A53" w14:textId="77777777" w:rsidR="001206FB" w:rsidRPr="00ED7C0E" w:rsidRDefault="001206FB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51F7A338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43D78DB" w14:textId="77777777" w:rsidR="001206FB" w:rsidRPr="00ED7C0E" w:rsidRDefault="001206FB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65523768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E24866C" w14:textId="77777777" w:rsidR="001206FB" w:rsidRPr="00ED7C0E" w:rsidRDefault="001206FB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A459773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01C26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D4C3EE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6FB" w:rsidRPr="007276C8" w14:paraId="7FFAF7AD" w14:textId="77777777" w:rsidTr="003A63BD">
        <w:tc>
          <w:tcPr>
            <w:tcW w:w="2880" w:type="dxa"/>
            <w:vAlign w:val="bottom"/>
          </w:tcPr>
          <w:p w14:paraId="46A464A5" w14:textId="77777777" w:rsidR="001206FB" w:rsidRPr="00ED7C0E" w:rsidRDefault="001206FB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2BB5DAD2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A986BB3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4468A1D2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D14CF6D" w14:textId="77777777" w:rsidR="001206FB" w:rsidRPr="00ED7C0E" w:rsidRDefault="001206FB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2667625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FCF327F" w14:textId="77777777" w:rsidR="001206FB" w:rsidRPr="00ED7C0E" w:rsidRDefault="001206FB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5AD10FCC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157E0E6" w14:textId="77777777" w:rsidR="001206FB" w:rsidRPr="00ED7C0E" w:rsidRDefault="001206FB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435B9E96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DFC1D3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1B939F" w14:textId="77777777" w:rsidR="001206FB" w:rsidRPr="00ED7C0E" w:rsidRDefault="001206FB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6FB" w:rsidRPr="007276C8" w14:paraId="1A2F25CA" w14:textId="77777777" w:rsidTr="00D91629">
        <w:tc>
          <w:tcPr>
            <w:tcW w:w="2880" w:type="dxa"/>
            <w:vAlign w:val="bottom"/>
          </w:tcPr>
          <w:p w14:paraId="59FC9B89" w14:textId="661F1A12" w:rsidR="001206FB" w:rsidRPr="00ED7C0E" w:rsidRDefault="001206FB" w:rsidP="006D0B94">
            <w:pPr>
              <w:ind w:left="165" w:right="-11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</w:t>
            </w:r>
            <w:r w:rsidR="006D0B9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AE7C1FE" w14:textId="3BC5E231" w:rsidR="001206FB" w:rsidRPr="00D91629" w:rsidRDefault="00D91629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629">
              <w:rPr>
                <w:rFonts w:ascii="Angsana New" w:hAnsi="Angsana New" w:cs="Angsana New"/>
                <w:sz w:val="26"/>
                <w:szCs w:val="26"/>
              </w:rPr>
              <w:t>666,937</w:t>
            </w:r>
          </w:p>
        </w:tc>
        <w:tc>
          <w:tcPr>
            <w:tcW w:w="241" w:type="dxa"/>
            <w:vAlign w:val="bottom"/>
          </w:tcPr>
          <w:p w14:paraId="380A0457" w14:textId="77777777" w:rsidR="001206FB" w:rsidRPr="00D91629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735559FD" w14:textId="40469C02" w:rsidR="001206FB" w:rsidRPr="00D91629" w:rsidRDefault="00500626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C6A3DB1" w14:textId="77777777" w:rsidR="001206FB" w:rsidRPr="00500626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02CD6FAB" w14:textId="1EE3E404" w:rsidR="001206FB" w:rsidRPr="00D91629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</w:rPr>
              <w:t>(310,000)</w:t>
            </w:r>
          </w:p>
        </w:tc>
        <w:tc>
          <w:tcPr>
            <w:tcW w:w="249" w:type="dxa"/>
            <w:vAlign w:val="bottom"/>
          </w:tcPr>
          <w:p w14:paraId="1E41A7B9" w14:textId="77777777" w:rsidR="001206FB" w:rsidRPr="00D91629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57CC2B51" w14:textId="46627C2C" w:rsidR="001206FB" w:rsidRPr="00D91629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</w:rPr>
              <w:t>(1,86</w:t>
            </w:r>
            <w:r w:rsidR="00DF562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0062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EA69B5D" w14:textId="77777777" w:rsidR="001206FB" w:rsidRPr="00D91629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68A32FED" w14:textId="49AF0A3B" w:rsidR="001206FB" w:rsidRPr="00D91629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</w:rPr>
              <w:t>430,677</w:t>
            </w:r>
          </w:p>
        </w:tc>
        <w:tc>
          <w:tcPr>
            <w:tcW w:w="270" w:type="dxa"/>
            <w:vAlign w:val="bottom"/>
          </w:tcPr>
          <w:p w14:paraId="57727B93" w14:textId="77777777" w:rsidR="001206FB" w:rsidRPr="00D91629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FBA67E" w14:textId="1D5158C3" w:rsidR="001206FB" w:rsidRPr="00D91629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</w:rPr>
              <w:t>785,747</w:t>
            </w:r>
          </w:p>
        </w:tc>
      </w:tr>
      <w:tr w:rsidR="003A63BD" w:rsidRPr="007276C8" w14:paraId="6144AFDE" w14:textId="77777777" w:rsidTr="00D91629">
        <w:tc>
          <w:tcPr>
            <w:tcW w:w="2880" w:type="dxa"/>
            <w:vAlign w:val="bottom"/>
          </w:tcPr>
          <w:p w14:paraId="7A3114E9" w14:textId="52380E0A" w:rsidR="003A63BD" w:rsidRPr="00ED7C0E" w:rsidRDefault="003A63BD" w:rsidP="006D0B94">
            <w:pPr>
              <w:ind w:left="165" w:right="-11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="006D0B9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7FC3909" w14:textId="31833862" w:rsidR="003A63BD" w:rsidRPr="00D91629" w:rsidRDefault="00D91629" w:rsidP="00D9162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D916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224FAFE" w14:textId="77777777" w:rsidR="003A63BD" w:rsidRPr="00D91629" w:rsidRDefault="003A63BD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4FBDAB41" w14:textId="6FDBCCF2" w:rsidR="003A63BD" w:rsidRPr="00D91629" w:rsidRDefault="00500626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A5FB34E" w14:textId="77777777" w:rsidR="003A63BD" w:rsidRPr="00500626" w:rsidRDefault="003A63BD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046E9740" w14:textId="146FE800" w:rsidR="003A63BD" w:rsidRPr="00D91629" w:rsidRDefault="00500626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1AD128C" w14:textId="77777777" w:rsidR="003A63BD" w:rsidRPr="00500626" w:rsidRDefault="003A63BD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7AD435A" w14:textId="24240119" w:rsidR="003A63BD" w:rsidRPr="00D91629" w:rsidRDefault="00500626" w:rsidP="00500626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CFD99E8" w14:textId="77777777" w:rsidR="003A63BD" w:rsidRPr="00500626" w:rsidRDefault="003A63BD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8061453" w14:textId="38A83F2B" w:rsidR="003A63BD" w:rsidRPr="00D91629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</w:rPr>
              <w:t>3,003</w:t>
            </w:r>
          </w:p>
        </w:tc>
        <w:tc>
          <w:tcPr>
            <w:tcW w:w="270" w:type="dxa"/>
            <w:vAlign w:val="bottom"/>
          </w:tcPr>
          <w:p w14:paraId="2C469317" w14:textId="77777777" w:rsidR="003A63BD" w:rsidRPr="00D91629" w:rsidRDefault="003A63BD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859227" w14:textId="4A074B9A" w:rsidR="003A63BD" w:rsidRPr="00D91629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</w:rPr>
              <w:t>3,003</w:t>
            </w:r>
          </w:p>
        </w:tc>
      </w:tr>
      <w:tr w:rsidR="003A63BD" w:rsidRPr="007276C8" w14:paraId="23D4371F" w14:textId="77777777" w:rsidTr="00D91629">
        <w:tc>
          <w:tcPr>
            <w:tcW w:w="2880" w:type="dxa"/>
            <w:vAlign w:val="bottom"/>
          </w:tcPr>
          <w:p w14:paraId="372AF3DB" w14:textId="61B2FCBB" w:rsidR="003A63BD" w:rsidRPr="00ED7C0E" w:rsidRDefault="003A63BD" w:rsidP="00EA5562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9DF38" w14:textId="0D62FAA5" w:rsidR="003A63BD" w:rsidRPr="00ED7C0E" w:rsidRDefault="00D91629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916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666,937</w:t>
            </w:r>
          </w:p>
        </w:tc>
        <w:tc>
          <w:tcPr>
            <w:tcW w:w="241" w:type="dxa"/>
            <w:vAlign w:val="bottom"/>
          </w:tcPr>
          <w:p w14:paraId="125525D6" w14:textId="77777777" w:rsidR="003A63BD" w:rsidRPr="00ED7C0E" w:rsidRDefault="003A63BD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948F3" w14:textId="5E52400C" w:rsidR="003A63BD" w:rsidRPr="00ED7C0E" w:rsidRDefault="00500626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E9073AE" w14:textId="77777777" w:rsidR="003A63BD" w:rsidRPr="00ED7C0E" w:rsidRDefault="003A63BD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2DF83" w14:textId="7B87588C" w:rsidR="003A63BD" w:rsidRPr="00ED7C0E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(310,000)</w:t>
            </w:r>
          </w:p>
        </w:tc>
        <w:tc>
          <w:tcPr>
            <w:tcW w:w="249" w:type="dxa"/>
            <w:vAlign w:val="bottom"/>
          </w:tcPr>
          <w:p w14:paraId="17355D77" w14:textId="77777777" w:rsidR="003A63BD" w:rsidRPr="00ED7C0E" w:rsidRDefault="003A63BD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F4C89" w14:textId="5099FC8F" w:rsidR="003A63BD" w:rsidRPr="00ED7C0E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(1,86</w:t>
            </w:r>
            <w:r w:rsidR="00DF562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500626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7E380759" w14:textId="77777777" w:rsidR="003A63BD" w:rsidRPr="00ED7C0E" w:rsidRDefault="003A63BD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ECA9B" w14:textId="49CE3B91" w:rsidR="003A63BD" w:rsidRPr="00ED7C0E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433,680</w:t>
            </w:r>
          </w:p>
        </w:tc>
        <w:tc>
          <w:tcPr>
            <w:tcW w:w="270" w:type="dxa"/>
            <w:vAlign w:val="bottom"/>
          </w:tcPr>
          <w:p w14:paraId="092F7E18" w14:textId="77777777" w:rsidR="003A63BD" w:rsidRPr="00ED7C0E" w:rsidRDefault="003A63BD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513C4" w14:textId="45E8CE1C" w:rsidR="003A63BD" w:rsidRPr="00ED7C0E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788,750</w:t>
            </w:r>
          </w:p>
        </w:tc>
      </w:tr>
      <w:tr w:rsidR="00D91629" w:rsidRPr="007276C8" w14:paraId="2606641A" w14:textId="77777777" w:rsidTr="00D91629">
        <w:trPr>
          <w:trHeight w:val="60"/>
        </w:trPr>
        <w:tc>
          <w:tcPr>
            <w:tcW w:w="2880" w:type="dxa"/>
            <w:vAlign w:val="bottom"/>
          </w:tcPr>
          <w:p w14:paraId="206C507D" w14:textId="5E3B0858" w:rsidR="00D91629" w:rsidRPr="00ED7C0E" w:rsidRDefault="00D91629" w:rsidP="003B0641">
            <w:pPr>
              <w:ind w:left="165" w:right="-110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6588926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D926A6B" w14:textId="77777777" w:rsidR="00D91629" w:rsidRPr="00ED7C0E" w:rsidRDefault="00D91629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5096F33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75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5FBD9AF" w14:textId="77777777" w:rsidR="00D91629" w:rsidRPr="00ED7C0E" w:rsidRDefault="00D91629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9DAE676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DC83F8C" w14:textId="77777777" w:rsidR="00D91629" w:rsidRPr="00ED7C0E" w:rsidRDefault="00D91629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63A88F1" w14:textId="77777777" w:rsidR="00D91629" w:rsidRPr="00ED7C0E" w:rsidRDefault="00D91629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EA47067" w14:textId="77777777" w:rsidR="00D91629" w:rsidRPr="00ED7C0E" w:rsidRDefault="00D91629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578D3A5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5C2B92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6005696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D91629" w:rsidRPr="007276C8" w14:paraId="40C777E4" w14:textId="77777777" w:rsidTr="00D91629">
        <w:trPr>
          <w:trHeight w:val="60"/>
        </w:trPr>
        <w:tc>
          <w:tcPr>
            <w:tcW w:w="2880" w:type="dxa"/>
            <w:vAlign w:val="bottom"/>
            <w:hideMark/>
          </w:tcPr>
          <w:p w14:paraId="4A453491" w14:textId="66C8E769" w:rsidR="00D91629" w:rsidRPr="00ED7C0E" w:rsidRDefault="00D91629" w:rsidP="003B0641">
            <w:pPr>
              <w:ind w:left="165" w:right="-110" w:hanging="165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FE7118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B459E6E" w14:textId="77777777" w:rsidR="00D91629" w:rsidRPr="00ED7C0E" w:rsidRDefault="00D91629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8DBAD57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75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E95B21B" w14:textId="77777777" w:rsidR="00D91629" w:rsidRPr="00ED7C0E" w:rsidRDefault="00D91629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FDE84EF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69E9778" w14:textId="77777777" w:rsidR="00D91629" w:rsidRPr="00ED7C0E" w:rsidRDefault="00D91629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1D25BDD9" w14:textId="77777777" w:rsidR="00D91629" w:rsidRPr="00ED7C0E" w:rsidRDefault="00D91629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BF0ECD9" w14:textId="77777777" w:rsidR="00D91629" w:rsidRPr="00ED7C0E" w:rsidRDefault="00D91629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4BB1174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997A10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EC9971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1206FB" w:rsidRPr="007276C8" w14:paraId="69D9E2DE" w14:textId="77777777" w:rsidTr="00D91629">
        <w:trPr>
          <w:trHeight w:val="60"/>
        </w:trPr>
        <w:tc>
          <w:tcPr>
            <w:tcW w:w="2880" w:type="dxa"/>
            <w:vAlign w:val="bottom"/>
            <w:hideMark/>
          </w:tcPr>
          <w:p w14:paraId="2650C4B0" w14:textId="3E44FA99" w:rsidR="001206FB" w:rsidRPr="00ED7C0E" w:rsidRDefault="001206FB" w:rsidP="006D0B94">
            <w:pPr>
              <w:ind w:left="165" w:right="-110" w:hanging="165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</w:t>
            </w:r>
            <w:r w:rsidR="006D0B9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3965162" w14:textId="66863DBD" w:rsidR="001206FB" w:rsidRPr="00ED7C0E" w:rsidRDefault="00D91629" w:rsidP="00D916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916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906,797</w:t>
            </w:r>
          </w:p>
        </w:tc>
        <w:tc>
          <w:tcPr>
            <w:tcW w:w="241" w:type="dxa"/>
            <w:vAlign w:val="bottom"/>
          </w:tcPr>
          <w:p w14:paraId="38BCCDFB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E36E48F" w14:textId="462376E7" w:rsidR="001206FB" w:rsidRPr="00ED7C0E" w:rsidRDefault="00500626" w:rsidP="00D916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75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</w:rPr>
              <w:t>45,159</w:t>
            </w:r>
          </w:p>
        </w:tc>
        <w:tc>
          <w:tcPr>
            <w:tcW w:w="249" w:type="dxa"/>
            <w:vAlign w:val="bottom"/>
          </w:tcPr>
          <w:p w14:paraId="5AEB1BA3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8902651" w14:textId="60BC9BB8" w:rsidR="001206FB" w:rsidRPr="00ED7C0E" w:rsidRDefault="00500626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D1AACB2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35FF624" w14:textId="2D4792BD" w:rsidR="001206FB" w:rsidRPr="00ED7C0E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</w:rPr>
              <w:t>(387)</w:t>
            </w:r>
          </w:p>
        </w:tc>
        <w:tc>
          <w:tcPr>
            <w:tcW w:w="249" w:type="dxa"/>
            <w:vAlign w:val="bottom"/>
          </w:tcPr>
          <w:p w14:paraId="337295E0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4DEC8133" w14:textId="0622445B" w:rsidR="001206FB" w:rsidRPr="00ED7C0E" w:rsidRDefault="00500626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</w:rPr>
              <w:t>(430,677)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255EAB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5AD7122" w14:textId="2C1C0A8B" w:rsidR="001206FB" w:rsidRPr="00ED7C0E" w:rsidRDefault="00500626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  <w:lang w:bidi="th-TH"/>
              </w:rPr>
              <w:t>520,892</w:t>
            </w:r>
          </w:p>
        </w:tc>
      </w:tr>
      <w:tr w:rsidR="001206FB" w:rsidRPr="007276C8" w14:paraId="2B0E5816" w14:textId="77777777" w:rsidTr="00D91629">
        <w:tc>
          <w:tcPr>
            <w:tcW w:w="2880" w:type="dxa"/>
            <w:vAlign w:val="bottom"/>
          </w:tcPr>
          <w:p w14:paraId="66E13D5B" w14:textId="774EA063" w:rsidR="001206FB" w:rsidRPr="00ED7C0E" w:rsidRDefault="001206FB" w:rsidP="006D0B94">
            <w:pPr>
              <w:ind w:left="165" w:right="-11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="006D0B9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212E9" w14:textId="4A6F2E7C" w:rsidR="001206FB" w:rsidRPr="00D91629" w:rsidRDefault="00D91629" w:rsidP="00D916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916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3,006</w:t>
            </w:r>
          </w:p>
        </w:tc>
        <w:tc>
          <w:tcPr>
            <w:tcW w:w="241" w:type="dxa"/>
            <w:vAlign w:val="bottom"/>
          </w:tcPr>
          <w:p w14:paraId="0E1C5B3A" w14:textId="77777777" w:rsidR="001206FB" w:rsidRPr="00D91629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E466CE" w14:textId="59955156" w:rsidR="001206FB" w:rsidRPr="00D91629" w:rsidRDefault="00500626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548E985" w14:textId="77777777" w:rsidR="001206FB" w:rsidRPr="00D91629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35062" w14:textId="3EAED53C" w:rsidR="001206FB" w:rsidRPr="00D91629" w:rsidRDefault="00500626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09F9ADE" w14:textId="77777777" w:rsidR="001206FB" w:rsidRPr="00D91629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04F344" w14:textId="56A1DD8C" w:rsidR="001206FB" w:rsidRPr="00D91629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49" w:type="dxa"/>
            <w:vAlign w:val="bottom"/>
          </w:tcPr>
          <w:p w14:paraId="26F54F85" w14:textId="77777777" w:rsidR="001206FB" w:rsidRPr="00D91629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876A9" w14:textId="63FF32FD" w:rsidR="001206FB" w:rsidRPr="00D91629" w:rsidRDefault="00500626" w:rsidP="00D91629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(3,003)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ED06F6" w14:textId="77777777" w:rsidR="001206FB" w:rsidRPr="00D91629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4174A" w14:textId="4ACD2EB1" w:rsidR="001206FB" w:rsidRPr="00500626" w:rsidRDefault="00500626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206FB" w:rsidRPr="007276C8" w14:paraId="7B9B8817" w14:textId="77777777" w:rsidTr="00D91629">
        <w:tc>
          <w:tcPr>
            <w:tcW w:w="2880" w:type="dxa"/>
            <w:vAlign w:val="bottom"/>
          </w:tcPr>
          <w:p w14:paraId="6056148A" w14:textId="77777777" w:rsidR="001206FB" w:rsidRPr="00ED7C0E" w:rsidRDefault="001206FB" w:rsidP="00EA556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ED616" w14:textId="6B071D27" w:rsidR="001206FB" w:rsidRPr="00ED7C0E" w:rsidRDefault="00D91629" w:rsidP="00D916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9162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909,803</w:t>
            </w:r>
          </w:p>
        </w:tc>
        <w:tc>
          <w:tcPr>
            <w:tcW w:w="241" w:type="dxa"/>
            <w:vAlign w:val="bottom"/>
          </w:tcPr>
          <w:p w14:paraId="0E47EFAC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C25F9D" w14:textId="46039D63" w:rsidR="001206FB" w:rsidRPr="00ED7C0E" w:rsidRDefault="00500626" w:rsidP="00D916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75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45,159</w:t>
            </w:r>
          </w:p>
        </w:tc>
        <w:tc>
          <w:tcPr>
            <w:tcW w:w="249" w:type="dxa"/>
            <w:vAlign w:val="bottom"/>
          </w:tcPr>
          <w:p w14:paraId="53DB0AD6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3B96E0" w14:textId="29EB8586" w:rsidR="001206FB" w:rsidRPr="00ED7C0E" w:rsidRDefault="00500626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A17CEC4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4024D" w14:textId="132BA862" w:rsidR="001206FB" w:rsidRPr="00ED7C0E" w:rsidRDefault="00500626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062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(390)</w:t>
            </w:r>
          </w:p>
        </w:tc>
        <w:tc>
          <w:tcPr>
            <w:tcW w:w="249" w:type="dxa"/>
            <w:vAlign w:val="bottom"/>
          </w:tcPr>
          <w:p w14:paraId="0DB940A8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22A1A" w14:textId="362CCD85" w:rsidR="001206FB" w:rsidRPr="00ED7C0E" w:rsidRDefault="00500626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50062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(433,680)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45DC58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22FEF4" w14:textId="150E4D6A" w:rsidR="001206FB" w:rsidRPr="00ED7C0E" w:rsidRDefault="00500626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50062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520,892</w:t>
            </w:r>
          </w:p>
        </w:tc>
      </w:tr>
      <w:tr w:rsidR="006D0B94" w:rsidRPr="007276C8" w14:paraId="45F928C9" w14:textId="77777777" w:rsidTr="00D91629">
        <w:tc>
          <w:tcPr>
            <w:tcW w:w="2880" w:type="dxa"/>
            <w:vAlign w:val="bottom"/>
          </w:tcPr>
          <w:p w14:paraId="5E81CB40" w14:textId="77777777" w:rsidR="006D0B94" w:rsidRPr="00ED7C0E" w:rsidRDefault="006D0B94" w:rsidP="00EA556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5F3363" w14:textId="77777777" w:rsidR="006D0B94" w:rsidRPr="00ED7C0E" w:rsidRDefault="006D0B94" w:rsidP="00D916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3432E56" w14:textId="77777777" w:rsidR="006D0B94" w:rsidRPr="00ED7C0E" w:rsidRDefault="006D0B94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557D20" w14:textId="77777777" w:rsidR="006D0B94" w:rsidRPr="00ED7C0E" w:rsidRDefault="006D0B94" w:rsidP="00D916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75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1ADECFA" w14:textId="77777777" w:rsidR="006D0B94" w:rsidRPr="00ED7C0E" w:rsidRDefault="006D0B94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68D6B7" w14:textId="77777777" w:rsidR="006D0B94" w:rsidRPr="00ED7C0E" w:rsidRDefault="006D0B94" w:rsidP="00D9162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901DE2F" w14:textId="77777777" w:rsidR="006D0B94" w:rsidRPr="00ED7C0E" w:rsidRDefault="006D0B94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58849" w14:textId="77777777" w:rsidR="006D0B94" w:rsidRPr="00ED7C0E" w:rsidRDefault="006D0B94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A3A0D32" w14:textId="77777777" w:rsidR="006D0B94" w:rsidRPr="00ED7C0E" w:rsidRDefault="006D0B94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19053E" w14:textId="77777777" w:rsidR="006D0B94" w:rsidRPr="00ED7C0E" w:rsidRDefault="006D0B94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AD957" w14:textId="77777777" w:rsidR="006D0B94" w:rsidRPr="00ED7C0E" w:rsidRDefault="006D0B94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0B2D4" w14:textId="77777777" w:rsidR="006D0B94" w:rsidRPr="00ED7C0E" w:rsidRDefault="006D0B94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1206FB" w:rsidRPr="007276C8" w14:paraId="162D59D0" w14:textId="77777777" w:rsidTr="00D91629">
        <w:tc>
          <w:tcPr>
            <w:tcW w:w="2880" w:type="dxa"/>
            <w:vAlign w:val="bottom"/>
          </w:tcPr>
          <w:p w14:paraId="64CA2E6C" w14:textId="77777777" w:rsidR="001206FB" w:rsidRPr="00ED7C0E" w:rsidRDefault="001206FB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10" w:type="dxa"/>
            <w:vAlign w:val="bottom"/>
          </w:tcPr>
          <w:p w14:paraId="3B63C345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D470654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8CAC3AC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5C15A68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65B5EEBE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F94DA40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5C8579F4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7A46208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48517EF5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8063BA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7ED7E5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6FB" w:rsidRPr="007276C8" w14:paraId="0B9A1BBD" w14:textId="77777777" w:rsidTr="00D91629">
        <w:tc>
          <w:tcPr>
            <w:tcW w:w="2880" w:type="dxa"/>
            <w:vAlign w:val="bottom"/>
          </w:tcPr>
          <w:p w14:paraId="64DB506F" w14:textId="77777777" w:rsidR="001206FB" w:rsidRPr="00ED7C0E" w:rsidRDefault="001206FB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4CA9A44A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3108F4A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4D55CCA5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F98A9B5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4EB387CE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86DB7D6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043269F5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D178DFC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BAEB5F2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86BDA2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25DCF3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6FB" w:rsidRPr="007276C8" w14:paraId="44879694" w14:textId="77777777" w:rsidTr="00D91629">
        <w:tc>
          <w:tcPr>
            <w:tcW w:w="2880" w:type="dxa"/>
            <w:vAlign w:val="bottom"/>
          </w:tcPr>
          <w:p w14:paraId="3226E3C0" w14:textId="1E6BE9E2" w:rsidR="001206FB" w:rsidRPr="00ED7C0E" w:rsidRDefault="001206FB" w:rsidP="006D0B94">
            <w:pPr>
              <w:ind w:left="165" w:right="-11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</w:t>
            </w:r>
            <w:r w:rsidR="006D0B9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8FBF82C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344,204</w:t>
            </w:r>
          </w:p>
        </w:tc>
        <w:tc>
          <w:tcPr>
            <w:tcW w:w="241" w:type="dxa"/>
            <w:vAlign w:val="bottom"/>
          </w:tcPr>
          <w:p w14:paraId="156C6509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7A6CD4D2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75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66,417</w:t>
            </w:r>
          </w:p>
        </w:tc>
        <w:tc>
          <w:tcPr>
            <w:tcW w:w="249" w:type="dxa"/>
            <w:vAlign w:val="bottom"/>
          </w:tcPr>
          <w:p w14:paraId="3C2D723A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3683F150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(266,000)</w:t>
            </w:r>
          </w:p>
        </w:tc>
        <w:tc>
          <w:tcPr>
            <w:tcW w:w="249" w:type="dxa"/>
            <w:vAlign w:val="bottom"/>
          </w:tcPr>
          <w:p w14:paraId="7ECD6685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28E30211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(4,007)</w:t>
            </w:r>
          </w:p>
        </w:tc>
        <w:tc>
          <w:tcPr>
            <w:tcW w:w="249" w:type="dxa"/>
            <w:vAlign w:val="bottom"/>
          </w:tcPr>
          <w:p w14:paraId="27D3027F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65137E14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227,620</w:t>
            </w:r>
          </w:p>
        </w:tc>
        <w:tc>
          <w:tcPr>
            <w:tcW w:w="270" w:type="dxa"/>
            <w:vAlign w:val="bottom"/>
          </w:tcPr>
          <w:p w14:paraId="37D8AB18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E288BCB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68,234</w:t>
            </w:r>
          </w:p>
        </w:tc>
      </w:tr>
      <w:tr w:rsidR="00D91629" w:rsidRPr="007276C8" w14:paraId="0F8659D9" w14:textId="77777777" w:rsidTr="003B0641">
        <w:trPr>
          <w:trHeight w:val="60"/>
        </w:trPr>
        <w:tc>
          <w:tcPr>
            <w:tcW w:w="2880" w:type="dxa"/>
            <w:vAlign w:val="bottom"/>
          </w:tcPr>
          <w:p w14:paraId="6A811F14" w14:textId="77777777" w:rsidR="00D91629" w:rsidRPr="00ED7C0E" w:rsidRDefault="00D91629" w:rsidP="003B0641">
            <w:pPr>
              <w:ind w:left="165" w:right="-110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6922757" w14:textId="77777777" w:rsidR="00D91629" w:rsidRPr="00ED7C0E" w:rsidRDefault="00D91629" w:rsidP="003B064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FFC3614" w14:textId="77777777" w:rsidR="00D91629" w:rsidRPr="00ED7C0E" w:rsidRDefault="00D91629" w:rsidP="003B064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69B398AC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75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9F4DE8B" w14:textId="77777777" w:rsidR="00D91629" w:rsidRPr="00ED7C0E" w:rsidRDefault="00D91629" w:rsidP="003B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20A4F17" w14:textId="77777777" w:rsidR="00D91629" w:rsidRPr="00ED7C0E" w:rsidRDefault="00D91629" w:rsidP="003B064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08901F7" w14:textId="77777777" w:rsidR="00D91629" w:rsidRPr="00ED7C0E" w:rsidRDefault="00D91629" w:rsidP="003B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331D4E0D" w14:textId="77777777" w:rsidR="00D91629" w:rsidRPr="00ED7C0E" w:rsidRDefault="00D91629" w:rsidP="003B064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6482317" w14:textId="77777777" w:rsidR="00D91629" w:rsidRPr="00ED7C0E" w:rsidRDefault="00D91629" w:rsidP="003B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1876DF15" w14:textId="77777777" w:rsidR="00D91629" w:rsidRPr="00ED7C0E" w:rsidRDefault="00D91629" w:rsidP="003B06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58E52C" w14:textId="77777777" w:rsidR="00D91629" w:rsidRPr="00ED7C0E" w:rsidRDefault="00D91629" w:rsidP="003B06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45C99D6" w14:textId="77777777" w:rsidR="00D91629" w:rsidRPr="00ED7C0E" w:rsidRDefault="00D91629" w:rsidP="003B06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D91629" w:rsidRPr="007276C8" w14:paraId="20D997D8" w14:textId="77777777" w:rsidTr="003B0641">
        <w:trPr>
          <w:trHeight w:val="60"/>
        </w:trPr>
        <w:tc>
          <w:tcPr>
            <w:tcW w:w="2880" w:type="dxa"/>
            <w:vAlign w:val="bottom"/>
            <w:hideMark/>
          </w:tcPr>
          <w:p w14:paraId="303188AA" w14:textId="77777777" w:rsidR="00D91629" w:rsidRPr="00ED7C0E" w:rsidRDefault="00D91629" w:rsidP="003B0641">
            <w:pPr>
              <w:ind w:left="165" w:right="-110" w:hanging="165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754A963" w14:textId="77777777" w:rsidR="00D91629" w:rsidRPr="00ED7C0E" w:rsidRDefault="00D91629" w:rsidP="003B064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5F32DAF" w14:textId="77777777" w:rsidR="00D91629" w:rsidRPr="00ED7C0E" w:rsidRDefault="00D91629" w:rsidP="003B064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D2C49A5" w14:textId="77777777" w:rsidR="00D91629" w:rsidRPr="00ED7C0E" w:rsidRDefault="00D91629" w:rsidP="00D916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75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7122C31" w14:textId="77777777" w:rsidR="00D91629" w:rsidRPr="00ED7C0E" w:rsidRDefault="00D91629" w:rsidP="003B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5F3600D5" w14:textId="77777777" w:rsidR="00D91629" w:rsidRPr="00ED7C0E" w:rsidRDefault="00D91629" w:rsidP="003B064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5CACB96" w14:textId="77777777" w:rsidR="00D91629" w:rsidRPr="00ED7C0E" w:rsidRDefault="00D91629" w:rsidP="003B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3FF11C06" w14:textId="77777777" w:rsidR="00D91629" w:rsidRPr="00ED7C0E" w:rsidRDefault="00D91629" w:rsidP="003B064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FCCE68D" w14:textId="77777777" w:rsidR="00D91629" w:rsidRPr="00ED7C0E" w:rsidRDefault="00D91629" w:rsidP="003B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12B576EF" w14:textId="77777777" w:rsidR="00D91629" w:rsidRPr="00ED7C0E" w:rsidRDefault="00D91629" w:rsidP="003B06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A05BC8" w14:textId="77777777" w:rsidR="00D91629" w:rsidRPr="00ED7C0E" w:rsidRDefault="00D91629" w:rsidP="003B06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EDE0E5" w14:textId="77777777" w:rsidR="00D91629" w:rsidRPr="00ED7C0E" w:rsidRDefault="00D91629" w:rsidP="003B06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1206FB" w:rsidRPr="007276C8" w14:paraId="3CF9CC52" w14:textId="77777777" w:rsidTr="00D91629">
        <w:trPr>
          <w:trHeight w:val="60"/>
        </w:trPr>
        <w:tc>
          <w:tcPr>
            <w:tcW w:w="2880" w:type="dxa"/>
            <w:vAlign w:val="bottom"/>
            <w:hideMark/>
          </w:tcPr>
          <w:p w14:paraId="4135F761" w14:textId="2CF83694" w:rsidR="001206FB" w:rsidRPr="00ED7C0E" w:rsidRDefault="001206FB" w:rsidP="006D0B94">
            <w:pPr>
              <w:ind w:left="165" w:right="-110" w:hanging="165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</w:t>
            </w:r>
            <w:r w:rsidR="006D0B9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E602A24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955,934</w:t>
            </w:r>
          </w:p>
        </w:tc>
        <w:tc>
          <w:tcPr>
            <w:tcW w:w="241" w:type="dxa"/>
            <w:vAlign w:val="bottom"/>
          </w:tcPr>
          <w:p w14:paraId="5A3D821D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4B586FA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75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435,461</w:t>
            </w:r>
          </w:p>
        </w:tc>
        <w:tc>
          <w:tcPr>
            <w:tcW w:w="249" w:type="dxa"/>
            <w:vAlign w:val="bottom"/>
          </w:tcPr>
          <w:p w14:paraId="4307E2A3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08E5B70" w14:textId="77777777" w:rsidR="001206FB" w:rsidRPr="00ED7C0E" w:rsidRDefault="001206FB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0569176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64171110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(1,231)</w:t>
            </w:r>
          </w:p>
        </w:tc>
        <w:tc>
          <w:tcPr>
            <w:tcW w:w="249" w:type="dxa"/>
            <w:vAlign w:val="bottom"/>
          </w:tcPr>
          <w:p w14:paraId="63F691AA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53F1475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(227,620)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07CFB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DC79708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1,162,544</w:t>
            </w:r>
          </w:p>
        </w:tc>
      </w:tr>
      <w:tr w:rsidR="001206FB" w:rsidRPr="007276C8" w14:paraId="5784B007" w14:textId="77777777" w:rsidTr="00066605">
        <w:tc>
          <w:tcPr>
            <w:tcW w:w="2880" w:type="dxa"/>
            <w:vAlign w:val="bottom"/>
          </w:tcPr>
          <w:p w14:paraId="56204B64" w14:textId="49529D70" w:rsidR="001206FB" w:rsidRPr="00ED7C0E" w:rsidRDefault="001206FB" w:rsidP="006D0B94">
            <w:pPr>
              <w:ind w:left="165" w:right="-11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="006D0B9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F920DB" w14:textId="56A30D76" w:rsidR="001206FB" w:rsidRPr="00ED7C0E" w:rsidRDefault="001206FB" w:rsidP="00D91629">
            <w:pPr>
              <w:pStyle w:val="acctfourfigures"/>
              <w:tabs>
                <w:tab w:val="decimal" w:pos="465"/>
              </w:tabs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36E501F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3,010</w:t>
            </w:r>
          </w:p>
        </w:tc>
        <w:tc>
          <w:tcPr>
            <w:tcW w:w="241" w:type="dxa"/>
            <w:vAlign w:val="bottom"/>
          </w:tcPr>
          <w:p w14:paraId="3A047194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61D12" w14:textId="77777777" w:rsidR="001206FB" w:rsidRPr="00574E1E" w:rsidRDefault="001206FB" w:rsidP="00C94EDD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574E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F16215E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0AE738" w14:textId="77777777" w:rsidR="001206FB" w:rsidRPr="00574E1E" w:rsidRDefault="001206FB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574E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055218B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48EF0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74D14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49" w:type="dxa"/>
            <w:vAlign w:val="bottom"/>
          </w:tcPr>
          <w:p w14:paraId="2D1C64EE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8DB39" w14:textId="77777777" w:rsidR="001206FB" w:rsidRPr="00574E1E" w:rsidRDefault="001206FB" w:rsidP="00066605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74E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DEEE9A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45C10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  <w:p w14:paraId="2DFCD503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 w:rsidRPr="00474D1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</w:t>
            </w:r>
            <w:r w:rsidRPr="006D0B94">
              <w:rPr>
                <w:rFonts w:ascii="Angsana New" w:hAnsi="Angsana New" w:cs="Angsana New"/>
                <w:sz w:val="26"/>
                <w:szCs w:val="26"/>
              </w:rPr>
              <w:t>007</w:t>
            </w:r>
          </w:p>
        </w:tc>
      </w:tr>
      <w:tr w:rsidR="001206FB" w:rsidRPr="007276C8" w14:paraId="081E2B58" w14:textId="77777777" w:rsidTr="00D91629">
        <w:tc>
          <w:tcPr>
            <w:tcW w:w="2880" w:type="dxa"/>
            <w:vAlign w:val="bottom"/>
          </w:tcPr>
          <w:p w14:paraId="1861D184" w14:textId="77777777" w:rsidR="001206FB" w:rsidRPr="00ED7C0E" w:rsidRDefault="001206FB" w:rsidP="00EA556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F67AD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958,944</w:t>
            </w:r>
          </w:p>
        </w:tc>
        <w:tc>
          <w:tcPr>
            <w:tcW w:w="241" w:type="dxa"/>
            <w:vAlign w:val="bottom"/>
          </w:tcPr>
          <w:p w14:paraId="132956EE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F89E56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75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435,461</w:t>
            </w:r>
          </w:p>
        </w:tc>
        <w:tc>
          <w:tcPr>
            <w:tcW w:w="249" w:type="dxa"/>
            <w:vAlign w:val="bottom"/>
          </w:tcPr>
          <w:p w14:paraId="63DF13B8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0468D1" w14:textId="77777777" w:rsidR="001206FB" w:rsidRPr="00ED7C0E" w:rsidRDefault="001206FB" w:rsidP="00C94EDD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435CDC7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41971" w14:textId="77777777" w:rsidR="001206FB" w:rsidRPr="00ED7C0E" w:rsidRDefault="001206FB" w:rsidP="00D916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234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06F0FD10" w14:textId="77777777" w:rsidR="001206FB" w:rsidRPr="00ED7C0E" w:rsidRDefault="001206FB" w:rsidP="00D9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90FB3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227,620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4C2B68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A0568" w14:textId="77777777" w:rsidR="001206FB" w:rsidRPr="00ED7C0E" w:rsidRDefault="001206FB" w:rsidP="00D9162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165,551</w:t>
            </w:r>
          </w:p>
        </w:tc>
      </w:tr>
    </w:tbl>
    <w:p w14:paraId="3F3DBB1C" w14:textId="316E6987" w:rsidR="006D0B94" w:rsidRDefault="006D0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73D33785" w14:textId="77777777" w:rsidR="006D0B94" w:rsidRDefault="006D0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241"/>
        <w:gridCol w:w="1020"/>
        <w:gridCol w:w="249"/>
        <w:gridCol w:w="912"/>
        <w:gridCol w:w="249"/>
        <w:gridCol w:w="1002"/>
        <w:gridCol w:w="236"/>
        <w:gridCol w:w="1131"/>
      </w:tblGrid>
      <w:tr w:rsidR="001206FB" w:rsidRPr="007276C8" w14:paraId="70F8AA17" w14:textId="77777777" w:rsidTr="00E52F09">
        <w:tc>
          <w:tcPr>
            <w:tcW w:w="3510" w:type="dxa"/>
            <w:vAlign w:val="bottom"/>
          </w:tcPr>
          <w:p w14:paraId="123FC0B1" w14:textId="77777777" w:rsidR="001206FB" w:rsidRPr="007276C8" w:rsidRDefault="001206FB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32D00265" w14:textId="77777777" w:rsidR="001206FB" w:rsidRPr="003F5E1A" w:rsidRDefault="001206FB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5E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4496" w:rsidRPr="00ED7C0E" w14:paraId="511FFD22" w14:textId="77777777" w:rsidTr="00E52F09">
        <w:tc>
          <w:tcPr>
            <w:tcW w:w="3510" w:type="dxa"/>
            <w:vAlign w:val="bottom"/>
            <w:hideMark/>
          </w:tcPr>
          <w:p w14:paraId="0EA2268D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990" w:type="dxa"/>
            <w:vAlign w:val="bottom"/>
            <w:hideMark/>
          </w:tcPr>
          <w:p w14:paraId="7DAD9BCD" w14:textId="77777777" w:rsidR="00B54496" w:rsidRPr="00ED7C0E" w:rsidRDefault="00B54496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83F0A9A" w14:textId="77777777" w:rsidR="00B54496" w:rsidRPr="00ED7C0E" w:rsidRDefault="00B54496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7586649F" w14:textId="77777777" w:rsidR="00B54496" w:rsidRPr="00ED7C0E" w:rsidRDefault="00B54496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  <w:hideMark/>
          </w:tcPr>
          <w:p w14:paraId="451F5D79" w14:textId="0EB04667" w:rsidR="00B54496" w:rsidRPr="00ED7C0E" w:rsidRDefault="00B54496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="008C2A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7C0E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5F51D009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  <w:hideMark/>
          </w:tcPr>
          <w:p w14:paraId="60A6C461" w14:textId="77777777" w:rsidR="00B54496" w:rsidRPr="00ED7C0E" w:rsidRDefault="00B54496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78C8B8A4" w14:textId="77777777" w:rsidR="00B54496" w:rsidRPr="00ED7C0E" w:rsidRDefault="00B54496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47607200" w14:textId="77777777" w:rsidR="00B54496" w:rsidRPr="00ED7C0E" w:rsidRDefault="00B54496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  <w:hideMark/>
          </w:tcPr>
          <w:p w14:paraId="5A023EBE" w14:textId="77777777" w:rsidR="00B54496" w:rsidRPr="00ED7C0E" w:rsidRDefault="00B54496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14:paraId="232DE993" w14:textId="77777777" w:rsidR="00B54496" w:rsidRPr="00ED7C0E" w:rsidRDefault="00B54496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vAlign w:val="bottom"/>
          </w:tcPr>
          <w:p w14:paraId="33666B1E" w14:textId="77777777" w:rsidR="00B54496" w:rsidRPr="00ED7C0E" w:rsidRDefault="00B54496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B283902" w14:textId="77777777" w:rsidR="00B54496" w:rsidRPr="00ED7C0E" w:rsidRDefault="00B54496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B54496" w:rsidRPr="00ED7C0E" w14:paraId="47AB9229" w14:textId="77777777" w:rsidTr="00E52F09">
        <w:tc>
          <w:tcPr>
            <w:tcW w:w="3510" w:type="dxa"/>
            <w:vAlign w:val="bottom"/>
          </w:tcPr>
          <w:p w14:paraId="533EE17C" w14:textId="77777777" w:rsidR="00B54496" w:rsidRPr="00ED7C0E" w:rsidRDefault="00B54496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2E5D2D9C" w14:textId="77777777" w:rsidR="00B54496" w:rsidRPr="00ED7C0E" w:rsidRDefault="00B54496" w:rsidP="00E52F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B54496" w:rsidRPr="00ED7C0E" w14:paraId="5424D233" w14:textId="77777777" w:rsidTr="00E52F09">
        <w:tc>
          <w:tcPr>
            <w:tcW w:w="3510" w:type="dxa"/>
            <w:vAlign w:val="bottom"/>
          </w:tcPr>
          <w:p w14:paraId="1C131C98" w14:textId="631273AC" w:rsidR="00B54496" w:rsidRPr="00ED7C0E" w:rsidRDefault="00B54496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990" w:type="dxa"/>
            <w:vAlign w:val="bottom"/>
          </w:tcPr>
          <w:p w14:paraId="243CA3B3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560D182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3085D41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2EE8B8A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346BE99A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AED82D4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74C0B63C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1C16FB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70AA6656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4496" w:rsidRPr="00ED7C0E" w14:paraId="6ED9CC1D" w14:textId="77777777" w:rsidTr="00E52F09">
        <w:tc>
          <w:tcPr>
            <w:tcW w:w="4500" w:type="dxa"/>
            <w:gridSpan w:val="2"/>
            <w:vAlign w:val="bottom"/>
          </w:tcPr>
          <w:p w14:paraId="23A0CA2B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241" w:type="dxa"/>
            <w:vAlign w:val="bottom"/>
          </w:tcPr>
          <w:p w14:paraId="6A788CB7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109E64D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3D4C1C9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541B08A2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C271175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71D590D7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22720E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297E56EF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4496" w:rsidRPr="00ED7C0E" w14:paraId="1714C273" w14:textId="77777777" w:rsidTr="007E3850">
        <w:trPr>
          <w:trHeight w:val="352"/>
        </w:trPr>
        <w:tc>
          <w:tcPr>
            <w:tcW w:w="3510" w:type="dxa"/>
            <w:vAlign w:val="bottom"/>
          </w:tcPr>
          <w:p w14:paraId="347864B4" w14:textId="1E5ED228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</w:t>
            </w:r>
            <w:r w:rsidR="00E52F0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9BC2416" w14:textId="07F7D837" w:rsidR="00B54496" w:rsidRPr="005C09C1" w:rsidRDefault="00B54496" w:rsidP="005C09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09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410,403</w:t>
            </w:r>
          </w:p>
        </w:tc>
        <w:tc>
          <w:tcPr>
            <w:tcW w:w="241" w:type="dxa"/>
            <w:vAlign w:val="bottom"/>
          </w:tcPr>
          <w:p w14:paraId="11C1198A" w14:textId="77777777" w:rsidR="00B54496" w:rsidRPr="005C09C1" w:rsidRDefault="00B54496" w:rsidP="005C09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3D35BD5E" w14:textId="348AA048" w:rsidR="00B54496" w:rsidRPr="005C09C1" w:rsidRDefault="00B54496" w:rsidP="005C09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09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(105,000)</w:t>
            </w:r>
          </w:p>
        </w:tc>
        <w:tc>
          <w:tcPr>
            <w:tcW w:w="249" w:type="dxa"/>
            <w:vAlign w:val="bottom"/>
          </w:tcPr>
          <w:p w14:paraId="51AEA08E" w14:textId="77777777" w:rsidR="00B54496" w:rsidRPr="005C09C1" w:rsidRDefault="00B54496" w:rsidP="005C09C1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ind w:left="-471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33524685" w14:textId="0CE80B0B" w:rsidR="00B54496" w:rsidRPr="005C09C1" w:rsidRDefault="00B54496" w:rsidP="005C09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09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(403)</w:t>
            </w:r>
          </w:p>
        </w:tc>
        <w:tc>
          <w:tcPr>
            <w:tcW w:w="249" w:type="dxa"/>
          </w:tcPr>
          <w:p w14:paraId="76683B79" w14:textId="77777777" w:rsidR="00B54496" w:rsidRPr="005C09C1" w:rsidRDefault="00B54496" w:rsidP="005C09C1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ind w:left="-471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17BE8506" w14:textId="715DF027" w:rsidR="00B54496" w:rsidRPr="005C09C1" w:rsidRDefault="00B54496" w:rsidP="007E385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09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5C09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0301F899" w14:textId="77777777" w:rsidR="00B54496" w:rsidRPr="005C09C1" w:rsidRDefault="00B54496" w:rsidP="005C09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vAlign w:val="bottom"/>
          </w:tcPr>
          <w:p w14:paraId="7DAAA8A5" w14:textId="49C77285" w:rsidR="00B54496" w:rsidRPr="005C09C1" w:rsidRDefault="00B54496" w:rsidP="007E385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09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5,000</w:t>
            </w:r>
          </w:p>
        </w:tc>
      </w:tr>
      <w:tr w:rsidR="00B54496" w:rsidRPr="00ED7C0E" w14:paraId="6D6C3E23" w14:textId="77777777" w:rsidTr="007E3850">
        <w:trPr>
          <w:trHeight w:val="352"/>
        </w:trPr>
        <w:tc>
          <w:tcPr>
            <w:tcW w:w="3510" w:type="dxa"/>
            <w:vAlign w:val="bottom"/>
          </w:tcPr>
          <w:p w14:paraId="3E0B5AF6" w14:textId="3E986C36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="00E52F0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AD5D37" w14:textId="04BEAC9A" w:rsidR="00B54496" w:rsidRPr="00B6355D" w:rsidRDefault="00B54496" w:rsidP="0009070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6355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9DDFC9F" w14:textId="77777777" w:rsidR="00B54496" w:rsidRPr="005C09C1" w:rsidRDefault="00B54496" w:rsidP="005C09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BD4EAEE" w14:textId="7FD4FC09" w:rsidR="00B54496" w:rsidRPr="00B6355D" w:rsidRDefault="00B54496" w:rsidP="007E3850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6355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5245760A" w14:textId="77777777" w:rsidR="00B54496" w:rsidRPr="005C09C1" w:rsidRDefault="00B54496" w:rsidP="005C09C1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ind w:left="-471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4DCE45B5" w14:textId="03812340" w:rsidR="00B54496" w:rsidRPr="00B6355D" w:rsidRDefault="00B54496" w:rsidP="007E3850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6355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</w:tcPr>
          <w:p w14:paraId="7D55160E" w14:textId="77777777" w:rsidR="00B54496" w:rsidRPr="005C09C1" w:rsidRDefault="00B54496" w:rsidP="005C09C1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ind w:left="-471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443C071B" w14:textId="3C5F2B2B" w:rsidR="00B54496" w:rsidRPr="005C09C1" w:rsidRDefault="00B54496" w:rsidP="005C09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3,003</w:t>
            </w:r>
          </w:p>
        </w:tc>
        <w:tc>
          <w:tcPr>
            <w:tcW w:w="236" w:type="dxa"/>
          </w:tcPr>
          <w:p w14:paraId="4DE95F90" w14:textId="77777777" w:rsidR="00B54496" w:rsidRPr="005C09C1" w:rsidRDefault="00B54496" w:rsidP="005C09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D03FF77" w14:textId="7F670DE5" w:rsidR="00B54496" w:rsidRPr="005C09C1" w:rsidRDefault="00B54496" w:rsidP="007E385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3,003</w:t>
            </w:r>
          </w:p>
        </w:tc>
      </w:tr>
      <w:tr w:rsidR="00B54496" w:rsidRPr="00ED7C0E" w14:paraId="5DFC2406" w14:textId="77777777" w:rsidTr="007E3850">
        <w:trPr>
          <w:trHeight w:val="352"/>
        </w:trPr>
        <w:tc>
          <w:tcPr>
            <w:tcW w:w="3510" w:type="dxa"/>
            <w:vAlign w:val="bottom"/>
          </w:tcPr>
          <w:p w14:paraId="0252B4E8" w14:textId="5C11EEDB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2E041" w14:textId="65E4D843" w:rsidR="00B54496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C09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410,403</w:t>
            </w:r>
          </w:p>
        </w:tc>
        <w:tc>
          <w:tcPr>
            <w:tcW w:w="241" w:type="dxa"/>
            <w:vAlign w:val="bottom"/>
          </w:tcPr>
          <w:p w14:paraId="3591EB64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83CA7" w14:textId="4AF4E95D" w:rsidR="00B54496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C09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(105,000)</w:t>
            </w:r>
          </w:p>
        </w:tc>
        <w:tc>
          <w:tcPr>
            <w:tcW w:w="249" w:type="dxa"/>
            <w:vAlign w:val="bottom"/>
          </w:tcPr>
          <w:p w14:paraId="68EBBC3D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16DD1" w14:textId="321D8B9F" w:rsidR="00B54496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C09C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(403)</w:t>
            </w:r>
          </w:p>
        </w:tc>
        <w:tc>
          <w:tcPr>
            <w:tcW w:w="249" w:type="dxa"/>
          </w:tcPr>
          <w:p w14:paraId="69FEB5DA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35E9C" w14:textId="3866447A" w:rsidR="00B54496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C09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273,003</w:t>
            </w:r>
          </w:p>
        </w:tc>
        <w:tc>
          <w:tcPr>
            <w:tcW w:w="236" w:type="dxa"/>
          </w:tcPr>
          <w:p w14:paraId="0FA16E87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9DB3A" w14:textId="40E8E777" w:rsidR="00B54496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C09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578,003</w:t>
            </w:r>
          </w:p>
        </w:tc>
      </w:tr>
      <w:tr w:rsidR="00B54496" w:rsidRPr="00ED7C0E" w14:paraId="3C835F0C" w14:textId="77777777" w:rsidTr="007E3850">
        <w:tc>
          <w:tcPr>
            <w:tcW w:w="3510" w:type="dxa"/>
            <w:vAlign w:val="bottom"/>
          </w:tcPr>
          <w:p w14:paraId="12746D9A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9D6CC9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D632B92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2C64AC1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C2EA88D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55050C47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DB4DEBA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5ED164BA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1227A3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2D87598E" w14:textId="77777777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54496" w:rsidRPr="00ED7C0E" w14:paraId="16DA2F01" w14:textId="77777777" w:rsidTr="007E3850">
        <w:tc>
          <w:tcPr>
            <w:tcW w:w="3510" w:type="dxa"/>
            <w:vAlign w:val="bottom"/>
          </w:tcPr>
          <w:p w14:paraId="16E22D9F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DFCF391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C18F477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63BD892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0F0313C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99D7642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8CE82F1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35822909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6D1962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3D7399A5" w14:textId="77777777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4496" w:rsidRPr="00ED7C0E" w14:paraId="20C06595" w14:textId="77777777" w:rsidTr="007E3850">
        <w:tc>
          <w:tcPr>
            <w:tcW w:w="3510" w:type="dxa"/>
            <w:vAlign w:val="bottom"/>
          </w:tcPr>
          <w:p w14:paraId="4B49E798" w14:textId="787C19F9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</w:t>
            </w:r>
            <w:r w:rsidR="00E52F0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468ED4" w14:textId="5B2CEF1F" w:rsidR="00B54496" w:rsidRPr="00ED7C0E" w:rsidRDefault="00B54496" w:rsidP="00EA55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271,000</w:t>
            </w:r>
          </w:p>
        </w:tc>
        <w:tc>
          <w:tcPr>
            <w:tcW w:w="241" w:type="dxa"/>
            <w:vAlign w:val="bottom"/>
          </w:tcPr>
          <w:p w14:paraId="46E24856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E2C3AA4" w14:textId="26DF03E1" w:rsidR="00B54496" w:rsidRPr="00ED7C0E" w:rsidRDefault="00B54496" w:rsidP="00EA556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1D25E5F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0E7B5694" w14:textId="263F22B4" w:rsidR="00B54496" w:rsidRPr="00ED7C0E" w:rsidRDefault="00B54496" w:rsidP="007E3850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2CB52D1B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3D902745" w14:textId="27A95606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(270,000)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3F6053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0BB46D50" w14:textId="77777777" w:rsidR="0009070B" w:rsidRDefault="0009070B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5F3D53" w14:textId="5A8A6E40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</w:tr>
      <w:tr w:rsidR="00B54496" w:rsidRPr="00ED7C0E" w14:paraId="3D0EF60D" w14:textId="77777777" w:rsidTr="007E3850">
        <w:tc>
          <w:tcPr>
            <w:tcW w:w="3510" w:type="dxa"/>
            <w:vAlign w:val="bottom"/>
          </w:tcPr>
          <w:p w14:paraId="1005C319" w14:textId="50AB1350" w:rsidR="00B54496" w:rsidRPr="00ED7C0E" w:rsidRDefault="00B54496" w:rsidP="00EA5562">
            <w:pPr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="00E52F0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A51E0" w14:textId="42056E34" w:rsidR="00B54496" w:rsidRPr="00ED7C0E" w:rsidRDefault="00B54496" w:rsidP="00EA55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3,006</w:t>
            </w:r>
          </w:p>
        </w:tc>
        <w:tc>
          <w:tcPr>
            <w:tcW w:w="241" w:type="dxa"/>
            <w:vAlign w:val="bottom"/>
          </w:tcPr>
          <w:p w14:paraId="34C3D644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04767" w14:textId="54A48AAE" w:rsidR="00B54496" w:rsidRPr="00ED7C0E" w:rsidRDefault="00B54496" w:rsidP="00EA556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E401502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2B85C" w14:textId="76CE6E59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49" w:type="dxa"/>
            <w:vAlign w:val="bottom"/>
          </w:tcPr>
          <w:p w14:paraId="1B17519A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252EA" w14:textId="72AC8D03" w:rsidR="00B54496" w:rsidRPr="00B6355D" w:rsidRDefault="00B54496" w:rsidP="00B6355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355D">
              <w:rPr>
                <w:rFonts w:ascii="Angsana New" w:hAnsi="Angsana New" w:cs="Angsana New"/>
                <w:sz w:val="26"/>
                <w:szCs w:val="26"/>
              </w:rPr>
              <w:t>(3,003)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653D046" w14:textId="77777777" w:rsidR="00B54496" w:rsidRPr="00ED7C0E" w:rsidRDefault="00B54496" w:rsidP="00B6355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FA831" w14:textId="77777777" w:rsidR="00B54496" w:rsidRDefault="00B54496" w:rsidP="007E3850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DA4243D" w14:textId="75B3AA0D" w:rsidR="00B54496" w:rsidRPr="005C09C1" w:rsidRDefault="00B54496" w:rsidP="007E385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09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B54496" w:rsidRPr="00ED7C0E" w14:paraId="00C2546E" w14:textId="77777777" w:rsidTr="007E3850">
        <w:tc>
          <w:tcPr>
            <w:tcW w:w="3510" w:type="dxa"/>
            <w:vAlign w:val="bottom"/>
          </w:tcPr>
          <w:p w14:paraId="02022BEA" w14:textId="77777777" w:rsidR="00B54496" w:rsidRPr="00ED7C0E" w:rsidRDefault="00B54496" w:rsidP="00EA556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B65A9" w14:textId="77A9F700" w:rsidR="00B54496" w:rsidRPr="00ED7C0E" w:rsidRDefault="00B54496" w:rsidP="00EA55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274,006</w:t>
            </w:r>
          </w:p>
        </w:tc>
        <w:tc>
          <w:tcPr>
            <w:tcW w:w="241" w:type="dxa"/>
            <w:vAlign w:val="bottom"/>
          </w:tcPr>
          <w:p w14:paraId="5557B9F8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20CD12" w14:textId="47691B0A" w:rsidR="00B54496" w:rsidRPr="00ED7C0E" w:rsidRDefault="00B54496" w:rsidP="00EA556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967E157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C8A1E" w14:textId="26853FE9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249" w:type="dxa"/>
            <w:vAlign w:val="bottom"/>
          </w:tcPr>
          <w:p w14:paraId="4A8B6DA0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96CF6" w14:textId="5AFF92EB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(273,003)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D61167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6675D0" w14:textId="5D187368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1,000</w:t>
            </w:r>
          </w:p>
        </w:tc>
      </w:tr>
      <w:tr w:rsidR="00E52F09" w:rsidRPr="00ED7C0E" w14:paraId="00818AEE" w14:textId="77777777" w:rsidTr="007E3850">
        <w:tc>
          <w:tcPr>
            <w:tcW w:w="3510" w:type="dxa"/>
            <w:vAlign w:val="bottom"/>
          </w:tcPr>
          <w:p w14:paraId="5F788010" w14:textId="77777777" w:rsidR="00E52F09" w:rsidRPr="00ED7C0E" w:rsidRDefault="00E52F09" w:rsidP="00EA556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5D2D6" w14:textId="77777777" w:rsidR="00E52F09" w:rsidRDefault="00E52F09" w:rsidP="00EA55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2061A3C" w14:textId="77777777" w:rsidR="00E52F09" w:rsidRPr="00ED7C0E" w:rsidRDefault="00E52F09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93601" w14:textId="77777777" w:rsidR="00E52F09" w:rsidRDefault="00E52F09" w:rsidP="00EA556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B09A5C5" w14:textId="77777777" w:rsidR="00E52F09" w:rsidRPr="00ED7C0E" w:rsidRDefault="00E52F09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295580" w14:textId="77777777" w:rsidR="00E52F09" w:rsidRDefault="00E52F09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8C1EEA8" w14:textId="77777777" w:rsidR="00E52F09" w:rsidRPr="00ED7C0E" w:rsidRDefault="00E52F09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D9718" w14:textId="77777777" w:rsidR="00E52F09" w:rsidRDefault="00E52F09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CA5B6C" w14:textId="77777777" w:rsidR="00E52F09" w:rsidRPr="00ED7C0E" w:rsidRDefault="00E52F09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2200B2" w14:textId="77777777" w:rsidR="00E52F09" w:rsidRDefault="00E52F09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4496" w:rsidRPr="00ED7C0E" w14:paraId="11046A94" w14:textId="77777777" w:rsidTr="007E3850">
        <w:tc>
          <w:tcPr>
            <w:tcW w:w="3510" w:type="dxa"/>
            <w:vAlign w:val="bottom"/>
          </w:tcPr>
          <w:p w14:paraId="3DE75D6C" w14:textId="77777777" w:rsidR="00B54496" w:rsidRPr="00ED7C0E" w:rsidRDefault="00B54496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6FF7D79E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217AB02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D8AB684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D88BBAD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51948788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A204246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529B5769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754B23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2AD03816" w14:textId="77777777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4496" w:rsidRPr="00ED7C0E" w14:paraId="1FC058A9" w14:textId="77777777" w:rsidTr="007E3850">
        <w:tc>
          <w:tcPr>
            <w:tcW w:w="4500" w:type="dxa"/>
            <w:gridSpan w:val="2"/>
            <w:vAlign w:val="bottom"/>
          </w:tcPr>
          <w:p w14:paraId="71796749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241" w:type="dxa"/>
            <w:vAlign w:val="bottom"/>
          </w:tcPr>
          <w:p w14:paraId="597C4C36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809B43D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7547A5B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4EE6A1A4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0D3ED58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5D44F77F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D7BBA0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2445AB10" w14:textId="77777777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4496" w:rsidRPr="00ED7C0E" w14:paraId="45F13B5E" w14:textId="77777777" w:rsidTr="007E3850">
        <w:trPr>
          <w:trHeight w:val="352"/>
        </w:trPr>
        <w:tc>
          <w:tcPr>
            <w:tcW w:w="3510" w:type="dxa"/>
            <w:vAlign w:val="bottom"/>
          </w:tcPr>
          <w:p w14:paraId="311608B0" w14:textId="36732422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</w:t>
            </w:r>
            <w:r w:rsidR="00E52F0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55811BE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130,439</w:t>
            </w:r>
          </w:p>
        </w:tc>
        <w:tc>
          <w:tcPr>
            <w:tcW w:w="241" w:type="dxa"/>
            <w:vAlign w:val="bottom"/>
          </w:tcPr>
          <w:p w14:paraId="0EAD7CA5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5CCAEA32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00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000)</w:t>
            </w:r>
          </w:p>
        </w:tc>
        <w:tc>
          <w:tcPr>
            <w:tcW w:w="249" w:type="dxa"/>
            <w:vAlign w:val="bottom"/>
          </w:tcPr>
          <w:p w14:paraId="6F877041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vAlign w:val="bottom"/>
          </w:tcPr>
          <w:p w14:paraId="39EA63A0" w14:textId="77777777" w:rsidR="00B54496" w:rsidRPr="00700086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740)</w:t>
            </w:r>
          </w:p>
        </w:tc>
        <w:tc>
          <w:tcPr>
            <w:tcW w:w="249" w:type="dxa"/>
          </w:tcPr>
          <w:p w14:paraId="6FFCCE42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5081B1B6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106,047</w:t>
            </w:r>
          </w:p>
        </w:tc>
        <w:tc>
          <w:tcPr>
            <w:tcW w:w="236" w:type="dxa"/>
          </w:tcPr>
          <w:p w14:paraId="1A8B7726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7366B316" w14:textId="77777777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135,746</w:t>
            </w:r>
          </w:p>
        </w:tc>
      </w:tr>
      <w:tr w:rsidR="00B54496" w:rsidRPr="00ED7C0E" w14:paraId="5C76CE32" w14:textId="77777777" w:rsidTr="007E3850">
        <w:tc>
          <w:tcPr>
            <w:tcW w:w="3510" w:type="dxa"/>
            <w:vAlign w:val="bottom"/>
          </w:tcPr>
          <w:p w14:paraId="527F6009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941FC5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C93B4FC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7DFA3AD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9971B35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4FBA7BC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55E84DB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661B89D1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8302F9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4215E173" w14:textId="77777777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54496" w:rsidRPr="00ED7C0E" w14:paraId="79560969" w14:textId="77777777" w:rsidTr="007E3850">
        <w:tc>
          <w:tcPr>
            <w:tcW w:w="3510" w:type="dxa"/>
            <w:vAlign w:val="bottom"/>
          </w:tcPr>
          <w:p w14:paraId="54D130B3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8462960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6AE4CB9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221A74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E5DAC1B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AA06B17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7391EC2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55DC44F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940B747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42C421EB" w14:textId="77777777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4496" w:rsidRPr="00ED7C0E" w14:paraId="377B04EF" w14:textId="77777777" w:rsidTr="007E3850">
        <w:tc>
          <w:tcPr>
            <w:tcW w:w="3510" w:type="dxa"/>
            <w:vAlign w:val="bottom"/>
          </w:tcPr>
          <w:p w14:paraId="74B40790" w14:textId="7A3DEBD0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</w:t>
            </w:r>
            <w:r w:rsidR="00E52F0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9931A6C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682,765</w:t>
            </w:r>
          </w:p>
        </w:tc>
        <w:tc>
          <w:tcPr>
            <w:tcW w:w="241" w:type="dxa"/>
            <w:vAlign w:val="bottom"/>
          </w:tcPr>
          <w:p w14:paraId="5B69657E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63240A7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0E703CF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6989FE6E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718)</w:t>
            </w:r>
          </w:p>
        </w:tc>
        <w:tc>
          <w:tcPr>
            <w:tcW w:w="249" w:type="dxa"/>
            <w:vAlign w:val="bottom"/>
          </w:tcPr>
          <w:p w14:paraId="6DF2A0E5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013505B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01171">
              <w:rPr>
                <w:rFonts w:ascii="Angsana New" w:hAnsi="Angsana New" w:cs="Angsana New"/>
                <w:sz w:val="26"/>
                <w:szCs w:val="26"/>
              </w:rPr>
              <w:t>106,047</w:t>
            </w:r>
            <w:r w:rsidRPr="00ED7C0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FFE5A8C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6BE47C22" w14:textId="77777777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576,000</w:t>
            </w:r>
          </w:p>
        </w:tc>
      </w:tr>
      <w:tr w:rsidR="00B54496" w:rsidRPr="00ED7C0E" w14:paraId="33C7E2F2" w14:textId="77777777" w:rsidTr="007E3850">
        <w:tc>
          <w:tcPr>
            <w:tcW w:w="3510" w:type="dxa"/>
            <w:vAlign w:val="bottom"/>
          </w:tcPr>
          <w:p w14:paraId="057923EA" w14:textId="0DD6FCFC" w:rsidR="00B54496" w:rsidRPr="00ED7C0E" w:rsidRDefault="00B54496" w:rsidP="00EA5562">
            <w:pPr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="00E52F0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36861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3,010</w:t>
            </w:r>
          </w:p>
        </w:tc>
        <w:tc>
          <w:tcPr>
            <w:tcW w:w="241" w:type="dxa"/>
            <w:vAlign w:val="bottom"/>
          </w:tcPr>
          <w:p w14:paraId="67A816B2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47BD7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2B8FB1A9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9F6FF8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D7C0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7997532F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F26F6" w14:textId="77777777" w:rsidR="00B54496" w:rsidRPr="00ED7C0E" w:rsidRDefault="00B54496" w:rsidP="00C94EDD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6692FF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1FC22" w14:textId="77777777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AD2605F" w14:textId="77777777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3,0</w:t>
            </w:r>
            <w:r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B54496" w:rsidRPr="00ED7C0E" w14:paraId="759BDD33" w14:textId="77777777" w:rsidTr="007E3850">
        <w:tc>
          <w:tcPr>
            <w:tcW w:w="3510" w:type="dxa"/>
            <w:vAlign w:val="bottom"/>
          </w:tcPr>
          <w:p w14:paraId="165A2DDE" w14:textId="77777777" w:rsidR="00B54496" w:rsidRPr="00ED7C0E" w:rsidRDefault="00B54496" w:rsidP="00EA556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9E49DC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685,775</w:t>
            </w:r>
          </w:p>
        </w:tc>
        <w:tc>
          <w:tcPr>
            <w:tcW w:w="241" w:type="dxa"/>
            <w:vAlign w:val="bottom"/>
          </w:tcPr>
          <w:p w14:paraId="7F8436D7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6CF07" w14:textId="77777777" w:rsidR="00B54496" w:rsidRPr="00ED7C0E" w:rsidRDefault="00B54496" w:rsidP="00EA556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48135B4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62564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721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D052F7D" w14:textId="77777777" w:rsidR="00B54496" w:rsidRPr="00ED7C0E" w:rsidRDefault="00B54496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BB729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117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(106,047)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AE7731" w14:textId="77777777" w:rsidR="00B54496" w:rsidRPr="00ED7C0E" w:rsidRDefault="00B54496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F375E" w14:textId="77777777" w:rsidR="00B54496" w:rsidRPr="00ED7C0E" w:rsidRDefault="00B54496" w:rsidP="007E385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79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007</w:t>
            </w:r>
          </w:p>
        </w:tc>
      </w:tr>
    </w:tbl>
    <w:p w14:paraId="03C9B575" w14:textId="6C42F58F" w:rsidR="001206FB" w:rsidRDefault="0012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254560" w14:textId="16D77C36" w:rsidR="00142AD6" w:rsidRPr="00CE458C" w:rsidRDefault="00142AD6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  <w:sectPr w:rsidR="00142AD6" w:rsidRPr="00CE458C" w:rsidSect="00952BD3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7BFCECF3" w14:textId="023A3D81" w:rsidR="009209E0" w:rsidRDefault="006A7BCA" w:rsidP="00685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9209E0">
        <w:rPr>
          <w:rFonts w:ascii="Angsana New" w:hAnsi="Angsana New"/>
          <w:b/>
          <w:bCs/>
          <w:sz w:val="30"/>
          <w:szCs w:val="30"/>
        </w:rPr>
        <w:tab/>
      </w:r>
      <w:r w:rsidR="009209E0" w:rsidRPr="009209E0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6853A7" w:rsidRPr="006853A7" w14:paraId="42FF66C4" w14:textId="77777777" w:rsidTr="00EA5562">
        <w:trPr>
          <w:cantSplit/>
          <w:trHeight w:val="360"/>
          <w:tblHeader/>
        </w:trPr>
        <w:tc>
          <w:tcPr>
            <w:tcW w:w="2779" w:type="dxa"/>
          </w:tcPr>
          <w:p w14:paraId="1BF1CE4F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26847814" w14:textId="77777777" w:rsidR="006853A7" w:rsidRPr="006853A7" w:rsidRDefault="006853A7" w:rsidP="006853A7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6853A7" w:rsidRPr="006853A7" w14:paraId="6CAD4B8B" w14:textId="77777777" w:rsidTr="00EA5562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B163C53" w14:textId="77777777" w:rsidR="006853A7" w:rsidRPr="006853A7" w:rsidRDefault="006853A7" w:rsidP="00EA55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สำหรับงวดเก้าเดือนสิ้นสุด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7F153528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6BA54D25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ธุรกิจผลิตงานพิมพ์และ</w:t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78" w:type="dxa"/>
          </w:tcPr>
          <w:p w14:paraId="3F8D69F8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F272DBB" w14:textId="77777777" w:rsidR="006853A7" w:rsidRPr="006853A7" w:rsidRDefault="006853A7" w:rsidP="00EA5562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0D122239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180" w:type="dxa"/>
          </w:tcPr>
          <w:p w14:paraId="0BB79C88" w14:textId="77777777" w:rsidR="006853A7" w:rsidRPr="006853A7" w:rsidRDefault="006853A7" w:rsidP="00EA55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1DFCCD3F" w14:textId="77777777" w:rsidR="006853A7" w:rsidRPr="006853A7" w:rsidRDefault="006853A7" w:rsidP="00EA5562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065ABA70" w14:textId="77777777" w:rsidR="006853A7" w:rsidRPr="006853A7" w:rsidRDefault="006853A7" w:rsidP="00EA5562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61AF1847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15434179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50338517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</w:p>
          <w:p w14:paraId="63859DCB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br/>
              <w:t>ตัดรายการระหว่างกัน</w:t>
            </w:r>
          </w:p>
        </w:tc>
        <w:tc>
          <w:tcPr>
            <w:tcW w:w="186" w:type="dxa"/>
          </w:tcPr>
          <w:p w14:paraId="180357CE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534C3242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2D30DF33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46EF7D78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  <w:r w:rsidRPr="006853A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6853A7" w:rsidRPr="006853A7" w14:paraId="2721EB38" w14:textId="77777777" w:rsidTr="00EA5562">
        <w:trPr>
          <w:cantSplit/>
          <w:tblHeader/>
        </w:trPr>
        <w:tc>
          <w:tcPr>
            <w:tcW w:w="2779" w:type="dxa"/>
          </w:tcPr>
          <w:p w14:paraId="4F38035D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วันที่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32E5E7F8" w14:textId="3A09D4CE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3900DF20" w14:textId="77777777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17C93C8" w14:textId="75497964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78" w:type="dxa"/>
          </w:tcPr>
          <w:p w14:paraId="533E5298" w14:textId="77777777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F383A3" w14:textId="489AEBCB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510DC5B4" w14:textId="77777777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8665ACB" w14:textId="1F4B9CDC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</w:tcPr>
          <w:p w14:paraId="29B5CD67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E95AFFA" w14:textId="59AC4D66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0F8CCF35" w14:textId="77777777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7F5DF60" w14:textId="35E7A013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6" w:type="dxa"/>
          </w:tcPr>
          <w:p w14:paraId="1E87256B" w14:textId="77777777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41B32E8C" w14:textId="4F6B3196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120D7EF0" w14:textId="77777777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ACB7B01" w14:textId="427E4E65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6" w:type="dxa"/>
          </w:tcPr>
          <w:p w14:paraId="5B3AA995" w14:textId="77777777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4889942" w14:textId="7212DE55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376C7AE7" w14:textId="77777777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7B3C88F" w14:textId="66AC68AF" w:rsidR="006853A7" w:rsidRPr="006853A7" w:rsidRDefault="006853A7" w:rsidP="006853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6853A7" w:rsidRPr="006853A7" w14:paraId="6F7B9E2D" w14:textId="77777777" w:rsidTr="00EA5562">
        <w:trPr>
          <w:cantSplit/>
          <w:trHeight w:val="80"/>
          <w:tblHeader/>
        </w:trPr>
        <w:tc>
          <w:tcPr>
            <w:tcW w:w="2779" w:type="dxa"/>
          </w:tcPr>
          <w:p w14:paraId="5B4991F1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3070B925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853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853A7" w:rsidRPr="006853A7" w14:paraId="7210C19D" w14:textId="77777777" w:rsidTr="00EA5562">
        <w:trPr>
          <w:cantSplit/>
        </w:trPr>
        <w:tc>
          <w:tcPr>
            <w:tcW w:w="2779" w:type="dxa"/>
          </w:tcPr>
          <w:p w14:paraId="7470071A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08CD59E0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FD895E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18BAE52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6AB4B18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6CA04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4C8A7F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169FC68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050C8E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BF7734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4CFB01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1E462B9C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503B5C6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A6125F2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F9BDE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F6627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</w:tcPr>
          <w:p w14:paraId="252B4CB7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2ABCC9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991641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6F78E09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7431A" w:rsidRPr="006853A7" w14:paraId="3C9B4621" w14:textId="77777777" w:rsidTr="00B7431A">
        <w:trPr>
          <w:cantSplit/>
        </w:trPr>
        <w:tc>
          <w:tcPr>
            <w:tcW w:w="2779" w:type="dxa"/>
          </w:tcPr>
          <w:p w14:paraId="07E095C8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4DDEC2F1" w14:textId="655B3F36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1,729,641</w:t>
            </w:r>
          </w:p>
        </w:tc>
        <w:tc>
          <w:tcPr>
            <w:tcW w:w="180" w:type="dxa"/>
            <w:vAlign w:val="bottom"/>
          </w:tcPr>
          <w:p w14:paraId="75E9749C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2B7571" w14:textId="74064CAE" w:rsidR="00B7431A" w:rsidRPr="006853A7" w:rsidRDefault="00B7431A" w:rsidP="00CF62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1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530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35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564531C3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92EB25" w14:textId="7B4357A8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464,823</w:t>
            </w:r>
          </w:p>
        </w:tc>
        <w:tc>
          <w:tcPr>
            <w:tcW w:w="180" w:type="dxa"/>
            <w:vAlign w:val="bottom"/>
          </w:tcPr>
          <w:p w14:paraId="1A53B419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30EBC4" w14:textId="4C826299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419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400</w:t>
            </w:r>
          </w:p>
        </w:tc>
        <w:tc>
          <w:tcPr>
            <w:tcW w:w="180" w:type="dxa"/>
            <w:vAlign w:val="bottom"/>
          </w:tcPr>
          <w:p w14:paraId="27D17906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1CA536" w14:textId="1624F01A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758,946</w:t>
            </w:r>
          </w:p>
        </w:tc>
        <w:tc>
          <w:tcPr>
            <w:tcW w:w="180" w:type="dxa"/>
            <w:vAlign w:val="bottom"/>
          </w:tcPr>
          <w:p w14:paraId="27FACDC7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BB517DE" w14:textId="34D47241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982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580</w:t>
            </w:r>
          </w:p>
        </w:tc>
        <w:tc>
          <w:tcPr>
            <w:tcW w:w="186" w:type="dxa"/>
            <w:vAlign w:val="bottom"/>
          </w:tcPr>
          <w:p w14:paraId="4D6191EA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32797EC" w14:textId="11E3DCDE" w:rsidR="00B7431A" w:rsidRPr="006853A7" w:rsidRDefault="00B7431A" w:rsidP="00C9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0FC1161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1336525" w14:textId="04AF9B2F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1BBC0B0B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006D3B" w14:textId="758A71B7" w:rsidR="00B7431A" w:rsidRPr="006853A7" w:rsidRDefault="00CF62D4" w:rsidP="005F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2,953,410</w:t>
            </w:r>
          </w:p>
        </w:tc>
        <w:tc>
          <w:tcPr>
            <w:tcW w:w="180" w:type="dxa"/>
            <w:vAlign w:val="bottom"/>
          </w:tcPr>
          <w:p w14:paraId="636B27CE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E2EC98" w14:textId="4832B7C0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2,932,332</w:t>
            </w:r>
          </w:p>
        </w:tc>
      </w:tr>
      <w:tr w:rsidR="00B7431A" w:rsidRPr="006853A7" w14:paraId="4CFA3D54" w14:textId="77777777" w:rsidTr="00B7431A">
        <w:trPr>
          <w:cantSplit/>
        </w:trPr>
        <w:tc>
          <w:tcPr>
            <w:tcW w:w="2779" w:type="dxa"/>
          </w:tcPr>
          <w:p w14:paraId="2BDE41B2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088B1E1D" w14:textId="051A65F9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307,295</w:t>
            </w:r>
          </w:p>
        </w:tc>
        <w:tc>
          <w:tcPr>
            <w:tcW w:w="180" w:type="dxa"/>
            <w:vAlign w:val="bottom"/>
          </w:tcPr>
          <w:p w14:paraId="5C0EE6D8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2BAE208" w14:textId="38791AD2" w:rsidR="00B7431A" w:rsidRPr="006853A7" w:rsidRDefault="00B7431A" w:rsidP="00CF62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261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795</w:t>
            </w:r>
          </w:p>
        </w:tc>
        <w:tc>
          <w:tcPr>
            <w:tcW w:w="178" w:type="dxa"/>
            <w:vAlign w:val="bottom"/>
          </w:tcPr>
          <w:p w14:paraId="167E2686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989F73" w14:textId="61D8A4DA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25,106</w:t>
            </w:r>
          </w:p>
        </w:tc>
        <w:tc>
          <w:tcPr>
            <w:tcW w:w="180" w:type="dxa"/>
            <w:vAlign w:val="bottom"/>
          </w:tcPr>
          <w:p w14:paraId="7A29BE2A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E7144BA" w14:textId="3A3114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152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730</w:t>
            </w:r>
          </w:p>
        </w:tc>
        <w:tc>
          <w:tcPr>
            <w:tcW w:w="180" w:type="dxa"/>
            <w:vAlign w:val="bottom"/>
          </w:tcPr>
          <w:p w14:paraId="4A664F23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F6DB10" w14:textId="6F9AE5CF" w:rsidR="00B7431A" w:rsidRPr="006853A7" w:rsidRDefault="00E45BFE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92,588</w:t>
            </w:r>
          </w:p>
        </w:tc>
        <w:tc>
          <w:tcPr>
            <w:tcW w:w="180" w:type="dxa"/>
            <w:vAlign w:val="bottom"/>
          </w:tcPr>
          <w:p w14:paraId="063EDD7E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4C3D4BC" w14:textId="2ACC124F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102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320</w:t>
            </w:r>
          </w:p>
        </w:tc>
        <w:tc>
          <w:tcPr>
            <w:tcW w:w="186" w:type="dxa"/>
            <w:vAlign w:val="bottom"/>
          </w:tcPr>
          <w:p w14:paraId="57C4FF58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B84C503" w14:textId="6466BDC0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(424,989)</w:t>
            </w:r>
          </w:p>
        </w:tc>
        <w:tc>
          <w:tcPr>
            <w:tcW w:w="180" w:type="dxa"/>
            <w:vAlign w:val="bottom"/>
          </w:tcPr>
          <w:p w14:paraId="6F86C919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DDA916" w14:textId="5A416FD4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(516,845)</w:t>
            </w:r>
          </w:p>
        </w:tc>
        <w:tc>
          <w:tcPr>
            <w:tcW w:w="186" w:type="dxa"/>
            <w:vAlign w:val="bottom"/>
          </w:tcPr>
          <w:p w14:paraId="72AC8522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7C68E1" w14:textId="7B309FE4" w:rsidR="00B7431A" w:rsidRPr="006853A7" w:rsidRDefault="00A70799" w:rsidP="00A7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743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2D05F92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EF4A17" w14:textId="4F3F163F" w:rsidR="00B7431A" w:rsidRPr="00B7431A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B743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431A" w:rsidRPr="006853A7" w14:paraId="0EC4C99E" w14:textId="77777777" w:rsidTr="00B7431A">
        <w:trPr>
          <w:cantSplit/>
        </w:trPr>
        <w:tc>
          <w:tcPr>
            <w:tcW w:w="2779" w:type="dxa"/>
          </w:tcPr>
          <w:p w14:paraId="370FABB7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B4A0B" w14:textId="2179E5B5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2,036,936</w:t>
            </w:r>
          </w:p>
        </w:tc>
        <w:tc>
          <w:tcPr>
            <w:tcW w:w="180" w:type="dxa"/>
            <w:vAlign w:val="bottom"/>
          </w:tcPr>
          <w:p w14:paraId="50947B89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41434" w14:textId="33629A61" w:rsidR="00B7431A" w:rsidRPr="006853A7" w:rsidRDefault="00B7431A" w:rsidP="00CF62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792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14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1397FC24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09E42" w14:textId="7053D75F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489,929</w:t>
            </w:r>
          </w:p>
        </w:tc>
        <w:tc>
          <w:tcPr>
            <w:tcW w:w="180" w:type="dxa"/>
            <w:vAlign w:val="bottom"/>
          </w:tcPr>
          <w:p w14:paraId="3AB4381F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9D78D" w14:textId="5C536183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572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130</w:t>
            </w:r>
          </w:p>
        </w:tc>
        <w:tc>
          <w:tcPr>
            <w:tcW w:w="180" w:type="dxa"/>
            <w:vAlign w:val="bottom"/>
          </w:tcPr>
          <w:p w14:paraId="762F1157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91DA3" w14:textId="062C5DA2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851,53</w:t>
            </w:r>
            <w:r w:rsidR="00E45BF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06B2A067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04D03" w14:textId="4DA6BE59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084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900</w:t>
            </w:r>
          </w:p>
        </w:tc>
        <w:tc>
          <w:tcPr>
            <w:tcW w:w="186" w:type="dxa"/>
            <w:vAlign w:val="bottom"/>
          </w:tcPr>
          <w:p w14:paraId="25572B68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8FAEB" w14:textId="5E175032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(424,989)</w:t>
            </w:r>
          </w:p>
        </w:tc>
        <w:tc>
          <w:tcPr>
            <w:tcW w:w="180" w:type="dxa"/>
            <w:vAlign w:val="bottom"/>
          </w:tcPr>
          <w:p w14:paraId="6B2EBD72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6A177" w14:textId="1B0FA35B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(516,845)</w:t>
            </w:r>
          </w:p>
        </w:tc>
        <w:tc>
          <w:tcPr>
            <w:tcW w:w="186" w:type="dxa"/>
            <w:vAlign w:val="bottom"/>
          </w:tcPr>
          <w:p w14:paraId="140D5788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3B546" w14:textId="30E61F28" w:rsidR="00B7431A" w:rsidRPr="005F7C4F" w:rsidRDefault="005F7C4F" w:rsidP="005F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F7C4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2,953,410</w:t>
            </w:r>
          </w:p>
        </w:tc>
        <w:tc>
          <w:tcPr>
            <w:tcW w:w="180" w:type="dxa"/>
            <w:vAlign w:val="bottom"/>
          </w:tcPr>
          <w:p w14:paraId="60AE3976" w14:textId="77777777" w:rsidR="00B7431A" w:rsidRPr="005F7C4F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F4773" w14:textId="7551CCC4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2,932,332</w:t>
            </w:r>
          </w:p>
        </w:tc>
      </w:tr>
      <w:tr w:rsidR="00B7431A" w:rsidRPr="006853A7" w14:paraId="1B221F61" w14:textId="77777777" w:rsidTr="00B7431A">
        <w:trPr>
          <w:cantSplit/>
        </w:trPr>
        <w:tc>
          <w:tcPr>
            <w:tcW w:w="2779" w:type="dxa"/>
          </w:tcPr>
          <w:p w14:paraId="2E7766C6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AE927F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36E071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54CFB69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55B301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3C0E843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9AFCF9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6E7C3DB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519BE0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9D5A8C2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B7DFC9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0D10FC89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FB4D76E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7B971A0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48D8B8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5AF03A0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62B09D7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25221F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9ACEC2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8FADDF8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7431A" w:rsidRPr="006853A7" w14:paraId="3518E42B" w14:textId="77777777" w:rsidTr="00B7431A">
        <w:trPr>
          <w:cantSplit/>
        </w:trPr>
        <w:tc>
          <w:tcPr>
            <w:tcW w:w="2779" w:type="dxa"/>
          </w:tcPr>
          <w:p w14:paraId="071A8D21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20A4EA01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B1F8FC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A9C678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2FCB3A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943D8C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09F6A9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4859DB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AC03B1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169509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605E25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708B684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44EB035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9CABB51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80F902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DD6864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7FA93AF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0046DD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AB5F28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56E5753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7431A" w:rsidRPr="006853A7" w14:paraId="7CA3BD85" w14:textId="77777777" w:rsidTr="00B7431A">
        <w:trPr>
          <w:cantSplit/>
        </w:trPr>
        <w:tc>
          <w:tcPr>
            <w:tcW w:w="2779" w:type="dxa"/>
          </w:tcPr>
          <w:p w14:paraId="16F6175F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79EB5181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A2B254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3A03315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D47C0D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A7ED3F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453A4A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DA0FC3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9B6E60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E63E1B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E9547F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25B58F1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56FD000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D8B3731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D11D32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59DFEC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FF006F2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47642E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DB1E3D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23E8B9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7431A" w:rsidRPr="006853A7" w14:paraId="788A74C7" w14:textId="77777777" w:rsidTr="00B7431A">
        <w:trPr>
          <w:cantSplit/>
        </w:trPr>
        <w:tc>
          <w:tcPr>
            <w:tcW w:w="2779" w:type="dxa"/>
            <w:vAlign w:val="bottom"/>
          </w:tcPr>
          <w:p w14:paraId="30AA9FFD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14:paraId="1CC87AC3" w14:textId="121FA2FB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2,033,347</w:t>
            </w:r>
          </w:p>
        </w:tc>
        <w:tc>
          <w:tcPr>
            <w:tcW w:w="180" w:type="dxa"/>
            <w:vAlign w:val="bottom"/>
          </w:tcPr>
          <w:p w14:paraId="521A5A1D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FFEB1E" w14:textId="0A7943FD" w:rsidR="00B7431A" w:rsidRPr="006853A7" w:rsidRDefault="00B7431A" w:rsidP="00CF62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1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787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780</w:t>
            </w:r>
          </w:p>
        </w:tc>
        <w:tc>
          <w:tcPr>
            <w:tcW w:w="178" w:type="dxa"/>
            <w:vAlign w:val="bottom"/>
          </w:tcPr>
          <w:p w14:paraId="0FEBBCE9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BAF668" w14:textId="0F69C213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457,552</w:t>
            </w:r>
          </w:p>
        </w:tc>
        <w:tc>
          <w:tcPr>
            <w:tcW w:w="180" w:type="dxa"/>
            <w:vAlign w:val="bottom"/>
          </w:tcPr>
          <w:p w14:paraId="5C8BE3B9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AC1847" w14:textId="32DB8A29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549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266</w:t>
            </w:r>
          </w:p>
        </w:tc>
        <w:tc>
          <w:tcPr>
            <w:tcW w:w="180" w:type="dxa"/>
            <w:vAlign w:val="bottom"/>
          </w:tcPr>
          <w:p w14:paraId="4E2C6775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89E386" w14:textId="3305D471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734,532</w:t>
            </w:r>
          </w:p>
        </w:tc>
        <w:tc>
          <w:tcPr>
            <w:tcW w:w="180" w:type="dxa"/>
            <w:vAlign w:val="bottom"/>
          </w:tcPr>
          <w:p w14:paraId="7CEA545B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4B32E9B" w14:textId="2D43AC80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856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424</w:t>
            </w:r>
          </w:p>
        </w:tc>
        <w:tc>
          <w:tcPr>
            <w:tcW w:w="186" w:type="dxa"/>
            <w:vAlign w:val="bottom"/>
          </w:tcPr>
          <w:p w14:paraId="290FBA6A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B6F40A2" w14:textId="13594EAF" w:rsidR="00B7431A" w:rsidRPr="006853A7" w:rsidRDefault="00E45BFE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(342,410)</w:t>
            </w:r>
          </w:p>
        </w:tc>
        <w:tc>
          <w:tcPr>
            <w:tcW w:w="180" w:type="dxa"/>
            <w:vAlign w:val="bottom"/>
          </w:tcPr>
          <w:p w14:paraId="560F75AB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2213C3" w14:textId="482DC33D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(423,796)</w:t>
            </w:r>
          </w:p>
        </w:tc>
        <w:tc>
          <w:tcPr>
            <w:tcW w:w="186" w:type="dxa"/>
            <w:vAlign w:val="bottom"/>
          </w:tcPr>
          <w:p w14:paraId="785CF63B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5F1FD5" w14:textId="69BF4265" w:rsidR="00B7431A" w:rsidRPr="006853A7" w:rsidRDefault="00E45BFE" w:rsidP="005F7C4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2,883,021</w:t>
            </w:r>
          </w:p>
        </w:tc>
        <w:tc>
          <w:tcPr>
            <w:tcW w:w="180" w:type="dxa"/>
            <w:vAlign w:val="bottom"/>
          </w:tcPr>
          <w:p w14:paraId="59550585" w14:textId="77777777" w:rsidR="00B7431A" w:rsidRPr="005F7C4F" w:rsidRDefault="00B7431A" w:rsidP="005F7C4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DC1A2AC" w14:textId="79A3A8C3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2,769,674</w:t>
            </w:r>
          </w:p>
        </w:tc>
      </w:tr>
      <w:tr w:rsidR="00B7431A" w:rsidRPr="006853A7" w14:paraId="42035FA5" w14:textId="77777777" w:rsidTr="00B7431A">
        <w:trPr>
          <w:cantSplit/>
        </w:trPr>
        <w:tc>
          <w:tcPr>
            <w:tcW w:w="2779" w:type="dxa"/>
            <w:vAlign w:val="bottom"/>
          </w:tcPr>
          <w:p w14:paraId="72AEDD64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704322" w14:textId="6CB79F1E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3,589</w:t>
            </w:r>
          </w:p>
        </w:tc>
        <w:tc>
          <w:tcPr>
            <w:tcW w:w="180" w:type="dxa"/>
            <w:vAlign w:val="bottom"/>
          </w:tcPr>
          <w:p w14:paraId="22CC484B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FE3007" w14:textId="3FB24685" w:rsidR="00B7431A" w:rsidRPr="006853A7" w:rsidRDefault="00B7431A" w:rsidP="00CF62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4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36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5F853AA8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282F20" w14:textId="2B852C11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eastAsia="MS Mincho" w:hAnsiTheme="majorBidi" w:cstheme="majorBidi"/>
                <w:sz w:val="26"/>
                <w:szCs w:val="26"/>
              </w:rPr>
              <w:t>32,377</w:t>
            </w:r>
          </w:p>
        </w:tc>
        <w:tc>
          <w:tcPr>
            <w:tcW w:w="180" w:type="dxa"/>
            <w:vAlign w:val="bottom"/>
          </w:tcPr>
          <w:p w14:paraId="41A4AE46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BE907D" w14:textId="3A91CEA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22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864</w:t>
            </w:r>
          </w:p>
        </w:tc>
        <w:tc>
          <w:tcPr>
            <w:tcW w:w="180" w:type="dxa"/>
            <w:vAlign w:val="bottom"/>
          </w:tcPr>
          <w:p w14:paraId="5AB9FC2D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0C325A" w14:textId="61C36782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117,00</w:t>
            </w:r>
            <w:r w:rsidR="00E45BFE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6AF45EAA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BE093E6" w14:textId="07C3750B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228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476</w:t>
            </w:r>
          </w:p>
        </w:tc>
        <w:tc>
          <w:tcPr>
            <w:tcW w:w="186" w:type="dxa"/>
            <w:vAlign w:val="bottom"/>
          </w:tcPr>
          <w:p w14:paraId="3196A703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B91EA5D" w14:textId="71361D13" w:rsidR="00B7431A" w:rsidRPr="006853A7" w:rsidRDefault="00E45BFE" w:rsidP="00CF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(82,5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79</w:t>
            </w: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7D8EE8B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440E9B" w14:textId="265E614A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(93,049)</w:t>
            </w:r>
          </w:p>
        </w:tc>
        <w:tc>
          <w:tcPr>
            <w:tcW w:w="186" w:type="dxa"/>
            <w:vAlign w:val="bottom"/>
          </w:tcPr>
          <w:p w14:paraId="75F12E6A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8E9E1B" w14:textId="06332512" w:rsidR="00B7431A" w:rsidRPr="006853A7" w:rsidRDefault="00E45BFE" w:rsidP="005F7C4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70,389</w:t>
            </w:r>
          </w:p>
        </w:tc>
        <w:tc>
          <w:tcPr>
            <w:tcW w:w="180" w:type="dxa"/>
            <w:vAlign w:val="bottom"/>
          </w:tcPr>
          <w:p w14:paraId="3A54468E" w14:textId="77777777" w:rsidR="00B7431A" w:rsidRPr="005F7C4F" w:rsidRDefault="00B7431A" w:rsidP="005F7C4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2379C5" w14:textId="69903E42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sz w:val="26"/>
                <w:szCs w:val="26"/>
              </w:rPr>
              <w:t>162,658</w:t>
            </w:r>
          </w:p>
        </w:tc>
      </w:tr>
      <w:tr w:rsidR="00B7431A" w:rsidRPr="006853A7" w14:paraId="0C206A31" w14:textId="77777777" w:rsidTr="00B7431A">
        <w:trPr>
          <w:cantSplit/>
        </w:trPr>
        <w:tc>
          <w:tcPr>
            <w:tcW w:w="2779" w:type="dxa"/>
          </w:tcPr>
          <w:p w14:paraId="1679180F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CA621" w14:textId="3C67E72C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2,036,936</w:t>
            </w:r>
          </w:p>
        </w:tc>
        <w:tc>
          <w:tcPr>
            <w:tcW w:w="180" w:type="dxa"/>
            <w:vAlign w:val="bottom"/>
          </w:tcPr>
          <w:p w14:paraId="1A9E200D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040F4" w14:textId="2F3B43BB" w:rsidR="00B7431A" w:rsidRPr="006853A7" w:rsidRDefault="00B7431A" w:rsidP="00CF62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792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14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1F08AD41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B5D92" w14:textId="0C9CE581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489,929</w:t>
            </w:r>
          </w:p>
        </w:tc>
        <w:tc>
          <w:tcPr>
            <w:tcW w:w="180" w:type="dxa"/>
            <w:vAlign w:val="bottom"/>
          </w:tcPr>
          <w:p w14:paraId="22718468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13F80" w14:textId="69D0551D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572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130</w:t>
            </w:r>
          </w:p>
        </w:tc>
        <w:tc>
          <w:tcPr>
            <w:tcW w:w="180" w:type="dxa"/>
            <w:vAlign w:val="bottom"/>
          </w:tcPr>
          <w:p w14:paraId="7D1E1AC4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C86B" w14:textId="5B9EBF81" w:rsidR="00B7431A" w:rsidRPr="006853A7" w:rsidRDefault="00E45BFE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E45BF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851,534</w:t>
            </w:r>
          </w:p>
        </w:tc>
        <w:tc>
          <w:tcPr>
            <w:tcW w:w="180" w:type="dxa"/>
            <w:vAlign w:val="bottom"/>
          </w:tcPr>
          <w:p w14:paraId="1E16640D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8FC85" w14:textId="436E4E1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084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900</w:t>
            </w:r>
          </w:p>
        </w:tc>
        <w:tc>
          <w:tcPr>
            <w:tcW w:w="186" w:type="dxa"/>
            <w:vAlign w:val="bottom"/>
          </w:tcPr>
          <w:p w14:paraId="5FCC6430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C7887" w14:textId="466F8709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F7C4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(424,989)</w:t>
            </w:r>
          </w:p>
        </w:tc>
        <w:tc>
          <w:tcPr>
            <w:tcW w:w="180" w:type="dxa"/>
            <w:vAlign w:val="bottom"/>
          </w:tcPr>
          <w:p w14:paraId="2818ACE2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D2BC6" w14:textId="282CFDB0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(516,845)</w:t>
            </w:r>
          </w:p>
        </w:tc>
        <w:tc>
          <w:tcPr>
            <w:tcW w:w="186" w:type="dxa"/>
            <w:vAlign w:val="bottom"/>
          </w:tcPr>
          <w:p w14:paraId="6F752451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F2C03" w14:textId="0ECC9244" w:rsidR="00B7431A" w:rsidRPr="005F7C4F" w:rsidRDefault="00CF62D4" w:rsidP="005F7C4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2,953,410</w:t>
            </w:r>
          </w:p>
        </w:tc>
        <w:tc>
          <w:tcPr>
            <w:tcW w:w="180" w:type="dxa"/>
            <w:vAlign w:val="bottom"/>
          </w:tcPr>
          <w:p w14:paraId="07486136" w14:textId="77777777" w:rsidR="00B7431A" w:rsidRPr="005F7C4F" w:rsidRDefault="00B7431A" w:rsidP="005F7C4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FA4D" w14:textId="75A00DCB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2,932,332</w:t>
            </w:r>
          </w:p>
        </w:tc>
      </w:tr>
      <w:tr w:rsidR="00B7431A" w:rsidRPr="006853A7" w14:paraId="6C4BFD3F" w14:textId="77777777" w:rsidTr="002B35AC">
        <w:trPr>
          <w:cantSplit/>
        </w:trPr>
        <w:tc>
          <w:tcPr>
            <w:tcW w:w="2779" w:type="dxa"/>
          </w:tcPr>
          <w:p w14:paraId="529683FC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523E80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349A2E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E0B9CEB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8FC4C7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C7CE53A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72C13A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36BC222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037A21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8710D6B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1C9C04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5899E645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323D456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095B6F8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9905C2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B7ED01F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B031DCA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9A90C5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B0ACDC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1E43EDA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7431A" w:rsidRPr="006853A7" w14:paraId="4140B44E" w14:textId="77777777" w:rsidTr="002B35AC">
        <w:trPr>
          <w:cantSplit/>
        </w:trPr>
        <w:tc>
          <w:tcPr>
            <w:tcW w:w="2779" w:type="dxa"/>
          </w:tcPr>
          <w:p w14:paraId="3A3F41BD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14:paraId="27C9C036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96BF7EE" w14:textId="45CFCF4B" w:rsidR="00B7431A" w:rsidRPr="00283EBB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45,689</w:t>
            </w:r>
          </w:p>
        </w:tc>
        <w:tc>
          <w:tcPr>
            <w:tcW w:w="180" w:type="dxa"/>
            <w:vAlign w:val="bottom"/>
          </w:tcPr>
          <w:p w14:paraId="3E1351F6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5902EACE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4A127046" w14:textId="5FF6C23E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34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21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406A08EB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FFA4CA4" w14:textId="4ED3C9AA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41,430</w:t>
            </w:r>
          </w:p>
        </w:tc>
        <w:tc>
          <w:tcPr>
            <w:tcW w:w="180" w:type="dxa"/>
            <w:vAlign w:val="bottom"/>
          </w:tcPr>
          <w:p w14:paraId="705B2C68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ED49C1F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0B90DBA5" w14:textId="4D7626C1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43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316</w:t>
            </w:r>
          </w:p>
        </w:tc>
        <w:tc>
          <w:tcPr>
            <w:tcW w:w="180" w:type="dxa"/>
            <w:vAlign w:val="bottom"/>
          </w:tcPr>
          <w:p w14:paraId="4F47051C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FA8B733" w14:textId="079F803F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151,2</w:t>
            </w:r>
            <w:r w:rsidR="002266B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80" w:type="dxa"/>
            <w:vAlign w:val="bottom"/>
          </w:tcPr>
          <w:p w14:paraId="66891949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70FD0CDD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5BC8F31A" w14:textId="36E377CA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295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773</w:t>
            </w:r>
          </w:p>
        </w:tc>
        <w:tc>
          <w:tcPr>
            <w:tcW w:w="186" w:type="dxa"/>
            <w:vAlign w:val="bottom"/>
          </w:tcPr>
          <w:p w14:paraId="472300D1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75B2F2C" w14:textId="6E231C61" w:rsidR="00B7431A" w:rsidRPr="006853A7" w:rsidRDefault="00CF62D4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(2,384)</w:t>
            </w:r>
          </w:p>
        </w:tc>
        <w:tc>
          <w:tcPr>
            <w:tcW w:w="180" w:type="dxa"/>
            <w:vAlign w:val="bottom"/>
          </w:tcPr>
          <w:p w14:paraId="402D8439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049D94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1ADB4E6B" w14:textId="5C1E03CA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1,213</w:t>
            </w:r>
          </w:p>
        </w:tc>
        <w:tc>
          <w:tcPr>
            <w:tcW w:w="186" w:type="dxa"/>
            <w:vAlign w:val="bottom"/>
          </w:tcPr>
          <w:p w14:paraId="6A5C2A19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42C918" w14:textId="4925D2ED" w:rsidR="00B7431A" w:rsidRPr="006853A7" w:rsidRDefault="00CF62D4" w:rsidP="005F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30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235,99</w:t>
            </w:r>
            <w:r w:rsidR="002266B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39296FC4" w14:textId="77777777" w:rsidR="00B7431A" w:rsidRPr="005F7C4F" w:rsidRDefault="00B7431A" w:rsidP="005F7C4F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1F64DAC2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30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06BDFA87" w14:textId="7B290CDB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853A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374,513</w:t>
            </w:r>
          </w:p>
        </w:tc>
      </w:tr>
      <w:tr w:rsidR="00B7431A" w:rsidRPr="002B35AC" w14:paraId="7854D9A2" w14:textId="77777777" w:rsidTr="002B35AC">
        <w:trPr>
          <w:cantSplit/>
          <w:trHeight w:val="145"/>
        </w:trPr>
        <w:tc>
          <w:tcPr>
            <w:tcW w:w="2779" w:type="dxa"/>
          </w:tcPr>
          <w:p w14:paraId="461184BA" w14:textId="073826AA" w:rsidR="00B7431A" w:rsidRPr="002B35AC" w:rsidRDefault="002B35AC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1DBEA5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5278912" w14:textId="103008F3" w:rsidR="00B7431A" w:rsidRPr="002B35AC" w:rsidRDefault="002B35AC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8C25C2C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2356B55D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787F29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9B32196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81C3B3B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E1901B3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6323DF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663CE71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6DF3BA3D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6" w:type="dxa"/>
            <w:vAlign w:val="bottom"/>
          </w:tcPr>
          <w:p w14:paraId="3A3CA1AF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4313833A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E9E1AF1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27C6557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6" w:type="dxa"/>
          </w:tcPr>
          <w:p w14:paraId="2948B9FC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613CA4B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0447F9B" w14:textId="77777777" w:rsidR="00B7431A" w:rsidRPr="002B35AC" w:rsidRDefault="00B7431A" w:rsidP="002B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EE02769" w14:textId="77777777" w:rsidR="00B7431A" w:rsidRPr="002B35AC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Times New Roman" w:eastAsia="MS Mincho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7431A" w:rsidRPr="006853A7" w14:paraId="28380A53" w14:textId="77777777" w:rsidTr="00B7431A">
        <w:trPr>
          <w:cantSplit/>
        </w:trPr>
        <w:tc>
          <w:tcPr>
            <w:tcW w:w="2779" w:type="dxa"/>
          </w:tcPr>
          <w:p w14:paraId="50A6EB59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lastRenderedPageBreak/>
              <w:t xml:space="preserve">สินทรัพย์ส่วนงาน </w:t>
            </w:r>
          </w:p>
          <w:p w14:paraId="2E9F8ECC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 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A35FD4E" w14:textId="6955444C" w:rsidR="00B7431A" w:rsidRPr="006853A7" w:rsidRDefault="005F7C4F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hAnsiTheme="majorBidi" w:cstheme="majorBidi"/>
                <w:sz w:val="26"/>
                <w:szCs w:val="26"/>
              </w:rPr>
              <w:t>1,451,909</w:t>
            </w:r>
          </w:p>
        </w:tc>
        <w:tc>
          <w:tcPr>
            <w:tcW w:w="180" w:type="dxa"/>
            <w:vAlign w:val="bottom"/>
          </w:tcPr>
          <w:p w14:paraId="444360F8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EBD672" w14:textId="53212F3D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1,381,728</w:t>
            </w:r>
          </w:p>
        </w:tc>
        <w:tc>
          <w:tcPr>
            <w:tcW w:w="178" w:type="dxa"/>
            <w:vAlign w:val="bottom"/>
          </w:tcPr>
          <w:p w14:paraId="5D8EB0C6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208235" w14:textId="6746A7DD" w:rsidR="00B7431A" w:rsidRPr="006853A7" w:rsidRDefault="005F7C4F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hAnsiTheme="majorBidi" w:cstheme="majorBidi"/>
                <w:sz w:val="26"/>
                <w:szCs w:val="26"/>
              </w:rPr>
              <w:t>311,379</w:t>
            </w:r>
          </w:p>
        </w:tc>
        <w:tc>
          <w:tcPr>
            <w:tcW w:w="180" w:type="dxa"/>
            <w:vAlign w:val="bottom"/>
          </w:tcPr>
          <w:p w14:paraId="683002C5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E71F67" w14:textId="4ED3694E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252,360</w:t>
            </w:r>
          </w:p>
        </w:tc>
        <w:tc>
          <w:tcPr>
            <w:tcW w:w="180" w:type="dxa"/>
            <w:vAlign w:val="bottom"/>
          </w:tcPr>
          <w:p w14:paraId="01AC721C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FA25EC8" w14:textId="1A36FCFF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hAnsiTheme="majorBidi" w:cstheme="majorBidi"/>
                <w:sz w:val="26"/>
                <w:szCs w:val="26"/>
              </w:rPr>
              <w:t>2,898,071</w:t>
            </w:r>
          </w:p>
        </w:tc>
        <w:tc>
          <w:tcPr>
            <w:tcW w:w="180" w:type="dxa"/>
            <w:vAlign w:val="bottom"/>
          </w:tcPr>
          <w:p w14:paraId="231B0ADB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F7C4920" w14:textId="73BF3444" w:rsidR="00B7431A" w:rsidRPr="00B7431A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61FB">
              <w:rPr>
                <w:rFonts w:ascii="Angsana New" w:hAnsi="Angsana New"/>
                <w:sz w:val="26"/>
                <w:szCs w:val="26"/>
              </w:rPr>
              <w:t>2,822,</w:t>
            </w:r>
            <w:r w:rsidRPr="00107747">
              <w:rPr>
                <w:rFonts w:ascii="Angsana New" w:hAnsi="Angsana New"/>
                <w:sz w:val="26"/>
                <w:szCs w:val="26"/>
              </w:rPr>
              <w:t>984</w:t>
            </w:r>
          </w:p>
        </w:tc>
        <w:tc>
          <w:tcPr>
            <w:tcW w:w="186" w:type="dxa"/>
            <w:vAlign w:val="bottom"/>
          </w:tcPr>
          <w:p w14:paraId="3E0E3B19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2FE0C31" w14:textId="181362A6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hAnsiTheme="majorBidi" w:cstheme="majorBidi"/>
                <w:sz w:val="26"/>
                <w:szCs w:val="26"/>
              </w:rPr>
              <w:t>8,484</w:t>
            </w:r>
          </w:p>
        </w:tc>
        <w:tc>
          <w:tcPr>
            <w:tcW w:w="180" w:type="dxa"/>
            <w:vAlign w:val="bottom"/>
          </w:tcPr>
          <w:p w14:paraId="27269309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D59EC4" w14:textId="0379964D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323E70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9,919</w:t>
            </w:r>
            <w:r w:rsidRPr="0323E7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14:paraId="1438AE68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878028" w14:textId="0D3F4912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eastAsia="MS Mincho" w:hAnsiTheme="majorBidi" w:cstheme="majorBidi"/>
                <w:sz w:val="26"/>
                <w:szCs w:val="26"/>
              </w:rPr>
              <w:t>4,669,843</w:t>
            </w:r>
          </w:p>
        </w:tc>
        <w:tc>
          <w:tcPr>
            <w:tcW w:w="180" w:type="dxa"/>
            <w:vAlign w:val="bottom"/>
          </w:tcPr>
          <w:p w14:paraId="324C5719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B62862" w14:textId="5D573872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15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4,447,153</w:t>
            </w:r>
          </w:p>
        </w:tc>
      </w:tr>
      <w:tr w:rsidR="00B7431A" w:rsidRPr="006853A7" w14:paraId="0547F7EE" w14:textId="77777777" w:rsidTr="00B7431A">
        <w:trPr>
          <w:cantSplit/>
        </w:trPr>
        <w:tc>
          <w:tcPr>
            <w:tcW w:w="2779" w:type="dxa"/>
          </w:tcPr>
          <w:p w14:paraId="08F0DA03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vAlign w:val="bottom"/>
          </w:tcPr>
          <w:p w14:paraId="1AE85FFC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B7178B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E0F16E7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EE4281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7A3D9C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9A4F21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DA8D70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70E379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D34E02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646D48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68C132BA" w14:textId="77777777" w:rsidR="00B7431A" w:rsidRPr="00B7431A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6C40606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9280912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F0B8CD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EE7254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6A4E2E6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A157FC" w14:textId="51ADA573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eastAsia="MS Mincho" w:hAnsiTheme="majorBidi" w:cstheme="majorBidi"/>
                <w:sz w:val="26"/>
                <w:szCs w:val="26"/>
              </w:rPr>
              <w:t>1,426,198</w:t>
            </w:r>
          </w:p>
        </w:tc>
        <w:tc>
          <w:tcPr>
            <w:tcW w:w="180" w:type="dxa"/>
            <w:vAlign w:val="bottom"/>
          </w:tcPr>
          <w:p w14:paraId="3EB954DC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F94E91" w14:textId="38218551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1,629,471</w:t>
            </w:r>
          </w:p>
        </w:tc>
      </w:tr>
      <w:tr w:rsidR="00B7431A" w:rsidRPr="006853A7" w14:paraId="52DD2F22" w14:textId="77777777" w:rsidTr="00B7431A">
        <w:trPr>
          <w:cantSplit/>
        </w:trPr>
        <w:tc>
          <w:tcPr>
            <w:tcW w:w="2779" w:type="dxa"/>
          </w:tcPr>
          <w:p w14:paraId="34FF247A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14:paraId="3B272CF2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8F40479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45C7783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61C977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A8ADC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2DEF57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943B924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22806E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A5DA72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BA2320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4E2690D" w14:textId="77777777" w:rsidR="00B7431A" w:rsidRPr="00B7431A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CE4FD41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7D45EE2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48EDC0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D5BCEF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BBE0306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6F417" w14:textId="7D33F0B4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F7C4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6,096,041</w:t>
            </w:r>
          </w:p>
        </w:tc>
        <w:tc>
          <w:tcPr>
            <w:tcW w:w="180" w:type="dxa"/>
            <w:vAlign w:val="bottom"/>
          </w:tcPr>
          <w:p w14:paraId="1B4EFA63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86E53" w14:textId="7FA7A532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6,076,624</w:t>
            </w:r>
          </w:p>
        </w:tc>
      </w:tr>
      <w:tr w:rsidR="00B7431A" w:rsidRPr="006853A7" w14:paraId="4C81E335" w14:textId="77777777" w:rsidTr="00B7431A">
        <w:trPr>
          <w:cantSplit/>
        </w:trPr>
        <w:tc>
          <w:tcPr>
            <w:tcW w:w="2779" w:type="dxa"/>
          </w:tcPr>
          <w:p w14:paraId="0A66020C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14:paraId="06693FE8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 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EC56DF1" w14:textId="53B94179" w:rsidR="00B7431A" w:rsidRPr="006853A7" w:rsidRDefault="005F7C4F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hAnsiTheme="majorBidi" w:cstheme="majorBidi"/>
                <w:sz w:val="26"/>
                <w:szCs w:val="26"/>
              </w:rPr>
              <w:t>844,26</w:t>
            </w:r>
            <w:r w:rsidR="00283EB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4717750A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F1ED34" w14:textId="18A38473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1,008,334</w:t>
            </w:r>
          </w:p>
        </w:tc>
        <w:tc>
          <w:tcPr>
            <w:tcW w:w="178" w:type="dxa"/>
            <w:vAlign w:val="bottom"/>
          </w:tcPr>
          <w:p w14:paraId="0125C54D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0ED38C" w14:textId="4EC2953A" w:rsidR="00B7431A" w:rsidRPr="006853A7" w:rsidRDefault="005F7C4F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hAnsiTheme="majorBidi" w:cstheme="majorBidi"/>
                <w:sz w:val="26"/>
                <w:szCs w:val="26"/>
              </w:rPr>
              <w:t>289,195</w:t>
            </w:r>
          </w:p>
        </w:tc>
        <w:tc>
          <w:tcPr>
            <w:tcW w:w="180" w:type="dxa"/>
            <w:vAlign w:val="bottom"/>
          </w:tcPr>
          <w:p w14:paraId="50D65AA8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A60B83C" w14:textId="31B8974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1FB">
              <w:rPr>
                <w:rFonts w:ascii="Angsana New" w:hAnsi="Angsana New" w:cs="Angsana New"/>
                <w:sz w:val="26"/>
                <w:szCs w:val="26"/>
              </w:rPr>
              <w:t>102,401</w:t>
            </w:r>
          </w:p>
        </w:tc>
        <w:tc>
          <w:tcPr>
            <w:tcW w:w="180" w:type="dxa"/>
            <w:vAlign w:val="bottom"/>
          </w:tcPr>
          <w:p w14:paraId="7B88A5D1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4E42D4" w14:textId="4DEFD908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hAnsiTheme="majorBidi" w:cstheme="majorBidi"/>
                <w:sz w:val="26"/>
                <w:szCs w:val="26"/>
              </w:rPr>
              <w:t>312,832</w:t>
            </w:r>
          </w:p>
        </w:tc>
        <w:tc>
          <w:tcPr>
            <w:tcW w:w="180" w:type="dxa"/>
            <w:vAlign w:val="bottom"/>
          </w:tcPr>
          <w:p w14:paraId="09669B42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05ED718" w14:textId="74DC2DD0" w:rsidR="00B7431A" w:rsidRPr="00B7431A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61FB">
              <w:rPr>
                <w:rFonts w:ascii="Angsana New" w:hAnsi="Angsana New"/>
                <w:sz w:val="26"/>
                <w:szCs w:val="26"/>
              </w:rPr>
              <w:t>387,472</w:t>
            </w:r>
          </w:p>
        </w:tc>
        <w:tc>
          <w:tcPr>
            <w:tcW w:w="186" w:type="dxa"/>
            <w:vAlign w:val="bottom"/>
          </w:tcPr>
          <w:p w14:paraId="116E7C54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6A4565D" w14:textId="3952B6A5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hAnsiTheme="majorBidi" w:cstheme="majorBidi"/>
                <w:sz w:val="26"/>
                <w:szCs w:val="26"/>
              </w:rPr>
              <w:t>(154,453)</w:t>
            </w:r>
          </w:p>
        </w:tc>
        <w:tc>
          <w:tcPr>
            <w:tcW w:w="180" w:type="dxa"/>
            <w:vAlign w:val="bottom"/>
          </w:tcPr>
          <w:p w14:paraId="7992224C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68EABA" w14:textId="47AB5874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323E70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169,716</w:t>
            </w:r>
            <w:r w:rsidRPr="0323E7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14:paraId="2B01A9BA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9D91B56" w14:textId="10B6A9B9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F7C4F">
              <w:rPr>
                <w:rFonts w:asciiTheme="majorBidi" w:eastAsia="MS Mincho" w:hAnsiTheme="majorBidi" w:cstheme="majorBidi"/>
                <w:sz w:val="26"/>
                <w:szCs w:val="26"/>
              </w:rPr>
              <w:t>1,291,836</w:t>
            </w:r>
          </w:p>
        </w:tc>
        <w:tc>
          <w:tcPr>
            <w:tcW w:w="180" w:type="dxa"/>
            <w:vAlign w:val="bottom"/>
          </w:tcPr>
          <w:p w14:paraId="18FA991F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0D0FCDF" w14:textId="7EABEF6B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1,328,491</w:t>
            </w:r>
          </w:p>
        </w:tc>
      </w:tr>
      <w:tr w:rsidR="00B7431A" w:rsidRPr="006853A7" w14:paraId="2E68AF09" w14:textId="77777777" w:rsidTr="00B7431A">
        <w:trPr>
          <w:cantSplit/>
        </w:trPr>
        <w:tc>
          <w:tcPr>
            <w:tcW w:w="2779" w:type="dxa"/>
          </w:tcPr>
          <w:p w14:paraId="2DF64D2F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14:paraId="5CFBD140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976189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185A415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F46EE8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4F7361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0A1373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98F9FE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BB6F99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B510C1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50A398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BA0ABC7" w14:textId="77777777" w:rsidR="00B7431A" w:rsidRPr="00B7431A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DEAB58E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043CE45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9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4D040F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A188DF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9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50C8930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F7B66D" w14:textId="3705B280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5F7C4F">
              <w:rPr>
                <w:rFonts w:asciiTheme="majorBidi" w:eastAsia="MS Mincho" w:hAnsiTheme="majorBidi" w:cstheme="majorBidi"/>
                <w:sz w:val="26"/>
                <w:szCs w:val="26"/>
              </w:rPr>
              <w:t>181,727</w:t>
            </w:r>
          </w:p>
        </w:tc>
        <w:tc>
          <w:tcPr>
            <w:tcW w:w="180" w:type="dxa"/>
            <w:vAlign w:val="bottom"/>
          </w:tcPr>
          <w:p w14:paraId="061E5216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43FCB57" w14:textId="2A698AD2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sz w:val="26"/>
                <w:szCs w:val="26"/>
              </w:rPr>
              <w:t>48,740</w:t>
            </w:r>
          </w:p>
        </w:tc>
      </w:tr>
      <w:tr w:rsidR="00B7431A" w:rsidRPr="006853A7" w14:paraId="1A66C36A" w14:textId="77777777" w:rsidTr="00B7431A">
        <w:trPr>
          <w:cantSplit/>
        </w:trPr>
        <w:tc>
          <w:tcPr>
            <w:tcW w:w="2779" w:type="dxa"/>
          </w:tcPr>
          <w:p w14:paraId="010FAB5D" w14:textId="77777777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512DC003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32C19E4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2DEA2D3A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D5C50B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F4E89A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88C18DD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A2A39D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6B82E4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896241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8B5A84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C1C3A04" w14:textId="77777777" w:rsidR="00B7431A" w:rsidRPr="00B7431A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1EA90E7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EC5EBDF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F6B0E4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ECDD5E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4F51E03" w14:textId="77777777" w:rsidR="00B7431A" w:rsidRPr="006853A7" w:rsidRDefault="00B7431A" w:rsidP="00B743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4225" w14:textId="233DB9AB" w:rsidR="00B7431A" w:rsidRPr="006853A7" w:rsidRDefault="005F7C4F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5F7C4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1,473,563</w:t>
            </w:r>
          </w:p>
        </w:tc>
        <w:tc>
          <w:tcPr>
            <w:tcW w:w="180" w:type="dxa"/>
            <w:vAlign w:val="bottom"/>
          </w:tcPr>
          <w:p w14:paraId="682F2BE1" w14:textId="77777777" w:rsidR="00B7431A" w:rsidRPr="006853A7" w:rsidRDefault="00B7431A" w:rsidP="00B743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3378B" w14:textId="16F3C408" w:rsidR="00B7431A" w:rsidRPr="006853A7" w:rsidRDefault="00B7431A" w:rsidP="00B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D61F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1,377,231</w:t>
            </w:r>
          </w:p>
        </w:tc>
      </w:tr>
    </w:tbl>
    <w:p w14:paraId="73636CFB" w14:textId="178C8968" w:rsidR="006853A7" w:rsidRDefault="006853A7" w:rsidP="006853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BF7D52" w14:textId="77777777" w:rsidR="00E71048" w:rsidRPr="000C7CDE" w:rsidRDefault="00E71048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0580160E" w14:textId="77777777" w:rsidR="00E71048" w:rsidRDefault="00E71048" w:rsidP="006853A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4964EE" w14:textId="77777777" w:rsidR="006853A7" w:rsidRDefault="00685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6853A7" w:rsidRPr="00D17657" w14:paraId="096C42B7" w14:textId="77777777" w:rsidTr="00EA5562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0755A1E" w14:textId="77777777" w:rsidR="006853A7" w:rsidRPr="00D17657" w:rsidRDefault="006853A7" w:rsidP="00EA5562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110F0CD7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853A7" w:rsidRPr="00D17657" w14:paraId="44C241BC" w14:textId="77777777" w:rsidTr="00F14331">
        <w:trPr>
          <w:trHeight w:val="1172"/>
          <w:tblHeader/>
        </w:trPr>
        <w:tc>
          <w:tcPr>
            <w:tcW w:w="4680" w:type="dxa"/>
            <w:shd w:val="clear" w:color="auto" w:fill="auto"/>
            <w:vAlign w:val="bottom"/>
          </w:tcPr>
          <w:p w14:paraId="68D1036E" w14:textId="77777777" w:rsidR="006853A7" w:rsidRPr="00D17657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357D88E6" w14:textId="77777777" w:rsidR="006853A7" w:rsidRPr="00846FE6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2BF9B5A6" w14:textId="34A6E5C5" w:rsidR="006853A7" w:rsidRPr="00D17657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ธุรกิจผลิตงานพิมพ์และ </w:t>
            </w:r>
            <w:r w:rsidR="00F1433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จำหน่ายหนังสือ</w:t>
            </w:r>
          </w:p>
        </w:tc>
        <w:tc>
          <w:tcPr>
            <w:tcW w:w="267" w:type="dxa"/>
          </w:tcPr>
          <w:p w14:paraId="25BA6FD5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7C60FFA3" w14:textId="77777777" w:rsidR="006853A7" w:rsidRPr="00846FE6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303C1870" w14:textId="77777777" w:rsidR="006853A7" w:rsidRPr="00D17657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270" w:type="dxa"/>
          </w:tcPr>
          <w:p w14:paraId="0C823CDC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7B6571ED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7DD07F2A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2AB6804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6853A7" w:rsidRPr="00D17657" w14:paraId="66945557" w14:textId="77777777" w:rsidTr="00EA5562">
        <w:tc>
          <w:tcPr>
            <w:tcW w:w="4680" w:type="dxa"/>
            <w:shd w:val="clear" w:color="auto" w:fill="auto"/>
            <w:vAlign w:val="bottom"/>
          </w:tcPr>
          <w:p w14:paraId="6B60B2CB" w14:textId="77777777" w:rsidR="006853A7" w:rsidRPr="00D17657" w:rsidRDefault="006853A7" w:rsidP="006853A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7B80C5B" w14:textId="41495EA6" w:rsidR="006853A7" w:rsidRPr="00041E15" w:rsidRDefault="006853A7" w:rsidP="006853A7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46" w:type="dxa"/>
          </w:tcPr>
          <w:p w14:paraId="6ABEED93" w14:textId="77777777" w:rsidR="006853A7" w:rsidRPr="00041E15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39AD1D9C" w14:textId="1DA09CEE" w:rsidR="006853A7" w:rsidRPr="00041E15" w:rsidRDefault="006853A7" w:rsidP="006853A7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67" w:type="dxa"/>
          </w:tcPr>
          <w:p w14:paraId="4155B127" w14:textId="77777777" w:rsidR="006853A7" w:rsidRPr="00041E15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F7A09F3" w14:textId="5BB7C372" w:rsidR="006853A7" w:rsidRPr="00041E15" w:rsidRDefault="006853A7" w:rsidP="006853A7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3" w:type="dxa"/>
          </w:tcPr>
          <w:p w14:paraId="57DC6E84" w14:textId="77777777" w:rsidR="006853A7" w:rsidRPr="00041E15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E88A37B" w14:textId="13C6253C" w:rsidR="006853A7" w:rsidRPr="00041E15" w:rsidRDefault="006853A7" w:rsidP="006853A7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1AF4843F" w14:textId="77777777" w:rsidR="006853A7" w:rsidRPr="00041E15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822135" w14:textId="7C584C79" w:rsidR="006853A7" w:rsidRPr="00041E15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6840AA32" w14:textId="77777777" w:rsidR="006853A7" w:rsidRPr="00041E15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CE25FF" w14:textId="1745FA72" w:rsidR="006853A7" w:rsidRPr="00041E15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</w:tr>
      <w:tr w:rsidR="006853A7" w:rsidRPr="00D17657" w14:paraId="35348B8E" w14:textId="77777777" w:rsidTr="00EA5562">
        <w:tc>
          <w:tcPr>
            <w:tcW w:w="4680" w:type="dxa"/>
            <w:shd w:val="clear" w:color="auto" w:fill="auto"/>
            <w:vAlign w:val="bottom"/>
          </w:tcPr>
          <w:p w14:paraId="639AE32A" w14:textId="77777777" w:rsidR="006853A7" w:rsidRPr="00D17657" w:rsidRDefault="006853A7" w:rsidP="006853A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4809A610" w14:textId="77777777" w:rsidR="006853A7" w:rsidRPr="00041E15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6853A7" w:rsidRPr="00325E67" w14:paraId="2A26DE88" w14:textId="77777777" w:rsidTr="00EA5562">
        <w:tc>
          <w:tcPr>
            <w:tcW w:w="4680" w:type="dxa"/>
          </w:tcPr>
          <w:p w14:paraId="3BDA94F6" w14:textId="77777777" w:rsidR="006853A7" w:rsidRPr="000A10C7" w:rsidRDefault="006853A7" w:rsidP="006853A7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917B0E" w14:textId="77777777" w:rsidR="006853A7" w:rsidRPr="00F7477C" w:rsidRDefault="006853A7" w:rsidP="006853A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272AB230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C0296B5" w14:textId="77777777" w:rsidR="006853A7" w:rsidRPr="00F7477C" w:rsidRDefault="006853A7" w:rsidP="006853A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A5C6B3A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68A893B" w14:textId="77777777" w:rsidR="006853A7" w:rsidRPr="00F7477C" w:rsidRDefault="006853A7" w:rsidP="006853A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4BBF6B55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9857FFD" w14:textId="77777777" w:rsidR="006853A7" w:rsidRPr="00F7477C" w:rsidRDefault="006853A7" w:rsidP="006853A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18BB3CC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7D7D5D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43F33F9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7B9B377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6853A7" w:rsidRPr="00325E67" w14:paraId="2CE30685" w14:textId="77777777" w:rsidTr="00EA5562">
        <w:tc>
          <w:tcPr>
            <w:tcW w:w="4680" w:type="dxa"/>
          </w:tcPr>
          <w:p w14:paraId="3033DC73" w14:textId="77777777" w:rsidR="006853A7" w:rsidRPr="00D17657" w:rsidRDefault="006853A7" w:rsidP="006853A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9D07D6" w14:textId="77777777" w:rsidR="006853A7" w:rsidRPr="00F7477C" w:rsidRDefault="006853A7" w:rsidP="006853A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33427156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1702CCDB" w14:textId="77777777" w:rsidR="006853A7" w:rsidRPr="00F7477C" w:rsidRDefault="006853A7" w:rsidP="006853A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6179B484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150F0652" w14:textId="77777777" w:rsidR="006853A7" w:rsidRPr="00F7477C" w:rsidRDefault="006853A7" w:rsidP="006853A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7C722D82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4348DD7F" w14:textId="77777777" w:rsidR="006853A7" w:rsidRPr="00F7477C" w:rsidRDefault="006853A7" w:rsidP="006853A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D6621FC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329A03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A4B3A48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07CA27" w14:textId="77777777" w:rsidR="006853A7" w:rsidRPr="00F7477C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6853A7" w:rsidRPr="00325E67" w14:paraId="736DB97E" w14:textId="77777777" w:rsidTr="00EA5562">
        <w:tc>
          <w:tcPr>
            <w:tcW w:w="4680" w:type="dxa"/>
            <w:vAlign w:val="bottom"/>
          </w:tcPr>
          <w:p w14:paraId="1C7DF9AE" w14:textId="77777777" w:rsidR="006853A7" w:rsidRPr="00D17657" w:rsidRDefault="006853A7" w:rsidP="006853A7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E04820" w14:textId="570F8B87" w:rsidR="006853A7" w:rsidRPr="00E94351" w:rsidRDefault="00E47E89" w:rsidP="006853A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47E8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624,986</w:t>
            </w:r>
          </w:p>
        </w:tc>
        <w:tc>
          <w:tcPr>
            <w:tcW w:w="246" w:type="dxa"/>
            <w:vAlign w:val="bottom"/>
          </w:tcPr>
          <w:p w14:paraId="623BCB24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2AED03EA" w14:textId="6F9DBA9D" w:rsidR="006853A7" w:rsidRPr="00F7477C" w:rsidRDefault="006853A7" w:rsidP="006853A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560,816</w:t>
            </w:r>
          </w:p>
        </w:tc>
        <w:tc>
          <w:tcPr>
            <w:tcW w:w="267" w:type="dxa"/>
            <w:vAlign w:val="bottom"/>
          </w:tcPr>
          <w:p w14:paraId="61BBE7B2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0B480A5" w14:textId="0E91D4A1" w:rsidR="006853A7" w:rsidRPr="008F02E3" w:rsidRDefault="00E47E89" w:rsidP="006853A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47E89">
              <w:rPr>
                <w:rFonts w:ascii="Angsana New" w:hAnsi="Angsana New" w:cs="Angsana New"/>
                <w:sz w:val="30"/>
                <w:szCs w:val="30"/>
                <w:lang w:eastAsia="en-GB"/>
              </w:rPr>
              <w:t>457,558</w:t>
            </w:r>
          </w:p>
        </w:tc>
        <w:tc>
          <w:tcPr>
            <w:tcW w:w="273" w:type="dxa"/>
          </w:tcPr>
          <w:p w14:paraId="27B7D96A" w14:textId="77777777" w:rsidR="006853A7" w:rsidRPr="00F7477C" w:rsidRDefault="006853A7" w:rsidP="006853A7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531C7613" w14:textId="081E2BA7" w:rsidR="006853A7" w:rsidRPr="00F7477C" w:rsidRDefault="006853A7" w:rsidP="006853A7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332,724</w:t>
            </w:r>
          </w:p>
        </w:tc>
        <w:tc>
          <w:tcPr>
            <w:tcW w:w="270" w:type="dxa"/>
            <w:vAlign w:val="bottom"/>
          </w:tcPr>
          <w:p w14:paraId="05EA8F95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930CAA" w14:textId="23A202C5" w:rsidR="006853A7" w:rsidRPr="008F02E3" w:rsidRDefault="0006051A" w:rsidP="006853A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6051A">
              <w:rPr>
                <w:rFonts w:ascii="Angsana New" w:hAnsi="Angsana New" w:cs="Angsana New"/>
                <w:sz w:val="30"/>
                <w:szCs w:val="30"/>
                <w:lang w:eastAsia="en-GB"/>
              </w:rPr>
              <w:t>1,082,544</w:t>
            </w:r>
          </w:p>
        </w:tc>
        <w:tc>
          <w:tcPr>
            <w:tcW w:w="270" w:type="dxa"/>
            <w:vAlign w:val="bottom"/>
          </w:tcPr>
          <w:p w14:paraId="2E599ED0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2E6F39" w14:textId="3A3ED6BB" w:rsidR="006853A7" w:rsidRPr="00F7477C" w:rsidRDefault="006853A7" w:rsidP="006853A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893,540</w:t>
            </w:r>
          </w:p>
        </w:tc>
      </w:tr>
      <w:tr w:rsidR="006853A7" w:rsidRPr="00325E67" w14:paraId="7B7BA8BA" w14:textId="77777777" w:rsidTr="00EA5562">
        <w:tc>
          <w:tcPr>
            <w:tcW w:w="4680" w:type="dxa"/>
            <w:vAlign w:val="bottom"/>
          </w:tcPr>
          <w:p w14:paraId="5372042B" w14:textId="77777777" w:rsidR="006853A7" w:rsidRPr="00D17657" w:rsidRDefault="006853A7" w:rsidP="006853A7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816C6F4" w14:textId="1BC796D2" w:rsidR="006853A7" w:rsidRPr="008F02E3" w:rsidRDefault="00DC1462" w:rsidP="006853A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CDB569A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05965B98" w14:textId="3A581B54" w:rsidR="006853A7" w:rsidRPr="00E5733C" w:rsidRDefault="006853A7" w:rsidP="006853A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9435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4447D41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028618CF" w14:textId="0A4AA8CD" w:rsidR="006853A7" w:rsidRPr="008F02E3" w:rsidRDefault="0006051A" w:rsidP="006853A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6051A">
              <w:rPr>
                <w:rFonts w:ascii="Angsana New" w:hAnsi="Angsana New" w:cs="Angsana New"/>
                <w:sz w:val="30"/>
                <w:szCs w:val="30"/>
                <w:lang w:eastAsia="en-GB"/>
              </w:rPr>
              <w:t>32,37</w:t>
            </w:r>
            <w:r w:rsidR="00A673CF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3" w:type="dxa"/>
          </w:tcPr>
          <w:p w14:paraId="6D7269C7" w14:textId="77777777" w:rsidR="006853A7" w:rsidRPr="00F7477C" w:rsidRDefault="006853A7" w:rsidP="006853A7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5950FA6B" w14:textId="4E5E4322" w:rsidR="006853A7" w:rsidRPr="00F7477C" w:rsidRDefault="006853A7" w:rsidP="006853A7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22,864</w:t>
            </w:r>
          </w:p>
        </w:tc>
        <w:tc>
          <w:tcPr>
            <w:tcW w:w="270" w:type="dxa"/>
            <w:vAlign w:val="bottom"/>
          </w:tcPr>
          <w:p w14:paraId="12A3C6D9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101C7E" w14:textId="25E4BB03" w:rsidR="006853A7" w:rsidRPr="008F02E3" w:rsidRDefault="0006051A" w:rsidP="006853A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6051A">
              <w:rPr>
                <w:rFonts w:ascii="Angsana New" w:hAnsi="Angsana New" w:cs="Angsana New"/>
                <w:sz w:val="30"/>
                <w:szCs w:val="30"/>
                <w:lang w:eastAsia="en-GB"/>
              </w:rPr>
              <w:t>32,37</w:t>
            </w:r>
            <w:r w:rsidR="00A673CF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  <w:vAlign w:val="bottom"/>
          </w:tcPr>
          <w:p w14:paraId="7521E74F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0B3C43A" w14:textId="5083485B" w:rsidR="006853A7" w:rsidRPr="00F7477C" w:rsidRDefault="006853A7" w:rsidP="006853A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22,864</w:t>
            </w:r>
          </w:p>
        </w:tc>
      </w:tr>
      <w:tr w:rsidR="006853A7" w:rsidRPr="00D17657" w14:paraId="799603B1" w14:textId="77777777" w:rsidTr="00EA5562">
        <w:tc>
          <w:tcPr>
            <w:tcW w:w="4680" w:type="dxa"/>
          </w:tcPr>
          <w:p w14:paraId="5204E899" w14:textId="77777777" w:rsidR="006853A7" w:rsidRPr="00D17657" w:rsidRDefault="006853A7" w:rsidP="006853A7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C0755" w14:textId="3A1FDA68" w:rsidR="006853A7" w:rsidRPr="008F02E3" w:rsidRDefault="00E47E89" w:rsidP="006853A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47E8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624,986</w:t>
            </w:r>
          </w:p>
        </w:tc>
        <w:tc>
          <w:tcPr>
            <w:tcW w:w="246" w:type="dxa"/>
          </w:tcPr>
          <w:p w14:paraId="629201DF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EB87B" w14:textId="3BA3E5C1" w:rsidR="006853A7" w:rsidRPr="00F7477C" w:rsidRDefault="006853A7" w:rsidP="006853A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560,816</w:t>
            </w:r>
          </w:p>
        </w:tc>
        <w:tc>
          <w:tcPr>
            <w:tcW w:w="267" w:type="dxa"/>
          </w:tcPr>
          <w:p w14:paraId="4AD812CF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67E04" w14:textId="66CCDCED" w:rsidR="006853A7" w:rsidRPr="008F02E3" w:rsidRDefault="00E47E89" w:rsidP="006853A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47E8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489,936</w:t>
            </w:r>
          </w:p>
        </w:tc>
        <w:tc>
          <w:tcPr>
            <w:tcW w:w="273" w:type="dxa"/>
          </w:tcPr>
          <w:p w14:paraId="372D5218" w14:textId="77777777" w:rsidR="006853A7" w:rsidRPr="00F7477C" w:rsidRDefault="006853A7" w:rsidP="006853A7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3391C" w14:textId="37759D22" w:rsidR="006853A7" w:rsidRPr="00F7477C" w:rsidRDefault="006853A7" w:rsidP="006853A7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355,588</w:t>
            </w:r>
          </w:p>
        </w:tc>
        <w:tc>
          <w:tcPr>
            <w:tcW w:w="270" w:type="dxa"/>
          </w:tcPr>
          <w:p w14:paraId="56A2D192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EA52E" w14:textId="4E37C13D" w:rsidR="006853A7" w:rsidRPr="008F02E3" w:rsidRDefault="00E844AE" w:rsidP="006853A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844A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1,114,922</w:t>
            </w:r>
          </w:p>
        </w:tc>
        <w:tc>
          <w:tcPr>
            <w:tcW w:w="270" w:type="dxa"/>
          </w:tcPr>
          <w:p w14:paraId="4723B911" w14:textId="77777777" w:rsidR="006853A7" w:rsidRPr="00F7477C" w:rsidRDefault="006853A7" w:rsidP="006853A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F9578" w14:textId="3D973B8C" w:rsidR="006853A7" w:rsidRPr="00F7477C" w:rsidRDefault="006853A7" w:rsidP="006853A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916,404</w:t>
            </w:r>
          </w:p>
        </w:tc>
      </w:tr>
    </w:tbl>
    <w:p w14:paraId="308B82FA" w14:textId="77777777" w:rsidR="009F5235" w:rsidRPr="000A10C7" w:rsidRDefault="009F5235" w:rsidP="009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0AA05BE" w:rsidR="009F5235" w:rsidRPr="00F7477C" w:rsidRDefault="009F5235" w:rsidP="0087611A">
      <w:pPr>
        <w:jc w:val="thaiDistribute"/>
        <w:rPr>
          <w:rFonts w:ascii="Angsana New" w:hAnsi="Angsana New"/>
          <w:sz w:val="30"/>
          <w:szCs w:val="30"/>
        </w:rPr>
        <w:sectPr w:rsidR="009F5235" w:rsidRPr="00F7477C" w:rsidSect="00E71048"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777C161D" w:rsidR="00DC794B" w:rsidRPr="00CE458C" w:rsidRDefault="006A7BCA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1876EA8" w14:textId="77777777" w:rsidR="00DC794B" w:rsidRPr="0046086D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8DB0035" w14:textId="3DC330E3" w:rsidR="007A7429" w:rsidRPr="00706D13" w:rsidRDefault="00E21F2D" w:rsidP="00706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543E73">
        <w:rPr>
          <w:rFonts w:ascii="Angsana New" w:hAnsi="Angsana New"/>
          <w:spacing w:val="-4"/>
          <w:sz w:val="30"/>
          <w:szCs w:val="30"/>
          <w:cs/>
        </w:rPr>
        <w:t>ที่แท้จริง</w:t>
      </w:r>
      <w:r w:rsidR="00521278" w:rsidRPr="00543E7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43E73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</w:t>
      </w:r>
      <w:r w:rsidR="006853A7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543E73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3</w:t>
      </w:r>
      <w:r w:rsidR="00FE3420">
        <w:rPr>
          <w:rFonts w:ascii="Angsana New" w:hAnsi="Angsana New"/>
          <w:spacing w:val="-4"/>
          <w:sz w:val="30"/>
          <w:szCs w:val="30"/>
        </w:rPr>
        <w:t>0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6853A7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2566</w:t>
      </w:r>
      <w:r w:rsidR="00E652E3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Pr="00C94EDD">
        <w:rPr>
          <w:rFonts w:ascii="Angsana New" w:hAnsi="Angsana New" w:hint="cs"/>
          <w:sz w:val="30"/>
          <w:szCs w:val="30"/>
          <w:cs/>
        </w:rPr>
        <w:t>คือร้อยละ</w:t>
      </w:r>
      <w:r w:rsidR="001C12D0" w:rsidRPr="00C94EDD">
        <w:rPr>
          <w:rFonts w:ascii="Angsana New" w:hAnsi="Angsana New"/>
          <w:sz w:val="30"/>
          <w:szCs w:val="30"/>
        </w:rPr>
        <w:t xml:space="preserve"> </w:t>
      </w:r>
      <w:r w:rsidR="00C94EDD" w:rsidRPr="00C94EDD">
        <w:rPr>
          <w:rFonts w:ascii="Angsana New" w:hAnsi="Angsana New"/>
          <w:sz w:val="30"/>
          <w:szCs w:val="30"/>
        </w:rPr>
        <w:t>10.02</w:t>
      </w:r>
      <w:r w:rsidR="00C94EDD">
        <w:rPr>
          <w:rFonts w:ascii="Angsana New" w:hAnsi="Angsana New"/>
          <w:sz w:val="30"/>
          <w:szCs w:val="30"/>
        </w:rPr>
        <w:t xml:space="preserve"> </w:t>
      </w:r>
      <w:r w:rsidRPr="00841BA9">
        <w:rPr>
          <w:rFonts w:ascii="Angsana New" w:hAnsi="Angsana New" w:hint="cs"/>
          <w:sz w:val="30"/>
          <w:szCs w:val="30"/>
          <w:cs/>
        </w:rPr>
        <w:t>และร้อยละ</w:t>
      </w:r>
      <w:r w:rsidR="001C12D0" w:rsidRPr="00841BA9">
        <w:rPr>
          <w:rFonts w:ascii="Angsana New" w:hAnsi="Angsana New"/>
          <w:sz w:val="30"/>
          <w:szCs w:val="30"/>
        </w:rPr>
        <w:t xml:space="preserve"> </w:t>
      </w:r>
      <w:r w:rsidR="00841BA9" w:rsidRPr="00841BA9">
        <w:rPr>
          <w:rFonts w:ascii="Angsana New" w:hAnsi="Angsana New"/>
          <w:sz w:val="30"/>
          <w:szCs w:val="30"/>
        </w:rPr>
        <w:t>10</w:t>
      </w:r>
      <w:r w:rsidR="00841BA9">
        <w:rPr>
          <w:rFonts w:ascii="Angsana New" w:hAnsi="Angsana New"/>
          <w:sz w:val="30"/>
          <w:szCs w:val="30"/>
        </w:rPr>
        <w:t>.62</w:t>
      </w:r>
      <w:r w:rsidR="001C12D0">
        <w:rPr>
          <w:rFonts w:ascii="Angsana New" w:hAnsi="Angsana New"/>
          <w:sz w:val="30"/>
          <w:szCs w:val="30"/>
        </w:rPr>
        <w:t xml:space="preserve"> </w:t>
      </w:r>
      <w:r w:rsidRPr="002F79A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F79A7">
        <w:rPr>
          <w:rFonts w:ascii="Angsana New" w:hAnsi="Angsana New"/>
          <w:i/>
          <w:iCs/>
          <w:sz w:val="30"/>
          <w:szCs w:val="30"/>
        </w:rPr>
        <w:t>(25</w:t>
      </w:r>
      <w:r w:rsidRPr="001C12D0">
        <w:rPr>
          <w:rFonts w:ascii="Angsana New" w:hAnsi="Angsana New"/>
          <w:i/>
          <w:iCs/>
          <w:sz w:val="30"/>
          <w:szCs w:val="30"/>
        </w:rPr>
        <w:t>65</w:t>
      </w:r>
      <w:r w:rsidRPr="002F79A7">
        <w:rPr>
          <w:rFonts w:ascii="Angsana New" w:hAnsi="Angsana New"/>
          <w:i/>
          <w:iCs/>
          <w:sz w:val="30"/>
          <w:szCs w:val="30"/>
        </w:rPr>
        <w:t xml:space="preserve">: </w:t>
      </w:r>
      <w:r w:rsidRPr="002F79A7">
        <w:rPr>
          <w:rFonts w:ascii="Angsana New" w:hAnsi="Angsana New"/>
          <w:i/>
          <w:iCs/>
          <w:sz w:val="30"/>
          <w:szCs w:val="30"/>
          <w:cs/>
        </w:rPr>
        <w:t>ร้อย</w:t>
      </w:r>
      <w:r w:rsidRPr="005D5023">
        <w:rPr>
          <w:rFonts w:ascii="Angsana New" w:hAnsi="Angsana New"/>
          <w:i/>
          <w:iCs/>
          <w:sz w:val="30"/>
          <w:szCs w:val="30"/>
          <w:cs/>
        </w:rPr>
        <w:t>ละ</w:t>
      </w:r>
      <w:r w:rsidR="001C12D0">
        <w:rPr>
          <w:rFonts w:ascii="Angsana New" w:hAnsi="Angsana New"/>
          <w:i/>
          <w:iCs/>
          <w:sz w:val="30"/>
          <w:szCs w:val="30"/>
        </w:rPr>
        <w:t xml:space="preserve"> </w:t>
      </w:r>
      <w:r w:rsidR="00E47E89">
        <w:rPr>
          <w:rFonts w:ascii="Angsana New" w:hAnsi="Angsana New"/>
          <w:i/>
          <w:iCs/>
          <w:sz w:val="30"/>
          <w:szCs w:val="30"/>
        </w:rPr>
        <w:t>0.99</w:t>
      </w:r>
      <w:r w:rsidRPr="005D5023">
        <w:rPr>
          <w:rFonts w:ascii="Angsana New" w:hAnsi="Angsana New"/>
          <w:i/>
          <w:iCs/>
          <w:sz w:val="30"/>
          <w:szCs w:val="30"/>
          <w:cs/>
        </w:rPr>
        <w:t xml:space="preserve"> และร้อยละ</w:t>
      </w:r>
      <w:r w:rsidR="001C12D0">
        <w:rPr>
          <w:rFonts w:ascii="Angsana New" w:hAnsi="Angsana New"/>
          <w:i/>
          <w:iCs/>
          <w:sz w:val="30"/>
          <w:szCs w:val="30"/>
        </w:rPr>
        <w:t xml:space="preserve"> </w:t>
      </w:r>
      <w:r w:rsidR="00E47E89">
        <w:rPr>
          <w:rFonts w:ascii="Angsana New" w:hAnsi="Angsana New"/>
          <w:i/>
          <w:iCs/>
          <w:sz w:val="30"/>
          <w:szCs w:val="30"/>
        </w:rPr>
        <w:t>12.00</w:t>
      </w:r>
      <w:r w:rsidR="001C12D0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E458C">
        <w:rPr>
          <w:rFonts w:ascii="Angsana New" w:hAnsi="Angsana New"/>
          <w:i/>
          <w:iCs/>
          <w:sz w:val="30"/>
          <w:szCs w:val="30"/>
        </w:rPr>
        <w:t xml:space="preserve">) </w:t>
      </w:r>
      <w:r w:rsidRPr="00CE458C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553BD3CE" w14:textId="77777777" w:rsidR="00C07D63" w:rsidRDefault="00C07D63" w:rsidP="007A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6668E07" w14:textId="5AAA1CF9" w:rsidR="007A7429" w:rsidRDefault="006A7BCA" w:rsidP="007A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8</w:t>
      </w:r>
      <w:r w:rsidR="007A7429">
        <w:rPr>
          <w:rFonts w:ascii="Angsana New" w:hAnsi="Angsana New"/>
          <w:b/>
          <w:bCs/>
          <w:sz w:val="28"/>
          <w:szCs w:val="28"/>
        </w:rPr>
        <w:tab/>
      </w:r>
      <w:r w:rsidR="007A7429" w:rsidRPr="00C07D63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11975BF" w14:textId="77777777" w:rsidR="007A7429" w:rsidRPr="0046086D" w:rsidRDefault="007A7429" w:rsidP="007A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ab/>
      </w: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79"/>
        <w:gridCol w:w="1588"/>
        <w:gridCol w:w="1347"/>
        <w:gridCol w:w="236"/>
        <w:gridCol w:w="1286"/>
      </w:tblGrid>
      <w:tr w:rsidR="007A7429" w:rsidRPr="007A7429" w14:paraId="5FA17C51" w14:textId="77777777" w:rsidTr="006B21C9">
        <w:tc>
          <w:tcPr>
            <w:tcW w:w="3150" w:type="dxa"/>
            <w:shd w:val="clear" w:color="auto" w:fill="auto"/>
            <w:vAlign w:val="bottom"/>
          </w:tcPr>
          <w:p w14:paraId="18C6CDCC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1DD1C16F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42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2F68D41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795A67F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อัตราเงินต่อหุ้น</w:t>
            </w:r>
          </w:p>
        </w:tc>
        <w:tc>
          <w:tcPr>
            <w:tcW w:w="236" w:type="dxa"/>
            <w:shd w:val="clear" w:color="auto" w:fill="auto"/>
          </w:tcPr>
          <w:p w14:paraId="63210C3C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05DF392F" w14:textId="77777777" w:rsidR="007A7429" w:rsidRPr="007A7429" w:rsidDel="00D43E7A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A7429" w:rsidRPr="007A7429" w14:paraId="31CD832E" w14:textId="77777777" w:rsidTr="006B21C9">
        <w:tc>
          <w:tcPr>
            <w:tcW w:w="3150" w:type="dxa"/>
            <w:shd w:val="clear" w:color="auto" w:fill="auto"/>
          </w:tcPr>
          <w:p w14:paraId="512B0AC3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7B48C4C9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31B24D14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2043CE10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74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6444EE76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437D1CFA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7429" w:rsidRPr="007A7429" w14:paraId="44696286" w14:textId="77777777" w:rsidTr="006B21C9">
        <w:tc>
          <w:tcPr>
            <w:tcW w:w="3150" w:type="dxa"/>
            <w:shd w:val="clear" w:color="auto" w:fill="auto"/>
          </w:tcPr>
          <w:p w14:paraId="342E45D1" w14:textId="6F2494A3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A742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0232E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79" w:type="dxa"/>
            <w:shd w:val="clear" w:color="auto" w:fill="auto"/>
          </w:tcPr>
          <w:p w14:paraId="6E392F0D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22CEF48B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788844D8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EC61632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304E3C3B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7A7429" w:rsidRPr="007A7429" w14:paraId="33B038CE" w14:textId="77777777" w:rsidTr="006B21C9">
        <w:tc>
          <w:tcPr>
            <w:tcW w:w="3150" w:type="dxa"/>
            <w:shd w:val="clear" w:color="auto" w:fill="auto"/>
          </w:tcPr>
          <w:p w14:paraId="19F58646" w14:textId="36B4897C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7A7429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232E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79" w:type="dxa"/>
            <w:shd w:val="clear" w:color="auto" w:fill="auto"/>
          </w:tcPr>
          <w:p w14:paraId="7B2CEBDD" w14:textId="168D5E3F" w:rsidR="007A7429" w:rsidRPr="000B2F94" w:rsidRDefault="000B2F94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B2F94">
              <w:rPr>
                <w:rFonts w:ascii="Angsana New" w:hAnsi="Angsana New"/>
                <w:sz w:val="30"/>
                <w:szCs w:val="30"/>
              </w:rPr>
              <w:t>27</w:t>
            </w:r>
            <w:r w:rsidR="007A7429" w:rsidRPr="000B2F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7429"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7A7429" w:rsidRPr="000B2F94">
              <w:rPr>
                <w:rFonts w:ascii="Angsana New" w:hAnsi="Angsana New"/>
                <w:sz w:val="30"/>
                <w:szCs w:val="30"/>
              </w:rPr>
              <w:t>256</w:t>
            </w:r>
            <w:r w:rsidR="00C141C5" w:rsidRPr="000B2F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14:paraId="05618595" w14:textId="1E69C2BC" w:rsidR="007A7429" w:rsidRPr="000B2F94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2F94">
              <w:rPr>
                <w:rFonts w:ascii="Angsana New" w:hAnsi="Angsana New"/>
                <w:sz w:val="30"/>
                <w:szCs w:val="30"/>
              </w:rPr>
              <w:t>256</w:t>
            </w:r>
            <w:r w:rsidR="00C141C5" w:rsidRPr="000B2F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094E6832" w14:textId="5F659F93" w:rsidR="007A7429" w:rsidRPr="007A7429" w:rsidRDefault="00F2740A" w:rsidP="007A742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0.29</w:t>
            </w:r>
          </w:p>
        </w:tc>
        <w:tc>
          <w:tcPr>
            <w:tcW w:w="236" w:type="dxa"/>
            <w:shd w:val="clear" w:color="auto" w:fill="auto"/>
          </w:tcPr>
          <w:p w14:paraId="1FFFE915" w14:textId="77777777" w:rsidR="007A7429" w:rsidRPr="007A7429" w:rsidRDefault="007A7429" w:rsidP="007A742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379D96D5" w14:textId="63CC016F" w:rsidR="000B2F94" w:rsidRPr="007A7429" w:rsidRDefault="00F2740A" w:rsidP="00C07D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289,502</w:t>
            </w:r>
          </w:p>
        </w:tc>
      </w:tr>
      <w:tr w:rsidR="007A7429" w:rsidRPr="007A7429" w14:paraId="51ED64E4" w14:textId="77777777" w:rsidTr="006B21C9">
        <w:tc>
          <w:tcPr>
            <w:tcW w:w="3150" w:type="dxa"/>
            <w:shd w:val="clear" w:color="auto" w:fill="auto"/>
          </w:tcPr>
          <w:p w14:paraId="0A7FFEFF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6B662D0A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49DABF82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67F1C733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173DBB9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shd w:val="clear" w:color="auto" w:fill="auto"/>
          </w:tcPr>
          <w:p w14:paraId="14C12D23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A7429" w:rsidRPr="007A7429" w14:paraId="538EA059" w14:textId="77777777" w:rsidTr="006B21C9">
        <w:tc>
          <w:tcPr>
            <w:tcW w:w="3150" w:type="dxa"/>
            <w:shd w:val="clear" w:color="auto" w:fill="auto"/>
          </w:tcPr>
          <w:p w14:paraId="1B445C1E" w14:textId="1963B359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742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260BC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79" w:type="dxa"/>
            <w:shd w:val="clear" w:color="auto" w:fill="auto"/>
          </w:tcPr>
          <w:p w14:paraId="288EA3D8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0330711C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746FF844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6943249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7E59BC02" w14:textId="77777777" w:rsidR="007A7429" w:rsidRPr="007A7429" w:rsidRDefault="007A7429" w:rsidP="007A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60BC6" w:rsidRPr="007A7429" w14:paraId="480D8AA0" w14:textId="77777777" w:rsidTr="006B21C9">
        <w:tc>
          <w:tcPr>
            <w:tcW w:w="3150" w:type="dxa"/>
            <w:shd w:val="clear" w:color="auto" w:fill="auto"/>
          </w:tcPr>
          <w:p w14:paraId="21AA477B" w14:textId="69291E13" w:rsidR="00260BC6" w:rsidRPr="007A7429" w:rsidRDefault="00260BC6" w:rsidP="0026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7A7429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79" w:type="dxa"/>
            <w:shd w:val="clear" w:color="auto" w:fill="auto"/>
          </w:tcPr>
          <w:p w14:paraId="1C8508A9" w14:textId="2FB5919B" w:rsidR="00260BC6" w:rsidRPr="007A7429" w:rsidRDefault="00260BC6" w:rsidP="0026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A7429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A742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88" w:type="dxa"/>
            <w:shd w:val="clear" w:color="auto" w:fill="auto"/>
          </w:tcPr>
          <w:p w14:paraId="36AA001B" w14:textId="00EFF56E" w:rsidR="00260BC6" w:rsidRPr="007A7429" w:rsidRDefault="00260BC6" w:rsidP="0026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7A742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32D2D4F1" w14:textId="4981C893" w:rsidR="00260BC6" w:rsidRPr="007A7429" w:rsidRDefault="00F2740A" w:rsidP="00260BC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0.19</w:t>
            </w:r>
          </w:p>
        </w:tc>
        <w:tc>
          <w:tcPr>
            <w:tcW w:w="236" w:type="dxa"/>
            <w:shd w:val="clear" w:color="auto" w:fill="auto"/>
          </w:tcPr>
          <w:p w14:paraId="5D3FDFD1" w14:textId="77777777" w:rsidR="00260BC6" w:rsidRPr="007A7429" w:rsidRDefault="00260BC6" w:rsidP="00260BC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767A2C97" w14:textId="3A01E302" w:rsidR="00260BC6" w:rsidRPr="007A7429" w:rsidRDefault="00F2740A" w:rsidP="00260BC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189,674</w:t>
            </w:r>
          </w:p>
        </w:tc>
      </w:tr>
    </w:tbl>
    <w:p w14:paraId="0B58D0F8" w14:textId="2044F937" w:rsidR="007A7429" w:rsidRPr="0046086D" w:rsidRDefault="007A7429" w:rsidP="007A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</w:p>
    <w:p w14:paraId="2233F728" w14:textId="1C503998" w:rsidR="00DA46AF" w:rsidRPr="00176CC9" w:rsidRDefault="006A7BCA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9D0DD3"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77777777" w:rsidR="00D71D41" w:rsidRPr="0046086D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  <w:highlight w:val="yellow"/>
          <w:cs/>
        </w:rPr>
      </w:pPr>
    </w:p>
    <w:p w14:paraId="3B20783B" w14:textId="08319D8A" w:rsidR="00D735D2" w:rsidRDefault="00D735D2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ACE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A3A306" w14:textId="33BC0269" w:rsidR="00E21F2D" w:rsidRPr="009A6AC5" w:rsidRDefault="00E21F2D" w:rsidP="00E21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9A6AC5">
        <w:rPr>
          <w:rFonts w:ascii="Angsana New" w:hAnsi="Angsana New"/>
          <w:spacing w:val="-6"/>
          <w:sz w:val="30"/>
          <w:szCs w:val="30"/>
        </w:rPr>
        <w:t>3</w:t>
      </w:r>
      <w:r w:rsidR="004D7D20">
        <w:rPr>
          <w:rFonts w:ascii="Angsana New" w:hAnsi="Angsana New"/>
          <w:spacing w:val="-6"/>
          <w:sz w:val="30"/>
          <w:szCs w:val="30"/>
        </w:rPr>
        <w:t>0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 </w:t>
      </w:r>
      <w:r w:rsidR="006853A7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 xml:space="preserve">2566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31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9A6AC5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 </w:t>
      </w:r>
      <w:r w:rsidRPr="009A6AC5">
        <w:rPr>
          <w:rFonts w:ascii="Angsana New" w:hAnsi="Angsana New"/>
          <w:spacing w:val="-6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</w:t>
      </w:r>
      <w:r w:rsidRPr="009A6AC5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56C4C86C" w14:textId="3AD0A4D6" w:rsidR="00F20C26" w:rsidRDefault="00F2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32B09FC" w14:textId="4B822BF4" w:rsidR="00E479D1" w:rsidRPr="00CE458C" w:rsidRDefault="00C64637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84462">
        <w:rPr>
          <w:rFonts w:ascii="Angsana New" w:hAnsi="Angsana New"/>
          <w:b/>
          <w:bCs/>
          <w:sz w:val="30"/>
          <w:szCs w:val="30"/>
        </w:rPr>
        <w:t>1</w:t>
      </w:r>
      <w:r w:rsidR="00E479D1" w:rsidRPr="00FD5B0B">
        <w:rPr>
          <w:rFonts w:ascii="Angsana New" w:hAnsi="Angsana New"/>
          <w:b/>
          <w:bCs/>
          <w:sz w:val="30"/>
          <w:szCs w:val="30"/>
        </w:rPr>
        <w:tab/>
      </w:r>
      <w:r w:rsidR="00E479D1"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AA46B4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CE458C" w14:paraId="0FC6203E" w14:textId="77777777" w:rsidTr="3C9D2421">
        <w:trPr>
          <w:tblHeader/>
        </w:trPr>
        <w:tc>
          <w:tcPr>
            <w:tcW w:w="3367" w:type="pct"/>
          </w:tcPr>
          <w:p w14:paraId="3B412A5C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56F745BE" w:rsidR="005222D6" w:rsidRPr="005222D6" w:rsidRDefault="00E21F2D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7D20"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853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D7D20"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42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3C9D2421">
        <w:trPr>
          <w:tblHeader/>
        </w:trPr>
        <w:tc>
          <w:tcPr>
            <w:tcW w:w="3367" w:type="pct"/>
          </w:tcPr>
          <w:p w14:paraId="3ECFB65A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3C9D2421">
        <w:tc>
          <w:tcPr>
            <w:tcW w:w="3367" w:type="pct"/>
          </w:tcPr>
          <w:p w14:paraId="2D8D2380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2BC" w:rsidRPr="00B952BC" w14:paraId="5F7B13B9" w14:textId="77777777" w:rsidTr="00390D32">
        <w:tc>
          <w:tcPr>
            <w:tcW w:w="3367" w:type="pct"/>
            <w:shd w:val="clear" w:color="auto" w:fill="auto"/>
          </w:tcPr>
          <w:p w14:paraId="0BEACFC6" w14:textId="2957FDE9" w:rsidR="00B952BC" w:rsidRPr="00390D32" w:rsidRDefault="00B952B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0D32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742" w:type="pct"/>
          </w:tcPr>
          <w:p w14:paraId="4A31A895" w14:textId="17401E2D" w:rsidR="00B952BC" w:rsidRPr="00CE458C" w:rsidRDefault="00180BF7" w:rsidP="00B952B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0BF7">
              <w:rPr>
                <w:rFonts w:ascii="Angsana New" w:hAnsi="Angsana New"/>
                <w:sz w:val="30"/>
                <w:szCs w:val="30"/>
              </w:rPr>
              <w:t>16,373</w:t>
            </w:r>
          </w:p>
        </w:tc>
        <w:tc>
          <w:tcPr>
            <w:tcW w:w="163" w:type="pct"/>
          </w:tcPr>
          <w:p w14:paraId="6E1D4B2C" w14:textId="77777777" w:rsidR="00B952BC" w:rsidRPr="00CE458C" w:rsidRDefault="00B952B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74D9B82A" w14:textId="43F248BE" w:rsidR="00B952BC" w:rsidRPr="00B952BC" w:rsidRDefault="00A11FE9" w:rsidP="006376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FE9">
              <w:rPr>
                <w:rFonts w:ascii="Angsana New" w:hAnsi="Angsana New"/>
                <w:sz w:val="30"/>
                <w:szCs w:val="30"/>
              </w:rPr>
              <w:t>2,757</w:t>
            </w:r>
          </w:p>
        </w:tc>
      </w:tr>
      <w:tr w:rsidR="00B952BC" w:rsidRPr="00B952BC" w14:paraId="734A848D" w14:textId="77777777" w:rsidTr="00390D32">
        <w:tc>
          <w:tcPr>
            <w:tcW w:w="3367" w:type="pct"/>
            <w:shd w:val="clear" w:color="auto" w:fill="auto"/>
          </w:tcPr>
          <w:p w14:paraId="6990A298" w14:textId="426575CC" w:rsidR="00B952BC" w:rsidRPr="00390D32" w:rsidRDefault="00B952B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0D32">
              <w:rPr>
                <w:rFonts w:ascii="Angsana New" w:hAnsi="Angsana New" w:hint="cs"/>
                <w:sz w:val="30"/>
                <w:szCs w:val="30"/>
                <w:cs/>
              </w:rPr>
              <w:t>ระบบต่าง</w:t>
            </w:r>
            <w:r w:rsidR="00B509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0D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 w:themeFill="background1"/>
          </w:tcPr>
          <w:p w14:paraId="6CBA9069" w14:textId="53584F3E" w:rsidR="00B952BC" w:rsidRPr="00CE458C" w:rsidRDefault="00180BF7" w:rsidP="009B5B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0BF7">
              <w:rPr>
                <w:rFonts w:ascii="Angsana New" w:hAnsi="Angsana New"/>
                <w:sz w:val="30"/>
                <w:szCs w:val="30"/>
              </w:rPr>
              <w:t>7,046</w:t>
            </w:r>
          </w:p>
        </w:tc>
        <w:tc>
          <w:tcPr>
            <w:tcW w:w="163" w:type="pct"/>
          </w:tcPr>
          <w:p w14:paraId="4C42FB43" w14:textId="77777777" w:rsidR="00B952BC" w:rsidRPr="00CE458C" w:rsidRDefault="00B952B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0AE2191" w14:textId="23166BC2" w:rsidR="00B952BC" w:rsidRPr="00992E82" w:rsidRDefault="00A11FE9" w:rsidP="00992E8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  <w:t>-</w:t>
            </w:r>
          </w:p>
        </w:tc>
      </w:tr>
      <w:tr w:rsidR="005222D6" w:rsidRPr="00CE458C" w14:paraId="2B8CA59B" w14:textId="77777777" w:rsidTr="3C9D2421">
        <w:tc>
          <w:tcPr>
            <w:tcW w:w="3367" w:type="pct"/>
          </w:tcPr>
          <w:p w14:paraId="60F2DF48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06CB275" w14:textId="439D2746" w:rsidR="005222D6" w:rsidRPr="00CE458C" w:rsidRDefault="00180BF7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0BF7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63" w:type="pct"/>
          </w:tcPr>
          <w:p w14:paraId="45072286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DC4375C" w14:textId="1FF8B3CC" w:rsidR="005222D6" w:rsidRPr="001532C5" w:rsidRDefault="00A11FE9" w:rsidP="3C9D24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FE9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5222D6" w:rsidRPr="00CE458C" w14:paraId="3E79099B" w14:textId="77777777" w:rsidTr="3C9D2421">
        <w:tc>
          <w:tcPr>
            <w:tcW w:w="3367" w:type="pct"/>
          </w:tcPr>
          <w:p w14:paraId="4DB9F556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05CFC3" w14:textId="737DEADD" w:rsidR="005222D6" w:rsidRPr="00CE458C" w:rsidRDefault="00180BF7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0BF7">
              <w:rPr>
                <w:rFonts w:ascii="Angsana New" w:hAnsi="Angsana New"/>
                <w:b/>
                <w:bCs/>
                <w:sz w:val="30"/>
                <w:szCs w:val="30"/>
              </w:rPr>
              <w:t>23,64</w:t>
            </w:r>
            <w:r w:rsidR="0014078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3" w:type="pct"/>
          </w:tcPr>
          <w:p w14:paraId="64005EC7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D40EAB4" w14:textId="7D863742" w:rsidR="005222D6" w:rsidRPr="001532C5" w:rsidRDefault="00A11FE9" w:rsidP="00192B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FE9">
              <w:rPr>
                <w:rFonts w:ascii="Angsana New" w:hAnsi="Angsana New"/>
                <w:b/>
                <w:bCs/>
                <w:sz w:val="30"/>
                <w:szCs w:val="30"/>
              </w:rPr>
              <w:t>2,985</w:t>
            </w:r>
          </w:p>
        </w:tc>
      </w:tr>
      <w:tr w:rsidR="00C15F2A" w:rsidRPr="00CE458C" w14:paraId="165A7416" w14:textId="77777777" w:rsidTr="3C9D2421">
        <w:tc>
          <w:tcPr>
            <w:tcW w:w="3367" w:type="pct"/>
          </w:tcPr>
          <w:p w14:paraId="36C37325" w14:textId="77777777" w:rsidR="00C15F2A" w:rsidRPr="00CE458C" w:rsidRDefault="00C15F2A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032533B4" w14:textId="77777777" w:rsidR="00C15F2A" w:rsidRPr="00CE458C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453D2B06" w14:textId="77777777" w:rsidR="00C15F2A" w:rsidRPr="00CE458C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56A86C95" w14:textId="77777777" w:rsidR="00C15F2A" w:rsidRPr="005222D6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724C" w:rsidRPr="00CE458C" w14:paraId="34F968B5" w14:textId="77777777" w:rsidTr="3C9D2421">
        <w:tc>
          <w:tcPr>
            <w:tcW w:w="3367" w:type="pct"/>
          </w:tcPr>
          <w:p w14:paraId="0DEF8574" w14:textId="34A1AEF5" w:rsidR="0058724C" w:rsidRPr="00CE458C" w:rsidRDefault="0058724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38DF651E" w14:textId="77777777"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D370FA8" w14:textId="77777777"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74607F1D" w14:textId="77777777" w:rsidR="0058724C" w:rsidRPr="005222D6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724C" w:rsidRPr="00CE458C" w14:paraId="645348C6" w14:textId="77777777" w:rsidTr="3C9D2421">
        <w:tc>
          <w:tcPr>
            <w:tcW w:w="3367" w:type="pct"/>
          </w:tcPr>
          <w:p w14:paraId="7453B9D4" w14:textId="6697EB40" w:rsidR="0058724C" w:rsidRPr="00CE458C" w:rsidRDefault="0058724C" w:rsidP="0058724C">
            <w:pPr>
              <w:tabs>
                <w:tab w:val="clear" w:pos="227"/>
                <w:tab w:val="clear" w:pos="454"/>
                <w:tab w:val="clear" w:pos="680"/>
              </w:tabs>
              <w:ind w:left="1072" w:right="-108" w:hanging="8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742" w:type="pct"/>
          </w:tcPr>
          <w:p w14:paraId="4B0CEC35" w14:textId="77777777"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49CE8033" w14:textId="77777777"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1219014B" w14:textId="77777777" w:rsidR="0058724C" w:rsidRPr="005222D6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724C" w:rsidRPr="00CE458C" w14:paraId="065E6AA7" w14:textId="77777777" w:rsidTr="3C9D2421">
        <w:tc>
          <w:tcPr>
            <w:tcW w:w="3367" w:type="pct"/>
          </w:tcPr>
          <w:p w14:paraId="4D9948E9" w14:textId="3F79C27F" w:rsidR="0058724C" w:rsidRPr="0058724C" w:rsidRDefault="0058724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58724C">
              <w:rPr>
                <w:rFonts w:ascii="Angsana New" w:hAnsi="Angsana New"/>
                <w:sz w:val="30"/>
                <w:szCs w:val="30"/>
              </w:rPr>
              <w:t>1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</w:tcPr>
          <w:p w14:paraId="0C8EF2A2" w14:textId="67D4A1B3" w:rsidR="0058724C" w:rsidRPr="0058724C" w:rsidRDefault="00180BF7" w:rsidP="007251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80BF7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63" w:type="pct"/>
          </w:tcPr>
          <w:p w14:paraId="62FED81D" w14:textId="77777777" w:rsidR="0058724C" w:rsidRPr="0058724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65B5B144" w14:textId="5725FDA0" w:rsidR="0058724C" w:rsidRPr="0058724C" w:rsidRDefault="00A11FE9" w:rsidP="005C5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FE9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58724C" w:rsidRPr="00CE458C" w14:paraId="3C6A1083" w14:textId="77777777" w:rsidTr="0058724C">
        <w:tc>
          <w:tcPr>
            <w:tcW w:w="3367" w:type="pct"/>
          </w:tcPr>
          <w:p w14:paraId="5FB42F0D" w14:textId="1471BCC3" w:rsidR="0058724C" w:rsidRPr="0058724C" w:rsidRDefault="008A101B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="007036EB">
              <w:rPr>
                <w:rFonts w:ascii="Angsana New" w:hAnsi="Angsana New" w:hint="cs"/>
                <w:sz w:val="30"/>
                <w:szCs w:val="30"/>
                <w:cs/>
              </w:rPr>
              <w:t>ลังจาก</w:t>
            </w:r>
            <w:r w:rsidR="007036EB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="0058724C"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7036EB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58724C" w:rsidRPr="0058724C">
              <w:rPr>
                <w:rFonts w:ascii="Angsana New" w:hAnsi="Angsana New"/>
                <w:sz w:val="30"/>
                <w:szCs w:val="30"/>
              </w:rPr>
              <w:t>5</w:t>
            </w:r>
            <w:r w:rsidR="0058724C"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E7DE230" w14:textId="3FAC69DA" w:rsidR="0058724C" w:rsidRPr="0058724C" w:rsidRDefault="00180BF7" w:rsidP="007251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80BF7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63" w:type="pct"/>
          </w:tcPr>
          <w:p w14:paraId="5E5B0475" w14:textId="77777777" w:rsidR="0058724C" w:rsidRPr="0058724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4C6DF1C" w14:textId="677FB7DE" w:rsidR="0058724C" w:rsidRPr="00201BBF" w:rsidRDefault="00A11FE9" w:rsidP="005C5C9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  <w:t>-</w:t>
            </w:r>
          </w:p>
        </w:tc>
      </w:tr>
      <w:tr w:rsidR="0058724C" w:rsidRPr="00CE458C" w14:paraId="27102122" w14:textId="77777777" w:rsidTr="0058724C">
        <w:tc>
          <w:tcPr>
            <w:tcW w:w="3367" w:type="pct"/>
          </w:tcPr>
          <w:p w14:paraId="63B38CC7" w14:textId="33DDD641" w:rsidR="0058724C" w:rsidRPr="0058724C" w:rsidRDefault="0058724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7A2C92D8" w14:textId="7CD0FF97" w:rsidR="0058724C" w:rsidRPr="00CE458C" w:rsidRDefault="00180BF7" w:rsidP="007251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180BF7">
              <w:rPr>
                <w:rFonts w:ascii="Angsana New" w:hAnsi="Angsana New"/>
                <w:b/>
                <w:bCs/>
                <w:sz w:val="30"/>
                <w:szCs w:val="30"/>
              </w:rPr>
              <w:t>1,191</w:t>
            </w:r>
          </w:p>
        </w:tc>
        <w:tc>
          <w:tcPr>
            <w:tcW w:w="163" w:type="pct"/>
          </w:tcPr>
          <w:p w14:paraId="1B0A5F88" w14:textId="77777777"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7FFB001" w14:textId="602AF0F4" w:rsidR="0058724C" w:rsidRPr="005222D6" w:rsidRDefault="00A11FE9" w:rsidP="005C5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FE9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58724C" w:rsidRPr="00CE458C" w14:paraId="3B8AE6B4" w14:textId="77777777" w:rsidTr="0058724C">
        <w:tc>
          <w:tcPr>
            <w:tcW w:w="3367" w:type="pct"/>
          </w:tcPr>
          <w:p w14:paraId="01BC7B23" w14:textId="77777777" w:rsidR="0058724C" w:rsidRPr="00CE458C" w:rsidRDefault="0058724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</w:tcPr>
          <w:p w14:paraId="36CC9D12" w14:textId="77777777"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2B28D96" w14:textId="77777777"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76EEA05C" w14:textId="77777777" w:rsidR="0058724C" w:rsidRPr="005222D6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0192" w:rsidRPr="00CE458C" w14:paraId="32FC0DB2" w14:textId="77777777" w:rsidTr="3C9D2421">
        <w:tc>
          <w:tcPr>
            <w:tcW w:w="3367" w:type="pct"/>
          </w:tcPr>
          <w:p w14:paraId="08B9C00D" w14:textId="33C31979" w:rsidR="00ED0192" w:rsidRPr="00CE458C" w:rsidRDefault="00ED0192" w:rsidP="00ED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 w:themeFill="background1"/>
          </w:tcPr>
          <w:p w14:paraId="5909588F" w14:textId="7BEE8918" w:rsidR="00ED0192" w:rsidRPr="00CE458C" w:rsidRDefault="00ED0192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ED0192" w:rsidRPr="00CE458C" w:rsidRDefault="00ED0192" w:rsidP="00ED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7A729D2" w14:textId="77777777" w:rsidR="00ED0192" w:rsidRPr="009D0DD3" w:rsidRDefault="00ED0192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ED0192" w:rsidRPr="00CE458C" w14:paraId="3DDEB34B" w14:textId="77777777" w:rsidTr="3C9D2421">
        <w:tc>
          <w:tcPr>
            <w:tcW w:w="3367" w:type="pct"/>
            <w:shd w:val="clear" w:color="auto" w:fill="auto"/>
          </w:tcPr>
          <w:p w14:paraId="0AA6262E" w14:textId="77777777" w:rsidR="00ED0192" w:rsidRPr="00CE458C" w:rsidRDefault="00ED0192" w:rsidP="00ED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3137540" w14:textId="1B346848" w:rsidR="00ED0192" w:rsidRPr="00CE458C" w:rsidRDefault="00180BF7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BF7">
              <w:rPr>
                <w:rFonts w:ascii="Angsana New" w:hAnsi="Angsana New"/>
                <w:b/>
                <w:bCs/>
                <w:sz w:val="30"/>
                <w:szCs w:val="30"/>
              </w:rPr>
              <w:t>30,238</w:t>
            </w:r>
          </w:p>
        </w:tc>
        <w:tc>
          <w:tcPr>
            <w:tcW w:w="163" w:type="pct"/>
            <w:vAlign w:val="bottom"/>
          </w:tcPr>
          <w:p w14:paraId="3C85D71E" w14:textId="77777777" w:rsidR="00ED0192" w:rsidRPr="00CE458C" w:rsidRDefault="00ED0192" w:rsidP="00ED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59A5C95" w14:textId="72D04D2E" w:rsidR="00ED0192" w:rsidRPr="009D0DD3" w:rsidRDefault="00A11FE9" w:rsidP="00ED01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FE9">
              <w:rPr>
                <w:rFonts w:ascii="Angsana New" w:hAnsi="Angsana New"/>
                <w:b/>
                <w:bCs/>
                <w:sz w:val="30"/>
                <w:szCs w:val="30"/>
              </w:rPr>
              <w:t>6,189</w:t>
            </w:r>
          </w:p>
        </w:tc>
      </w:tr>
    </w:tbl>
    <w:p w14:paraId="35223FF7" w14:textId="4651CEC1" w:rsidR="003B07B9" w:rsidRPr="00BC416F" w:rsidRDefault="00EB0F09" w:rsidP="002F7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sectPr w:rsidR="003B07B9" w:rsidRPr="00BC416F" w:rsidSect="00621170">
      <w:headerReference w:type="default" r:id="rId16"/>
      <w:footerReference w:type="default" r:id="rId17"/>
      <w:footerReference w:type="first" r:id="rId18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4DFB3" w14:textId="77777777" w:rsidR="0074108C" w:rsidRDefault="0074108C">
      <w:r>
        <w:separator/>
      </w:r>
    </w:p>
  </w:endnote>
  <w:endnote w:type="continuationSeparator" w:id="0">
    <w:p w14:paraId="7A8C068B" w14:textId="77777777" w:rsidR="0074108C" w:rsidRDefault="0074108C">
      <w:r>
        <w:continuationSeparator/>
      </w:r>
    </w:p>
  </w:endnote>
  <w:endnote w:type="continuationNotice" w:id="1">
    <w:p w14:paraId="0FCF4D30" w14:textId="77777777" w:rsidR="0074108C" w:rsidRDefault="007410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7A65E" w14:textId="77777777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B715D" w:rsidRDefault="00482137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61A4" w14:textId="77777777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0CC4" w14:textId="151FBF1C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B82CA3">
      <w:rPr>
        <w:rFonts w:ascii="Angsana New" w:hAnsi="Angsana New"/>
        <w:noProof/>
        <w:sz w:val="30"/>
        <w:szCs w:val="30"/>
      </w:rPr>
      <w:t>1410971-2023-Sep-FSA-Amarin Corpororations-09t-Q3 v6.docx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20D1A" w14:textId="77777777" w:rsidR="0074108C" w:rsidRDefault="0074108C">
      <w:r>
        <w:separator/>
      </w:r>
    </w:p>
  </w:footnote>
  <w:footnote w:type="continuationSeparator" w:id="0">
    <w:p w14:paraId="7DC39978" w14:textId="77777777" w:rsidR="0074108C" w:rsidRDefault="0074108C">
      <w:r>
        <w:continuationSeparator/>
      </w:r>
    </w:p>
  </w:footnote>
  <w:footnote w:type="continuationNotice" w:id="1">
    <w:p w14:paraId="5B1FE079" w14:textId="77777777" w:rsidR="0074108C" w:rsidRDefault="007410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EEA3B" w14:textId="77777777" w:rsidR="00482137" w:rsidRDefault="00482137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46FA0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98E47" w14:textId="79FB9138" w:rsidR="00225E44" w:rsidRDefault="00225E44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42FF0927" w14:textId="287BFFF3" w:rsidR="00E71048" w:rsidRDefault="00E71048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(เดิมชื่อ บริษัท อมรินทร์พริ้นติ้ง แอนด์ พับลิชชิ่ง จำกัด (มหาชน)</w:t>
    </w:r>
    <w:r w:rsidRPr="00BA1788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และบริษัทย่อย</w:t>
    </w: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7B4655FC" w14:textId="754340CA" w:rsidR="00983354" w:rsidRDefault="00983354" w:rsidP="009833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1C525EF" w14:textId="12682461" w:rsidR="001206FB" w:rsidRPr="008D22B2" w:rsidRDefault="001206FB" w:rsidP="001206F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482137" w:rsidRPr="008D22B2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0067" w14:textId="77777777" w:rsidR="00482137" w:rsidRPr="004A6A7D" w:rsidRDefault="00C46FA0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02E3391A" w14:textId="77777777" w:rsidR="00482137" w:rsidRPr="004A6A7D" w:rsidRDefault="00482137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46FA0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C469B0" id="Text Box 1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658D1" w14:textId="77777777"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5F1AF92F" w14:textId="77777777" w:rsidR="00E71048" w:rsidRDefault="00E71048" w:rsidP="00E71048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(เดิมชื่อ บริษัท อมรินทร์พริ้นติ้ง แอนด์ พับลิชชิ่ง จำกัด (มหาชน)</w:t>
    </w:r>
    <w:r w:rsidRPr="00BA1788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และบริษัทย่อย</w:t>
    </w: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77E5DA6C" w14:textId="77777777"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2820771" w14:textId="77777777" w:rsidR="006853A7" w:rsidRPr="008D22B2" w:rsidRDefault="006853A7" w:rsidP="006853A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2446B" w14:textId="087EDBAC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05BDFD5A" w14:textId="34C90CA1" w:rsidR="00E71048" w:rsidRDefault="00E71048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(เดิมชื่อ บริษัท อมรินทร์พริ้นติ้ง แอนด์ พับลิชชิ่ง จำกัด (มหาชน)</w:t>
    </w:r>
    <w:r w:rsidRPr="00BA1788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และบริษัทย่อย</w:t>
    </w: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768EDB29" w14:textId="77777777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164485B" w14:textId="77777777" w:rsidR="006853A7" w:rsidRPr="008D22B2" w:rsidRDefault="006853A7" w:rsidP="006853A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17"/>
  </w:num>
  <w:num w:numId="12" w16cid:durableId="376245378">
    <w:abstractNumId w:val="14"/>
  </w:num>
  <w:num w:numId="13" w16cid:durableId="565720567">
    <w:abstractNumId w:val="26"/>
  </w:num>
  <w:num w:numId="14" w16cid:durableId="754862295">
    <w:abstractNumId w:val="16"/>
  </w:num>
  <w:num w:numId="15" w16cid:durableId="1008101295">
    <w:abstractNumId w:val="20"/>
  </w:num>
  <w:num w:numId="16" w16cid:durableId="1322738576">
    <w:abstractNumId w:val="11"/>
  </w:num>
  <w:num w:numId="17" w16cid:durableId="1071730664">
    <w:abstractNumId w:val="15"/>
  </w:num>
  <w:num w:numId="18" w16cid:durableId="322582972">
    <w:abstractNumId w:val="10"/>
  </w:num>
  <w:num w:numId="19" w16cid:durableId="60760907">
    <w:abstractNumId w:val="28"/>
  </w:num>
  <w:num w:numId="20" w16cid:durableId="850223946">
    <w:abstractNumId w:val="23"/>
  </w:num>
  <w:num w:numId="21" w16cid:durableId="673872552">
    <w:abstractNumId w:val="27"/>
  </w:num>
  <w:num w:numId="22" w16cid:durableId="249243545">
    <w:abstractNumId w:val="24"/>
  </w:num>
  <w:num w:numId="23" w16cid:durableId="1104493878">
    <w:abstractNumId w:val="19"/>
  </w:num>
  <w:num w:numId="24" w16cid:durableId="874344165">
    <w:abstractNumId w:val="12"/>
  </w:num>
  <w:num w:numId="25" w16cid:durableId="2132162263">
    <w:abstractNumId w:val="29"/>
  </w:num>
  <w:num w:numId="26" w16cid:durableId="383413295">
    <w:abstractNumId w:val="25"/>
  </w:num>
  <w:num w:numId="27" w16cid:durableId="1171526587">
    <w:abstractNumId w:val="22"/>
  </w:num>
  <w:num w:numId="28" w16cid:durableId="6105439">
    <w:abstractNumId w:val="18"/>
  </w:num>
  <w:num w:numId="29" w16cid:durableId="707485266">
    <w:abstractNumId w:val="21"/>
  </w:num>
  <w:num w:numId="30" w16cid:durableId="1262957565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588"/>
    <w:rsid w:val="0005460B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0BA0"/>
    <w:rsid w:val="003D107B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76"/>
    <w:rsid w:val="00864A55"/>
    <w:rsid w:val="00864BD3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89"/>
    <w:rsid w:val="00A76583"/>
    <w:rsid w:val="00A76C70"/>
    <w:rsid w:val="00A773CD"/>
    <w:rsid w:val="00A77725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87A"/>
    <w:rsid w:val="00C27998"/>
    <w:rsid w:val="00C27B6F"/>
    <w:rsid w:val="00C27DD7"/>
    <w:rsid w:val="00C30005"/>
    <w:rsid w:val="00C3048D"/>
    <w:rsid w:val="00C305E9"/>
    <w:rsid w:val="00C30B3E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5BB"/>
    <w:rsid w:val="00C32AC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6FA0"/>
    <w:rsid w:val="00C47710"/>
    <w:rsid w:val="00C4774D"/>
    <w:rsid w:val="00C479F6"/>
    <w:rsid w:val="00C47B32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504"/>
    <w:rsid w:val="00D80DF4"/>
    <w:rsid w:val="00D8113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013"/>
    <w:rsid w:val="00E356D8"/>
    <w:rsid w:val="00E35749"/>
    <w:rsid w:val="00E35F62"/>
    <w:rsid w:val="00E360F1"/>
    <w:rsid w:val="00E36485"/>
    <w:rsid w:val="00E3670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D0"/>
    <w:rsid w:val="00FC5AE0"/>
    <w:rsid w:val="00FC5F43"/>
    <w:rsid w:val="00FC60F5"/>
    <w:rsid w:val="00FC616F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AA9CE9-AFE8-494A-A4EC-37D808724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13</Pages>
  <Words>1966</Words>
  <Characters>9603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Orathai, Nuchprasert</cp:lastModifiedBy>
  <cp:revision>5</cp:revision>
  <cp:lastPrinted>2023-08-07T14:55:00Z</cp:lastPrinted>
  <dcterms:created xsi:type="dcterms:W3CDTF">2023-11-02T04:31:00Z</dcterms:created>
  <dcterms:modified xsi:type="dcterms:W3CDTF">2023-11-07T03:27:00Z</dcterms:modified>
</cp:coreProperties>
</file>