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FA66" w14:textId="6E0A303D" w:rsidR="00A5226E" w:rsidRDefault="00A5226E" w:rsidP="00AF0B57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>
        <w:rPr>
          <w:bCs/>
          <w:szCs w:val="22"/>
        </w:rPr>
        <w:t>General information</w:t>
      </w:r>
    </w:p>
    <w:p w14:paraId="3196EC55" w14:textId="17FCC825" w:rsidR="00227E8D" w:rsidRPr="00AF0B57" w:rsidRDefault="00227E8D" w:rsidP="00AF0B57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AF0B57">
        <w:rPr>
          <w:bCs/>
          <w:szCs w:val="22"/>
        </w:rPr>
        <w:t>Basis of preparation of the interim financial statements</w:t>
      </w:r>
    </w:p>
    <w:p w14:paraId="05F55558" w14:textId="77777777" w:rsidR="00227E8D" w:rsidRDefault="00227E8D" w:rsidP="00F424C5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134834">
        <w:rPr>
          <w:bCs/>
          <w:szCs w:val="22"/>
        </w:rPr>
        <w:t xml:space="preserve">Related parties </w:t>
      </w:r>
    </w:p>
    <w:p w14:paraId="2FD7C9FE" w14:textId="77777777" w:rsidR="00A1218C" w:rsidRPr="00134834" w:rsidRDefault="00A1218C" w:rsidP="00F424C5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>
        <w:rPr>
          <w:bCs/>
          <w:szCs w:val="22"/>
        </w:rPr>
        <w:t>Trade accounts receivable</w:t>
      </w:r>
    </w:p>
    <w:p w14:paraId="4C459F19" w14:textId="77777777" w:rsidR="00EE5718" w:rsidRDefault="00501908" w:rsidP="00EE5718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501908">
        <w:rPr>
          <w:bCs/>
          <w:szCs w:val="22"/>
        </w:rPr>
        <w:t>Marketable financial assets</w:t>
      </w:r>
    </w:p>
    <w:p w14:paraId="0CE250D6" w14:textId="77777777" w:rsidR="00227E8D" w:rsidRDefault="00227E8D" w:rsidP="00F424C5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134834">
        <w:rPr>
          <w:bCs/>
          <w:szCs w:val="22"/>
        </w:rPr>
        <w:t>Segment information</w:t>
      </w:r>
      <w:r w:rsidR="00506FE2">
        <w:rPr>
          <w:bCs/>
          <w:szCs w:val="22"/>
        </w:rPr>
        <w:t xml:space="preserve"> and disaggregation of revenue</w:t>
      </w:r>
    </w:p>
    <w:p w14:paraId="6143CF12" w14:textId="1AD8A323" w:rsidR="00227E8D" w:rsidRDefault="003E2D91" w:rsidP="00F424C5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>
        <w:rPr>
          <w:bCs/>
          <w:szCs w:val="22"/>
        </w:rPr>
        <w:t>Income tax expense</w:t>
      </w:r>
    </w:p>
    <w:p w14:paraId="03F73DBA" w14:textId="430421E8" w:rsidR="00AB534C" w:rsidRPr="00AB534C" w:rsidRDefault="00AB534C" w:rsidP="00AB534C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>
        <w:rPr>
          <w:bCs/>
          <w:szCs w:val="22"/>
        </w:rPr>
        <w:t>Dividends</w:t>
      </w:r>
    </w:p>
    <w:p w14:paraId="016BE1A0" w14:textId="410F9C82" w:rsidR="0094757C" w:rsidRDefault="00227E8D" w:rsidP="00F424C5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94757C">
        <w:rPr>
          <w:bCs/>
          <w:szCs w:val="22"/>
        </w:rPr>
        <w:t>Financial instruments</w:t>
      </w:r>
    </w:p>
    <w:p w14:paraId="65F4F645" w14:textId="773A86BD" w:rsidR="001453A0" w:rsidRPr="00036D67" w:rsidRDefault="00227E8D" w:rsidP="00036D67">
      <w:pPr>
        <w:pStyle w:val="index"/>
        <w:numPr>
          <w:ilvl w:val="0"/>
          <w:numId w:val="12"/>
        </w:numPr>
        <w:tabs>
          <w:tab w:val="num" w:pos="851"/>
        </w:tabs>
        <w:spacing w:after="0" w:line="240" w:lineRule="auto"/>
        <w:ind w:left="1418" w:hanging="1418"/>
        <w:outlineLvl w:val="0"/>
        <w:rPr>
          <w:bCs/>
          <w:szCs w:val="22"/>
        </w:rPr>
      </w:pPr>
      <w:r w:rsidRPr="0094757C">
        <w:rPr>
          <w:bCs/>
          <w:szCs w:val="22"/>
        </w:rPr>
        <w:t>Commitments with non-related parties</w:t>
      </w:r>
    </w:p>
    <w:p w14:paraId="2EC547AC" w14:textId="77777777" w:rsidR="004A4C74" w:rsidRDefault="00AF1AF7" w:rsidP="00AF1AF7">
      <w:pPr>
        <w:tabs>
          <w:tab w:val="left" w:pos="2428"/>
        </w:tabs>
        <w:spacing w:line="240" w:lineRule="auto"/>
        <w:jc w:val="both"/>
      </w:pPr>
      <w:r>
        <w:tab/>
      </w:r>
    </w:p>
    <w:p w14:paraId="615B4C3A" w14:textId="77777777" w:rsidR="004A4C74" w:rsidRPr="004A4C74" w:rsidRDefault="004A4C74" w:rsidP="004A4C74"/>
    <w:p w14:paraId="06883680" w14:textId="77777777" w:rsidR="004A4C74" w:rsidRPr="004A4C74" w:rsidRDefault="004A4C74" w:rsidP="004A4C74"/>
    <w:p w14:paraId="329F6F6B" w14:textId="77777777" w:rsidR="004A4C74" w:rsidRPr="004A4C74" w:rsidRDefault="004A4C74" w:rsidP="004A4C74"/>
    <w:p w14:paraId="29822813" w14:textId="77777777" w:rsidR="004A4C74" w:rsidRPr="004A4C74" w:rsidRDefault="004A4C74" w:rsidP="004A4C74"/>
    <w:p w14:paraId="01483055" w14:textId="77777777" w:rsidR="004A4C74" w:rsidRPr="004A4C74" w:rsidRDefault="004A4C74" w:rsidP="004A4C74"/>
    <w:p w14:paraId="4972CEAC" w14:textId="77777777" w:rsidR="004A4C74" w:rsidRPr="004A4C74" w:rsidRDefault="004A4C74" w:rsidP="004A4C74"/>
    <w:p w14:paraId="546F7340" w14:textId="77777777" w:rsidR="004A4C74" w:rsidRPr="004A4C74" w:rsidRDefault="004A4C74" w:rsidP="004A4C74"/>
    <w:p w14:paraId="52A55097" w14:textId="77777777" w:rsidR="004A4C74" w:rsidRPr="004A4C74" w:rsidRDefault="004A4C74" w:rsidP="004A4C74"/>
    <w:p w14:paraId="2B1191BD" w14:textId="77777777" w:rsidR="004A4C74" w:rsidRPr="004A4C74" w:rsidRDefault="004A4C74" w:rsidP="004A4C74"/>
    <w:p w14:paraId="5C10D42E" w14:textId="77777777" w:rsidR="004A4C74" w:rsidRPr="004A4C74" w:rsidRDefault="004A4C74" w:rsidP="004A4C74"/>
    <w:p w14:paraId="0CA8BE5C" w14:textId="77777777" w:rsidR="004A4C74" w:rsidRPr="004A4C74" w:rsidRDefault="004A4C74" w:rsidP="004A4C74"/>
    <w:p w14:paraId="409B7423" w14:textId="77777777" w:rsidR="004A4C74" w:rsidRPr="004A4C74" w:rsidRDefault="004A4C74" w:rsidP="004A4C74"/>
    <w:p w14:paraId="26C33CB5" w14:textId="77777777" w:rsidR="004A4C74" w:rsidRDefault="004A4C74" w:rsidP="00ED3683">
      <w:pPr>
        <w:tabs>
          <w:tab w:val="left" w:pos="567"/>
        </w:tabs>
        <w:spacing w:line="240" w:lineRule="auto"/>
        <w:jc w:val="both"/>
      </w:pPr>
    </w:p>
    <w:p w14:paraId="2AFCA500" w14:textId="77777777" w:rsidR="004A4C74" w:rsidRDefault="004A4C74" w:rsidP="004A4C74">
      <w:pPr>
        <w:tabs>
          <w:tab w:val="left" w:pos="567"/>
        </w:tabs>
        <w:spacing w:line="240" w:lineRule="auto"/>
        <w:jc w:val="center"/>
      </w:pPr>
    </w:p>
    <w:p w14:paraId="3952C226" w14:textId="77777777" w:rsidR="00D15976" w:rsidRPr="00773C83" w:rsidRDefault="00D15976" w:rsidP="00A207F9">
      <w:pPr>
        <w:tabs>
          <w:tab w:val="left" w:pos="567"/>
        </w:tabs>
        <w:spacing w:line="240" w:lineRule="atLeast"/>
        <w:jc w:val="both"/>
        <w:rPr>
          <w:szCs w:val="22"/>
        </w:rPr>
      </w:pPr>
      <w:r w:rsidRPr="004A4C74">
        <w:br w:type="page"/>
      </w:r>
      <w:r w:rsidR="00ED3683">
        <w:lastRenderedPageBreak/>
        <w:tab/>
      </w:r>
      <w:r w:rsidRPr="00773C83">
        <w:rPr>
          <w:szCs w:val="22"/>
        </w:rPr>
        <w:t>These</w:t>
      </w:r>
      <w:r w:rsidR="009E4B91">
        <w:rPr>
          <w:szCs w:val="22"/>
        </w:rPr>
        <w:t xml:space="preserve"> </w:t>
      </w:r>
      <w:r w:rsidRPr="00773C83">
        <w:rPr>
          <w:szCs w:val="22"/>
        </w:rPr>
        <w:t>notes form an integral part of the interim financial statements.</w:t>
      </w:r>
    </w:p>
    <w:p w14:paraId="36EEFAC8" w14:textId="77777777" w:rsidR="00D15976" w:rsidRPr="000D6680" w:rsidRDefault="00D15976" w:rsidP="00A207F9">
      <w:pPr>
        <w:tabs>
          <w:tab w:val="left" w:pos="567"/>
        </w:tabs>
        <w:spacing w:line="240" w:lineRule="atLeast"/>
        <w:jc w:val="both"/>
        <w:rPr>
          <w:sz w:val="12"/>
          <w:szCs w:val="12"/>
        </w:rPr>
      </w:pPr>
    </w:p>
    <w:p w14:paraId="09178F5F" w14:textId="6F0148DC" w:rsidR="00D15976" w:rsidRPr="00773C83" w:rsidRDefault="00ED3683" w:rsidP="00A207F9">
      <w:pPr>
        <w:tabs>
          <w:tab w:val="left" w:pos="567"/>
        </w:tabs>
        <w:spacing w:line="240" w:lineRule="atLeast"/>
        <w:ind w:left="567" w:hanging="567"/>
        <w:jc w:val="both"/>
        <w:outlineLvl w:val="0"/>
        <w:rPr>
          <w:szCs w:val="22"/>
        </w:rPr>
      </w:pPr>
      <w:r>
        <w:rPr>
          <w:szCs w:val="22"/>
        </w:rPr>
        <w:tab/>
      </w:r>
      <w:r w:rsidR="00D15976" w:rsidRPr="00D37B9A">
        <w:rPr>
          <w:szCs w:val="22"/>
        </w:rPr>
        <w:t>The interim financial statements issued for Thai regulatory reporting purposes are prepared in the Thai language. These English language financial statements have been prepared from the Thai language</w:t>
      </w:r>
      <w:r w:rsidR="00D15976" w:rsidRPr="00D37B9A">
        <w:rPr>
          <w:spacing w:val="-8"/>
          <w:szCs w:val="22"/>
        </w:rPr>
        <w:t xml:space="preserve"> </w:t>
      </w:r>
      <w:r w:rsidR="003D4132">
        <w:rPr>
          <w:spacing w:val="-8"/>
          <w:szCs w:val="22"/>
        </w:rPr>
        <w:t xml:space="preserve">statutory </w:t>
      </w:r>
      <w:r w:rsidR="00D15976" w:rsidRPr="00D37B9A">
        <w:rPr>
          <w:szCs w:val="22"/>
        </w:rPr>
        <w:t>financial statements</w:t>
      </w:r>
      <w:r w:rsidR="000F1672">
        <w:rPr>
          <w:rFonts w:cstheme="minorBidi" w:hint="cs"/>
          <w:szCs w:val="28"/>
          <w:cs/>
          <w:lang w:bidi="th-TH"/>
        </w:rPr>
        <w:t xml:space="preserve"> </w:t>
      </w:r>
      <w:r w:rsidR="00D15976" w:rsidRPr="00D37B9A">
        <w:rPr>
          <w:szCs w:val="22"/>
        </w:rPr>
        <w:t>and were approved and authorised for issu</w:t>
      </w:r>
      <w:r w:rsidR="00300A8E" w:rsidRPr="00D37B9A">
        <w:rPr>
          <w:szCs w:val="22"/>
        </w:rPr>
        <w:t>e by the Board of Directors on</w:t>
      </w:r>
      <w:r w:rsidR="00F749A8">
        <w:rPr>
          <w:szCs w:val="22"/>
        </w:rPr>
        <w:br/>
      </w:r>
      <w:r w:rsidR="00130057">
        <w:rPr>
          <w:szCs w:val="22"/>
        </w:rPr>
        <w:t>7</w:t>
      </w:r>
      <w:r w:rsidR="00A207F9">
        <w:rPr>
          <w:szCs w:val="22"/>
        </w:rPr>
        <w:t xml:space="preserve"> November 2023</w:t>
      </w:r>
      <w:r w:rsidR="007E1EC6">
        <w:rPr>
          <w:rFonts w:cs="Angsana New"/>
          <w:szCs w:val="28"/>
          <w:lang w:val="en-US" w:bidi="th-TH"/>
        </w:rPr>
        <w:t>.</w:t>
      </w:r>
    </w:p>
    <w:p w14:paraId="67E3D247" w14:textId="77777777" w:rsidR="00D15976" w:rsidRPr="000D6680" w:rsidRDefault="007E1EC6" w:rsidP="00A207F9">
      <w:pPr>
        <w:tabs>
          <w:tab w:val="left" w:pos="8667"/>
        </w:tabs>
        <w:spacing w:line="240" w:lineRule="atLeast"/>
        <w:jc w:val="both"/>
        <w:outlineLvl w:val="0"/>
        <w:rPr>
          <w:sz w:val="12"/>
          <w:szCs w:val="12"/>
          <w:lang w:bidi="th-TH"/>
        </w:rPr>
      </w:pPr>
      <w:r w:rsidRPr="000D6680">
        <w:rPr>
          <w:sz w:val="12"/>
          <w:szCs w:val="12"/>
          <w:lang w:bidi="th-TH"/>
        </w:rPr>
        <w:tab/>
      </w:r>
    </w:p>
    <w:p w14:paraId="758355D3" w14:textId="33BD872B" w:rsidR="00A5226E" w:rsidRDefault="00A5226E" w:rsidP="00A207F9">
      <w:pPr>
        <w:pStyle w:val="Heading1"/>
        <w:tabs>
          <w:tab w:val="left" w:pos="567"/>
        </w:tabs>
        <w:spacing w:before="0" w:after="0" w:line="240" w:lineRule="atLeast"/>
        <w:ind w:left="0" w:firstLine="0"/>
        <w:jc w:val="both"/>
        <w:rPr>
          <w:b/>
          <w:bCs/>
          <w:i w:val="0"/>
          <w:iCs/>
        </w:rPr>
      </w:pPr>
      <w:r>
        <w:rPr>
          <w:b/>
          <w:bCs/>
          <w:i w:val="0"/>
          <w:iCs/>
        </w:rPr>
        <w:t>General information</w:t>
      </w:r>
    </w:p>
    <w:p w14:paraId="4F60E14B" w14:textId="204F088A" w:rsidR="00A5226E" w:rsidRDefault="00A5226E" w:rsidP="00A207F9">
      <w:pPr>
        <w:tabs>
          <w:tab w:val="left" w:pos="567"/>
        </w:tabs>
        <w:spacing w:line="240" w:lineRule="atLeast"/>
        <w:ind w:left="562"/>
        <w:jc w:val="thaiDistribute"/>
      </w:pPr>
    </w:p>
    <w:p w14:paraId="13074F4E" w14:textId="6FF8DD53" w:rsidR="00A5226E" w:rsidRPr="00A5226E" w:rsidRDefault="00A5226E" w:rsidP="00A207F9">
      <w:pPr>
        <w:tabs>
          <w:tab w:val="left" w:pos="567"/>
        </w:tabs>
        <w:spacing w:line="240" w:lineRule="atLeast"/>
        <w:ind w:left="562"/>
        <w:jc w:val="thaiDistribute"/>
      </w:pPr>
      <w:r>
        <w:t xml:space="preserve">On 24 May 2023, the Company registered the </w:t>
      </w:r>
      <w:r w:rsidR="0075541A">
        <w:t xml:space="preserve">amendment </w:t>
      </w:r>
      <w:r>
        <w:t>of the Company’s name with the Ministry</w:t>
      </w:r>
      <w:r w:rsidR="009C4972">
        <w:t xml:space="preserve"> of </w:t>
      </w:r>
      <w:r w:rsidR="009E4454">
        <w:rPr>
          <w:rFonts w:cs="Angsana New"/>
          <w:lang w:bidi="th-TH"/>
        </w:rPr>
        <w:t>C</w:t>
      </w:r>
      <w:r w:rsidRPr="00A5226E">
        <w:rPr>
          <w:spacing w:val="-2"/>
        </w:rPr>
        <w:t xml:space="preserve">ommerce from “Amarin Printing and Publishing Public Company Limited” to </w:t>
      </w:r>
      <w:r w:rsidR="009C4972">
        <w:rPr>
          <w:spacing w:val="-2"/>
        </w:rPr>
        <w:t xml:space="preserve">be </w:t>
      </w:r>
      <w:r w:rsidRPr="00A5226E">
        <w:rPr>
          <w:spacing w:val="-2"/>
        </w:rPr>
        <w:t>“Amarin Corporations</w:t>
      </w:r>
      <w:r w:rsidRPr="00A5226E">
        <w:t xml:space="preserve"> Public Company Limited</w:t>
      </w:r>
      <w:r>
        <w:t>”</w:t>
      </w:r>
      <w:r w:rsidR="009C4972">
        <w:t>.</w:t>
      </w:r>
    </w:p>
    <w:p w14:paraId="40764229" w14:textId="77777777" w:rsidR="00A5226E" w:rsidRPr="00A5226E" w:rsidRDefault="00A5226E" w:rsidP="00A207F9">
      <w:pPr>
        <w:tabs>
          <w:tab w:val="left" w:pos="567"/>
        </w:tabs>
        <w:spacing w:line="240" w:lineRule="atLeast"/>
        <w:ind w:left="562"/>
        <w:jc w:val="thaiDistribute"/>
      </w:pPr>
    </w:p>
    <w:p w14:paraId="53891D2D" w14:textId="4063CA9E" w:rsidR="00D15976" w:rsidRPr="009D1BBD" w:rsidRDefault="00D15976" w:rsidP="00A207F9">
      <w:pPr>
        <w:pStyle w:val="Heading1"/>
        <w:tabs>
          <w:tab w:val="left" w:pos="567"/>
        </w:tabs>
        <w:spacing w:before="0" w:after="0" w:line="240" w:lineRule="atLeast"/>
        <w:ind w:left="0" w:firstLine="0"/>
        <w:jc w:val="both"/>
        <w:rPr>
          <w:b/>
          <w:bCs/>
          <w:i w:val="0"/>
          <w:iCs/>
        </w:rPr>
      </w:pPr>
      <w:r w:rsidRPr="009D1BBD">
        <w:rPr>
          <w:b/>
          <w:bCs/>
          <w:i w:val="0"/>
          <w:iCs/>
        </w:rPr>
        <w:t>Basis of preparation of the interim financial statements</w:t>
      </w:r>
    </w:p>
    <w:p w14:paraId="4BAFDA9B" w14:textId="77777777" w:rsidR="00D15976" w:rsidRPr="00A5226E" w:rsidRDefault="00D15976" w:rsidP="00A207F9">
      <w:pPr>
        <w:tabs>
          <w:tab w:val="left" w:pos="567"/>
        </w:tabs>
        <w:spacing w:line="240" w:lineRule="atLeast"/>
        <w:ind w:left="562"/>
        <w:jc w:val="thaiDistribute"/>
        <w:rPr>
          <w:szCs w:val="22"/>
        </w:rPr>
      </w:pPr>
    </w:p>
    <w:p w14:paraId="34624613" w14:textId="2C7E5B31" w:rsidR="009E4B91" w:rsidRPr="009E4B91" w:rsidRDefault="009E4B91" w:rsidP="5BBACDB3">
      <w:pPr>
        <w:pStyle w:val="Header"/>
        <w:tabs>
          <w:tab w:val="left" w:pos="567"/>
          <w:tab w:val="left" w:pos="4038"/>
        </w:tabs>
        <w:spacing w:line="240" w:lineRule="atLeast"/>
        <w:ind w:left="567" w:hanging="567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  <w:r w:rsidRPr="5BBACDB3">
        <w:rPr>
          <w:i w:val="0"/>
          <w:sz w:val="22"/>
          <w:szCs w:val="22"/>
        </w:rPr>
        <w:t xml:space="preserve">The condensed interim financial statements are presented in the same format as the annual financial </w:t>
      </w:r>
      <w:r w:rsidRPr="5BBACDB3">
        <w:rPr>
          <w:i w:val="0"/>
          <w:spacing w:val="-2"/>
          <w:sz w:val="22"/>
          <w:szCs w:val="22"/>
        </w:rPr>
        <w:t xml:space="preserve">statements </w:t>
      </w:r>
      <w:r w:rsidR="007422FA" w:rsidRPr="5BBACDB3">
        <w:rPr>
          <w:i w:val="0"/>
          <w:spacing w:val="-2"/>
          <w:sz w:val="22"/>
          <w:szCs w:val="22"/>
        </w:rPr>
        <w:t>together with</w:t>
      </w:r>
      <w:r w:rsidRPr="5BBACDB3">
        <w:rPr>
          <w:i w:val="0"/>
          <w:spacing w:val="-2"/>
          <w:sz w:val="22"/>
          <w:szCs w:val="22"/>
        </w:rPr>
        <w:t xml:space="preserve"> notes to the interim financial statements on a condensed basis (“interim financial</w:t>
      </w:r>
      <w:r w:rsidRPr="5BBACDB3">
        <w:rPr>
          <w:i w:val="0"/>
          <w:sz w:val="22"/>
          <w:szCs w:val="22"/>
        </w:rPr>
        <w:t xml:space="preserve"> statements”) in accordance with Thai Accounting Standard (TAS) No. 34 </w:t>
      </w:r>
      <w:r w:rsidRPr="5BBACDB3">
        <w:rPr>
          <w:sz w:val="22"/>
          <w:szCs w:val="22"/>
        </w:rPr>
        <w:t>Interim Financial Reporting</w:t>
      </w:r>
      <w:r w:rsidRPr="5BBACDB3">
        <w:rPr>
          <w:i w:val="0"/>
          <w:sz w:val="22"/>
          <w:szCs w:val="22"/>
        </w:rPr>
        <w:t xml:space="preserve">, </w:t>
      </w:r>
      <w:r w:rsidRPr="5BBACDB3">
        <w:rPr>
          <w:i w:val="0"/>
          <w:spacing w:val="-2"/>
          <w:sz w:val="22"/>
          <w:szCs w:val="22"/>
        </w:rPr>
        <w:t>guidelines promulgated by the Federation of Accounting Professions and applicable rules and regulations</w:t>
      </w:r>
      <w:r w:rsidRPr="5BBACDB3">
        <w:rPr>
          <w:i w:val="0"/>
          <w:sz w:val="22"/>
          <w:szCs w:val="22"/>
        </w:rPr>
        <w:t xml:space="preserve"> of the Thai Securities and Exchange Commission. </w:t>
      </w:r>
      <w:r w:rsidR="00CE2236" w:rsidRPr="5BBACDB3">
        <w:rPr>
          <w:i w:val="0"/>
          <w:sz w:val="22"/>
          <w:szCs w:val="22"/>
        </w:rPr>
        <w:t xml:space="preserve">The interim financial statements focus on new activities, </w:t>
      </w:r>
      <w:bookmarkStart w:id="0" w:name="_Int_MZtpm9nv"/>
      <w:proofErr w:type="gramStart"/>
      <w:r w:rsidR="00CE2236" w:rsidRPr="5BBACDB3">
        <w:rPr>
          <w:i w:val="0"/>
          <w:sz w:val="22"/>
          <w:szCs w:val="22"/>
        </w:rPr>
        <w:t>events</w:t>
      </w:r>
      <w:bookmarkEnd w:id="0"/>
      <w:proofErr w:type="gramEnd"/>
      <w:r w:rsidR="00CE2236" w:rsidRPr="5BBACDB3">
        <w:rPr>
          <w:i w:val="0"/>
          <w:sz w:val="22"/>
          <w:szCs w:val="22"/>
        </w:rPr>
        <w:t xml:space="preserve"> and circumstances to avoid repetition of information previously reported in annual financial statements. </w:t>
      </w:r>
      <w:bookmarkStart w:id="1" w:name="_Int_6IFXXDE0"/>
      <w:r w:rsidR="00CE2236" w:rsidRPr="5BBACDB3">
        <w:rPr>
          <w:i w:val="0"/>
          <w:sz w:val="22"/>
          <w:szCs w:val="22"/>
        </w:rPr>
        <w:t>Accordingly, these interim financial statements should be read in conjunction with the financial statements of the Company and its subsidiaries for the year ended 31 December 202</w:t>
      </w:r>
      <w:r w:rsidR="00BF49F7" w:rsidRPr="5BBACDB3">
        <w:rPr>
          <w:i w:val="0"/>
          <w:sz w:val="22"/>
          <w:szCs w:val="22"/>
        </w:rPr>
        <w:t>2</w:t>
      </w:r>
      <w:r w:rsidR="00CE2236" w:rsidRPr="5BBACDB3">
        <w:rPr>
          <w:i w:val="0"/>
          <w:sz w:val="22"/>
          <w:szCs w:val="22"/>
        </w:rPr>
        <w:t>.</w:t>
      </w:r>
      <w:bookmarkEnd w:id="1"/>
    </w:p>
    <w:p w14:paraId="5795FB99" w14:textId="77777777" w:rsidR="00ED601B" w:rsidRPr="00A5226E" w:rsidRDefault="00ED601B" w:rsidP="00A5226E">
      <w:pPr>
        <w:tabs>
          <w:tab w:val="left" w:pos="567"/>
        </w:tabs>
        <w:spacing w:line="240" w:lineRule="auto"/>
        <w:ind w:left="562"/>
        <w:jc w:val="thaiDistribute"/>
        <w:rPr>
          <w:szCs w:val="22"/>
        </w:rPr>
      </w:pPr>
    </w:p>
    <w:p w14:paraId="2FE20C87" w14:textId="0B8AC342" w:rsidR="00F731AA" w:rsidRPr="00F731AA" w:rsidRDefault="00F731AA" w:rsidP="00C65D21">
      <w:pPr>
        <w:pStyle w:val="BodyText"/>
        <w:spacing w:after="0" w:line="240" w:lineRule="auto"/>
        <w:ind w:left="540"/>
        <w:jc w:val="thaiDistribute"/>
        <w:rPr>
          <w:szCs w:val="22"/>
          <w:lang w:val="en-GB" w:eastAsia="x-none"/>
        </w:rPr>
      </w:pPr>
      <w:r w:rsidRPr="00F731AA">
        <w:rPr>
          <w:szCs w:val="22"/>
          <w:lang w:val="en-GB" w:eastAsia="x-none"/>
        </w:rPr>
        <w:t xml:space="preserve">In preparing these interim financial statements, judgements and estimates are made by management in </w:t>
      </w:r>
      <w:r w:rsidRPr="00375AE9">
        <w:rPr>
          <w:spacing w:val="-2"/>
          <w:szCs w:val="22"/>
          <w:lang w:val="en-GB" w:eastAsia="x-none"/>
        </w:rPr>
        <w:t>applying the Group’s accounting policies.</w:t>
      </w:r>
      <w:r w:rsidR="00D953A0" w:rsidRPr="00375AE9">
        <w:rPr>
          <w:spacing w:val="-2"/>
          <w:szCs w:val="22"/>
          <w:lang w:val="en-GB" w:eastAsia="x-none"/>
        </w:rPr>
        <w:t xml:space="preserve"> </w:t>
      </w:r>
      <w:r w:rsidRPr="00375AE9">
        <w:rPr>
          <w:spacing w:val="-2"/>
          <w:szCs w:val="22"/>
          <w:lang w:val="en-GB" w:eastAsia="x-none"/>
        </w:rPr>
        <w:t>Actual results may differ from these estimates.</w:t>
      </w:r>
      <w:r w:rsidR="00375AE9" w:rsidRPr="00375AE9">
        <w:rPr>
          <w:spacing w:val="-2"/>
          <w:szCs w:val="22"/>
          <w:lang w:val="en-GB" w:eastAsia="x-none"/>
        </w:rPr>
        <w:t xml:space="preserve"> </w:t>
      </w:r>
      <w:r w:rsidRPr="00375AE9">
        <w:rPr>
          <w:spacing w:val="-2"/>
          <w:szCs w:val="22"/>
          <w:lang w:val="en-GB" w:eastAsia="x-none"/>
        </w:rPr>
        <w:t>The accounting</w:t>
      </w:r>
      <w:r w:rsidRPr="00F731AA">
        <w:rPr>
          <w:szCs w:val="22"/>
          <w:lang w:val="en-GB" w:eastAsia="x-none"/>
        </w:rPr>
        <w:t xml:space="preserve"> policies, methods of computation and the key sources of estimation uncertainty were the same as those that described in the financial statements for the year ended 31 December 20</w:t>
      </w:r>
      <w:r w:rsidR="00B5473E">
        <w:rPr>
          <w:szCs w:val="22"/>
          <w:lang w:val="en-GB" w:eastAsia="x-none"/>
        </w:rPr>
        <w:t>2</w:t>
      </w:r>
      <w:r w:rsidR="00BF49F7">
        <w:rPr>
          <w:szCs w:val="22"/>
          <w:lang w:val="en-GB" w:eastAsia="x-none"/>
        </w:rPr>
        <w:t>2</w:t>
      </w:r>
      <w:r w:rsidR="00B5473E">
        <w:rPr>
          <w:szCs w:val="22"/>
          <w:lang w:val="en-GB" w:eastAsia="x-none"/>
        </w:rPr>
        <w:t>.</w:t>
      </w:r>
    </w:p>
    <w:p w14:paraId="2D8571F2" w14:textId="77777777" w:rsidR="00C90A43" w:rsidRPr="00A5226E" w:rsidRDefault="00C90A43" w:rsidP="00A5226E">
      <w:pPr>
        <w:tabs>
          <w:tab w:val="left" w:pos="567"/>
        </w:tabs>
        <w:spacing w:line="240" w:lineRule="auto"/>
        <w:ind w:left="562"/>
        <w:jc w:val="thaiDistribute"/>
        <w:rPr>
          <w:szCs w:val="22"/>
          <w:lang w:eastAsia="x-none"/>
        </w:rPr>
      </w:pPr>
    </w:p>
    <w:p w14:paraId="7371298D" w14:textId="77777777" w:rsidR="00307AD7" w:rsidRPr="00245223" w:rsidRDefault="00C50558" w:rsidP="004F453B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8A69DF">
        <w:rPr>
          <w:b/>
          <w:bCs/>
          <w:i w:val="0"/>
          <w:iCs/>
        </w:rPr>
        <w:t>Related parties</w:t>
      </w:r>
    </w:p>
    <w:p w14:paraId="0C762267" w14:textId="586E9764" w:rsidR="00C5010F" w:rsidRPr="00887B34" w:rsidRDefault="00443128" w:rsidP="00C5010F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szCs w:val="22"/>
          <w:lang w:bidi="th-TH"/>
        </w:rPr>
      </w:pPr>
      <w:r w:rsidRPr="00887B34">
        <w:rPr>
          <w:szCs w:val="22"/>
        </w:rPr>
        <w:t xml:space="preserve">      </w:t>
      </w:r>
      <w:r w:rsidRPr="00887B34">
        <w:rPr>
          <w:szCs w:val="22"/>
          <w:lang w:bidi="th-TH"/>
        </w:rPr>
        <w:t xml:space="preserve">      </w:t>
      </w:r>
      <w:r w:rsidR="00C5010F" w:rsidRPr="00887B34">
        <w:rPr>
          <w:szCs w:val="22"/>
        </w:rPr>
        <w:t xml:space="preserve">      </w:t>
      </w:r>
      <w:r w:rsidR="00C5010F" w:rsidRPr="00887B34">
        <w:rPr>
          <w:szCs w:val="22"/>
          <w:lang w:bidi="th-TH"/>
        </w:rPr>
        <w:t xml:space="preserve">      </w:t>
      </w: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52"/>
        <w:gridCol w:w="265"/>
        <w:gridCol w:w="1104"/>
        <w:gridCol w:w="237"/>
        <w:gridCol w:w="1149"/>
        <w:gridCol w:w="252"/>
        <w:gridCol w:w="1169"/>
      </w:tblGrid>
      <w:tr w:rsidR="00C5010F" w:rsidRPr="0075000F" w14:paraId="2D2C4C3B" w14:textId="77777777" w:rsidTr="003F5C54">
        <w:trPr>
          <w:trHeight w:val="255"/>
          <w:tblHeader/>
        </w:trPr>
        <w:tc>
          <w:tcPr>
            <w:tcW w:w="2262" w:type="pct"/>
            <w:vAlign w:val="bottom"/>
          </w:tcPr>
          <w:p w14:paraId="2B128B22" w14:textId="77777777" w:rsidR="00C5010F" w:rsidRPr="0075000F" w:rsidRDefault="00C5010F" w:rsidP="003F5C54">
            <w:pPr>
              <w:spacing w:line="240" w:lineRule="atLeast"/>
              <w:ind w:right="-138"/>
              <w:rPr>
                <w:b/>
                <w:bCs/>
                <w:szCs w:val="22"/>
              </w:rPr>
            </w:pPr>
          </w:p>
        </w:tc>
        <w:tc>
          <w:tcPr>
            <w:tcW w:w="1268" w:type="pct"/>
            <w:gridSpan w:val="3"/>
            <w:vAlign w:val="bottom"/>
          </w:tcPr>
          <w:p w14:paraId="0170564C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 w:rsidRPr="0075000F">
              <w:rPr>
                <w:b/>
                <w:bCs/>
                <w:szCs w:val="22"/>
                <w:lang w:val="en-GB"/>
              </w:rPr>
              <w:t>Consolidated</w:t>
            </w:r>
          </w:p>
        </w:tc>
        <w:tc>
          <w:tcPr>
            <w:tcW w:w="124" w:type="pct"/>
            <w:vAlign w:val="bottom"/>
          </w:tcPr>
          <w:p w14:paraId="4DAB44E6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</w:p>
        </w:tc>
        <w:tc>
          <w:tcPr>
            <w:tcW w:w="1346" w:type="pct"/>
            <w:gridSpan w:val="3"/>
            <w:vAlign w:val="bottom"/>
          </w:tcPr>
          <w:p w14:paraId="3E7F1A9A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 w:rsidRPr="0075000F">
              <w:rPr>
                <w:b/>
                <w:bCs/>
                <w:szCs w:val="22"/>
                <w:lang w:val="en-GB"/>
              </w:rPr>
              <w:t>Separate</w:t>
            </w:r>
          </w:p>
        </w:tc>
      </w:tr>
      <w:tr w:rsidR="00C5010F" w:rsidRPr="0075000F" w14:paraId="19240782" w14:textId="77777777" w:rsidTr="003F5C54">
        <w:trPr>
          <w:trHeight w:val="255"/>
          <w:tblHeader/>
        </w:trPr>
        <w:tc>
          <w:tcPr>
            <w:tcW w:w="2262" w:type="pct"/>
            <w:vAlign w:val="bottom"/>
          </w:tcPr>
          <w:p w14:paraId="17753573" w14:textId="77777777" w:rsidR="00C5010F" w:rsidRPr="00F6178D" w:rsidRDefault="00C5010F" w:rsidP="003F5C54">
            <w:pPr>
              <w:pStyle w:val="BodyText"/>
              <w:spacing w:after="0" w:line="240" w:lineRule="atLeast"/>
              <w:ind w:right="-138"/>
              <w:rPr>
                <w:b/>
                <w:bCs/>
                <w:i/>
                <w:iCs/>
                <w:szCs w:val="22"/>
                <w:lang w:val="en-GB"/>
              </w:rPr>
            </w:pPr>
            <w:r w:rsidRPr="00F6178D">
              <w:rPr>
                <w:b/>
                <w:bCs/>
                <w:i/>
                <w:iCs/>
                <w:szCs w:val="22"/>
                <w:lang w:val="en-GB"/>
              </w:rPr>
              <w:t>Significant transactions with related parties</w:t>
            </w:r>
          </w:p>
        </w:tc>
        <w:tc>
          <w:tcPr>
            <w:tcW w:w="1268" w:type="pct"/>
            <w:gridSpan w:val="3"/>
            <w:vAlign w:val="bottom"/>
          </w:tcPr>
          <w:p w14:paraId="0690313B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b/>
                <w:bCs/>
                <w:szCs w:val="22"/>
                <w:lang w:val="en-GB"/>
              </w:rPr>
            </w:pPr>
            <w:r w:rsidRPr="0075000F">
              <w:rPr>
                <w:b/>
                <w:bCs/>
                <w:szCs w:val="22"/>
                <w:lang w:val="en-GB"/>
              </w:rPr>
              <w:t>financial statements</w:t>
            </w:r>
          </w:p>
        </w:tc>
        <w:tc>
          <w:tcPr>
            <w:tcW w:w="124" w:type="pct"/>
            <w:vAlign w:val="bottom"/>
          </w:tcPr>
          <w:p w14:paraId="64BD5D9A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</w:p>
        </w:tc>
        <w:tc>
          <w:tcPr>
            <w:tcW w:w="1346" w:type="pct"/>
            <w:gridSpan w:val="3"/>
            <w:vAlign w:val="bottom"/>
          </w:tcPr>
          <w:p w14:paraId="4FBCCD7D" w14:textId="77777777" w:rsidR="00C5010F" w:rsidRPr="0075000F" w:rsidRDefault="00C5010F" w:rsidP="003F5C54">
            <w:pPr>
              <w:pStyle w:val="BodyText"/>
              <w:spacing w:after="0" w:line="240" w:lineRule="atLeast"/>
              <w:ind w:left="-108" w:right="-110"/>
              <w:jc w:val="center"/>
              <w:rPr>
                <w:b/>
                <w:bCs/>
                <w:szCs w:val="22"/>
                <w:lang w:val="en-GB"/>
              </w:rPr>
            </w:pPr>
            <w:r w:rsidRPr="0075000F">
              <w:rPr>
                <w:b/>
                <w:bCs/>
                <w:szCs w:val="22"/>
                <w:lang w:val="en-GB"/>
              </w:rPr>
              <w:t>financial statements</w:t>
            </w:r>
          </w:p>
        </w:tc>
      </w:tr>
      <w:tr w:rsidR="00C5010F" w:rsidRPr="0075000F" w14:paraId="4EA96723" w14:textId="77777777" w:rsidTr="003F5C54">
        <w:trPr>
          <w:trHeight w:val="255"/>
          <w:tblHeader/>
        </w:trPr>
        <w:tc>
          <w:tcPr>
            <w:tcW w:w="2262" w:type="pct"/>
            <w:vAlign w:val="bottom"/>
          </w:tcPr>
          <w:p w14:paraId="1640CA90" w14:textId="77777777" w:rsidR="00C5010F" w:rsidRPr="0075000F" w:rsidRDefault="00C5010F" w:rsidP="007E2D59">
            <w:pPr>
              <w:pStyle w:val="BodyText"/>
              <w:spacing w:after="0" w:line="240" w:lineRule="atLeast"/>
              <w:ind w:right="-138" w:firstLine="156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i/>
                <w:iCs/>
                <w:szCs w:val="22"/>
                <w:lang w:val="en-GB"/>
              </w:rPr>
              <w:t>Nine</w:t>
            </w:r>
            <w:r w:rsidRPr="0075000F">
              <w:rPr>
                <w:b/>
                <w:bCs/>
                <w:i/>
                <w:iCs/>
                <w:szCs w:val="22"/>
                <w:lang w:val="en-GB"/>
              </w:rPr>
              <w:t>-month period ended 3</w:t>
            </w:r>
            <w:r>
              <w:rPr>
                <w:b/>
                <w:bCs/>
                <w:i/>
                <w:iCs/>
                <w:szCs w:val="22"/>
                <w:lang w:val="en-GB"/>
              </w:rPr>
              <w:t>0</w:t>
            </w:r>
            <w:r w:rsidRPr="0075000F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szCs w:val="22"/>
                <w:lang w:val="en-GB"/>
              </w:rPr>
              <w:t>September</w:t>
            </w:r>
          </w:p>
        </w:tc>
        <w:tc>
          <w:tcPr>
            <w:tcW w:w="551" w:type="pct"/>
            <w:vAlign w:val="bottom"/>
          </w:tcPr>
          <w:p w14:paraId="4EA7C2F7" w14:textId="38411946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2023</w:t>
            </w:r>
          </w:p>
        </w:tc>
        <w:tc>
          <w:tcPr>
            <w:tcW w:w="139" w:type="pct"/>
            <w:vAlign w:val="bottom"/>
          </w:tcPr>
          <w:p w14:paraId="14EF509B" w14:textId="77777777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</w:p>
        </w:tc>
        <w:tc>
          <w:tcPr>
            <w:tcW w:w="578" w:type="pct"/>
            <w:vAlign w:val="bottom"/>
          </w:tcPr>
          <w:p w14:paraId="3BF3F9BD" w14:textId="47E2C935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2022</w:t>
            </w:r>
          </w:p>
        </w:tc>
        <w:tc>
          <w:tcPr>
            <w:tcW w:w="124" w:type="pct"/>
            <w:vAlign w:val="bottom"/>
          </w:tcPr>
          <w:p w14:paraId="19C0A0AD" w14:textId="77777777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0DE0DE99" w14:textId="4E367D90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2023</w:t>
            </w:r>
          </w:p>
        </w:tc>
        <w:tc>
          <w:tcPr>
            <w:tcW w:w="132" w:type="pct"/>
            <w:vAlign w:val="bottom"/>
          </w:tcPr>
          <w:p w14:paraId="06C84D95" w14:textId="77777777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4D54F0DF" w14:textId="7C2CFFFB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2022</w:t>
            </w:r>
          </w:p>
        </w:tc>
      </w:tr>
      <w:tr w:rsidR="00C5010F" w:rsidRPr="0075000F" w14:paraId="6EE77EC0" w14:textId="77777777" w:rsidTr="003F5C54">
        <w:trPr>
          <w:trHeight w:val="255"/>
          <w:tblHeader/>
        </w:trPr>
        <w:tc>
          <w:tcPr>
            <w:tcW w:w="2262" w:type="pct"/>
            <w:vAlign w:val="bottom"/>
          </w:tcPr>
          <w:p w14:paraId="53E69888" w14:textId="77777777" w:rsidR="00C5010F" w:rsidRPr="0075000F" w:rsidRDefault="00C5010F" w:rsidP="00C5010F">
            <w:pPr>
              <w:pStyle w:val="BodyText"/>
              <w:spacing w:after="0" w:line="240" w:lineRule="atLeast"/>
              <w:ind w:right="-138"/>
              <w:rPr>
                <w:b/>
                <w:bCs/>
                <w:szCs w:val="22"/>
                <w:lang w:val="en-GB"/>
              </w:rPr>
            </w:pPr>
          </w:p>
        </w:tc>
        <w:tc>
          <w:tcPr>
            <w:tcW w:w="2738" w:type="pct"/>
            <w:gridSpan w:val="7"/>
            <w:vAlign w:val="bottom"/>
          </w:tcPr>
          <w:p w14:paraId="50768C0C" w14:textId="77777777" w:rsidR="00C5010F" w:rsidRPr="0075000F" w:rsidRDefault="00C5010F" w:rsidP="00C5010F">
            <w:pPr>
              <w:pStyle w:val="BodyText"/>
              <w:spacing w:after="0" w:line="240" w:lineRule="atLeast"/>
              <w:ind w:left="-108" w:right="-110"/>
              <w:jc w:val="center"/>
              <w:rPr>
                <w:szCs w:val="22"/>
                <w:lang w:val="en-GB"/>
              </w:rPr>
            </w:pPr>
            <w:r w:rsidRPr="0075000F">
              <w:rPr>
                <w:i/>
                <w:iCs/>
                <w:szCs w:val="22"/>
                <w:lang w:val="en-GB"/>
              </w:rPr>
              <w:t>(</w:t>
            </w:r>
            <w:proofErr w:type="gramStart"/>
            <w:r w:rsidRPr="0075000F">
              <w:rPr>
                <w:i/>
                <w:iCs/>
                <w:szCs w:val="22"/>
                <w:lang w:val="en-GB"/>
              </w:rPr>
              <w:t>in</w:t>
            </w:r>
            <w:proofErr w:type="gramEnd"/>
            <w:r w:rsidRPr="0075000F">
              <w:rPr>
                <w:i/>
                <w:iCs/>
                <w:szCs w:val="22"/>
                <w:lang w:val="en-GB"/>
              </w:rPr>
              <w:t xml:space="preserve"> thousand Baht)</w:t>
            </w:r>
          </w:p>
        </w:tc>
      </w:tr>
      <w:tr w:rsidR="00C5010F" w:rsidRPr="0075000F" w14:paraId="790A4913" w14:textId="77777777" w:rsidTr="003F5C54">
        <w:trPr>
          <w:trHeight w:val="255"/>
        </w:trPr>
        <w:tc>
          <w:tcPr>
            <w:tcW w:w="2262" w:type="pct"/>
            <w:vAlign w:val="bottom"/>
          </w:tcPr>
          <w:p w14:paraId="41F67626" w14:textId="77777777" w:rsidR="00C5010F" w:rsidRPr="0075000F" w:rsidRDefault="00C5010F" w:rsidP="00C5010F">
            <w:pPr>
              <w:spacing w:line="240" w:lineRule="atLeast"/>
              <w:ind w:right="-108"/>
              <w:rPr>
                <w:b/>
                <w:bCs/>
                <w:color w:val="000000"/>
                <w:szCs w:val="22"/>
              </w:rPr>
            </w:pPr>
            <w:r w:rsidRPr="0075000F">
              <w:rPr>
                <w:b/>
                <w:bCs/>
                <w:color w:val="000000"/>
                <w:szCs w:val="22"/>
              </w:rPr>
              <w:t>Subsidiaries</w:t>
            </w:r>
          </w:p>
        </w:tc>
        <w:tc>
          <w:tcPr>
            <w:tcW w:w="551" w:type="pct"/>
            <w:vAlign w:val="bottom"/>
          </w:tcPr>
          <w:p w14:paraId="271F66F3" w14:textId="77777777" w:rsidR="00C5010F" w:rsidRPr="0075000F" w:rsidRDefault="00C5010F" w:rsidP="00C5010F">
            <w:pPr>
              <w:tabs>
                <w:tab w:val="decimal" w:pos="943"/>
              </w:tabs>
              <w:spacing w:line="240" w:lineRule="atLeast"/>
              <w:ind w:left="-108" w:right="-74"/>
              <w:rPr>
                <w:color w:val="000000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ABD3544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578" w:type="pct"/>
            <w:vAlign w:val="bottom"/>
          </w:tcPr>
          <w:p w14:paraId="47B16C5C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124" w:type="pct"/>
            <w:vAlign w:val="bottom"/>
          </w:tcPr>
          <w:p w14:paraId="7C96EC98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602" w:type="pct"/>
            <w:vAlign w:val="bottom"/>
          </w:tcPr>
          <w:p w14:paraId="44FF87FE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132" w:type="pct"/>
            <w:vAlign w:val="bottom"/>
          </w:tcPr>
          <w:p w14:paraId="1A10F005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612" w:type="pct"/>
            <w:vAlign w:val="bottom"/>
          </w:tcPr>
          <w:p w14:paraId="16D4B401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</w:tr>
      <w:tr w:rsidR="00C5010F" w:rsidRPr="0075000F" w14:paraId="366367DC" w14:textId="77777777" w:rsidTr="003F5C54">
        <w:trPr>
          <w:trHeight w:val="255"/>
        </w:trPr>
        <w:tc>
          <w:tcPr>
            <w:tcW w:w="2262" w:type="pct"/>
            <w:vAlign w:val="bottom"/>
          </w:tcPr>
          <w:p w14:paraId="1AA25F62" w14:textId="77777777" w:rsidR="00C5010F" w:rsidRPr="0075000F" w:rsidRDefault="00C5010F" w:rsidP="00C5010F">
            <w:pPr>
              <w:tabs>
                <w:tab w:val="left" w:pos="360"/>
              </w:tabs>
              <w:spacing w:line="240" w:lineRule="atLeast"/>
              <w:ind w:left="162" w:right="29" w:hanging="162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Revenue from sale of goods and</w:t>
            </w:r>
          </w:p>
        </w:tc>
        <w:tc>
          <w:tcPr>
            <w:tcW w:w="551" w:type="pct"/>
            <w:vAlign w:val="bottom"/>
          </w:tcPr>
          <w:p w14:paraId="6231E148" w14:textId="77777777" w:rsidR="00C5010F" w:rsidRPr="0075000F" w:rsidRDefault="00C5010F" w:rsidP="00C5010F">
            <w:pPr>
              <w:tabs>
                <w:tab w:val="decimal" w:pos="943"/>
              </w:tabs>
              <w:spacing w:line="240" w:lineRule="atLeast"/>
              <w:ind w:left="-108" w:right="-74"/>
              <w:rPr>
                <w:color w:val="000000"/>
                <w:szCs w:val="22"/>
                <w:highlight w:val="yellow"/>
              </w:rPr>
            </w:pPr>
          </w:p>
        </w:tc>
        <w:tc>
          <w:tcPr>
            <w:tcW w:w="139" w:type="pct"/>
            <w:vAlign w:val="bottom"/>
          </w:tcPr>
          <w:p w14:paraId="2E9C6737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578" w:type="pct"/>
            <w:vAlign w:val="bottom"/>
          </w:tcPr>
          <w:p w14:paraId="41307D93" w14:textId="77777777" w:rsidR="00C5010F" w:rsidRPr="0075000F" w:rsidRDefault="00C5010F" w:rsidP="00C5010F">
            <w:pPr>
              <w:tabs>
                <w:tab w:val="decimal" w:pos="943"/>
              </w:tabs>
              <w:spacing w:line="240" w:lineRule="atLeast"/>
              <w:ind w:left="-108" w:right="-74"/>
              <w:rPr>
                <w:color w:val="000000"/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7C4E4D03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602" w:type="pct"/>
            <w:vAlign w:val="bottom"/>
          </w:tcPr>
          <w:p w14:paraId="62ED5969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132" w:type="pct"/>
            <w:vAlign w:val="bottom"/>
          </w:tcPr>
          <w:p w14:paraId="468BEB95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  <w:tc>
          <w:tcPr>
            <w:tcW w:w="612" w:type="pct"/>
            <w:vAlign w:val="bottom"/>
          </w:tcPr>
          <w:p w14:paraId="00D99630" w14:textId="77777777" w:rsidR="00C5010F" w:rsidRPr="0075000F" w:rsidRDefault="00C5010F" w:rsidP="00C5010F">
            <w:pPr>
              <w:pStyle w:val="Index1"/>
              <w:rPr>
                <w:rFonts w:cs="Times New Roman"/>
              </w:rPr>
            </w:pPr>
          </w:p>
        </w:tc>
      </w:tr>
      <w:tr w:rsidR="000A1643" w:rsidRPr="0075000F" w14:paraId="63F7A18B" w14:textId="77777777" w:rsidTr="003F5C54">
        <w:trPr>
          <w:trHeight w:val="255"/>
        </w:trPr>
        <w:tc>
          <w:tcPr>
            <w:tcW w:w="2262" w:type="pct"/>
            <w:vAlign w:val="bottom"/>
          </w:tcPr>
          <w:p w14:paraId="1E943426" w14:textId="77777777" w:rsidR="000A1643" w:rsidRPr="0075000F" w:rsidRDefault="000A1643" w:rsidP="000A1643">
            <w:pPr>
              <w:tabs>
                <w:tab w:val="left" w:pos="360"/>
              </w:tabs>
              <w:spacing w:line="240" w:lineRule="atLeast"/>
              <w:ind w:right="29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 xml:space="preserve">   rendering of services   </w:t>
            </w:r>
          </w:p>
        </w:tc>
        <w:tc>
          <w:tcPr>
            <w:tcW w:w="551" w:type="pct"/>
          </w:tcPr>
          <w:p w14:paraId="36A150D9" w14:textId="2154A337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65A773C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6411055C" w14:textId="5DEEA62C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7C078E7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48F212BF" w14:textId="5EEDCFE6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318,925</w:t>
            </w:r>
          </w:p>
        </w:tc>
        <w:tc>
          <w:tcPr>
            <w:tcW w:w="132" w:type="pct"/>
          </w:tcPr>
          <w:p w14:paraId="09C6123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12" w:type="pct"/>
          </w:tcPr>
          <w:p w14:paraId="0EB57FE1" w14:textId="3A1FC4E8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406,432</w:t>
            </w:r>
          </w:p>
        </w:tc>
      </w:tr>
      <w:tr w:rsidR="000A1643" w:rsidRPr="0075000F" w14:paraId="22908031" w14:textId="77777777" w:rsidTr="003F5C54">
        <w:trPr>
          <w:trHeight w:val="255"/>
        </w:trPr>
        <w:tc>
          <w:tcPr>
            <w:tcW w:w="2262" w:type="pct"/>
            <w:vAlign w:val="bottom"/>
          </w:tcPr>
          <w:p w14:paraId="2DFD444A" w14:textId="77777777" w:rsidR="000A1643" w:rsidRPr="0075000F" w:rsidRDefault="000A1643" w:rsidP="000A1643">
            <w:pPr>
              <w:spacing w:line="240" w:lineRule="atLeast"/>
              <w:ind w:left="180" w:hanging="180"/>
              <w:rPr>
                <w:color w:val="000000"/>
                <w:szCs w:val="22"/>
                <w:highlight w:val="yellow"/>
              </w:rPr>
            </w:pPr>
            <w:r w:rsidRPr="0075000F">
              <w:rPr>
                <w:color w:val="000000"/>
                <w:szCs w:val="22"/>
              </w:rPr>
              <w:t>Rental income</w:t>
            </w:r>
          </w:p>
        </w:tc>
        <w:tc>
          <w:tcPr>
            <w:tcW w:w="551" w:type="pct"/>
          </w:tcPr>
          <w:p w14:paraId="683188D9" w14:textId="47063BB6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4F5BCEF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102097CE" w14:textId="1FBCEA25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4D6C6FC9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54094377" w14:textId="782EF0D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4,487</w:t>
            </w:r>
          </w:p>
        </w:tc>
        <w:tc>
          <w:tcPr>
            <w:tcW w:w="132" w:type="pct"/>
          </w:tcPr>
          <w:p w14:paraId="026E171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12" w:type="pct"/>
          </w:tcPr>
          <w:p w14:paraId="547834DA" w14:textId="5BCDAB18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576211">
              <w:rPr>
                <w:szCs w:val="22"/>
              </w:rPr>
              <w:t>4,811</w:t>
            </w:r>
          </w:p>
        </w:tc>
      </w:tr>
      <w:tr w:rsidR="000A1643" w:rsidRPr="0075000F" w14:paraId="061DCE44" w14:textId="77777777" w:rsidTr="003F5C54">
        <w:trPr>
          <w:trHeight w:val="255"/>
        </w:trPr>
        <w:tc>
          <w:tcPr>
            <w:tcW w:w="2262" w:type="pct"/>
            <w:vAlign w:val="bottom"/>
          </w:tcPr>
          <w:p w14:paraId="1C929EFC" w14:textId="77777777" w:rsidR="000A1643" w:rsidRPr="0075000F" w:rsidRDefault="000A1643" w:rsidP="000A1643">
            <w:pPr>
              <w:spacing w:line="240" w:lineRule="atLeast"/>
              <w:ind w:right="-108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Other income</w:t>
            </w:r>
          </w:p>
        </w:tc>
        <w:tc>
          <w:tcPr>
            <w:tcW w:w="551" w:type="pct"/>
          </w:tcPr>
          <w:p w14:paraId="3FE9F274" w14:textId="552DA0F0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0D071BDE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64C4D150" w14:textId="222E111F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6D9ED6B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019FC622" w14:textId="07EAA831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2,446</w:t>
            </w:r>
          </w:p>
        </w:tc>
        <w:tc>
          <w:tcPr>
            <w:tcW w:w="132" w:type="pct"/>
          </w:tcPr>
          <w:p w14:paraId="6980BAE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25"/>
              <w:rPr>
                <w:szCs w:val="22"/>
              </w:rPr>
            </w:pPr>
          </w:p>
        </w:tc>
        <w:tc>
          <w:tcPr>
            <w:tcW w:w="612" w:type="pct"/>
          </w:tcPr>
          <w:p w14:paraId="0A8E09E2" w14:textId="61CD6C1A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576211">
              <w:rPr>
                <w:szCs w:val="22"/>
              </w:rPr>
              <w:t>3,360</w:t>
            </w:r>
          </w:p>
        </w:tc>
      </w:tr>
      <w:tr w:rsidR="000A1643" w:rsidRPr="0075000F" w14:paraId="4DB325F4" w14:textId="77777777" w:rsidTr="003F5C54">
        <w:tc>
          <w:tcPr>
            <w:tcW w:w="2262" w:type="pct"/>
            <w:vAlign w:val="bottom"/>
          </w:tcPr>
          <w:p w14:paraId="407EABCB" w14:textId="77777777" w:rsidR="000A1643" w:rsidRPr="0075000F" w:rsidRDefault="000A1643" w:rsidP="000A1643">
            <w:pPr>
              <w:spacing w:line="240" w:lineRule="atLeast"/>
              <w:ind w:right="-108"/>
              <w:rPr>
                <w:color w:val="000000"/>
                <w:szCs w:val="22"/>
                <w:highlight w:val="yellow"/>
                <w:lang w:bidi="th-TH"/>
              </w:rPr>
            </w:pPr>
            <w:r w:rsidRPr="0075000F">
              <w:rPr>
                <w:szCs w:val="22"/>
              </w:rPr>
              <w:t xml:space="preserve">Cost of </w:t>
            </w:r>
            <w:r w:rsidRPr="0075000F">
              <w:rPr>
                <w:color w:val="000000"/>
                <w:szCs w:val="28"/>
                <w:lang w:val="en-US" w:bidi="th-TH"/>
              </w:rPr>
              <w:t>rental of advertising time</w:t>
            </w:r>
          </w:p>
        </w:tc>
        <w:tc>
          <w:tcPr>
            <w:tcW w:w="551" w:type="pct"/>
          </w:tcPr>
          <w:p w14:paraId="56916136" w14:textId="5283FFA3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224B45F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3CC8A791" w14:textId="0BE80DB5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78D1496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0FF9EB8F" w14:textId="1455C12C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7,902</w:t>
            </w:r>
          </w:p>
        </w:tc>
        <w:tc>
          <w:tcPr>
            <w:tcW w:w="132" w:type="pct"/>
          </w:tcPr>
          <w:p w14:paraId="01CE793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25"/>
              <w:rPr>
                <w:szCs w:val="22"/>
              </w:rPr>
            </w:pPr>
          </w:p>
        </w:tc>
        <w:tc>
          <w:tcPr>
            <w:tcW w:w="612" w:type="pct"/>
          </w:tcPr>
          <w:p w14:paraId="690DB3AF" w14:textId="76C8CBF1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8,666</w:t>
            </w:r>
          </w:p>
        </w:tc>
      </w:tr>
      <w:tr w:rsidR="000A1643" w:rsidRPr="0075000F" w14:paraId="008A3C67" w14:textId="77777777" w:rsidTr="003F5C54">
        <w:tc>
          <w:tcPr>
            <w:tcW w:w="2262" w:type="pct"/>
            <w:vAlign w:val="bottom"/>
          </w:tcPr>
          <w:p w14:paraId="6CC3E944" w14:textId="77777777" w:rsidR="000A1643" w:rsidRPr="0075000F" w:rsidRDefault="000A1643" w:rsidP="000A1643">
            <w:pPr>
              <w:spacing w:line="240" w:lineRule="atLeast"/>
              <w:ind w:right="-108"/>
              <w:rPr>
                <w:szCs w:val="22"/>
              </w:rPr>
            </w:pPr>
            <w:r w:rsidRPr="0075000F">
              <w:rPr>
                <w:szCs w:val="22"/>
              </w:rPr>
              <w:t>Other expense</w:t>
            </w:r>
            <w:r>
              <w:rPr>
                <w:szCs w:val="22"/>
              </w:rPr>
              <w:t>s</w:t>
            </w:r>
          </w:p>
        </w:tc>
        <w:tc>
          <w:tcPr>
            <w:tcW w:w="551" w:type="pct"/>
          </w:tcPr>
          <w:p w14:paraId="32D8B790" w14:textId="2CF2F1FF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3F06CB7B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02B9020F" w14:textId="3DA7FC41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0E909AC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5C8F3111" w14:textId="6B926231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3,819</w:t>
            </w:r>
          </w:p>
        </w:tc>
        <w:tc>
          <w:tcPr>
            <w:tcW w:w="132" w:type="pct"/>
          </w:tcPr>
          <w:p w14:paraId="7C5A496A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25"/>
              <w:rPr>
                <w:szCs w:val="22"/>
              </w:rPr>
            </w:pPr>
          </w:p>
        </w:tc>
        <w:tc>
          <w:tcPr>
            <w:tcW w:w="612" w:type="pct"/>
          </w:tcPr>
          <w:p w14:paraId="2EBF6B75" w14:textId="3D206680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772EBD">
              <w:rPr>
                <w:szCs w:val="22"/>
              </w:rPr>
              <w:t>3,040</w:t>
            </w:r>
          </w:p>
        </w:tc>
      </w:tr>
      <w:tr w:rsidR="000A1643" w:rsidRPr="0075000F" w14:paraId="4F324BA3" w14:textId="77777777" w:rsidTr="003F5C54">
        <w:tc>
          <w:tcPr>
            <w:tcW w:w="2262" w:type="pct"/>
            <w:vAlign w:val="bottom"/>
          </w:tcPr>
          <w:p w14:paraId="523BE72D" w14:textId="73266A97" w:rsidR="000A1643" w:rsidRPr="0075000F" w:rsidRDefault="000A1643" w:rsidP="000A1643">
            <w:pPr>
              <w:spacing w:line="240" w:lineRule="atLeast"/>
              <w:ind w:right="-108"/>
              <w:rPr>
                <w:szCs w:val="22"/>
              </w:rPr>
            </w:pPr>
            <w:r>
              <w:rPr>
                <w:szCs w:val="22"/>
              </w:rPr>
              <w:t>Interest expense</w:t>
            </w:r>
          </w:p>
        </w:tc>
        <w:tc>
          <w:tcPr>
            <w:tcW w:w="551" w:type="pct"/>
          </w:tcPr>
          <w:p w14:paraId="5F20862F" w14:textId="7F3A9F0C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7DC8A06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578" w:type="pct"/>
          </w:tcPr>
          <w:p w14:paraId="14BE5567" w14:textId="3FECFC75" w:rsidR="000A1643" w:rsidRPr="0075000F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 w:rsidRPr="0075000F">
              <w:rPr>
                <w:szCs w:val="22"/>
              </w:rPr>
              <w:t>-</w:t>
            </w:r>
          </w:p>
        </w:tc>
        <w:tc>
          <w:tcPr>
            <w:tcW w:w="124" w:type="pct"/>
          </w:tcPr>
          <w:p w14:paraId="64DF1D11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Cs w:val="22"/>
              </w:rPr>
            </w:pPr>
          </w:p>
        </w:tc>
        <w:tc>
          <w:tcPr>
            <w:tcW w:w="602" w:type="pct"/>
          </w:tcPr>
          <w:p w14:paraId="5E6B0E69" w14:textId="6742B01C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1,982</w:t>
            </w:r>
          </w:p>
        </w:tc>
        <w:tc>
          <w:tcPr>
            <w:tcW w:w="132" w:type="pct"/>
          </w:tcPr>
          <w:p w14:paraId="4C14A7F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25"/>
              <w:rPr>
                <w:szCs w:val="22"/>
              </w:rPr>
            </w:pPr>
          </w:p>
        </w:tc>
        <w:tc>
          <w:tcPr>
            <w:tcW w:w="612" w:type="pct"/>
          </w:tcPr>
          <w:p w14:paraId="4F7B7B34" w14:textId="3715E288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450</w:t>
            </w:r>
          </w:p>
        </w:tc>
      </w:tr>
      <w:tr w:rsidR="000A1643" w:rsidRPr="00F749A8" w14:paraId="113D6589" w14:textId="77777777" w:rsidTr="003F5C54">
        <w:tc>
          <w:tcPr>
            <w:tcW w:w="2262" w:type="pct"/>
            <w:vAlign w:val="bottom"/>
          </w:tcPr>
          <w:p w14:paraId="578C8C92" w14:textId="77777777" w:rsidR="000A1643" w:rsidRPr="00F749A8" w:rsidRDefault="000A1643" w:rsidP="000A1643">
            <w:pPr>
              <w:spacing w:line="240" w:lineRule="auto"/>
              <w:ind w:right="-108"/>
              <w:rPr>
                <w:sz w:val="18"/>
                <w:szCs w:val="18"/>
              </w:rPr>
            </w:pPr>
          </w:p>
        </w:tc>
        <w:tc>
          <w:tcPr>
            <w:tcW w:w="551" w:type="pct"/>
          </w:tcPr>
          <w:p w14:paraId="45F9AD82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 w:val="18"/>
                <w:szCs w:val="18"/>
              </w:rPr>
            </w:pPr>
          </w:p>
        </w:tc>
        <w:tc>
          <w:tcPr>
            <w:tcW w:w="139" w:type="pct"/>
          </w:tcPr>
          <w:p w14:paraId="1682205B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 w:val="18"/>
                <w:szCs w:val="18"/>
              </w:rPr>
            </w:pPr>
          </w:p>
        </w:tc>
        <w:tc>
          <w:tcPr>
            <w:tcW w:w="578" w:type="pct"/>
          </w:tcPr>
          <w:p w14:paraId="19200B84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 w:val="18"/>
                <w:szCs w:val="18"/>
              </w:rPr>
            </w:pPr>
          </w:p>
        </w:tc>
        <w:tc>
          <w:tcPr>
            <w:tcW w:w="124" w:type="pct"/>
          </w:tcPr>
          <w:p w14:paraId="7D66933A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left="-88" w:right="-125"/>
              <w:rPr>
                <w:sz w:val="18"/>
                <w:szCs w:val="18"/>
              </w:rPr>
            </w:pPr>
          </w:p>
        </w:tc>
        <w:tc>
          <w:tcPr>
            <w:tcW w:w="602" w:type="pct"/>
          </w:tcPr>
          <w:p w14:paraId="632B14D3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 w:val="18"/>
                <w:szCs w:val="18"/>
              </w:rPr>
            </w:pPr>
          </w:p>
        </w:tc>
        <w:tc>
          <w:tcPr>
            <w:tcW w:w="132" w:type="pct"/>
          </w:tcPr>
          <w:p w14:paraId="06CACD21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125"/>
              <w:rPr>
                <w:sz w:val="18"/>
                <w:szCs w:val="18"/>
              </w:rPr>
            </w:pPr>
          </w:p>
        </w:tc>
        <w:tc>
          <w:tcPr>
            <w:tcW w:w="612" w:type="pct"/>
          </w:tcPr>
          <w:p w14:paraId="2D2C22BD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 w:val="18"/>
                <w:szCs w:val="18"/>
              </w:rPr>
            </w:pPr>
          </w:p>
        </w:tc>
      </w:tr>
      <w:tr w:rsidR="000A1643" w:rsidRPr="0075000F" w14:paraId="7E5F23ED" w14:textId="77777777" w:rsidTr="003F5C54">
        <w:tc>
          <w:tcPr>
            <w:tcW w:w="2262" w:type="pct"/>
            <w:vAlign w:val="bottom"/>
          </w:tcPr>
          <w:p w14:paraId="7B6CE712" w14:textId="65A89DE5" w:rsidR="000A1643" w:rsidRPr="00F6178D" w:rsidRDefault="000A1643" w:rsidP="000A1643">
            <w:pPr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F6178D">
              <w:rPr>
                <w:b/>
                <w:bCs/>
                <w:szCs w:val="22"/>
              </w:rPr>
              <w:t>Associate</w:t>
            </w:r>
            <w:r w:rsidR="006B6EB1">
              <w:rPr>
                <w:b/>
                <w:bCs/>
                <w:szCs w:val="22"/>
              </w:rPr>
              <w:t>s</w:t>
            </w:r>
          </w:p>
        </w:tc>
        <w:tc>
          <w:tcPr>
            <w:tcW w:w="551" w:type="pct"/>
            <w:vAlign w:val="bottom"/>
          </w:tcPr>
          <w:p w14:paraId="1BE9A77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6DCB02F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203D52B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6B9AE48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303F36F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80"/>
              <w:rPr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042D5743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5A79668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0"/>
              <w:rPr>
                <w:szCs w:val="22"/>
              </w:rPr>
            </w:pPr>
          </w:p>
        </w:tc>
      </w:tr>
      <w:tr w:rsidR="000A1643" w:rsidRPr="0075000F" w14:paraId="5083BBAF" w14:textId="77777777" w:rsidTr="003F5C54">
        <w:tc>
          <w:tcPr>
            <w:tcW w:w="2262" w:type="pct"/>
            <w:vAlign w:val="bottom"/>
          </w:tcPr>
          <w:p w14:paraId="22F247F7" w14:textId="77777777" w:rsidR="000A1643" w:rsidRPr="001C1FF1" w:rsidRDefault="000A1643" w:rsidP="000A1643">
            <w:pPr>
              <w:spacing w:line="240" w:lineRule="atLeast"/>
              <w:ind w:right="-108"/>
              <w:rPr>
                <w:szCs w:val="22"/>
                <w:lang w:val="en-US"/>
              </w:rPr>
            </w:pPr>
            <w:r w:rsidRPr="001A7CF2">
              <w:rPr>
                <w:szCs w:val="22"/>
              </w:rPr>
              <w:t xml:space="preserve">Revenue from sale of goods and </w:t>
            </w:r>
          </w:p>
        </w:tc>
        <w:tc>
          <w:tcPr>
            <w:tcW w:w="551" w:type="pct"/>
            <w:vAlign w:val="bottom"/>
          </w:tcPr>
          <w:p w14:paraId="43BF94CA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27BBDCDB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6D147E5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4640E0E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4201927A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80"/>
              <w:rPr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515D3CDE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00F4F5BB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0"/>
              <w:rPr>
                <w:szCs w:val="22"/>
              </w:rPr>
            </w:pPr>
          </w:p>
        </w:tc>
      </w:tr>
      <w:tr w:rsidR="000A1643" w:rsidRPr="0075000F" w14:paraId="25589F44" w14:textId="77777777" w:rsidTr="003F5C54">
        <w:tc>
          <w:tcPr>
            <w:tcW w:w="2262" w:type="pct"/>
            <w:vAlign w:val="bottom"/>
          </w:tcPr>
          <w:p w14:paraId="68C3FD9E" w14:textId="77777777" w:rsidR="000A1643" w:rsidRPr="001A7CF2" w:rsidRDefault="000A1643" w:rsidP="000A1643">
            <w:pPr>
              <w:spacing w:line="240" w:lineRule="atLeast"/>
              <w:ind w:right="-108"/>
              <w:rPr>
                <w:szCs w:val="22"/>
              </w:rPr>
            </w:pPr>
            <w:r w:rsidRPr="001A7CF2">
              <w:rPr>
                <w:szCs w:val="22"/>
              </w:rPr>
              <w:t xml:space="preserve">   rendering of services   </w:t>
            </w:r>
          </w:p>
        </w:tc>
        <w:tc>
          <w:tcPr>
            <w:tcW w:w="551" w:type="pct"/>
            <w:vAlign w:val="bottom"/>
          </w:tcPr>
          <w:p w14:paraId="41E581EC" w14:textId="173879B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9,497</w:t>
            </w:r>
          </w:p>
        </w:tc>
        <w:tc>
          <w:tcPr>
            <w:tcW w:w="139" w:type="pct"/>
            <w:vAlign w:val="bottom"/>
          </w:tcPr>
          <w:p w14:paraId="1CB6075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0E4353F8" w14:textId="232F333F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576211">
              <w:rPr>
                <w:szCs w:val="22"/>
              </w:rPr>
              <w:t>9,450</w:t>
            </w:r>
          </w:p>
        </w:tc>
        <w:tc>
          <w:tcPr>
            <w:tcW w:w="124" w:type="pct"/>
            <w:vAlign w:val="bottom"/>
          </w:tcPr>
          <w:p w14:paraId="47F904A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37340695" w14:textId="6180E416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9,474</w:t>
            </w:r>
          </w:p>
        </w:tc>
        <w:tc>
          <w:tcPr>
            <w:tcW w:w="132" w:type="pct"/>
            <w:vAlign w:val="bottom"/>
          </w:tcPr>
          <w:p w14:paraId="61ED576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693EB2A7" w14:textId="6C6BB29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9,318</w:t>
            </w:r>
          </w:p>
        </w:tc>
      </w:tr>
      <w:tr w:rsidR="000A1643" w:rsidRPr="0075000F" w14:paraId="6D11197E" w14:textId="77777777" w:rsidTr="003F5C54">
        <w:tc>
          <w:tcPr>
            <w:tcW w:w="2262" w:type="pct"/>
            <w:vAlign w:val="bottom"/>
          </w:tcPr>
          <w:p w14:paraId="53E2AB13" w14:textId="77777777" w:rsidR="000A1643" w:rsidRPr="001A7CF2" w:rsidRDefault="000A1643" w:rsidP="000A1643">
            <w:pPr>
              <w:spacing w:line="240" w:lineRule="atLeast"/>
              <w:ind w:right="-108"/>
              <w:rPr>
                <w:szCs w:val="22"/>
              </w:rPr>
            </w:pPr>
            <w:r w:rsidRPr="001A7CF2">
              <w:rPr>
                <w:szCs w:val="22"/>
              </w:rPr>
              <w:t>Rental income</w:t>
            </w:r>
          </w:p>
        </w:tc>
        <w:tc>
          <w:tcPr>
            <w:tcW w:w="551" w:type="pct"/>
            <w:vAlign w:val="bottom"/>
          </w:tcPr>
          <w:p w14:paraId="39C9DAA9" w14:textId="3EF259EB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  <w:vAlign w:val="bottom"/>
          </w:tcPr>
          <w:p w14:paraId="0FD6484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2AA0BA0B" w14:textId="432255B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238</w:t>
            </w:r>
          </w:p>
        </w:tc>
        <w:tc>
          <w:tcPr>
            <w:tcW w:w="124" w:type="pct"/>
            <w:vAlign w:val="bottom"/>
          </w:tcPr>
          <w:p w14:paraId="730E0C7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7D0019B9" w14:textId="28BB0A51" w:rsidR="000A1643" w:rsidRPr="0075000F" w:rsidRDefault="000A1643" w:rsidP="000A1643">
            <w:pPr>
              <w:tabs>
                <w:tab w:val="decimal" w:pos="570"/>
              </w:tabs>
              <w:spacing w:line="240" w:lineRule="auto"/>
              <w:ind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  <w:vAlign w:val="bottom"/>
          </w:tcPr>
          <w:p w14:paraId="07E7C3E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6153F5FF" w14:textId="53E22864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238</w:t>
            </w:r>
          </w:p>
        </w:tc>
      </w:tr>
      <w:tr w:rsidR="000A1643" w:rsidRPr="0075000F" w14:paraId="4DC9BAE0" w14:textId="77777777" w:rsidTr="003F5C54">
        <w:tc>
          <w:tcPr>
            <w:tcW w:w="2262" w:type="pct"/>
            <w:vAlign w:val="bottom"/>
          </w:tcPr>
          <w:p w14:paraId="440BD928" w14:textId="5C8C75FF" w:rsidR="000A1643" w:rsidRPr="007E2D59" w:rsidRDefault="000A1643" w:rsidP="000A1643">
            <w:pPr>
              <w:spacing w:line="240" w:lineRule="atLeast"/>
              <w:ind w:right="-108"/>
              <w:rPr>
                <w:rFonts w:cs="Angsana New"/>
                <w:szCs w:val="28"/>
                <w:lang w:bidi="th-TH"/>
              </w:rPr>
            </w:pPr>
            <w:r>
              <w:rPr>
                <w:szCs w:val="22"/>
              </w:rPr>
              <w:t xml:space="preserve">Dividend </w:t>
            </w:r>
            <w:r w:rsidR="007E2D59">
              <w:rPr>
                <w:szCs w:val="22"/>
              </w:rPr>
              <w:t>income</w:t>
            </w:r>
          </w:p>
        </w:tc>
        <w:tc>
          <w:tcPr>
            <w:tcW w:w="551" w:type="pct"/>
            <w:vAlign w:val="bottom"/>
          </w:tcPr>
          <w:p w14:paraId="15969A0B" w14:textId="72705460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  <w:vAlign w:val="bottom"/>
          </w:tcPr>
          <w:p w14:paraId="4DA0488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190C17AD" w14:textId="765E394B" w:rsidR="000A1643" w:rsidRPr="007B39A4" w:rsidRDefault="000A1643" w:rsidP="000A1643">
            <w:pPr>
              <w:tabs>
                <w:tab w:val="decimal" w:pos="555"/>
              </w:tabs>
              <w:spacing w:line="240" w:lineRule="auto"/>
              <w:ind w:right="-4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4" w:type="pct"/>
            <w:vAlign w:val="bottom"/>
          </w:tcPr>
          <w:p w14:paraId="7FF50223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7560050D" w14:textId="400D2A5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5,244</w:t>
            </w:r>
          </w:p>
        </w:tc>
        <w:tc>
          <w:tcPr>
            <w:tcW w:w="132" w:type="pct"/>
            <w:vAlign w:val="bottom"/>
          </w:tcPr>
          <w:p w14:paraId="7FAECC2A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6FDB5E9E" w14:textId="458E40F1" w:rsidR="000A1643" w:rsidRPr="0062371D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EE486F">
              <w:rPr>
                <w:szCs w:val="22"/>
              </w:rPr>
              <w:t>2,788</w:t>
            </w:r>
          </w:p>
        </w:tc>
      </w:tr>
      <w:tr w:rsidR="000A1643" w:rsidRPr="0075000F" w14:paraId="76BFB7FC" w14:textId="77777777" w:rsidTr="003F5C54">
        <w:tc>
          <w:tcPr>
            <w:tcW w:w="2262" w:type="pct"/>
            <w:vAlign w:val="bottom"/>
          </w:tcPr>
          <w:p w14:paraId="4F12F75E" w14:textId="77777777" w:rsidR="000A1643" w:rsidRPr="001A7CF2" w:rsidRDefault="000A1643" w:rsidP="000A1643">
            <w:pPr>
              <w:spacing w:line="240" w:lineRule="atLeast"/>
              <w:ind w:right="-108"/>
              <w:rPr>
                <w:szCs w:val="22"/>
              </w:rPr>
            </w:pPr>
            <w:r w:rsidRPr="001A7CF2">
              <w:rPr>
                <w:szCs w:val="22"/>
              </w:rPr>
              <w:t>Other income</w:t>
            </w:r>
          </w:p>
        </w:tc>
        <w:tc>
          <w:tcPr>
            <w:tcW w:w="551" w:type="pct"/>
            <w:vAlign w:val="bottom"/>
          </w:tcPr>
          <w:p w14:paraId="25A8C2BE" w14:textId="00EE7FD2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34</w:t>
            </w:r>
          </w:p>
        </w:tc>
        <w:tc>
          <w:tcPr>
            <w:tcW w:w="139" w:type="pct"/>
            <w:vAlign w:val="bottom"/>
          </w:tcPr>
          <w:p w14:paraId="5643B49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7E73B5DB" w14:textId="2C51D533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473</w:t>
            </w:r>
          </w:p>
        </w:tc>
        <w:tc>
          <w:tcPr>
            <w:tcW w:w="124" w:type="pct"/>
            <w:vAlign w:val="bottom"/>
          </w:tcPr>
          <w:p w14:paraId="38148AD2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071E624D" w14:textId="541F1A3C" w:rsidR="000A1643" w:rsidRPr="0075000F" w:rsidRDefault="000A1643" w:rsidP="000A1643">
            <w:pPr>
              <w:tabs>
                <w:tab w:val="decimal" w:pos="570"/>
              </w:tabs>
              <w:spacing w:line="240" w:lineRule="auto"/>
              <w:ind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  <w:vAlign w:val="bottom"/>
          </w:tcPr>
          <w:p w14:paraId="33ADC671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2CA2A5CF" w14:textId="253769B4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412</w:t>
            </w:r>
          </w:p>
        </w:tc>
      </w:tr>
      <w:tr w:rsidR="000A1643" w:rsidRPr="0075000F" w14:paraId="13AF21E1" w14:textId="77777777" w:rsidTr="003F5C54">
        <w:tc>
          <w:tcPr>
            <w:tcW w:w="2262" w:type="pct"/>
            <w:vAlign w:val="bottom"/>
          </w:tcPr>
          <w:p w14:paraId="34022AD2" w14:textId="77777777" w:rsidR="000A1643" w:rsidRDefault="000A1643" w:rsidP="000A1643">
            <w:pPr>
              <w:spacing w:line="240" w:lineRule="atLeast"/>
              <w:ind w:right="-108"/>
              <w:rPr>
                <w:rFonts w:cs="Angsana New"/>
                <w:szCs w:val="28"/>
                <w:lang w:val="en-US" w:bidi="th-TH"/>
              </w:rPr>
            </w:pPr>
            <w:r w:rsidRPr="00457AE5">
              <w:rPr>
                <w:rFonts w:cs="Angsana New"/>
                <w:szCs w:val="28"/>
                <w:lang w:val="en-US" w:bidi="th-TH"/>
              </w:rPr>
              <w:t>Purchase of goods and rendering of</w:t>
            </w:r>
            <w:r>
              <w:rPr>
                <w:rFonts w:cs="Angsana New"/>
                <w:szCs w:val="28"/>
                <w:lang w:val="en-US" w:bidi="th-TH"/>
              </w:rPr>
              <w:t xml:space="preserve"> services</w:t>
            </w:r>
          </w:p>
        </w:tc>
        <w:tc>
          <w:tcPr>
            <w:tcW w:w="551" w:type="pct"/>
            <w:vAlign w:val="bottom"/>
          </w:tcPr>
          <w:p w14:paraId="52317FE6" w14:textId="74C49ADF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72,680</w:t>
            </w:r>
          </w:p>
        </w:tc>
        <w:tc>
          <w:tcPr>
            <w:tcW w:w="139" w:type="pct"/>
            <w:vAlign w:val="bottom"/>
          </w:tcPr>
          <w:p w14:paraId="50046A9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5479894E" w14:textId="1E06E7B8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52,164</w:t>
            </w:r>
          </w:p>
        </w:tc>
        <w:tc>
          <w:tcPr>
            <w:tcW w:w="124" w:type="pct"/>
            <w:vAlign w:val="bottom"/>
          </w:tcPr>
          <w:p w14:paraId="5595517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5C645F02" w14:textId="483E5194" w:rsidR="000A1643" w:rsidRPr="0075000F" w:rsidRDefault="000A1643" w:rsidP="000A1643">
            <w:pPr>
              <w:tabs>
                <w:tab w:val="decimal" w:pos="570"/>
              </w:tabs>
              <w:spacing w:line="240" w:lineRule="auto"/>
              <w:ind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  <w:vAlign w:val="bottom"/>
          </w:tcPr>
          <w:p w14:paraId="119DC2D2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6C47A5C3" w14:textId="59DA419F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2</w:t>
            </w:r>
          </w:p>
        </w:tc>
      </w:tr>
      <w:tr w:rsidR="000A1643" w:rsidRPr="0075000F" w14:paraId="01791FD4" w14:textId="77777777" w:rsidTr="003F5C54">
        <w:tc>
          <w:tcPr>
            <w:tcW w:w="2262" w:type="pct"/>
            <w:vAlign w:val="bottom"/>
          </w:tcPr>
          <w:p w14:paraId="40B367EA" w14:textId="77777777" w:rsidR="000A1643" w:rsidRPr="00457AE5" w:rsidRDefault="000A1643" w:rsidP="000A1643">
            <w:pPr>
              <w:spacing w:line="240" w:lineRule="atLeast"/>
              <w:ind w:right="-108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Other expenses</w:t>
            </w:r>
          </w:p>
        </w:tc>
        <w:tc>
          <w:tcPr>
            <w:tcW w:w="551" w:type="pct"/>
            <w:vAlign w:val="bottom"/>
          </w:tcPr>
          <w:p w14:paraId="3DA6582C" w14:textId="357657E5" w:rsidR="000A1643" w:rsidRPr="0075000F" w:rsidRDefault="000A1643" w:rsidP="000A1643">
            <w:pPr>
              <w:tabs>
                <w:tab w:val="decimal" w:pos="525"/>
              </w:tabs>
              <w:spacing w:line="240" w:lineRule="auto"/>
              <w:ind w:right="-4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  <w:vAlign w:val="bottom"/>
          </w:tcPr>
          <w:p w14:paraId="3191537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2F3CFBDD" w14:textId="7A708D4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34</w:t>
            </w:r>
          </w:p>
        </w:tc>
        <w:tc>
          <w:tcPr>
            <w:tcW w:w="124" w:type="pct"/>
            <w:vAlign w:val="bottom"/>
          </w:tcPr>
          <w:p w14:paraId="5197272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108"/>
              <w:rPr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2EC4C84C" w14:textId="19CC762E" w:rsidR="000A1643" w:rsidRPr="0075000F" w:rsidRDefault="000A1643" w:rsidP="000A1643">
            <w:pPr>
              <w:tabs>
                <w:tab w:val="decimal" w:pos="570"/>
              </w:tabs>
              <w:spacing w:line="240" w:lineRule="auto"/>
              <w:ind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  <w:vAlign w:val="bottom"/>
          </w:tcPr>
          <w:p w14:paraId="4E44E50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right="-43"/>
              <w:rPr>
                <w:szCs w:val="22"/>
              </w:rPr>
            </w:pPr>
          </w:p>
        </w:tc>
        <w:tc>
          <w:tcPr>
            <w:tcW w:w="612" w:type="pct"/>
            <w:vAlign w:val="bottom"/>
          </w:tcPr>
          <w:p w14:paraId="4411FF3A" w14:textId="18E5EBF2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12</w:t>
            </w:r>
          </w:p>
        </w:tc>
      </w:tr>
      <w:tr w:rsidR="000A1643" w:rsidRPr="00F749A8" w14:paraId="75A5E431" w14:textId="77777777" w:rsidTr="003F5C54">
        <w:tc>
          <w:tcPr>
            <w:tcW w:w="2262" w:type="pct"/>
            <w:vAlign w:val="bottom"/>
          </w:tcPr>
          <w:p w14:paraId="1EC6ADA2" w14:textId="77777777" w:rsidR="000A1643" w:rsidRPr="00F749A8" w:rsidRDefault="000A1643" w:rsidP="000A1643">
            <w:pPr>
              <w:spacing w:line="240" w:lineRule="auto"/>
              <w:ind w:right="-108"/>
              <w:rPr>
                <w:rFonts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46FFDA5F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bottom"/>
          </w:tcPr>
          <w:p w14:paraId="60694E88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108"/>
              <w:rPr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14:paraId="42F69BA9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 w:val="18"/>
                <w:szCs w:val="18"/>
              </w:rPr>
            </w:pPr>
          </w:p>
        </w:tc>
        <w:tc>
          <w:tcPr>
            <w:tcW w:w="124" w:type="pct"/>
            <w:vAlign w:val="bottom"/>
          </w:tcPr>
          <w:p w14:paraId="09BE7D96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108"/>
              <w:rPr>
                <w:sz w:val="18"/>
                <w:szCs w:val="18"/>
              </w:rPr>
            </w:pPr>
          </w:p>
        </w:tc>
        <w:tc>
          <w:tcPr>
            <w:tcW w:w="602" w:type="pct"/>
            <w:vAlign w:val="bottom"/>
          </w:tcPr>
          <w:p w14:paraId="6BE49923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 w:val="18"/>
                <w:szCs w:val="18"/>
              </w:rPr>
            </w:pPr>
          </w:p>
        </w:tc>
        <w:tc>
          <w:tcPr>
            <w:tcW w:w="132" w:type="pct"/>
            <w:vAlign w:val="bottom"/>
          </w:tcPr>
          <w:p w14:paraId="3BD3D604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 w:val="18"/>
                <w:szCs w:val="18"/>
              </w:rPr>
            </w:pPr>
          </w:p>
        </w:tc>
        <w:tc>
          <w:tcPr>
            <w:tcW w:w="612" w:type="pct"/>
            <w:vAlign w:val="bottom"/>
          </w:tcPr>
          <w:p w14:paraId="48C62C7F" w14:textId="77777777" w:rsidR="000A1643" w:rsidRPr="00F749A8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 w:val="18"/>
                <w:szCs w:val="18"/>
              </w:rPr>
            </w:pPr>
          </w:p>
        </w:tc>
      </w:tr>
      <w:tr w:rsidR="000A1643" w:rsidRPr="0075000F" w14:paraId="318DE049" w14:textId="77777777" w:rsidTr="003F5C54">
        <w:tc>
          <w:tcPr>
            <w:tcW w:w="2262" w:type="pct"/>
            <w:vAlign w:val="bottom"/>
          </w:tcPr>
          <w:p w14:paraId="783026C1" w14:textId="77777777" w:rsidR="000A1643" w:rsidRPr="0075000F" w:rsidRDefault="000A1643" w:rsidP="000A1643">
            <w:pPr>
              <w:spacing w:line="240" w:lineRule="atLeast"/>
              <w:ind w:right="-115"/>
              <w:rPr>
                <w:b/>
                <w:bCs/>
                <w:color w:val="000000"/>
                <w:szCs w:val="22"/>
              </w:rPr>
            </w:pPr>
            <w:r w:rsidRPr="0075000F">
              <w:rPr>
                <w:b/>
                <w:bCs/>
                <w:color w:val="000000"/>
                <w:szCs w:val="22"/>
              </w:rPr>
              <w:lastRenderedPageBreak/>
              <w:t>Key management personnel</w:t>
            </w:r>
          </w:p>
        </w:tc>
        <w:tc>
          <w:tcPr>
            <w:tcW w:w="551" w:type="pct"/>
            <w:vAlign w:val="bottom"/>
          </w:tcPr>
          <w:p w14:paraId="6A4BBD29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left="-108" w:right="-74"/>
              <w:rPr>
                <w:color w:val="000000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6A4C241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jc w:val="left"/>
              <w:rPr>
                <w:rFonts w:cs="Times New Roman"/>
              </w:rPr>
            </w:pPr>
          </w:p>
        </w:tc>
        <w:tc>
          <w:tcPr>
            <w:tcW w:w="578" w:type="pct"/>
            <w:vAlign w:val="bottom"/>
          </w:tcPr>
          <w:p w14:paraId="29BD3B3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left="-108" w:right="-74"/>
              <w:rPr>
                <w:color w:val="000000"/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5B9478C7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jc w:val="left"/>
              <w:rPr>
                <w:rFonts w:cs="Times New Roman"/>
              </w:rPr>
            </w:pPr>
          </w:p>
        </w:tc>
        <w:tc>
          <w:tcPr>
            <w:tcW w:w="602" w:type="pct"/>
            <w:vAlign w:val="bottom"/>
          </w:tcPr>
          <w:p w14:paraId="69EA4A0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left="-72" w:right="-80"/>
              <w:rPr>
                <w:color w:val="000000"/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5C27B3CE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jc w:val="left"/>
              <w:rPr>
                <w:rFonts w:cs="Times New Roman"/>
              </w:rPr>
            </w:pPr>
          </w:p>
        </w:tc>
        <w:tc>
          <w:tcPr>
            <w:tcW w:w="612" w:type="pct"/>
            <w:vAlign w:val="bottom"/>
          </w:tcPr>
          <w:p w14:paraId="7A29D2EE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tLeast"/>
              <w:ind w:left="-72" w:right="-100"/>
              <w:rPr>
                <w:color w:val="000000"/>
                <w:szCs w:val="22"/>
              </w:rPr>
            </w:pPr>
          </w:p>
        </w:tc>
      </w:tr>
      <w:tr w:rsidR="000A1643" w:rsidRPr="0075000F" w14:paraId="0558400C" w14:textId="77777777" w:rsidTr="003F5C54">
        <w:tc>
          <w:tcPr>
            <w:tcW w:w="2262" w:type="pct"/>
            <w:vAlign w:val="bottom"/>
          </w:tcPr>
          <w:p w14:paraId="2AE212AF" w14:textId="77777777" w:rsidR="000A1643" w:rsidRPr="0075000F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Key management personnel compensation</w:t>
            </w:r>
          </w:p>
        </w:tc>
        <w:tc>
          <w:tcPr>
            <w:tcW w:w="551" w:type="pct"/>
            <w:vAlign w:val="bottom"/>
          </w:tcPr>
          <w:p w14:paraId="3DF385F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426705A9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spacing w:line="240" w:lineRule="auto"/>
              <w:ind w:right="-43"/>
              <w:jc w:val="left"/>
              <w:rPr>
                <w:rFonts w:cs="Times New Roman"/>
                <w:i w:val="0"/>
                <w:iCs w:val="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0550EF5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0CFA0F35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spacing w:line="240" w:lineRule="auto"/>
              <w:ind w:right="-43"/>
              <w:jc w:val="left"/>
              <w:rPr>
                <w:rFonts w:cs="Times New Roman"/>
                <w:i w:val="0"/>
                <w:iCs w:val="0"/>
                <w:lang w:val="en-GB" w:bidi="ar-SA"/>
              </w:rPr>
            </w:pPr>
          </w:p>
        </w:tc>
        <w:tc>
          <w:tcPr>
            <w:tcW w:w="602" w:type="pct"/>
            <w:vAlign w:val="bottom"/>
          </w:tcPr>
          <w:p w14:paraId="702625B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0282BA6D" w14:textId="77777777" w:rsidR="000A1643" w:rsidRPr="0075000F" w:rsidRDefault="000A1643" w:rsidP="000A1643">
            <w:pPr>
              <w:pStyle w:val="Index1"/>
              <w:tabs>
                <w:tab w:val="decimal" w:pos="830"/>
              </w:tabs>
              <w:spacing w:line="240" w:lineRule="auto"/>
              <w:ind w:right="-43"/>
              <w:jc w:val="left"/>
              <w:rPr>
                <w:rFonts w:cs="Times New Roman"/>
                <w:i w:val="0"/>
                <w:iCs w:val="0"/>
                <w:lang w:val="en-GB" w:bidi="ar-SA"/>
              </w:rPr>
            </w:pPr>
          </w:p>
        </w:tc>
        <w:tc>
          <w:tcPr>
            <w:tcW w:w="612" w:type="pct"/>
            <w:vAlign w:val="bottom"/>
          </w:tcPr>
          <w:p w14:paraId="6C369753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</w:p>
        </w:tc>
      </w:tr>
      <w:tr w:rsidR="000A1643" w:rsidRPr="0075000F" w14:paraId="6441060D" w14:textId="77777777" w:rsidTr="003F5C54">
        <w:tc>
          <w:tcPr>
            <w:tcW w:w="2262" w:type="pct"/>
            <w:vAlign w:val="bottom"/>
          </w:tcPr>
          <w:p w14:paraId="259DBE57" w14:textId="29530CBC" w:rsidR="000A1643" w:rsidRPr="00943E92" w:rsidRDefault="000A1643" w:rsidP="00943E92">
            <w:pPr>
              <w:pStyle w:val="BodyText"/>
              <w:spacing w:after="0" w:line="240" w:lineRule="atLeast"/>
              <w:ind w:right="-138" w:firstLine="156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Short-term employee benefit</w:t>
            </w:r>
            <w:r w:rsidRPr="00943E92">
              <w:rPr>
                <w:color w:val="000000"/>
                <w:szCs w:val="22"/>
              </w:rPr>
              <w:t>s</w:t>
            </w:r>
          </w:p>
        </w:tc>
        <w:tc>
          <w:tcPr>
            <w:tcW w:w="551" w:type="pct"/>
          </w:tcPr>
          <w:p w14:paraId="2F9BC900" w14:textId="7A46DF95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51,882</w:t>
            </w:r>
          </w:p>
        </w:tc>
        <w:tc>
          <w:tcPr>
            <w:tcW w:w="139" w:type="pct"/>
          </w:tcPr>
          <w:p w14:paraId="067AE41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338CE6BA" w14:textId="01AA0CD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52,637</w:t>
            </w:r>
          </w:p>
        </w:tc>
        <w:tc>
          <w:tcPr>
            <w:tcW w:w="124" w:type="pct"/>
          </w:tcPr>
          <w:p w14:paraId="3F7C330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1ABE7BFF" w14:textId="2ABD2A42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24,098</w:t>
            </w:r>
          </w:p>
        </w:tc>
        <w:tc>
          <w:tcPr>
            <w:tcW w:w="132" w:type="pct"/>
          </w:tcPr>
          <w:p w14:paraId="18A7A10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71DA717F" w14:textId="60940C00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A50942">
              <w:rPr>
                <w:szCs w:val="22"/>
              </w:rPr>
              <w:t>23,950</w:t>
            </w:r>
          </w:p>
        </w:tc>
      </w:tr>
      <w:tr w:rsidR="000A1643" w:rsidRPr="0075000F" w14:paraId="16C73CEB" w14:textId="77777777" w:rsidTr="003F5C54">
        <w:tc>
          <w:tcPr>
            <w:tcW w:w="2262" w:type="pct"/>
            <w:vAlign w:val="bottom"/>
          </w:tcPr>
          <w:p w14:paraId="2D9216BC" w14:textId="721C3F71" w:rsidR="000A1643" w:rsidRPr="0075000F" w:rsidRDefault="000A1643" w:rsidP="00943E92">
            <w:pPr>
              <w:pStyle w:val="BodyText"/>
              <w:spacing w:after="0" w:line="240" w:lineRule="atLeast"/>
              <w:ind w:right="-138" w:firstLine="156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Post-employment benefits</w:t>
            </w:r>
          </w:p>
        </w:tc>
        <w:tc>
          <w:tcPr>
            <w:tcW w:w="551" w:type="pct"/>
          </w:tcPr>
          <w:p w14:paraId="587F075B" w14:textId="54E34F3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3,403</w:t>
            </w:r>
          </w:p>
        </w:tc>
        <w:tc>
          <w:tcPr>
            <w:tcW w:w="139" w:type="pct"/>
          </w:tcPr>
          <w:p w14:paraId="1C4A1ED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</w:tcPr>
          <w:p w14:paraId="628D6CA7" w14:textId="128B222B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3,604</w:t>
            </w:r>
          </w:p>
        </w:tc>
        <w:tc>
          <w:tcPr>
            <w:tcW w:w="124" w:type="pct"/>
          </w:tcPr>
          <w:p w14:paraId="668E210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</w:tcPr>
          <w:p w14:paraId="7594F123" w14:textId="20AD5782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1,786</w:t>
            </w:r>
          </w:p>
        </w:tc>
        <w:tc>
          <w:tcPr>
            <w:tcW w:w="132" w:type="pct"/>
          </w:tcPr>
          <w:p w14:paraId="6DF3BA62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</w:tcPr>
          <w:p w14:paraId="3A422661" w14:textId="6C160B8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A50942">
              <w:rPr>
                <w:szCs w:val="22"/>
              </w:rPr>
              <w:t>1,892</w:t>
            </w:r>
          </w:p>
        </w:tc>
      </w:tr>
      <w:tr w:rsidR="000A1643" w:rsidRPr="0075000F" w14:paraId="763367FB" w14:textId="77777777" w:rsidTr="003F5C54">
        <w:tc>
          <w:tcPr>
            <w:tcW w:w="2262" w:type="pct"/>
            <w:vAlign w:val="bottom"/>
          </w:tcPr>
          <w:p w14:paraId="7478C980" w14:textId="26134E78" w:rsidR="000A1643" w:rsidRPr="00943E92" w:rsidRDefault="000A1643" w:rsidP="00943E92">
            <w:pPr>
              <w:pStyle w:val="BodyText"/>
              <w:spacing w:after="0" w:line="240" w:lineRule="atLeast"/>
              <w:ind w:right="-138" w:firstLine="156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Other long-term</w:t>
            </w:r>
            <w:r>
              <w:rPr>
                <w:color w:val="000000"/>
                <w:szCs w:val="22"/>
              </w:rPr>
              <w:t xml:space="preserve"> </w:t>
            </w:r>
            <w:r w:rsidRPr="0075000F">
              <w:rPr>
                <w:color w:val="000000"/>
                <w:szCs w:val="22"/>
              </w:rPr>
              <w:t>benefits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8D7344D" w14:textId="0E35BC99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80</w:t>
            </w:r>
          </w:p>
        </w:tc>
        <w:tc>
          <w:tcPr>
            <w:tcW w:w="139" w:type="pct"/>
          </w:tcPr>
          <w:p w14:paraId="52FE511A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17A3834" w14:textId="6C6AC44E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352</w:t>
            </w:r>
          </w:p>
        </w:tc>
        <w:tc>
          <w:tcPr>
            <w:tcW w:w="124" w:type="pct"/>
          </w:tcPr>
          <w:p w14:paraId="48CAC9A1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6A5FBCF" w14:textId="5E25A17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  <w:rtl/>
                <w:cs/>
              </w:rPr>
            </w:pPr>
            <w:r w:rsidRPr="000A1643">
              <w:rPr>
                <w:szCs w:val="22"/>
              </w:rPr>
              <w:t>56</w:t>
            </w:r>
          </w:p>
        </w:tc>
        <w:tc>
          <w:tcPr>
            <w:tcW w:w="132" w:type="pct"/>
          </w:tcPr>
          <w:p w14:paraId="48B9FCBB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221652E" w14:textId="5DBA5FA8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  <w:rtl/>
                <w:cs/>
              </w:rPr>
            </w:pPr>
            <w:r w:rsidRPr="00A50942">
              <w:rPr>
                <w:szCs w:val="22"/>
              </w:rPr>
              <w:t>313</w:t>
            </w:r>
          </w:p>
        </w:tc>
      </w:tr>
      <w:tr w:rsidR="000A1643" w:rsidRPr="0075000F" w14:paraId="6E9E8581" w14:textId="77777777" w:rsidTr="003F5C54">
        <w:tc>
          <w:tcPr>
            <w:tcW w:w="2262" w:type="pct"/>
            <w:vAlign w:val="bottom"/>
          </w:tcPr>
          <w:p w14:paraId="2D28F2F5" w14:textId="77777777" w:rsidR="000A1643" w:rsidRPr="0075000F" w:rsidRDefault="000A1643" w:rsidP="000A1643">
            <w:pPr>
              <w:spacing w:line="240" w:lineRule="atLeast"/>
              <w:ind w:right="-115"/>
              <w:rPr>
                <w:b/>
                <w:bCs/>
                <w:color w:val="000000"/>
                <w:szCs w:val="22"/>
              </w:rPr>
            </w:pPr>
            <w:r w:rsidRPr="0075000F">
              <w:rPr>
                <w:b/>
                <w:bCs/>
                <w:color w:val="000000"/>
                <w:szCs w:val="22"/>
              </w:rPr>
              <w:t xml:space="preserve">   Total key management personnel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6FD74B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1472CCC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3258D70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22AFB132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492D84C9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724BE0A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63F5FAA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</w:p>
        </w:tc>
      </w:tr>
      <w:tr w:rsidR="000A1643" w:rsidRPr="008B1849" w14:paraId="5A1A42C1" w14:textId="77777777" w:rsidTr="003F5C54">
        <w:tc>
          <w:tcPr>
            <w:tcW w:w="2262" w:type="pct"/>
            <w:vAlign w:val="bottom"/>
          </w:tcPr>
          <w:p w14:paraId="52748AB7" w14:textId="77777777" w:rsidR="000A1643" w:rsidRPr="0075000F" w:rsidRDefault="000A1643" w:rsidP="000A1643">
            <w:pPr>
              <w:spacing w:line="240" w:lineRule="atLeast"/>
              <w:ind w:right="-115"/>
              <w:rPr>
                <w:b/>
                <w:bCs/>
                <w:color w:val="000000"/>
                <w:szCs w:val="22"/>
              </w:rPr>
            </w:pPr>
            <w:r w:rsidRPr="0075000F">
              <w:rPr>
                <w:b/>
                <w:bCs/>
                <w:color w:val="000000"/>
                <w:szCs w:val="22"/>
              </w:rPr>
              <w:t xml:space="preserve">      compensation</w:t>
            </w: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5BFA7B33" w14:textId="2151196F" w:rsidR="000A1643" w:rsidRPr="00D26BF2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b/>
                <w:bCs/>
                <w:szCs w:val="22"/>
                <w:rtl/>
                <w:cs/>
              </w:rPr>
            </w:pPr>
            <w:r w:rsidRPr="000A1643">
              <w:rPr>
                <w:b/>
                <w:bCs/>
                <w:szCs w:val="22"/>
              </w:rPr>
              <w:t>55,365</w:t>
            </w:r>
          </w:p>
        </w:tc>
        <w:tc>
          <w:tcPr>
            <w:tcW w:w="139" w:type="pct"/>
          </w:tcPr>
          <w:p w14:paraId="335542D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68F33BB4" w14:textId="4A45E4F3" w:rsidR="000A1643" w:rsidRPr="00D26BF2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b/>
                <w:bCs/>
                <w:szCs w:val="22"/>
                <w:rtl/>
                <w:cs/>
              </w:rPr>
            </w:pPr>
            <w:r w:rsidRPr="00B472E5">
              <w:rPr>
                <w:b/>
                <w:bCs/>
                <w:szCs w:val="22"/>
              </w:rPr>
              <w:t>56,593</w:t>
            </w:r>
          </w:p>
        </w:tc>
        <w:tc>
          <w:tcPr>
            <w:tcW w:w="124" w:type="pct"/>
          </w:tcPr>
          <w:p w14:paraId="5646484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15078A1" w14:textId="3FD607EB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b/>
                <w:bCs/>
                <w:szCs w:val="22"/>
                <w:rtl/>
                <w:cs/>
              </w:rPr>
            </w:pPr>
            <w:r w:rsidRPr="000A1643">
              <w:rPr>
                <w:b/>
                <w:bCs/>
                <w:szCs w:val="22"/>
              </w:rPr>
              <w:t>25,940</w:t>
            </w:r>
          </w:p>
        </w:tc>
        <w:tc>
          <w:tcPr>
            <w:tcW w:w="132" w:type="pct"/>
          </w:tcPr>
          <w:p w14:paraId="67309D5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F10FF2D" w14:textId="2F738980" w:rsidR="000A1643" w:rsidRPr="008B1849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b/>
                <w:bCs/>
                <w:szCs w:val="22"/>
                <w:rtl/>
                <w:cs/>
              </w:rPr>
            </w:pPr>
            <w:r w:rsidRPr="00A50942">
              <w:rPr>
                <w:b/>
                <w:bCs/>
                <w:szCs w:val="22"/>
              </w:rPr>
              <w:t>26,155</w:t>
            </w:r>
          </w:p>
        </w:tc>
      </w:tr>
      <w:tr w:rsidR="00887B34" w:rsidRPr="0075000F" w14:paraId="0869A86A" w14:textId="77777777" w:rsidTr="003F5C54">
        <w:tc>
          <w:tcPr>
            <w:tcW w:w="2262" w:type="pct"/>
            <w:vAlign w:val="bottom"/>
          </w:tcPr>
          <w:p w14:paraId="247A9262" w14:textId="77777777" w:rsidR="00887B34" w:rsidRPr="0075000F" w:rsidRDefault="00887B34" w:rsidP="000A1643">
            <w:pPr>
              <w:spacing w:line="240" w:lineRule="atLeast"/>
              <w:ind w:right="-115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51" w:type="pct"/>
          </w:tcPr>
          <w:p w14:paraId="0D4E8BCD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9" w:type="pct"/>
          </w:tcPr>
          <w:p w14:paraId="1955F4EB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</w:tcPr>
          <w:p w14:paraId="11A18CC1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24" w:type="pct"/>
          </w:tcPr>
          <w:p w14:paraId="7DA1701F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</w:tcPr>
          <w:p w14:paraId="35575551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2" w:type="pct"/>
          </w:tcPr>
          <w:p w14:paraId="7270C83C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</w:tcPr>
          <w:p w14:paraId="6BBE8E65" w14:textId="77777777" w:rsidR="00887B34" w:rsidRPr="0075000F" w:rsidRDefault="00887B34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</w:tr>
      <w:tr w:rsidR="000A1643" w:rsidRPr="0075000F" w14:paraId="04D96722" w14:textId="77777777" w:rsidTr="003F5C54">
        <w:tc>
          <w:tcPr>
            <w:tcW w:w="2262" w:type="pct"/>
            <w:vAlign w:val="bottom"/>
          </w:tcPr>
          <w:p w14:paraId="3C7FC50C" w14:textId="77777777" w:rsidR="000A1643" w:rsidRPr="0075000F" w:rsidRDefault="000A1643" w:rsidP="000A1643">
            <w:pPr>
              <w:spacing w:line="240" w:lineRule="atLeast"/>
              <w:ind w:right="-115"/>
              <w:rPr>
                <w:b/>
                <w:bCs/>
                <w:color w:val="000000"/>
                <w:szCs w:val="22"/>
              </w:rPr>
            </w:pPr>
            <w:r w:rsidRPr="0075000F">
              <w:rPr>
                <w:b/>
                <w:bCs/>
                <w:color w:val="000000"/>
                <w:szCs w:val="22"/>
              </w:rPr>
              <w:t>Other related parties</w:t>
            </w:r>
          </w:p>
        </w:tc>
        <w:tc>
          <w:tcPr>
            <w:tcW w:w="551" w:type="pct"/>
          </w:tcPr>
          <w:p w14:paraId="0CB73C8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9" w:type="pct"/>
          </w:tcPr>
          <w:p w14:paraId="6C99880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</w:tcPr>
          <w:p w14:paraId="5903E92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24" w:type="pct"/>
          </w:tcPr>
          <w:p w14:paraId="061465F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</w:tcPr>
          <w:p w14:paraId="57999F88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2" w:type="pct"/>
          </w:tcPr>
          <w:p w14:paraId="3B8A119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</w:tcPr>
          <w:p w14:paraId="3AD12731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</w:tr>
      <w:tr w:rsidR="000A1643" w:rsidRPr="0075000F" w14:paraId="381A63CB" w14:textId="77777777" w:rsidTr="003F5C54">
        <w:tc>
          <w:tcPr>
            <w:tcW w:w="2262" w:type="pct"/>
            <w:vAlign w:val="bottom"/>
          </w:tcPr>
          <w:p w14:paraId="23563F25" w14:textId="77777777" w:rsidR="000A1643" w:rsidRPr="0075000F" w:rsidRDefault="000A1643" w:rsidP="000A1643">
            <w:pPr>
              <w:tabs>
                <w:tab w:val="left" w:pos="360"/>
              </w:tabs>
              <w:spacing w:line="240" w:lineRule="atLeast"/>
              <w:ind w:left="162" w:right="29" w:hanging="162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Revenue from sale of goods and</w:t>
            </w:r>
          </w:p>
        </w:tc>
        <w:tc>
          <w:tcPr>
            <w:tcW w:w="551" w:type="pct"/>
          </w:tcPr>
          <w:p w14:paraId="3EC1465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9" w:type="pct"/>
          </w:tcPr>
          <w:p w14:paraId="17B40731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578" w:type="pct"/>
          </w:tcPr>
          <w:p w14:paraId="7084B43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24" w:type="pct"/>
          </w:tcPr>
          <w:p w14:paraId="2E03BFB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</w:tcPr>
          <w:p w14:paraId="60DF6A09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132" w:type="pct"/>
          </w:tcPr>
          <w:p w14:paraId="75F3B3D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</w:tcPr>
          <w:p w14:paraId="2146E70B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  <w:rtl/>
                <w:cs/>
              </w:rPr>
            </w:pPr>
          </w:p>
        </w:tc>
      </w:tr>
      <w:tr w:rsidR="000A1643" w:rsidRPr="0075000F" w14:paraId="7F5DA20C" w14:textId="77777777" w:rsidTr="003F5C54">
        <w:tc>
          <w:tcPr>
            <w:tcW w:w="2262" w:type="pct"/>
            <w:vAlign w:val="bottom"/>
          </w:tcPr>
          <w:p w14:paraId="67733192" w14:textId="40361C0C" w:rsidR="000A1643" w:rsidRPr="0075000F" w:rsidRDefault="000A1643" w:rsidP="00943E92">
            <w:pPr>
              <w:pStyle w:val="BodyText"/>
              <w:spacing w:after="0" w:line="240" w:lineRule="atLeast"/>
              <w:ind w:right="-138" w:firstLine="156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 xml:space="preserve">rendering of services   </w:t>
            </w:r>
          </w:p>
        </w:tc>
        <w:tc>
          <w:tcPr>
            <w:tcW w:w="551" w:type="pct"/>
          </w:tcPr>
          <w:p w14:paraId="49418B2D" w14:textId="62D95ABD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65,594</w:t>
            </w:r>
          </w:p>
        </w:tc>
        <w:tc>
          <w:tcPr>
            <w:tcW w:w="139" w:type="pct"/>
          </w:tcPr>
          <w:p w14:paraId="72850EB8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75928CB8" w14:textId="5445916C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70,774</w:t>
            </w:r>
          </w:p>
        </w:tc>
        <w:tc>
          <w:tcPr>
            <w:tcW w:w="124" w:type="pct"/>
          </w:tcPr>
          <w:p w14:paraId="122D73F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74C7A891" w14:textId="430F75F9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28,843</w:t>
            </w:r>
          </w:p>
        </w:tc>
        <w:tc>
          <w:tcPr>
            <w:tcW w:w="132" w:type="pct"/>
          </w:tcPr>
          <w:p w14:paraId="2A9AC5F4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0EA8DE1C" w14:textId="7B35BADF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18,</w:t>
            </w:r>
            <w:r>
              <w:rPr>
                <w:szCs w:val="22"/>
              </w:rPr>
              <w:t>605</w:t>
            </w:r>
          </w:p>
        </w:tc>
      </w:tr>
      <w:tr w:rsidR="000A1643" w14:paraId="145CE487" w14:textId="77777777" w:rsidTr="003F5C54">
        <w:tc>
          <w:tcPr>
            <w:tcW w:w="2262" w:type="pct"/>
            <w:vAlign w:val="bottom"/>
          </w:tcPr>
          <w:p w14:paraId="5B75FE8E" w14:textId="77777777" w:rsidR="000A1643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Other income</w:t>
            </w:r>
          </w:p>
        </w:tc>
        <w:tc>
          <w:tcPr>
            <w:tcW w:w="551" w:type="pct"/>
          </w:tcPr>
          <w:p w14:paraId="58B37AAE" w14:textId="36997D18" w:rsidR="000A1643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32</w:t>
            </w:r>
          </w:p>
        </w:tc>
        <w:tc>
          <w:tcPr>
            <w:tcW w:w="139" w:type="pct"/>
          </w:tcPr>
          <w:p w14:paraId="78765108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6E0F885B" w14:textId="4342694F" w:rsidR="000A1643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5,847</w:t>
            </w:r>
          </w:p>
        </w:tc>
        <w:tc>
          <w:tcPr>
            <w:tcW w:w="124" w:type="pct"/>
          </w:tcPr>
          <w:p w14:paraId="64EEECF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02" w:type="pct"/>
          </w:tcPr>
          <w:p w14:paraId="3D068F56" w14:textId="51EC13F9" w:rsidR="000A1643" w:rsidRDefault="000A1643" w:rsidP="000A1643">
            <w:pPr>
              <w:tabs>
                <w:tab w:val="decimal" w:pos="510"/>
              </w:tabs>
              <w:spacing w:line="240" w:lineRule="auto"/>
              <w:ind w:right="-10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</w:tcPr>
          <w:p w14:paraId="3FB59F8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</w:p>
        </w:tc>
        <w:tc>
          <w:tcPr>
            <w:tcW w:w="612" w:type="pct"/>
          </w:tcPr>
          <w:p w14:paraId="35B5A3E2" w14:textId="76115869" w:rsidR="000A1643" w:rsidRDefault="000A1643" w:rsidP="000A1643">
            <w:pPr>
              <w:tabs>
                <w:tab w:val="decimal" w:pos="510"/>
              </w:tabs>
              <w:spacing w:line="240" w:lineRule="auto"/>
              <w:ind w:right="-10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0A1643" w:rsidRPr="0075000F" w14:paraId="7A6D6279" w14:textId="77777777" w:rsidTr="003F5C54">
        <w:tc>
          <w:tcPr>
            <w:tcW w:w="2262" w:type="pct"/>
            <w:vAlign w:val="bottom"/>
          </w:tcPr>
          <w:p w14:paraId="4FD7E66F" w14:textId="77777777" w:rsidR="00943E92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 xml:space="preserve">Purchase of goods </w:t>
            </w:r>
            <w:r>
              <w:rPr>
                <w:color w:val="000000"/>
                <w:szCs w:val="22"/>
              </w:rPr>
              <w:t>and rendering</w:t>
            </w:r>
            <w:r w:rsidRPr="0075000F">
              <w:rPr>
                <w:color w:val="000000"/>
                <w:szCs w:val="22"/>
              </w:rPr>
              <w:t xml:space="preserve"> of </w:t>
            </w:r>
          </w:p>
          <w:p w14:paraId="4AB7D733" w14:textId="7417CB1C" w:rsidR="000A1643" w:rsidRPr="0075000F" w:rsidRDefault="000A1643" w:rsidP="00943E92">
            <w:pPr>
              <w:pStyle w:val="BodyText"/>
              <w:spacing w:after="0" w:line="240" w:lineRule="atLeast"/>
              <w:ind w:right="-138" w:firstLine="156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services</w:t>
            </w:r>
          </w:p>
        </w:tc>
        <w:tc>
          <w:tcPr>
            <w:tcW w:w="551" w:type="pct"/>
          </w:tcPr>
          <w:p w14:paraId="5854EE0D" w14:textId="77777777" w:rsidR="00943E92" w:rsidRDefault="00943E92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</w:p>
          <w:p w14:paraId="09C7964C" w14:textId="40BAC644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22,093</w:t>
            </w:r>
          </w:p>
        </w:tc>
        <w:tc>
          <w:tcPr>
            <w:tcW w:w="139" w:type="pct"/>
          </w:tcPr>
          <w:p w14:paraId="48DDA21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443D6851" w14:textId="77777777" w:rsidR="00943E92" w:rsidRDefault="00943E92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</w:p>
          <w:p w14:paraId="79A16828" w14:textId="4D3D5046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10,863</w:t>
            </w:r>
          </w:p>
        </w:tc>
        <w:tc>
          <w:tcPr>
            <w:tcW w:w="124" w:type="pct"/>
          </w:tcPr>
          <w:p w14:paraId="4025D21F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2C9D5D85" w14:textId="77777777" w:rsidR="00943E92" w:rsidRDefault="00943E92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</w:p>
          <w:p w14:paraId="05FAD864" w14:textId="02D7D1EF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20,495</w:t>
            </w:r>
          </w:p>
        </w:tc>
        <w:tc>
          <w:tcPr>
            <w:tcW w:w="132" w:type="pct"/>
          </w:tcPr>
          <w:p w14:paraId="034C21B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6AEE3F32" w14:textId="77777777" w:rsidR="00943E92" w:rsidRDefault="00943E92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</w:p>
          <w:p w14:paraId="1AB705FC" w14:textId="2C198ACA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4,057</w:t>
            </w:r>
          </w:p>
        </w:tc>
      </w:tr>
      <w:tr w:rsidR="000A1643" w:rsidRPr="0075000F" w14:paraId="0A9BF135" w14:textId="77777777" w:rsidTr="003F5C54">
        <w:tc>
          <w:tcPr>
            <w:tcW w:w="2262" w:type="pct"/>
            <w:vAlign w:val="bottom"/>
          </w:tcPr>
          <w:p w14:paraId="5167A934" w14:textId="77777777" w:rsidR="000A1643" w:rsidRPr="0075000F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 w:rsidRPr="0075000F">
              <w:rPr>
                <w:color w:val="000000"/>
                <w:szCs w:val="22"/>
              </w:rPr>
              <w:t>Other expenses</w:t>
            </w:r>
          </w:p>
        </w:tc>
        <w:tc>
          <w:tcPr>
            <w:tcW w:w="551" w:type="pct"/>
          </w:tcPr>
          <w:p w14:paraId="10D30370" w14:textId="4C39714D" w:rsidR="000A1643" w:rsidRPr="0075000F" w:rsidRDefault="00887B34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887B34">
              <w:rPr>
                <w:szCs w:val="22"/>
              </w:rPr>
              <w:t>9,022</w:t>
            </w:r>
          </w:p>
        </w:tc>
        <w:tc>
          <w:tcPr>
            <w:tcW w:w="139" w:type="pct"/>
          </w:tcPr>
          <w:p w14:paraId="0A37A779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142080E3" w14:textId="79DF68B6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13,097</w:t>
            </w:r>
          </w:p>
        </w:tc>
        <w:tc>
          <w:tcPr>
            <w:tcW w:w="124" w:type="pct"/>
          </w:tcPr>
          <w:p w14:paraId="3DFD3338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35A2D25F" w14:textId="07AC5A1E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80"/>
              <w:rPr>
                <w:szCs w:val="22"/>
              </w:rPr>
            </w:pPr>
            <w:r w:rsidRPr="000A1643">
              <w:rPr>
                <w:szCs w:val="22"/>
              </w:rPr>
              <w:t>2,267</w:t>
            </w:r>
          </w:p>
        </w:tc>
        <w:tc>
          <w:tcPr>
            <w:tcW w:w="132" w:type="pct"/>
          </w:tcPr>
          <w:p w14:paraId="426D56FC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77AEDE88" w14:textId="087BF0FE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1B48C5">
              <w:rPr>
                <w:szCs w:val="22"/>
              </w:rPr>
              <w:t>3,</w:t>
            </w:r>
            <w:r>
              <w:rPr>
                <w:szCs w:val="22"/>
                <w:lang w:val="en-US"/>
              </w:rPr>
              <w:t>3</w:t>
            </w:r>
            <w:r w:rsidRPr="001B48C5">
              <w:rPr>
                <w:szCs w:val="22"/>
              </w:rPr>
              <w:t>82</w:t>
            </w:r>
          </w:p>
        </w:tc>
      </w:tr>
      <w:tr w:rsidR="000A1643" w:rsidRPr="00577628" w14:paraId="405E8D6D" w14:textId="77777777" w:rsidTr="003F5C54">
        <w:trPr>
          <w:trHeight w:val="272"/>
        </w:trPr>
        <w:tc>
          <w:tcPr>
            <w:tcW w:w="2262" w:type="pct"/>
            <w:vAlign w:val="bottom"/>
          </w:tcPr>
          <w:p w14:paraId="1B814404" w14:textId="77777777" w:rsidR="000A1643" w:rsidRPr="0075000F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</w:t>
            </w:r>
            <w:r w:rsidRPr="00433E87">
              <w:rPr>
                <w:color w:val="000000"/>
                <w:szCs w:val="22"/>
              </w:rPr>
              <w:t>urchase of equipment</w:t>
            </w:r>
          </w:p>
        </w:tc>
        <w:tc>
          <w:tcPr>
            <w:tcW w:w="551" w:type="pct"/>
          </w:tcPr>
          <w:p w14:paraId="491B050D" w14:textId="4B54F1AC" w:rsidR="000A1643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  <w:r w:rsidRPr="000A1643">
              <w:rPr>
                <w:szCs w:val="22"/>
              </w:rPr>
              <w:t>565</w:t>
            </w:r>
          </w:p>
        </w:tc>
        <w:tc>
          <w:tcPr>
            <w:tcW w:w="139" w:type="pct"/>
          </w:tcPr>
          <w:p w14:paraId="2C9D9505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346ABDBB" w14:textId="2B40DDA6" w:rsidR="000A1643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580</w:t>
            </w:r>
          </w:p>
        </w:tc>
        <w:tc>
          <w:tcPr>
            <w:tcW w:w="124" w:type="pct"/>
          </w:tcPr>
          <w:p w14:paraId="7DFD6B6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7E0E184B" w14:textId="7A09DFCD" w:rsidR="000A1643" w:rsidRPr="00866382" w:rsidRDefault="000A1643" w:rsidP="000A1643">
            <w:pPr>
              <w:tabs>
                <w:tab w:val="decimal" w:pos="510"/>
              </w:tabs>
              <w:spacing w:line="240" w:lineRule="auto"/>
              <w:ind w:right="-10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</w:tcPr>
          <w:p w14:paraId="7DC6F95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555887CC" w14:textId="3E794505" w:rsidR="000A1643" w:rsidRPr="00577628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460</w:t>
            </w:r>
          </w:p>
        </w:tc>
      </w:tr>
      <w:tr w:rsidR="000A1643" w:rsidRPr="00577628" w14:paraId="26234FF4" w14:textId="77777777" w:rsidTr="003F5C54">
        <w:trPr>
          <w:trHeight w:val="272"/>
        </w:trPr>
        <w:tc>
          <w:tcPr>
            <w:tcW w:w="2262" w:type="pct"/>
            <w:vAlign w:val="bottom"/>
          </w:tcPr>
          <w:p w14:paraId="06647328" w14:textId="23D40623" w:rsidR="000A1643" w:rsidRDefault="000A1643" w:rsidP="000A1643">
            <w:pPr>
              <w:spacing w:line="240" w:lineRule="atLeast"/>
              <w:ind w:right="-115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Lease-related expense</w:t>
            </w:r>
          </w:p>
        </w:tc>
        <w:tc>
          <w:tcPr>
            <w:tcW w:w="551" w:type="pct"/>
          </w:tcPr>
          <w:p w14:paraId="56A26FDD" w14:textId="74EE78CB" w:rsidR="000A1643" w:rsidRDefault="000A1643" w:rsidP="000A1643">
            <w:pPr>
              <w:tabs>
                <w:tab w:val="decimal" w:pos="830"/>
              </w:tabs>
              <w:spacing w:line="240" w:lineRule="auto"/>
              <w:ind w:right="-43"/>
              <w:rPr>
                <w:szCs w:val="22"/>
              </w:rPr>
            </w:pPr>
            <w:r w:rsidRPr="000A1643">
              <w:rPr>
                <w:szCs w:val="22"/>
              </w:rPr>
              <w:t>2,631</w:t>
            </w:r>
          </w:p>
        </w:tc>
        <w:tc>
          <w:tcPr>
            <w:tcW w:w="139" w:type="pct"/>
          </w:tcPr>
          <w:p w14:paraId="30AA632D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578" w:type="pct"/>
          </w:tcPr>
          <w:p w14:paraId="13AB92C9" w14:textId="4A96B55A" w:rsidR="000A1643" w:rsidRDefault="000A1643" w:rsidP="000A1643">
            <w:pPr>
              <w:tabs>
                <w:tab w:val="decimal" w:pos="830"/>
              </w:tabs>
              <w:spacing w:line="240" w:lineRule="auto"/>
              <w:ind w:right="-40"/>
              <w:rPr>
                <w:szCs w:val="22"/>
              </w:rPr>
            </w:pPr>
            <w:r w:rsidRPr="00B472E5">
              <w:rPr>
                <w:szCs w:val="22"/>
              </w:rPr>
              <w:t>3,596</w:t>
            </w:r>
          </w:p>
        </w:tc>
        <w:tc>
          <w:tcPr>
            <w:tcW w:w="124" w:type="pct"/>
          </w:tcPr>
          <w:p w14:paraId="382AEFE7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02" w:type="pct"/>
          </w:tcPr>
          <w:p w14:paraId="62424450" w14:textId="67DBB06F" w:rsidR="000A1643" w:rsidRPr="00866382" w:rsidRDefault="000A1643" w:rsidP="000A1643">
            <w:pPr>
              <w:tabs>
                <w:tab w:val="decimal" w:pos="510"/>
              </w:tabs>
              <w:spacing w:line="240" w:lineRule="auto"/>
              <w:ind w:right="-10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2" w:type="pct"/>
          </w:tcPr>
          <w:p w14:paraId="23439146" w14:textId="77777777" w:rsidR="000A1643" w:rsidRPr="0075000F" w:rsidRDefault="000A1643" w:rsidP="000A1643">
            <w:pPr>
              <w:tabs>
                <w:tab w:val="decimal" w:pos="830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612" w:type="pct"/>
          </w:tcPr>
          <w:p w14:paraId="7228E698" w14:textId="00E40403" w:rsidR="000A1643" w:rsidRDefault="000A1643" w:rsidP="000A1643">
            <w:pPr>
              <w:tabs>
                <w:tab w:val="decimal" w:pos="830"/>
              </w:tabs>
              <w:spacing w:line="240" w:lineRule="auto"/>
              <w:ind w:right="-100"/>
              <w:rPr>
                <w:szCs w:val="22"/>
              </w:rPr>
            </w:pPr>
            <w:r w:rsidRPr="00C657B9">
              <w:rPr>
                <w:szCs w:val="22"/>
              </w:rPr>
              <w:t>38</w:t>
            </w:r>
          </w:p>
        </w:tc>
      </w:tr>
    </w:tbl>
    <w:p w14:paraId="33BF0B7F" w14:textId="77777777" w:rsidR="00C5010F" w:rsidRPr="002972D0" w:rsidRDefault="00C5010F" w:rsidP="00C5010F">
      <w:pPr>
        <w:spacing w:line="240" w:lineRule="atLeast"/>
        <w:ind w:left="540"/>
        <w:jc w:val="both"/>
        <w:rPr>
          <w:szCs w:val="22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50"/>
        <w:gridCol w:w="180"/>
        <w:gridCol w:w="1350"/>
        <w:gridCol w:w="180"/>
        <w:gridCol w:w="1350"/>
      </w:tblGrid>
      <w:tr w:rsidR="00A772E9" w:rsidRPr="002972D0" w14:paraId="431FB2F2" w14:textId="77777777" w:rsidTr="009E4454">
        <w:trPr>
          <w:tblHeader/>
        </w:trPr>
        <w:tc>
          <w:tcPr>
            <w:tcW w:w="3600" w:type="dxa"/>
            <w:vAlign w:val="bottom"/>
          </w:tcPr>
          <w:p w14:paraId="42BC68FB" w14:textId="77777777" w:rsidR="00A772E9" w:rsidRPr="00F252F3" w:rsidRDefault="00A772E9" w:rsidP="002972D0">
            <w:pPr>
              <w:spacing w:line="240" w:lineRule="atLeast"/>
              <w:rPr>
                <w:rFonts w:cstheme="minorBidi"/>
                <w:i/>
                <w:iCs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1436B4" w14:textId="77777777" w:rsidR="00A772E9" w:rsidRPr="002972D0" w:rsidRDefault="00A772E9" w:rsidP="002972D0">
            <w:pPr>
              <w:pStyle w:val="acctmergecolhdg"/>
              <w:spacing w:line="240" w:lineRule="atLeast"/>
              <w:rPr>
                <w:szCs w:val="22"/>
              </w:rPr>
            </w:pPr>
            <w:r w:rsidRPr="002972D0">
              <w:rPr>
                <w:szCs w:val="22"/>
              </w:rPr>
              <w:t>Consolidated</w:t>
            </w:r>
          </w:p>
          <w:p w14:paraId="0F838936" w14:textId="77777777" w:rsidR="00A772E9" w:rsidRPr="002972D0" w:rsidRDefault="00A772E9" w:rsidP="002972D0">
            <w:pPr>
              <w:pStyle w:val="acctmergecolhdg"/>
              <w:spacing w:line="240" w:lineRule="atLeast"/>
              <w:rPr>
                <w:szCs w:val="22"/>
              </w:rPr>
            </w:pPr>
            <w:r w:rsidRPr="002972D0">
              <w:rPr>
                <w:szCs w:val="22"/>
              </w:rPr>
              <w:t>financial statements</w:t>
            </w:r>
          </w:p>
        </w:tc>
        <w:tc>
          <w:tcPr>
            <w:tcW w:w="180" w:type="dxa"/>
            <w:vAlign w:val="bottom"/>
          </w:tcPr>
          <w:p w14:paraId="44338CB9" w14:textId="77777777" w:rsidR="00A772E9" w:rsidRPr="002972D0" w:rsidRDefault="00A772E9" w:rsidP="002972D0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8AA6037" w14:textId="77777777" w:rsidR="00A772E9" w:rsidRPr="002972D0" w:rsidRDefault="00A772E9" w:rsidP="002972D0">
            <w:pPr>
              <w:pStyle w:val="acctmergecolhdg"/>
              <w:spacing w:line="240" w:lineRule="atLeast"/>
              <w:rPr>
                <w:szCs w:val="22"/>
              </w:rPr>
            </w:pPr>
            <w:r w:rsidRPr="002972D0">
              <w:rPr>
                <w:szCs w:val="22"/>
              </w:rPr>
              <w:t>Separate</w:t>
            </w:r>
          </w:p>
          <w:p w14:paraId="0B39CAA4" w14:textId="77777777" w:rsidR="00A772E9" w:rsidRPr="002972D0" w:rsidRDefault="00A772E9" w:rsidP="002972D0">
            <w:pPr>
              <w:pStyle w:val="acctmergecolhdg"/>
              <w:spacing w:line="240" w:lineRule="atLeast"/>
              <w:rPr>
                <w:szCs w:val="22"/>
              </w:rPr>
            </w:pPr>
            <w:r w:rsidRPr="002972D0">
              <w:rPr>
                <w:szCs w:val="22"/>
              </w:rPr>
              <w:t>financial statements</w:t>
            </w:r>
          </w:p>
        </w:tc>
      </w:tr>
      <w:tr w:rsidR="00C5010F" w:rsidRPr="002972D0" w14:paraId="6A639F43" w14:textId="77777777" w:rsidTr="009E4454">
        <w:trPr>
          <w:tblHeader/>
        </w:trPr>
        <w:tc>
          <w:tcPr>
            <w:tcW w:w="3600" w:type="dxa"/>
            <w:vAlign w:val="bottom"/>
          </w:tcPr>
          <w:p w14:paraId="3220BEB0" w14:textId="77777777" w:rsidR="00C5010F" w:rsidRPr="002972D0" w:rsidRDefault="00C5010F" w:rsidP="00C5010F">
            <w:pPr>
              <w:pStyle w:val="acctfourfigures"/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40386F" w14:textId="0DEA1C6C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30 September</w:t>
            </w:r>
          </w:p>
        </w:tc>
        <w:tc>
          <w:tcPr>
            <w:tcW w:w="180" w:type="dxa"/>
            <w:vAlign w:val="bottom"/>
          </w:tcPr>
          <w:p w14:paraId="13C1D3A4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E101D7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 w:rsidRPr="002972D0">
              <w:rPr>
                <w:b w:val="0"/>
                <w:bCs/>
                <w:szCs w:val="22"/>
              </w:rPr>
              <w:t>31 December</w:t>
            </w:r>
          </w:p>
        </w:tc>
        <w:tc>
          <w:tcPr>
            <w:tcW w:w="180" w:type="dxa"/>
            <w:vAlign w:val="bottom"/>
          </w:tcPr>
          <w:p w14:paraId="0C103E9F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3EFF00" w14:textId="008435C3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30 September</w:t>
            </w:r>
          </w:p>
        </w:tc>
        <w:tc>
          <w:tcPr>
            <w:tcW w:w="180" w:type="dxa"/>
            <w:vAlign w:val="bottom"/>
          </w:tcPr>
          <w:p w14:paraId="19C98768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5C638A" w14:textId="1AB96669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 w:rsidRPr="002972D0">
              <w:rPr>
                <w:b w:val="0"/>
                <w:bCs/>
                <w:szCs w:val="22"/>
              </w:rPr>
              <w:t>31 December</w:t>
            </w:r>
          </w:p>
        </w:tc>
      </w:tr>
      <w:tr w:rsidR="00C5010F" w:rsidRPr="002972D0" w14:paraId="33978428" w14:textId="77777777" w:rsidTr="009E4454">
        <w:trPr>
          <w:tblHeader/>
        </w:trPr>
        <w:tc>
          <w:tcPr>
            <w:tcW w:w="3600" w:type="dxa"/>
            <w:vAlign w:val="bottom"/>
          </w:tcPr>
          <w:p w14:paraId="0AE1D065" w14:textId="2F06E229" w:rsidR="00C5010F" w:rsidRPr="00FB1091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B1091">
              <w:rPr>
                <w:b/>
                <w:bCs/>
                <w:i/>
                <w:iCs/>
                <w:szCs w:val="22"/>
              </w:rPr>
              <w:t>Balance with related parties as at</w:t>
            </w:r>
          </w:p>
        </w:tc>
        <w:tc>
          <w:tcPr>
            <w:tcW w:w="1350" w:type="dxa"/>
            <w:vAlign w:val="bottom"/>
          </w:tcPr>
          <w:p w14:paraId="14045A42" w14:textId="5AB4F46D" w:rsidR="00C5010F" w:rsidRPr="002972D0" w:rsidRDefault="00C5010F" w:rsidP="00C5010F">
            <w:pPr>
              <w:pStyle w:val="acctmergecolhdg"/>
              <w:tabs>
                <w:tab w:val="left" w:pos="156"/>
              </w:tabs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 w:rsidRPr="002972D0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060745DC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0FBF05" w14:textId="7F28361E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vAlign w:val="bottom"/>
          </w:tcPr>
          <w:p w14:paraId="57200233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014123" w14:textId="3F1C7BAE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 w:rsidRPr="002972D0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052C90B1" w14:textId="77777777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B799E4" w14:textId="3E28800A" w:rsidR="00C5010F" w:rsidRPr="002972D0" w:rsidRDefault="00C5010F" w:rsidP="00C5010F">
            <w:pPr>
              <w:pStyle w:val="acctmergecolhdg"/>
              <w:spacing w:line="240" w:lineRule="atLeast"/>
              <w:ind w:left="-79" w:right="-79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</w:tr>
      <w:tr w:rsidR="00C5010F" w:rsidRPr="002972D0" w14:paraId="7EF32CFE" w14:textId="77777777" w:rsidTr="009E4454">
        <w:trPr>
          <w:tblHeader/>
        </w:trPr>
        <w:tc>
          <w:tcPr>
            <w:tcW w:w="3600" w:type="dxa"/>
            <w:vAlign w:val="bottom"/>
          </w:tcPr>
          <w:p w14:paraId="56B5AFEF" w14:textId="77777777" w:rsidR="00C5010F" w:rsidRPr="002972D0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32B4B44" w14:textId="77777777" w:rsidR="00C5010F" w:rsidRPr="002972D0" w:rsidRDefault="00C5010F" w:rsidP="00C5010F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2972D0">
              <w:rPr>
                <w:i/>
                <w:iCs/>
                <w:szCs w:val="22"/>
              </w:rPr>
              <w:t>(</w:t>
            </w:r>
            <w:proofErr w:type="gramStart"/>
            <w:r w:rsidRPr="002972D0">
              <w:rPr>
                <w:i/>
                <w:iCs/>
                <w:szCs w:val="22"/>
              </w:rPr>
              <w:t>in</w:t>
            </w:r>
            <w:proofErr w:type="gramEnd"/>
            <w:r w:rsidRPr="002972D0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C5010F" w:rsidRPr="002972D0" w14:paraId="79B54428" w14:textId="77777777" w:rsidTr="009E4454">
        <w:tc>
          <w:tcPr>
            <w:tcW w:w="3600" w:type="dxa"/>
            <w:vAlign w:val="bottom"/>
          </w:tcPr>
          <w:p w14:paraId="0E17792C" w14:textId="6E704122" w:rsidR="00C5010F" w:rsidRPr="002972D0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972D0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5940" w:type="dxa"/>
            <w:gridSpan w:val="7"/>
            <w:vAlign w:val="bottom"/>
          </w:tcPr>
          <w:p w14:paraId="35903E5D" w14:textId="77777777" w:rsidR="00C5010F" w:rsidRPr="002972D0" w:rsidRDefault="00C5010F" w:rsidP="00C5010F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C5010F" w:rsidRPr="002972D0" w14:paraId="4FBD216A" w14:textId="77777777" w:rsidTr="00DB1971">
        <w:trPr>
          <w:cantSplit/>
        </w:trPr>
        <w:tc>
          <w:tcPr>
            <w:tcW w:w="3600" w:type="dxa"/>
            <w:vAlign w:val="bottom"/>
          </w:tcPr>
          <w:p w14:paraId="5211FC71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color w:val="000000"/>
                <w:szCs w:val="22"/>
              </w:rPr>
              <w:t>Subsidiaries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0E51BF" w14:textId="152544B3" w:rsidR="00C5010F" w:rsidRPr="002972D0" w:rsidRDefault="000A1643" w:rsidP="00C5010F">
            <w:pPr>
              <w:tabs>
                <w:tab w:val="decimal" w:pos="816"/>
              </w:tabs>
              <w:spacing w:line="240" w:lineRule="auto"/>
              <w:ind w:right="-4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62C5E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3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50287C" w14:textId="4D6CBA82" w:rsidR="00C5010F" w:rsidRPr="002972D0" w:rsidRDefault="00C5010F" w:rsidP="00C5010F">
            <w:pPr>
              <w:tabs>
                <w:tab w:val="decimal" w:pos="816"/>
              </w:tabs>
              <w:spacing w:line="240" w:lineRule="atLeast"/>
              <w:ind w:right="-135"/>
              <w:rPr>
                <w:szCs w:val="22"/>
              </w:rPr>
            </w:pPr>
            <w:r w:rsidRPr="006A44D5"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2DDB8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C0358" w14:textId="0714DB46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144,907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020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57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3F0C07" w14:textId="7CA2B77B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6A44D5">
              <w:t>142,292</w:t>
            </w:r>
          </w:p>
        </w:tc>
      </w:tr>
      <w:tr w:rsidR="00C5010F" w:rsidRPr="002972D0" w14:paraId="50E07D59" w14:textId="77777777" w:rsidTr="00DB1971">
        <w:trPr>
          <w:cantSplit/>
        </w:trPr>
        <w:tc>
          <w:tcPr>
            <w:tcW w:w="3600" w:type="dxa"/>
            <w:vAlign w:val="bottom"/>
          </w:tcPr>
          <w:p w14:paraId="25B7B42E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color w:val="000000"/>
                <w:szCs w:val="22"/>
              </w:rPr>
              <w:t>Associate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8805EE" w14:textId="582A35EB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ind w:left="1124" w:right="-40" w:hanging="1124"/>
              <w:rPr>
                <w:szCs w:val="22"/>
              </w:rPr>
            </w:pPr>
            <w:r w:rsidRPr="000A1643">
              <w:rPr>
                <w:szCs w:val="22"/>
              </w:rPr>
              <w:t>3,747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583E4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3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AC459" w14:textId="5F3BE3FE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6A44D5">
              <w:t>4,188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2B62E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DDFDB" w14:textId="0A3411FF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3,746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01A74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57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B3D03" w14:textId="0965D968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6A44D5">
              <w:t>4,183</w:t>
            </w:r>
          </w:p>
        </w:tc>
      </w:tr>
      <w:tr w:rsidR="00C5010F" w:rsidRPr="002972D0" w14:paraId="517A2CD3" w14:textId="77777777" w:rsidTr="00DB1971">
        <w:trPr>
          <w:cantSplit/>
        </w:trPr>
        <w:tc>
          <w:tcPr>
            <w:tcW w:w="3600" w:type="dxa"/>
            <w:vAlign w:val="bottom"/>
          </w:tcPr>
          <w:p w14:paraId="4F359054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color w:val="000000"/>
                <w:szCs w:val="22"/>
              </w:rPr>
              <w:t>Other related parties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CDEA" w14:textId="33C43EFA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szCs w:val="22"/>
              </w:rPr>
            </w:pPr>
            <w:r w:rsidRPr="000A1643">
              <w:rPr>
                <w:szCs w:val="22"/>
              </w:rPr>
              <w:t>36,927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5E7D5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AA189" w14:textId="17A66E2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6A44D5">
              <w:t>37,259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3CA1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3BC7" w14:textId="430A27D6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7,201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CE2B51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3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09D29" w14:textId="235217AA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6A44D5">
              <w:t>17,649</w:t>
            </w:r>
          </w:p>
        </w:tc>
      </w:tr>
      <w:tr w:rsidR="00C5010F" w:rsidRPr="002972D0" w14:paraId="4CA6BA2D" w14:textId="77777777" w:rsidTr="00DB1971">
        <w:trPr>
          <w:cantSplit/>
        </w:trPr>
        <w:tc>
          <w:tcPr>
            <w:tcW w:w="3600" w:type="dxa"/>
            <w:vAlign w:val="bottom"/>
          </w:tcPr>
          <w:p w14:paraId="5716691A" w14:textId="77777777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CAEB1B" w14:textId="5628D11B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  <w:r w:rsidRPr="000A1643">
              <w:rPr>
                <w:b/>
                <w:bCs/>
                <w:szCs w:val="22"/>
                <w:lang w:bidi="th-TH"/>
              </w:rPr>
              <w:t>40,674</w:t>
            </w:r>
          </w:p>
        </w:tc>
        <w:tc>
          <w:tcPr>
            <w:tcW w:w="180" w:type="dxa"/>
            <w:tcBorders>
              <w:top w:val="nil"/>
            </w:tcBorders>
          </w:tcPr>
          <w:p w14:paraId="30AA2A6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2A533E" w14:textId="66DC90B4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41,447</w:t>
            </w:r>
          </w:p>
        </w:tc>
        <w:tc>
          <w:tcPr>
            <w:tcW w:w="180" w:type="dxa"/>
            <w:tcBorders>
              <w:top w:val="nil"/>
            </w:tcBorders>
          </w:tcPr>
          <w:p w14:paraId="71C83B7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9E9BE0" w14:textId="6CCDFEC7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155,854</w:t>
            </w:r>
          </w:p>
        </w:tc>
        <w:tc>
          <w:tcPr>
            <w:tcW w:w="180" w:type="dxa"/>
            <w:tcBorders>
              <w:top w:val="nil"/>
            </w:tcBorders>
          </w:tcPr>
          <w:p w14:paraId="44CEB13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71B12C" w14:textId="1F62A708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164,124</w:t>
            </w:r>
          </w:p>
        </w:tc>
      </w:tr>
      <w:tr w:rsidR="00C5010F" w:rsidRPr="002972D0" w14:paraId="21E44971" w14:textId="77777777" w:rsidTr="00DB1971">
        <w:trPr>
          <w:cantSplit/>
        </w:trPr>
        <w:tc>
          <w:tcPr>
            <w:tcW w:w="3600" w:type="dxa"/>
            <w:vAlign w:val="bottom"/>
          </w:tcPr>
          <w:p w14:paraId="14D72408" w14:textId="77777777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8E075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FBC9CE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C0CE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01E7E29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ECB18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0E63F08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100D8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565519A1" w14:textId="77777777" w:rsidTr="00DB1971">
        <w:trPr>
          <w:cantSplit/>
        </w:trPr>
        <w:tc>
          <w:tcPr>
            <w:tcW w:w="3600" w:type="dxa"/>
          </w:tcPr>
          <w:p w14:paraId="6B1AD2D1" w14:textId="4639FE01" w:rsidR="00C5010F" w:rsidRPr="00FE0B04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FE0B04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1350" w:type="dxa"/>
          </w:tcPr>
          <w:p w14:paraId="7F16796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C3D8B8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01EFC7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FC8E23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89BF2B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BA187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B494E7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1FDC0294" w14:textId="77777777" w:rsidTr="00DB1971">
        <w:trPr>
          <w:cantSplit/>
        </w:trPr>
        <w:tc>
          <w:tcPr>
            <w:tcW w:w="3600" w:type="dxa"/>
          </w:tcPr>
          <w:p w14:paraId="7600F4B5" w14:textId="1853122A" w:rsidR="00C5010F" w:rsidRPr="00FE0B04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E0B04">
              <w:rPr>
                <w:color w:val="000000"/>
                <w:szCs w:val="22"/>
              </w:rPr>
              <w:t>Subsidiaries</w:t>
            </w:r>
          </w:p>
        </w:tc>
        <w:tc>
          <w:tcPr>
            <w:tcW w:w="1350" w:type="dxa"/>
          </w:tcPr>
          <w:p w14:paraId="1DB8B87F" w14:textId="76EAEA06" w:rsidR="00C5010F" w:rsidRPr="006856EC" w:rsidRDefault="000A1643" w:rsidP="00C5010F">
            <w:pPr>
              <w:tabs>
                <w:tab w:val="decimal" w:pos="816"/>
              </w:tabs>
              <w:spacing w:line="240" w:lineRule="auto"/>
              <w:ind w:right="-43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8A939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94DBFB5" w14:textId="17EF03E3" w:rsidR="00C5010F" w:rsidRPr="002972D0" w:rsidRDefault="00C5010F" w:rsidP="00C5010F">
            <w:pPr>
              <w:tabs>
                <w:tab w:val="decimal" w:pos="816"/>
              </w:tabs>
              <w:spacing w:line="240" w:lineRule="atLeast"/>
              <w:ind w:right="-135"/>
              <w:rPr>
                <w:b/>
                <w:bCs/>
                <w:szCs w:val="22"/>
              </w:rPr>
            </w:pPr>
            <w:r w:rsidRPr="006856EC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C05C2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C9BC5AB" w14:textId="257C67A1" w:rsidR="00C5010F" w:rsidRPr="00425838" w:rsidRDefault="000A1643" w:rsidP="00C5010F">
            <w:pPr>
              <w:tabs>
                <w:tab w:val="decimal" w:pos="1131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 w:rsidRPr="000A1643">
              <w:rPr>
                <w:rFonts w:cs="Angsana New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</w:tcPr>
          <w:p w14:paraId="3EFAFCE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DC3E95A" w14:textId="7722C50C" w:rsidR="00C5010F" w:rsidRPr="002972D0" w:rsidRDefault="00C5010F" w:rsidP="00C5010F">
            <w:pPr>
              <w:tabs>
                <w:tab w:val="decimal" w:pos="823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szCs w:val="22"/>
                <w:lang w:bidi="th-TH"/>
              </w:rPr>
              <w:t>-</w:t>
            </w:r>
          </w:p>
        </w:tc>
      </w:tr>
      <w:tr w:rsidR="00C5010F" w:rsidRPr="002972D0" w14:paraId="0CC3CFA4" w14:textId="77777777" w:rsidTr="00DB1971">
        <w:trPr>
          <w:cantSplit/>
        </w:trPr>
        <w:tc>
          <w:tcPr>
            <w:tcW w:w="3600" w:type="dxa"/>
          </w:tcPr>
          <w:p w14:paraId="5B0974A6" w14:textId="75D41EA5" w:rsidR="00C5010F" w:rsidRPr="00FE0B04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FE0B04">
              <w:rPr>
                <w:color w:val="000000"/>
                <w:szCs w:val="22"/>
              </w:rPr>
              <w:t>Associate</w:t>
            </w:r>
          </w:p>
        </w:tc>
        <w:tc>
          <w:tcPr>
            <w:tcW w:w="1350" w:type="dxa"/>
          </w:tcPr>
          <w:p w14:paraId="14CCF6BA" w14:textId="2328478D" w:rsidR="00C5010F" w:rsidRPr="006856EC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  <w:cs/>
                <w:lang w:bidi="th-TH"/>
              </w:rPr>
            </w:pPr>
            <w:r w:rsidRPr="000A1643">
              <w:rPr>
                <w:szCs w:val="22"/>
                <w:lang w:bidi="th-TH"/>
              </w:rPr>
              <w:t>314</w:t>
            </w:r>
          </w:p>
        </w:tc>
        <w:tc>
          <w:tcPr>
            <w:tcW w:w="180" w:type="dxa"/>
          </w:tcPr>
          <w:p w14:paraId="1621EFB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EF56D5C" w14:textId="4E07757E" w:rsidR="00C5010F" w:rsidRDefault="00C5010F" w:rsidP="00C5010F">
            <w:pPr>
              <w:tabs>
                <w:tab w:val="decimal" w:pos="1131"/>
              </w:tabs>
              <w:spacing w:line="240" w:lineRule="atLeast"/>
            </w:pPr>
            <w:r>
              <w:t>29</w:t>
            </w:r>
          </w:p>
        </w:tc>
        <w:tc>
          <w:tcPr>
            <w:tcW w:w="180" w:type="dxa"/>
          </w:tcPr>
          <w:p w14:paraId="1871394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AAEAD2F" w14:textId="39E9B5C5" w:rsidR="00C5010F" w:rsidRPr="00BD08F9" w:rsidRDefault="000A1643" w:rsidP="00C5010F">
            <w:pPr>
              <w:tabs>
                <w:tab w:val="decimal" w:pos="1131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 w:rsidRPr="000A1643">
              <w:rPr>
                <w:rFonts w:cs="Angsana New"/>
                <w:szCs w:val="28"/>
                <w:lang w:val="en-US" w:bidi="th-TH"/>
              </w:rPr>
              <w:t>314</w:t>
            </w:r>
          </w:p>
        </w:tc>
        <w:tc>
          <w:tcPr>
            <w:tcW w:w="180" w:type="dxa"/>
          </w:tcPr>
          <w:p w14:paraId="2A36C8D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2C438CD" w14:textId="511FB081" w:rsidR="00C5010F" w:rsidRPr="00EC034E" w:rsidRDefault="00C5010F" w:rsidP="00C5010F">
            <w:pPr>
              <w:tabs>
                <w:tab w:val="decimal" w:pos="1131"/>
              </w:tabs>
              <w:spacing w:line="240" w:lineRule="atLeast"/>
            </w:pPr>
            <w:r>
              <w:t>29</w:t>
            </w:r>
          </w:p>
        </w:tc>
      </w:tr>
      <w:tr w:rsidR="00C5010F" w:rsidRPr="002972D0" w14:paraId="107D316D" w14:textId="77777777" w:rsidTr="00DB1971">
        <w:trPr>
          <w:cantSplit/>
        </w:trPr>
        <w:tc>
          <w:tcPr>
            <w:tcW w:w="3600" w:type="dxa"/>
          </w:tcPr>
          <w:p w14:paraId="3E680C2D" w14:textId="55671D3B" w:rsidR="00C5010F" w:rsidRPr="00FE0B04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FE0B04">
              <w:rPr>
                <w:szCs w:val="22"/>
                <w:lang w:bidi="th-TH"/>
              </w:rPr>
              <w:t>Other related parties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A7F98B" w14:textId="7FB00C91" w:rsidR="00C5010F" w:rsidRPr="00B472E5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szCs w:val="22"/>
                <w:cs/>
                <w:lang w:bidi="th-TH"/>
              </w:rPr>
            </w:pPr>
            <w:r w:rsidRPr="000A1643">
              <w:rPr>
                <w:szCs w:val="22"/>
                <w:lang w:bidi="th-TH"/>
              </w:rPr>
              <w:t>283</w:t>
            </w:r>
          </w:p>
        </w:tc>
        <w:tc>
          <w:tcPr>
            <w:tcW w:w="180" w:type="dxa"/>
          </w:tcPr>
          <w:p w14:paraId="1F1D2DE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76B9AE" w14:textId="6A4C4A3A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t>524</w:t>
            </w:r>
          </w:p>
        </w:tc>
        <w:tc>
          <w:tcPr>
            <w:tcW w:w="180" w:type="dxa"/>
          </w:tcPr>
          <w:p w14:paraId="0EBE1BF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448DF" w14:textId="2BB3673D" w:rsidR="00C5010F" w:rsidRPr="00C657B9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142</w:t>
            </w:r>
          </w:p>
        </w:tc>
        <w:tc>
          <w:tcPr>
            <w:tcW w:w="180" w:type="dxa"/>
          </w:tcPr>
          <w:p w14:paraId="0CAC60F1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FAD6E" w14:textId="725427CC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EC034E">
              <w:t>129</w:t>
            </w:r>
          </w:p>
        </w:tc>
      </w:tr>
      <w:tr w:rsidR="00C5010F" w:rsidRPr="002972D0" w14:paraId="1B44B237" w14:textId="77777777" w:rsidTr="00DB1971">
        <w:trPr>
          <w:cantSplit/>
        </w:trPr>
        <w:tc>
          <w:tcPr>
            <w:tcW w:w="3600" w:type="dxa"/>
          </w:tcPr>
          <w:p w14:paraId="6A47A4DE" w14:textId="6FD95000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b/>
                <w:bCs/>
                <w:color w:val="000000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8CD9E6" w14:textId="4890D313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  <w:r w:rsidRPr="000A1643">
              <w:rPr>
                <w:b/>
                <w:bCs/>
                <w:szCs w:val="22"/>
                <w:lang w:bidi="th-TH"/>
              </w:rPr>
              <w:t>597</w:t>
            </w:r>
          </w:p>
        </w:tc>
        <w:tc>
          <w:tcPr>
            <w:tcW w:w="180" w:type="dxa"/>
          </w:tcPr>
          <w:p w14:paraId="0B90330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038C82" w14:textId="0BC8862A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553</w:t>
            </w:r>
          </w:p>
        </w:tc>
        <w:tc>
          <w:tcPr>
            <w:tcW w:w="180" w:type="dxa"/>
          </w:tcPr>
          <w:p w14:paraId="41322AB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9CD5D7" w14:textId="5873DFA9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797</w:t>
            </w:r>
          </w:p>
        </w:tc>
        <w:tc>
          <w:tcPr>
            <w:tcW w:w="180" w:type="dxa"/>
          </w:tcPr>
          <w:p w14:paraId="67C4778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29D7B2" w14:textId="2187A530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158</w:t>
            </w:r>
          </w:p>
        </w:tc>
      </w:tr>
      <w:tr w:rsidR="00C5010F" w:rsidRPr="002972D0" w14:paraId="340C543F" w14:textId="77777777" w:rsidTr="00DB1971">
        <w:trPr>
          <w:cantSplit/>
        </w:trPr>
        <w:tc>
          <w:tcPr>
            <w:tcW w:w="3600" w:type="dxa"/>
            <w:vAlign w:val="bottom"/>
          </w:tcPr>
          <w:p w14:paraId="4C2D68A9" w14:textId="77777777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14E8A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E2DE63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1E4E75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58C43B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10E52B1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D87254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4ADA12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216BF4AA" w14:textId="77777777" w:rsidTr="00DB1971">
        <w:trPr>
          <w:cantSplit/>
        </w:trPr>
        <w:tc>
          <w:tcPr>
            <w:tcW w:w="3600" w:type="dxa"/>
            <w:vAlign w:val="bottom"/>
          </w:tcPr>
          <w:p w14:paraId="4F2320F2" w14:textId="275F34E1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szCs w:val="22"/>
              </w:rPr>
              <w:br w:type="page"/>
            </w:r>
            <w:r w:rsidRPr="002972D0">
              <w:rPr>
                <w:szCs w:val="22"/>
              </w:rPr>
              <w:br w:type="page"/>
            </w:r>
            <w:r w:rsidRPr="002972D0">
              <w:rPr>
                <w:b/>
                <w:bCs/>
                <w:i/>
                <w:iCs/>
                <w:szCs w:val="22"/>
              </w:rPr>
              <w:t xml:space="preserve">Trade accounts payable </w:t>
            </w:r>
          </w:p>
        </w:tc>
        <w:tc>
          <w:tcPr>
            <w:tcW w:w="1350" w:type="dxa"/>
          </w:tcPr>
          <w:p w14:paraId="11B3B47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61EF6D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CEFBBF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40ADF3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0228E8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8C1F45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3C82CD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65A9AB6E" w14:textId="77777777" w:rsidTr="00DB1971">
        <w:trPr>
          <w:cantSplit/>
        </w:trPr>
        <w:tc>
          <w:tcPr>
            <w:tcW w:w="3600" w:type="dxa"/>
            <w:vAlign w:val="bottom"/>
          </w:tcPr>
          <w:p w14:paraId="23E87923" w14:textId="0A7C68D8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color w:val="000000"/>
                <w:szCs w:val="22"/>
              </w:rPr>
              <w:t>Subsidiaries</w:t>
            </w:r>
          </w:p>
        </w:tc>
        <w:tc>
          <w:tcPr>
            <w:tcW w:w="1350" w:type="dxa"/>
          </w:tcPr>
          <w:p w14:paraId="287BFBA6" w14:textId="2D20D3A1" w:rsidR="00C5010F" w:rsidRPr="006D67A4" w:rsidRDefault="000A1643" w:rsidP="00C5010F">
            <w:pPr>
              <w:tabs>
                <w:tab w:val="decimal" w:pos="816"/>
              </w:tabs>
              <w:spacing w:line="240" w:lineRule="auto"/>
              <w:ind w:right="-43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71D12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4722B80" w14:textId="790A7A66" w:rsidR="00C5010F" w:rsidRPr="006D51E5" w:rsidRDefault="00C5010F" w:rsidP="00C5010F">
            <w:pPr>
              <w:tabs>
                <w:tab w:val="decimal" w:pos="816"/>
              </w:tabs>
              <w:spacing w:line="240" w:lineRule="atLeast"/>
              <w:ind w:right="-135"/>
              <w:rPr>
                <w:szCs w:val="22"/>
              </w:rPr>
            </w:pPr>
            <w:r w:rsidRPr="006D51E5">
              <w:t>-</w:t>
            </w:r>
          </w:p>
        </w:tc>
        <w:tc>
          <w:tcPr>
            <w:tcW w:w="180" w:type="dxa"/>
          </w:tcPr>
          <w:p w14:paraId="4AFB8EE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FA67070" w14:textId="78FF1937" w:rsidR="00C5010F" w:rsidRPr="00C657B9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2,863</w:t>
            </w:r>
          </w:p>
        </w:tc>
        <w:tc>
          <w:tcPr>
            <w:tcW w:w="180" w:type="dxa"/>
          </w:tcPr>
          <w:p w14:paraId="1F3452D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55A5633" w14:textId="4E694BC2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t>7,785</w:t>
            </w:r>
          </w:p>
        </w:tc>
      </w:tr>
      <w:tr w:rsidR="00C5010F" w:rsidRPr="002972D0" w14:paraId="791B6944" w14:textId="77777777" w:rsidTr="00DB1971">
        <w:trPr>
          <w:cantSplit/>
        </w:trPr>
        <w:tc>
          <w:tcPr>
            <w:tcW w:w="3600" w:type="dxa"/>
            <w:vAlign w:val="bottom"/>
          </w:tcPr>
          <w:p w14:paraId="19993805" w14:textId="73A07C15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color w:val="000000"/>
                <w:szCs w:val="22"/>
              </w:rPr>
              <w:t>Associate</w:t>
            </w:r>
            <w:r>
              <w:rPr>
                <w:color w:val="000000"/>
                <w:szCs w:val="22"/>
              </w:rPr>
              <w:t>s</w:t>
            </w:r>
          </w:p>
        </w:tc>
        <w:tc>
          <w:tcPr>
            <w:tcW w:w="1350" w:type="dxa"/>
          </w:tcPr>
          <w:p w14:paraId="2606E239" w14:textId="6395D440" w:rsidR="00C5010F" w:rsidRPr="00B472E5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szCs w:val="22"/>
                <w:cs/>
                <w:lang w:bidi="th-TH"/>
              </w:rPr>
            </w:pPr>
            <w:r w:rsidRPr="000A1643">
              <w:rPr>
                <w:szCs w:val="22"/>
                <w:lang w:bidi="th-TH"/>
              </w:rPr>
              <w:t>18,804</w:t>
            </w:r>
          </w:p>
        </w:tc>
        <w:tc>
          <w:tcPr>
            <w:tcW w:w="180" w:type="dxa"/>
          </w:tcPr>
          <w:p w14:paraId="7121665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9601C4E" w14:textId="22069604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t>11,160</w:t>
            </w:r>
          </w:p>
        </w:tc>
        <w:tc>
          <w:tcPr>
            <w:tcW w:w="180" w:type="dxa"/>
          </w:tcPr>
          <w:p w14:paraId="672AAA2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ACFC2B6" w14:textId="4955972E" w:rsidR="00C5010F" w:rsidRPr="006D67A4" w:rsidRDefault="000A1643" w:rsidP="00C5010F">
            <w:pPr>
              <w:tabs>
                <w:tab w:val="decimal" w:pos="817"/>
              </w:tabs>
              <w:spacing w:line="240" w:lineRule="auto"/>
              <w:ind w:right="-10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3F6DA0B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BBAD21C" w14:textId="40FE6661" w:rsidR="00C5010F" w:rsidRPr="002972D0" w:rsidRDefault="00C5010F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  <w:szCs w:val="22"/>
              </w:rPr>
            </w:pPr>
            <w:r>
              <w:t>-</w:t>
            </w:r>
          </w:p>
        </w:tc>
      </w:tr>
      <w:tr w:rsidR="00C5010F" w:rsidRPr="002972D0" w14:paraId="17FEE1B8" w14:textId="77777777" w:rsidTr="00DB1971">
        <w:trPr>
          <w:cantSplit/>
        </w:trPr>
        <w:tc>
          <w:tcPr>
            <w:tcW w:w="3600" w:type="dxa"/>
            <w:vAlign w:val="bottom"/>
          </w:tcPr>
          <w:p w14:paraId="691BFD4F" w14:textId="5704D0AA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color w:val="000000"/>
                <w:szCs w:val="22"/>
              </w:rPr>
              <w:t>Other related parties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D1A719" w14:textId="37EA07A6" w:rsidR="00C5010F" w:rsidRPr="00B472E5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szCs w:val="22"/>
                <w:cs/>
                <w:lang w:bidi="th-TH"/>
              </w:rPr>
            </w:pPr>
            <w:r w:rsidRPr="000A1643">
              <w:rPr>
                <w:szCs w:val="22"/>
                <w:lang w:bidi="th-TH"/>
              </w:rPr>
              <w:t>3,043</w:t>
            </w:r>
          </w:p>
        </w:tc>
        <w:tc>
          <w:tcPr>
            <w:tcW w:w="180" w:type="dxa"/>
            <w:vAlign w:val="bottom"/>
          </w:tcPr>
          <w:p w14:paraId="13045D6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7FDA83" w14:textId="71B5CDC6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t>7,994</w:t>
            </w:r>
          </w:p>
        </w:tc>
        <w:tc>
          <w:tcPr>
            <w:tcW w:w="180" w:type="dxa"/>
            <w:vAlign w:val="bottom"/>
          </w:tcPr>
          <w:p w14:paraId="28EE9FD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77DE0A" w14:textId="54151F10" w:rsidR="00C5010F" w:rsidRPr="00C657B9" w:rsidRDefault="000A1643" w:rsidP="00C5010F">
            <w:pPr>
              <w:tabs>
                <w:tab w:val="decimal" w:pos="1131"/>
              </w:tabs>
              <w:spacing w:line="240" w:lineRule="atLeast"/>
              <w:rPr>
                <w:szCs w:val="22"/>
              </w:rPr>
            </w:pPr>
            <w:r w:rsidRPr="000A1643">
              <w:rPr>
                <w:szCs w:val="22"/>
              </w:rPr>
              <w:t>2,981</w:t>
            </w:r>
          </w:p>
        </w:tc>
        <w:tc>
          <w:tcPr>
            <w:tcW w:w="180" w:type="dxa"/>
            <w:vAlign w:val="bottom"/>
          </w:tcPr>
          <w:p w14:paraId="428E100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09DA0C" w14:textId="7543EA23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t>7,750</w:t>
            </w:r>
          </w:p>
        </w:tc>
      </w:tr>
      <w:tr w:rsidR="00C5010F" w:rsidRPr="002972D0" w14:paraId="4CD2E3E0" w14:textId="77777777" w:rsidTr="00DB1971">
        <w:trPr>
          <w:cantSplit/>
        </w:trPr>
        <w:tc>
          <w:tcPr>
            <w:tcW w:w="3600" w:type="dxa"/>
            <w:vAlign w:val="bottom"/>
          </w:tcPr>
          <w:p w14:paraId="324EB699" w14:textId="6EC5E505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FDC0F" w14:textId="25D40285" w:rsidR="00C5010F" w:rsidRPr="00B472E5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  <w:r w:rsidRPr="000A1643">
              <w:rPr>
                <w:rFonts w:cstheme="minorBidi"/>
                <w:b/>
                <w:bCs/>
                <w:szCs w:val="22"/>
                <w:lang w:bidi="th-TH"/>
              </w:rPr>
              <w:t>21,847</w:t>
            </w:r>
          </w:p>
        </w:tc>
        <w:tc>
          <w:tcPr>
            <w:tcW w:w="180" w:type="dxa"/>
          </w:tcPr>
          <w:p w14:paraId="2B69E21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12B657" w14:textId="66A4193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19,154</w:t>
            </w:r>
          </w:p>
        </w:tc>
        <w:tc>
          <w:tcPr>
            <w:tcW w:w="180" w:type="dxa"/>
          </w:tcPr>
          <w:p w14:paraId="20E9ED5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43E6BF" w14:textId="639AF855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5,844</w:t>
            </w:r>
          </w:p>
        </w:tc>
        <w:tc>
          <w:tcPr>
            <w:tcW w:w="180" w:type="dxa"/>
          </w:tcPr>
          <w:p w14:paraId="4CF7FEA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F25C7C" w14:textId="497A360D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15,535</w:t>
            </w:r>
          </w:p>
        </w:tc>
      </w:tr>
      <w:tr w:rsidR="00C5010F" w:rsidRPr="002972D0" w14:paraId="0C6AE202" w14:textId="77777777" w:rsidTr="00DB1971">
        <w:trPr>
          <w:cantSplit/>
        </w:trPr>
        <w:tc>
          <w:tcPr>
            <w:tcW w:w="3600" w:type="dxa"/>
            <w:vAlign w:val="bottom"/>
          </w:tcPr>
          <w:p w14:paraId="4EB3EE3B" w14:textId="77777777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C73FC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1E66FC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05C531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0EC224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EBA28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3C62F3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0E309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69F3FA72" w14:textId="77777777" w:rsidTr="00DB1971">
        <w:trPr>
          <w:cantSplit/>
        </w:trPr>
        <w:tc>
          <w:tcPr>
            <w:tcW w:w="3600" w:type="dxa"/>
            <w:vAlign w:val="bottom"/>
          </w:tcPr>
          <w:p w14:paraId="3039951E" w14:textId="0A1FB14A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b/>
                <w:bCs/>
                <w:i/>
                <w:iCs/>
                <w:szCs w:val="22"/>
              </w:rPr>
              <w:t>Other current payables</w:t>
            </w:r>
          </w:p>
        </w:tc>
        <w:tc>
          <w:tcPr>
            <w:tcW w:w="1350" w:type="dxa"/>
          </w:tcPr>
          <w:p w14:paraId="2C1A783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E839BE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A01657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29E003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27BE99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6BE3AD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AE4789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40EAE3C1" w14:textId="77777777" w:rsidTr="00DB1971">
        <w:trPr>
          <w:cantSplit/>
        </w:trPr>
        <w:tc>
          <w:tcPr>
            <w:tcW w:w="3600" w:type="dxa"/>
            <w:vAlign w:val="bottom"/>
          </w:tcPr>
          <w:p w14:paraId="70ABA008" w14:textId="65607287" w:rsidR="00C5010F" w:rsidRPr="002972D0" w:rsidRDefault="00C5010F" w:rsidP="00C5010F">
            <w:pPr>
              <w:spacing w:line="240" w:lineRule="atLeast"/>
              <w:rPr>
                <w:b/>
                <w:bCs/>
                <w:szCs w:val="22"/>
              </w:rPr>
            </w:pPr>
            <w:r w:rsidRPr="002972D0">
              <w:rPr>
                <w:color w:val="000000"/>
                <w:szCs w:val="22"/>
              </w:rPr>
              <w:t>Other related parties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274BD8" w14:textId="0F8590EC" w:rsidR="00C5010F" w:rsidRPr="008065FA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  <w:cs/>
                <w:lang w:bidi="th-TH"/>
              </w:rPr>
            </w:pPr>
            <w:r w:rsidRPr="000A1643">
              <w:rPr>
                <w:b/>
                <w:bCs/>
                <w:szCs w:val="22"/>
                <w:lang w:bidi="th-TH"/>
              </w:rPr>
              <w:t>6,696</w:t>
            </w:r>
          </w:p>
        </w:tc>
        <w:tc>
          <w:tcPr>
            <w:tcW w:w="180" w:type="dxa"/>
            <w:vAlign w:val="bottom"/>
          </w:tcPr>
          <w:p w14:paraId="1595578B" w14:textId="77777777" w:rsidR="00C5010F" w:rsidRPr="008065FA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4C1A36" w14:textId="43C2C73E" w:rsidR="00C5010F" w:rsidRPr="008065FA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8065FA">
              <w:rPr>
                <w:b/>
                <w:bCs/>
              </w:rPr>
              <w:t>6,876</w:t>
            </w:r>
          </w:p>
        </w:tc>
        <w:tc>
          <w:tcPr>
            <w:tcW w:w="180" w:type="dxa"/>
            <w:vAlign w:val="bottom"/>
          </w:tcPr>
          <w:p w14:paraId="0B964244" w14:textId="77777777" w:rsidR="00C5010F" w:rsidRPr="008065FA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78EA78" w14:textId="6D773FA0" w:rsidR="00C5010F" w:rsidRPr="006D51E5" w:rsidRDefault="000A1643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FC7C72D" w14:textId="77777777" w:rsidR="00C5010F" w:rsidRPr="006D51E5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30CB0F" w14:textId="7D1E0B39" w:rsidR="00C5010F" w:rsidRPr="006D51E5" w:rsidRDefault="00C5010F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</w:rPr>
            </w:pPr>
            <w:r w:rsidRPr="006D51E5">
              <w:rPr>
                <w:b/>
                <w:bCs/>
              </w:rPr>
              <w:t>-</w:t>
            </w:r>
          </w:p>
        </w:tc>
      </w:tr>
      <w:tr w:rsidR="00C5010F" w:rsidRPr="002972D0" w14:paraId="62B990EF" w14:textId="77777777" w:rsidTr="008C4985">
        <w:trPr>
          <w:cantSplit/>
        </w:trPr>
        <w:tc>
          <w:tcPr>
            <w:tcW w:w="3600" w:type="dxa"/>
            <w:vAlign w:val="bottom"/>
          </w:tcPr>
          <w:p w14:paraId="663E4345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A7904B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57927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9ADDE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40F99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1B3A83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490CB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79A4F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4FACC57B" w14:textId="77777777" w:rsidTr="008C4985">
        <w:trPr>
          <w:cantSplit/>
        </w:trPr>
        <w:tc>
          <w:tcPr>
            <w:tcW w:w="3600" w:type="dxa"/>
            <w:vAlign w:val="bottom"/>
          </w:tcPr>
          <w:p w14:paraId="03FA0382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b/>
                <w:bCs/>
                <w:i/>
                <w:iCs/>
                <w:szCs w:val="22"/>
              </w:rPr>
              <w:t>Lease liabilities</w:t>
            </w:r>
          </w:p>
        </w:tc>
        <w:tc>
          <w:tcPr>
            <w:tcW w:w="1350" w:type="dxa"/>
          </w:tcPr>
          <w:p w14:paraId="29654E2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74AD7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D2EE8D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BA79F0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88CB35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8C9351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A05E84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44F1317F" w14:textId="77777777" w:rsidTr="008C4985">
        <w:trPr>
          <w:cantSplit/>
        </w:trPr>
        <w:tc>
          <w:tcPr>
            <w:tcW w:w="3600" w:type="dxa"/>
            <w:vAlign w:val="bottom"/>
          </w:tcPr>
          <w:p w14:paraId="3220E9DC" w14:textId="77777777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color w:val="000000"/>
                <w:szCs w:val="22"/>
              </w:rPr>
              <w:t>Other related parties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3B85F29" w14:textId="50C68B52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14,002</w:t>
            </w:r>
          </w:p>
        </w:tc>
        <w:tc>
          <w:tcPr>
            <w:tcW w:w="180" w:type="dxa"/>
            <w:vAlign w:val="bottom"/>
          </w:tcPr>
          <w:p w14:paraId="4327714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30776B" w14:textId="344C443D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12,852</w:t>
            </w:r>
          </w:p>
        </w:tc>
        <w:tc>
          <w:tcPr>
            <w:tcW w:w="180" w:type="dxa"/>
            <w:vAlign w:val="bottom"/>
          </w:tcPr>
          <w:p w14:paraId="6D62358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BACB7A9" w14:textId="717705AE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1,299</w:t>
            </w:r>
          </w:p>
        </w:tc>
        <w:tc>
          <w:tcPr>
            <w:tcW w:w="180" w:type="dxa"/>
          </w:tcPr>
          <w:p w14:paraId="5C0EC80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E1BA0B6" w14:textId="5652B0D3" w:rsidR="00C5010F" w:rsidRPr="006F7886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347</w:t>
            </w:r>
          </w:p>
        </w:tc>
      </w:tr>
      <w:tr w:rsidR="00C5010F" w:rsidRPr="002972D0" w14:paraId="2E5A9264" w14:textId="77777777" w:rsidTr="0011402B">
        <w:trPr>
          <w:cantSplit/>
        </w:trPr>
        <w:tc>
          <w:tcPr>
            <w:tcW w:w="3600" w:type="dxa"/>
            <w:vAlign w:val="bottom"/>
          </w:tcPr>
          <w:p w14:paraId="1C5C7CED" w14:textId="77777777" w:rsidR="00C5010F" w:rsidRPr="00E53FE0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23314D6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572BF2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E1B51F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24700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5EAD40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D5B4D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D8765D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10D4CA2A" w14:textId="77777777" w:rsidTr="0011402B">
        <w:trPr>
          <w:cantSplit/>
        </w:trPr>
        <w:tc>
          <w:tcPr>
            <w:tcW w:w="3600" w:type="dxa"/>
            <w:vAlign w:val="bottom"/>
          </w:tcPr>
          <w:p w14:paraId="703612DB" w14:textId="77777777" w:rsidR="00C5010F" w:rsidRPr="00E53FE0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657E3DF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71B0D0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3D0CF5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B0179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A86293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7E8EF2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E2AF3B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7BCFF40C" w14:textId="77777777" w:rsidTr="0011402B">
        <w:trPr>
          <w:cantSplit/>
        </w:trPr>
        <w:tc>
          <w:tcPr>
            <w:tcW w:w="3600" w:type="dxa"/>
            <w:vAlign w:val="bottom"/>
          </w:tcPr>
          <w:p w14:paraId="41B666C8" w14:textId="42FD6EF0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E53FE0">
              <w:rPr>
                <w:b/>
                <w:bCs/>
                <w:i/>
                <w:iCs/>
                <w:szCs w:val="22"/>
              </w:rPr>
              <w:lastRenderedPageBreak/>
              <w:t>Short</w:t>
            </w:r>
            <w:r>
              <w:rPr>
                <w:b/>
                <w:bCs/>
                <w:i/>
                <w:iCs/>
                <w:szCs w:val="22"/>
              </w:rPr>
              <w:t>-</w:t>
            </w:r>
            <w:r w:rsidRPr="00E53FE0">
              <w:rPr>
                <w:b/>
                <w:bCs/>
                <w:i/>
                <w:iCs/>
                <w:szCs w:val="22"/>
              </w:rPr>
              <w:t>term loans</w:t>
            </w:r>
          </w:p>
        </w:tc>
        <w:tc>
          <w:tcPr>
            <w:tcW w:w="1350" w:type="dxa"/>
          </w:tcPr>
          <w:p w14:paraId="0D91E73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160EE2C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E9DCDBF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6EB085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1AB66B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9153E6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D4C867A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C90864" w14:paraId="2A35CBE1" w14:textId="77777777" w:rsidTr="0011402B">
        <w:trPr>
          <w:cantSplit/>
        </w:trPr>
        <w:tc>
          <w:tcPr>
            <w:tcW w:w="3600" w:type="dxa"/>
            <w:vAlign w:val="bottom"/>
          </w:tcPr>
          <w:p w14:paraId="15B7A2B0" w14:textId="55B246B1" w:rsidR="00C5010F" w:rsidRPr="00C90864" w:rsidRDefault="00C5010F" w:rsidP="00C5010F">
            <w:pPr>
              <w:spacing w:line="240" w:lineRule="atLeast"/>
              <w:rPr>
                <w:szCs w:val="22"/>
              </w:rPr>
            </w:pPr>
            <w:r w:rsidRPr="00E3218F">
              <w:rPr>
                <w:color w:val="000000"/>
                <w:szCs w:val="22"/>
              </w:rPr>
              <w:t>Subsidiar</w:t>
            </w:r>
            <w:r>
              <w:rPr>
                <w:color w:val="000000"/>
                <w:szCs w:val="22"/>
              </w:rPr>
              <w:t>y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E90218" w14:textId="21FB990C" w:rsidR="00C5010F" w:rsidRPr="00036D67" w:rsidRDefault="000A1643" w:rsidP="00C5010F">
            <w:pPr>
              <w:tabs>
                <w:tab w:val="decimal" w:pos="817"/>
              </w:tabs>
              <w:spacing w:line="240" w:lineRule="auto"/>
              <w:ind w:right="-43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02297C" w14:textId="77777777" w:rsidR="00C5010F" w:rsidRPr="00C90864" w:rsidRDefault="00C5010F" w:rsidP="00C5010F">
            <w:pPr>
              <w:tabs>
                <w:tab w:val="decimal" w:pos="817"/>
              </w:tabs>
              <w:spacing w:line="240" w:lineRule="auto"/>
              <w:ind w:right="-100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FE60EC" w14:textId="3504C4F7" w:rsidR="00C5010F" w:rsidRPr="006D51E5" w:rsidRDefault="00C5010F" w:rsidP="00C5010F">
            <w:pPr>
              <w:tabs>
                <w:tab w:val="decimal" w:pos="817"/>
              </w:tabs>
              <w:spacing w:line="240" w:lineRule="atLeast"/>
              <w:ind w:right="-135"/>
              <w:rPr>
                <w:b/>
                <w:bCs/>
              </w:rPr>
            </w:pPr>
            <w:r w:rsidRPr="006D51E5">
              <w:rPr>
                <w:b/>
                <w:bCs/>
              </w:rPr>
              <w:t>-</w:t>
            </w:r>
          </w:p>
        </w:tc>
        <w:tc>
          <w:tcPr>
            <w:tcW w:w="180" w:type="dxa"/>
            <w:vAlign w:val="bottom"/>
          </w:tcPr>
          <w:p w14:paraId="48D926A2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ABFA14" w14:textId="74B6C049" w:rsidR="00C5010F" w:rsidRPr="002972D0" w:rsidRDefault="000A1643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 w:rsidRPr="000A1643">
              <w:rPr>
                <w:b/>
                <w:bCs/>
                <w:szCs w:val="22"/>
              </w:rPr>
              <w:t>210,000</w:t>
            </w:r>
          </w:p>
        </w:tc>
        <w:tc>
          <w:tcPr>
            <w:tcW w:w="180" w:type="dxa"/>
            <w:vAlign w:val="bottom"/>
          </w:tcPr>
          <w:p w14:paraId="59A5BA5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5E9823A" w14:textId="4F5B688A" w:rsidR="00C5010F" w:rsidRPr="006D51E5" w:rsidRDefault="00C5010F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</w:rPr>
            </w:pPr>
            <w:r w:rsidRPr="006D51E5">
              <w:rPr>
                <w:b/>
                <w:bCs/>
              </w:rPr>
              <w:t>-</w:t>
            </w:r>
          </w:p>
        </w:tc>
      </w:tr>
      <w:tr w:rsidR="00C5010F" w:rsidRPr="002972D0" w14:paraId="269EAB6D" w14:textId="77777777" w:rsidTr="0011402B">
        <w:trPr>
          <w:cantSplit/>
        </w:trPr>
        <w:tc>
          <w:tcPr>
            <w:tcW w:w="3600" w:type="dxa"/>
            <w:vAlign w:val="bottom"/>
          </w:tcPr>
          <w:p w14:paraId="597B0F5A" w14:textId="77777777" w:rsidR="00C5010F" w:rsidRPr="00C90864" w:rsidRDefault="00C5010F" w:rsidP="00C5010F">
            <w:pPr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08E601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6CAD4D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411CE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FE405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F6A6C5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2687548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684151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237C0FC1" w14:textId="77777777" w:rsidTr="00DB1971">
        <w:trPr>
          <w:cantSplit/>
        </w:trPr>
        <w:tc>
          <w:tcPr>
            <w:tcW w:w="3600" w:type="dxa"/>
            <w:vAlign w:val="bottom"/>
          </w:tcPr>
          <w:p w14:paraId="1E9E6F2A" w14:textId="30F6EB1B" w:rsidR="00C5010F" w:rsidRDefault="00C5010F" w:rsidP="00C5010F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Capital commitment</w:t>
            </w:r>
          </w:p>
        </w:tc>
        <w:tc>
          <w:tcPr>
            <w:tcW w:w="1350" w:type="dxa"/>
          </w:tcPr>
          <w:p w14:paraId="3F1B5BA0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796D9E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1321F0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ADE0F0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3F3B9E4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82F2FB3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545D7FE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C5010F" w:rsidRPr="002972D0" w14:paraId="02439A6A" w14:textId="77777777" w:rsidTr="00DB1971">
        <w:trPr>
          <w:cantSplit/>
        </w:trPr>
        <w:tc>
          <w:tcPr>
            <w:tcW w:w="3600" w:type="dxa"/>
            <w:vAlign w:val="bottom"/>
          </w:tcPr>
          <w:p w14:paraId="0B2256FF" w14:textId="7B85CB3A" w:rsidR="00C5010F" w:rsidRPr="002972D0" w:rsidRDefault="00C5010F" w:rsidP="00C5010F">
            <w:pPr>
              <w:spacing w:line="240" w:lineRule="atLeast"/>
              <w:rPr>
                <w:color w:val="000000"/>
                <w:szCs w:val="22"/>
              </w:rPr>
            </w:pPr>
            <w:r w:rsidRPr="002972D0">
              <w:rPr>
                <w:color w:val="000000"/>
                <w:szCs w:val="22"/>
              </w:rPr>
              <w:t>Other related part</w:t>
            </w:r>
            <w:r>
              <w:rPr>
                <w:color w:val="000000"/>
                <w:szCs w:val="22"/>
              </w:rPr>
              <w:t>y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703719" w14:textId="784381D6" w:rsidR="00C5010F" w:rsidRPr="00E53FE0" w:rsidRDefault="000A1643" w:rsidP="00C5010F">
            <w:pPr>
              <w:tabs>
                <w:tab w:val="decimal" w:pos="1131"/>
              </w:tabs>
              <w:spacing w:line="240" w:lineRule="atLeast"/>
              <w:ind w:right="-40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0A1643">
              <w:rPr>
                <w:rFonts w:cs="Angsana New"/>
                <w:b/>
                <w:bCs/>
                <w:szCs w:val="28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4EFE9857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272EC7" w14:textId="1934D5F4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1,450</w:t>
            </w:r>
          </w:p>
        </w:tc>
        <w:tc>
          <w:tcPr>
            <w:tcW w:w="180" w:type="dxa"/>
            <w:vAlign w:val="bottom"/>
          </w:tcPr>
          <w:p w14:paraId="323A54B9" w14:textId="77777777" w:rsidR="00C5010F" w:rsidRPr="002972D0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D0FB2D" w14:textId="50D8DFBC" w:rsidR="00C5010F" w:rsidRPr="006D51E5" w:rsidRDefault="000A1643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2640A924" w14:textId="77777777" w:rsidR="00C5010F" w:rsidRPr="006D51E5" w:rsidRDefault="00C5010F" w:rsidP="00C5010F">
            <w:pPr>
              <w:tabs>
                <w:tab w:val="decimal" w:pos="113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A5A1F9" w14:textId="1B00C0B1" w:rsidR="00C5010F" w:rsidRPr="006D51E5" w:rsidRDefault="00C5010F" w:rsidP="00C5010F">
            <w:pPr>
              <w:tabs>
                <w:tab w:val="decimal" w:pos="817"/>
              </w:tabs>
              <w:spacing w:line="240" w:lineRule="auto"/>
              <w:ind w:right="-100"/>
              <w:rPr>
                <w:b/>
                <w:bCs/>
                <w:szCs w:val="22"/>
              </w:rPr>
            </w:pPr>
            <w:r w:rsidRPr="006D51E5">
              <w:rPr>
                <w:b/>
                <w:bCs/>
                <w:szCs w:val="22"/>
              </w:rPr>
              <w:t>-</w:t>
            </w:r>
          </w:p>
        </w:tc>
      </w:tr>
    </w:tbl>
    <w:p w14:paraId="67C97578" w14:textId="5AFE4EF5" w:rsidR="00545193" w:rsidRPr="00A5226E" w:rsidRDefault="00545193">
      <w:pPr>
        <w:spacing w:line="240" w:lineRule="auto"/>
        <w:rPr>
          <w:lang w:eastAsia="x-none"/>
        </w:rPr>
      </w:pPr>
    </w:p>
    <w:p w14:paraId="70F4C4BE" w14:textId="54BBEFCC" w:rsidR="00E12A80" w:rsidRPr="00522AF2" w:rsidRDefault="00E12A80" w:rsidP="00522AF2">
      <w:pPr>
        <w:pStyle w:val="Heading1"/>
        <w:numPr>
          <w:ilvl w:val="0"/>
          <w:numId w:val="0"/>
        </w:numPr>
        <w:tabs>
          <w:tab w:val="left" w:pos="567"/>
        </w:tabs>
        <w:spacing w:before="0" w:after="0" w:line="240" w:lineRule="atLeast"/>
        <w:ind w:firstLine="540"/>
        <w:rPr>
          <w:b/>
          <w:bCs/>
          <w:i w:val="0"/>
          <w:iCs/>
          <w:sz w:val="22"/>
        </w:rPr>
      </w:pPr>
      <w:r w:rsidRPr="00522AF2">
        <w:rPr>
          <w:b/>
          <w:bCs/>
          <w:iCs/>
          <w:sz w:val="22"/>
        </w:rPr>
        <w:t>Significant agreement</w:t>
      </w:r>
      <w:r w:rsidR="009B0422">
        <w:rPr>
          <w:b/>
          <w:bCs/>
          <w:iCs/>
          <w:sz w:val="22"/>
        </w:rPr>
        <w:t>s</w:t>
      </w:r>
      <w:r w:rsidRPr="00522AF2">
        <w:rPr>
          <w:b/>
          <w:bCs/>
          <w:iCs/>
          <w:sz w:val="22"/>
        </w:rPr>
        <w:t xml:space="preserve"> with related par</w:t>
      </w:r>
      <w:r w:rsidR="009B0422">
        <w:rPr>
          <w:b/>
          <w:bCs/>
          <w:iCs/>
          <w:sz w:val="22"/>
        </w:rPr>
        <w:t>ties</w:t>
      </w:r>
    </w:p>
    <w:p w14:paraId="792C9120" w14:textId="77777777" w:rsidR="00D15976" w:rsidRPr="00036D67" w:rsidRDefault="00D15976" w:rsidP="00773647">
      <w:pPr>
        <w:pStyle w:val="BodyText"/>
        <w:spacing w:after="0" w:line="240" w:lineRule="atLeast"/>
        <w:rPr>
          <w:rFonts w:cstheme="minorBidi"/>
          <w:szCs w:val="22"/>
          <w:cs/>
          <w:lang w:val="en-US" w:bidi="th-TH"/>
        </w:rPr>
      </w:pPr>
    </w:p>
    <w:p w14:paraId="77CC9582" w14:textId="2BF11D9F" w:rsidR="00772EBD" w:rsidRPr="00953B9C" w:rsidRDefault="00D65371" w:rsidP="00772EBD">
      <w:pPr>
        <w:tabs>
          <w:tab w:val="left" w:pos="567"/>
        </w:tabs>
        <w:spacing w:line="240" w:lineRule="auto"/>
        <w:ind w:firstLine="540"/>
        <w:rPr>
          <w:i/>
          <w:iCs/>
        </w:rPr>
      </w:pPr>
      <w:r>
        <w:rPr>
          <w:rFonts w:cs="Angsana New"/>
          <w:i/>
          <w:iCs/>
          <w:lang w:bidi="th-TH"/>
        </w:rPr>
        <w:t>Short-term l</w:t>
      </w:r>
      <w:r w:rsidR="00FC1272">
        <w:rPr>
          <w:rFonts w:cs="Angsana New"/>
          <w:i/>
          <w:iCs/>
          <w:lang w:bidi="th-TH"/>
        </w:rPr>
        <w:t>oan</w:t>
      </w:r>
      <w:r w:rsidR="00772EBD">
        <w:rPr>
          <w:i/>
          <w:iCs/>
        </w:rPr>
        <w:t xml:space="preserve"> a</w:t>
      </w:r>
      <w:r w:rsidR="00772EBD" w:rsidRPr="00B54D3A">
        <w:rPr>
          <w:i/>
          <w:iCs/>
        </w:rPr>
        <w:t>greement</w:t>
      </w:r>
      <w:r w:rsidR="007153CD">
        <w:rPr>
          <w:i/>
          <w:iCs/>
        </w:rPr>
        <w:t>s</w:t>
      </w:r>
    </w:p>
    <w:p w14:paraId="7E90A737" w14:textId="77777777" w:rsidR="00772EBD" w:rsidRPr="00036D67" w:rsidRDefault="00772EBD" w:rsidP="00772EBD">
      <w:pPr>
        <w:spacing w:line="240" w:lineRule="auto"/>
        <w:jc w:val="thaiDistribute"/>
        <w:rPr>
          <w:spacing w:val="-2"/>
          <w:szCs w:val="22"/>
        </w:rPr>
      </w:pPr>
    </w:p>
    <w:p w14:paraId="7E17898E" w14:textId="546EFC0E" w:rsidR="00FC1272" w:rsidRPr="009A519D" w:rsidRDefault="006B6EB1" w:rsidP="00FC1272">
      <w:pPr>
        <w:tabs>
          <w:tab w:val="left" w:pos="567"/>
        </w:tabs>
        <w:spacing w:line="240" w:lineRule="auto"/>
        <w:ind w:left="562"/>
        <w:jc w:val="thaiDistribute"/>
        <w:rPr>
          <w:szCs w:val="22"/>
        </w:rPr>
      </w:pPr>
      <w:r>
        <w:rPr>
          <w:szCs w:val="22"/>
        </w:rPr>
        <w:t>T</w:t>
      </w:r>
      <w:r w:rsidRPr="009A519D">
        <w:rPr>
          <w:szCs w:val="22"/>
        </w:rPr>
        <w:t>he Company</w:t>
      </w:r>
      <w:r>
        <w:rPr>
          <w:szCs w:val="22"/>
        </w:rPr>
        <w:t xml:space="preserve"> </w:t>
      </w:r>
      <w:r w:rsidR="007153CD">
        <w:rPr>
          <w:szCs w:val="22"/>
        </w:rPr>
        <w:t>entered into</w:t>
      </w:r>
      <w:r w:rsidR="00FC1272" w:rsidRPr="009A519D">
        <w:rPr>
          <w:szCs w:val="22"/>
        </w:rPr>
        <w:t xml:space="preserve"> short-term loan </w:t>
      </w:r>
      <w:r w:rsidR="00791678">
        <w:rPr>
          <w:szCs w:val="22"/>
        </w:rPr>
        <w:t>agreement</w:t>
      </w:r>
      <w:r w:rsidR="007153CD">
        <w:rPr>
          <w:szCs w:val="22"/>
        </w:rPr>
        <w:t>s</w:t>
      </w:r>
      <w:r w:rsidR="00791678">
        <w:rPr>
          <w:szCs w:val="22"/>
        </w:rPr>
        <w:t xml:space="preserve"> </w:t>
      </w:r>
      <w:r>
        <w:rPr>
          <w:szCs w:val="22"/>
        </w:rPr>
        <w:t xml:space="preserve">from </w:t>
      </w:r>
      <w:r w:rsidRPr="009A519D">
        <w:rPr>
          <w:szCs w:val="22"/>
        </w:rPr>
        <w:t>Amarin Television Co., Ltd., a subsidiary,</w:t>
      </w:r>
      <w:r w:rsidR="00C00CD1">
        <w:rPr>
          <w:szCs w:val="22"/>
        </w:rPr>
        <w:t xml:space="preserve"> </w:t>
      </w:r>
      <w:r>
        <w:rPr>
          <w:szCs w:val="22"/>
        </w:rPr>
        <w:br/>
      </w:r>
      <w:r w:rsidR="004649C5" w:rsidRPr="009A519D">
        <w:rPr>
          <w:szCs w:val="22"/>
        </w:rPr>
        <w:t xml:space="preserve">at an interest rate of </w:t>
      </w:r>
      <w:r w:rsidR="001019E1">
        <w:rPr>
          <w:szCs w:val="22"/>
        </w:rPr>
        <w:t>2.50%</w:t>
      </w:r>
      <w:r w:rsidR="004649C5" w:rsidRPr="009A519D">
        <w:rPr>
          <w:szCs w:val="22"/>
        </w:rPr>
        <w:t xml:space="preserve"> per annum</w:t>
      </w:r>
      <w:r w:rsidR="00791678">
        <w:rPr>
          <w:szCs w:val="22"/>
        </w:rPr>
        <w:t>,</w:t>
      </w:r>
      <w:r w:rsidR="004649C5" w:rsidRPr="009A519D">
        <w:rPr>
          <w:szCs w:val="22"/>
        </w:rPr>
        <w:t xml:space="preserve"> which is payable at call.</w:t>
      </w:r>
    </w:p>
    <w:p w14:paraId="0B270FAB" w14:textId="77777777" w:rsidR="00FC1272" w:rsidRPr="00A5226E" w:rsidRDefault="00FC1272" w:rsidP="00FC1272">
      <w:pPr>
        <w:tabs>
          <w:tab w:val="left" w:pos="567"/>
        </w:tabs>
        <w:spacing w:line="240" w:lineRule="auto"/>
        <w:ind w:left="562"/>
        <w:jc w:val="thaiDistribute"/>
      </w:pPr>
    </w:p>
    <w:p w14:paraId="47DB39FD" w14:textId="029D7947" w:rsidR="00962C2D" w:rsidRDefault="00B45ED4" w:rsidP="00764533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3F06E7">
        <w:rPr>
          <w:b/>
          <w:bCs/>
          <w:i w:val="0"/>
          <w:iCs/>
        </w:rPr>
        <w:t>Trade accounts receivables</w:t>
      </w:r>
    </w:p>
    <w:p w14:paraId="404C705C" w14:textId="7DC2E3C6" w:rsidR="00962C2D" w:rsidRDefault="00962C2D" w:rsidP="0043071D">
      <w:pPr>
        <w:pStyle w:val="BodyText"/>
        <w:spacing w:after="0" w:line="240" w:lineRule="auto"/>
        <w:rPr>
          <w:sz w:val="4"/>
          <w:szCs w:val="4"/>
          <w:lang w:val="en-US" w:bidi="th-TH"/>
        </w:rPr>
      </w:pPr>
    </w:p>
    <w:p w14:paraId="38A9315F" w14:textId="77777777" w:rsidR="00B26A40" w:rsidRPr="00A5226E" w:rsidRDefault="00B26A40" w:rsidP="0043071D">
      <w:pPr>
        <w:pStyle w:val="BodyText"/>
        <w:spacing w:after="0" w:line="240" w:lineRule="auto"/>
        <w:rPr>
          <w:szCs w:val="22"/>
          <w:cs/>
          <w:lang w:val="en-US" w:bidi="th-TH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1"/>
        <w:gridCol w:w="270"/>
        <w:gridCol w:w="1350"/>
        <w:gridCol w:w="236"/>
        <w:gridCol w:w="1229"/>
        <w:gridCol w:w="236"/>
        <w:gridCol w:w="1359"/>
        <w:gridCol w:w="236"/>
        <w:gridCol w:w="1206"/>
      </w:tblGrid>
      <w:tr w:rsidR="00E20F57" w:rsidRPr="0080758A" w14:paraId="70E6F787" w14:textId="77777777" w:rsidTr="00601DA4">
        <w:tc>
          <w:tcPr>
            <w:tcW w:w="2610" w:type="dxa"/>
            <w:vAlign w:val="bottom"/>
          </w:tcPr>
          <w:p w14:paraId="4F7F3DE8" w14:textId="77777777" w:rsidR="00E20F57" w:rsidRPr="0080758A" w:rsidRDefault="00E20F57" w:rsidP="00E20F57">
            <w:pPr>
              <w:shd w:val="clear" w:color="auto" w:fill="FFFFFF"/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5F76C7DE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DE80A3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74F9EA1E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szCs w:val="22"/>
                <w:lang w:bidi="th-TH"/>
              </w:rPr>
            </w:pPr>
            <w:r w:rsidRPr="0080758A">
              <w:rPr>
                <w:b/>
                <w:bCs/>
                <w:szCs w:val="22"/>
                <w:lang w:bidi="th-TH"/>
              </w:rPr>
              <w:t>Consolidated</w:t>
            </w:r>
          </w:p>
        </w:tc>
        <w:tc>
          <w:tcPr>
            <w:tcW w:w="236" w:type="dxa"/>
            <w:vAlign w:val="bottom"/>
          </w:tcPr>
          <w:p w14:paraId="3297794F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szCs w:val="22"/>
                <w:lang w:bidi="th-TH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7815A1A4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szCs w:val="22"/>
                <w:lang w:bidi="th-TH"/>
              </w:rPr>
            </w:pPr>
            <w:r w:rsidRPr="0080758A">
              <w:rPr>
                <w:b/>
                <w:bCs/>
                <w:szCs w:val="22"/>
                <w:lang w:bidi="th-TH"/>
              </w:rPr>
              <w:t>Separate</w:t>
            </w:r>
          </w:p>
        </w:tc>
      </w:tr>
      <w:tr w:rsidR="00E20F57" w:rsidRPr="0080758A" w14:paraId="45FF65F1" w14:textId="77777777" w:rsidTr="00601DA4">
        <w:tc>
          <w:tcPr>
            <w:tcW w:w="2610" w:type="dxa"/>
            <w:vAlign w:val="bottom"/>
          </w:tcPr>
          <w:p w14:paraId="67B2E60F" w14:textId="77777777" w:rsidR="00E20F57" w:rsidRPr="0080758A" w:rsidRDefault="00E20F57" w:rsidP="00E20F57">
            <w:pPr>
              <w:shd w:val="clear" w:color="auto" w:fill="FFFFFF"/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5530BC91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9BEEED3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3CDD00ED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  <w:r w:rsidRPr="0080758A">
              <w:rPr>
                <w:b/>
                <w:bCs/>
                <w:szCs w:val="22"/>
                <w:lang w:bidi="th-TH"/>
              </w:rPr>
              <w:t>financial statements</w:t>
            </w:r>
          </w:p>
        </w:tc>
        <w:tc>
          <w:tcPr>
            <w:tcW w:w="236" w:type="dxa"/>
            <w:vAlign w:val="bottom"/>
          </w:tcPr>
          <w:p w14:paraId="057949A3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szCs w:val="22"/>
                <w:lang w:bidi="th-TH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190A94E9" w14:textId="77777777" w:rsidR="00E20F57" w:rsidRPr="0080758A" w:rsidRDefault="00E20F57" w:rsidP="00E20F57">
            <w:pPr>
              <w:spacing w:line="240" w:lineRule="auto"/>
              <w:ind w:left="567" w:hanging="567"/>
              <w:jc w:val="center"/>
              <w:rPr>
                <w:b/>
                <w:bCs/>
                <w:szCs w:val="22"/>
                <w:lang w:bidi="th-TH"/>
              </w:rPr>
            </w:pPr>
            <w:r w:rsidRPr="0080758A">
              <w:rPr>
                <w:b/>
                <w:bCs/>
                <w:szCs w:val="22"/>
                <w:lang w:bidi="th-TH"/>
              </w:rPr>
              <w:t>financial statements</w:t>
            </w:r>
          </w:p>
        </w:tc>
      </w:tr>
      <w:tr w:rsidR="00C5010F" w:rsidRPr="0080758A" w14:paraId="2F3C5203" w14:textId="77777777" w:rsidTr="00601DA4">
        <w:tc>
          <w:tcPr>
            <w:tcW w:w="2610" w:type="dxa"/>
            <w:vAlign w:val="bottom"/>
          </w:tcPr>
          <w:p w14:paraId="71F6AA56" w14:textId="77777777" w:rsidR="00C5010F" w:rsidRPr="0080758A" w:rsidRDefault="00C5010F" w:rsidP="00C5010F">
            <w:pPr>
              <w:shd w:val="clear" w:color="auto" w:fill="FFFFFF"/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1EF192A4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493588C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B8CAD4" w14:textId="3FCDC7F5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4E6806">
              <w:rPr>
                <w:bCs/>
                <w:szCs w:val="22"/>
              </w:rPr>
              <w:t xml:space="preserve">30 </w:t>
            </w:r>
            <w:r>
              <w:rPr>
                <w:bCs/>
                <w:szCs w:val="22"/>
              </w:rPr>
              <w:t>September</w:t>
            </w:r>
          </w:p>
        </w:tc>
        <w:tc>
          <w:tcPr>
            <w:tcW w:w="236" w:type="dxa"/>
            <w:vAlign w:val="bottom"/>
          </w:tcPr>
          <w:p w14:paraId="3349E3EF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229" w:type="dxa"/>
            <w:vAlign w:val="bottom"/>
          </w:tcPr>
          <w:p w14:paraId="34BA1527" w14:textId="6F142F9D" w:rsidR="00C5010F" w:rsidRPr="0080758A" w:rsidRDefault="00C5010F" w:rsidP="00C5010F">
            <w:pPr>
              <w:spacing w:line="240" w:lineRule="atLeast"/>
              <w:ind w:left="-160" w:right="-170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61CA3E06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26BA699D" w14:textId="18B2F143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4E6806">
              <w:rPr>
                <w:bCs/>
                <w:szCs w:val="22"/>
              </w:rPr>
              <w:t xml:space="preserve">30 </w:t>
            </w:r>
            <w:r>
              <w:rPr>
                <w:bCs/>
                <w:szCs w:val="22"/>
              </w:rPr>
              <w:t>September</w:t>
            </w:r>
          </w:p>
        </w:tc>
        <w:tc>
          <w:tcPr>
            <w:tcW w:w="236" w:type="dxa"/>
            <w:vAlign w:val="bottom"/>
          </w:tcPr>
          <w:p w14:paraId="5872620F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3728B1DE" w14:textId="37C583A3" w:rsidR="00C5010F" w:rsidRPr="0080758A" w:rsidRDefault="00C5010F" w:rsidP="00C5010F">
            <w:pPr>
              <w:spacing w:line="240" w:lineRule="atLeast"/>
              <w:ind w:left="-140" w:right="-140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31 December</w:t>
            </w:r>
          </w:p>
        </w:tc>
      </w:tr>
      <w:tr w:rsidR="00C5010F" w:rsidRPr="0080758A" w14:paraId="2B643D70" w14:textId="77777777" w:rsidTr="00601DA4">
        <w:tc>
          <w:tcPr>
            <w:tcW w:w="2610" w:type="dxa"/>
            <w:vAlign w:val="bottom"/>
          </w:tcPr>
          <w:p w14:paraId="3823180E" w14:textId="77777777" w:rsidR="00C5010F" w:rsidRPr="0080758A" w:rsidRDefault="00C5010F" w:rsidP="00C5010F">
            <w:pPr>
              <w:shd w:val="clear" w:color="auto" w:fill="FFFFFF"/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355E9832" w14:textId="27CF9436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901781B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69514B" w14:textId="10055DF3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2023</w:t>
            </w:r>
          </w:p>
        </w:tc>
        <w:tc>
          <w:tcPr>
            <w:tcW w:w="236" w:type="dxa"/>
            <w:vAlign w:val="bottom"/>
          </w:tcPr>
          <w:p w14:paraId="1B60678A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229" w:type="dxa"/>
            <w:vAlign w:val="bottom"/>
          </w:tcPr>
          <w:p w14:paraId="5C70E2F0" w14:textId="353F33FD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2022</w:t>
            </w:r>
          </w:p>
        </w:tc>
        <w:tc>
          <w:tcPr>
            <w:tcW w:w="236" w:type="dxa"/>
            <w:vAlign w:val="bottom"/>
          </w:tcPr>
          <w:p w14:paraId="71BEE7CD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43CFA2C7" w14:textId="215C2BF0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2023</w:t>
            </w:r>
          </w:p>
        </w:tc>
        <w:tc>
          <w:tcPr>
            <w:tcW w:w="236" w:type="dxa"/>
            <w:vAlign w:val="bottom"/>
          </w:tcPr>
          <w:p w14:paraId="0FA47726" w14:textId="77777777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337BB1E4" w14:textId="6BA9A725" w:rsidR="00C5010F" w:rsidRPr="0080758A" w:rsidRDefault="00C5010F" w:rsidP="00C5010F">
            <w:pPr>
              <w:spacing w:line="240" w:lineRule="atLeast"/>
              <w:ind w:left="-79" w:right="-79"/>
              <w:jc w:val="center"/>
              <w:rPr>
                <w:szCs w:val="22"/>
                <w:lang w:val="en-US" w:bidi="th-TH"/>
              </w:rPr>
            </w:pPr>
            <w:r w:rsidRPr="0080758A">
              <w:rPr>
                <w:szCs w:val="22"/>
              </w:rPr>
              <w:t>2022</w:t>
            </w:r>
          </w:p>
        </w:tc>
      </w:tr>
      <w:tr w:rsidR="00C5010F" w:rsidRPr="0080758A" w14:paraId="469A5351" w14:textId="77777777" w:rsidTr="00601DA4">
        <w:tc>
          <w:tcPr>
            <w:tcW w:w="2610" w:type="dxa"/>
            <w:vAlign w:val="bottom"/>
          </w:tcPr>
          <w:p w14:paraId="3F95C1B6" w14:textId="77777777" w:rsidR="00C5010F" w:rsidRPr="0080758A" w:rsidRDefault="00C5010F" w:rsidP="00C5010F">
            <w:pPr>
              <w:shd w:val="clear" w:color="auto" w:fill="FFFFFF"/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F353CA7" w14:textId="77777777" w:rsidR="00C5010F" w:rsidRPr="0080758A" w:rsidRDefault="00C5010F" w:rsidP="00C5010F">
            <w:pPr>
              <w:spacing w:line="240" w:lineRule="auto"/>
              <w:ind w:right="57"/>
              <w:jc w:val="center"/>
              <w:rPr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864D531" w14:textId="77777777" w:rsidR="00C5010F" w:rsidRPr="0080758A" w:rsidRDefault="00C5010F" w:rsidP="00C5010F">
            <w:pPr>
              <w:spacing w:line="240" w:lineRule="auto"/>
              <w:ind w:right="57"/>
              <w:jc w:val="center"/>
              <w:rPr>
                <w:i/>
                <w:iCs/>
                <w:szCs w:val="22"/>
                <w:lang w:val="en-US" w:bidi="th-TH"/>
              </w:rPr>
            </w:pPr>
          </w:p>
        </w:tc>
        <w:tc>
          <w:tcPr>
            <w:tcW w:w="5852" w:type="dxa"/>
            <w:gridSpan w:val="7"/>
            <w:vAlign w:val="bottom"/>
          </w:tcPr>
          <w:p w14:paraId="7F53A2D2" w14:textId="77777777" w:rsidR="00C5010F" w:rsidRPr="0080758A" w:rsidRDefault="00C5010F" w:rsidP="00C5010F">
            <w:pPr>
              <w:spacing w:line="240" w:lineRule="auto"/>
              <w:ind w:right="57"/>
              <w:jc w:val="center"/>
              <w:rPr>
                <w:szCs w:val="22"/>
                <w:lang w:val="en-US" w:bidi="th-TH"/>
              </w:rPr>
            </w:pPr>
            <w:r w:rsidRPr="0080758A">
              <w:rPr>
                <w:i/>
                <w:iCs/>
                <w:szCs w:val="22"/>
                <w:lang w:val="en-US" w:bidi="th-TH"/>
              </w:rPr>
              <w:t>(</w:t>
            </w:r>
            <w:proofErr w:type="gramStart"/>
            <w:r w:rsidRPr="0080758A">
              <w:rPr>
                <w:i/>
                <w:iCs/>
                <w:szCs w:val="22"/>
                <w:lang w:val="en-US" w:bidi="th-TH"/>
              </w:rPr>
              <w:t>in</w:t>
            </w:r>
            <w:proofErr w:type="gramEnd"/>
            <w:r w:rsidRPr="0080758A">
              <w:rPr>
                <w:i/>
                <w:iCs/>
                <w:szCs w:val="22"/>
                <w:lang w:val="en-US" w:bidi="th-TH"/>
              </w:rPr>
              <w:t xml:space="preserve"> thousand Baht)</w:t>
            </w:r>
          </w:p>
        </w:tc>
      </w:tr>
      <w:tr w:rsidR="00C5010F" w:rsidRPr="0080758A" w14:paraId="186B2D57" w14:textId="77777777" w:rsidTr="00601DA4">
        <w:tc>
          <w:tcPr>
            <w:tcW w:w="2610" w:type="dxa"/>
            <w:vAlign w:val="bottom"/>
          </w:tcPr>
          <w:p w14:paraId="231B9BA5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>Within credit terms</w:t>
            </w:r>
          </w:p>
        </w:tc>
        <w:tc>
          <w:tcPr>
            <w:tcW w:w="811" w:type="dxa"/>
          </w:tcPr>
          <w:p w14:paraId="752ED1C5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203261B0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47DA5ECD" w14:textId="0D54B1F7" w:rsidR="00ED558C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425,893</w:t>
            </w:r>
          </w:p>
        </w:tc>
        <w:tc>
          <w:tcPr>
            <w:tcW w:w="236" w:type="dxa"/>
          </w:tcPr>
          <w:p w14:paraId="1F73AB5A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33815D1C" w14:textId="2C9450FC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89718F">
              <w:rPr>
                <w:szCs w:val="22"/>
                <w:lang w:val="en-US" w:bidi="th-TH"/>
              </w:rPr>
              <w:t>437,390</w:t>
            </w:r>
          </w:p>
        </w:tc>
        <w:tc>
          <w:tcPr>
            <w:tcW w:w="236" w:type="dxa"/>
          </w:tcPr>
          <w:p w14:paraId="04DDC49B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</w:tcPr>
          <w:p w14:paraId="4ACC2215" w14:textId="04021287" w:rsidR="00ED558C" w:rsidRPr="00B94A17" w:rsidRDefault="00ED558C" w:rsidP="00ED558C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259,087</w:t>
            </w:r>
          </w:p>
        </w:tc>
        <w:tc>
          <w:tcPr>
            <w:tcW w:w="236" w:type="dxa"/>
          </w:tcPr>
          <w:p w14:paraId="14446D2D" w14:textId="1178AD32" w:rsidR="00C5010F" w:rsidRPr="0080758A" w:rsidRDefault="00C5010F" w:rsidP="00ED558C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center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201D2041" w14:textId="55091636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89718F">
              <w:rPr>
                <w:szCs w:val="22"/>
                <w:lang w:val="en-AU" w:bidi="th-TH"/>
              </w:rPr>
              <w:t>268,185</w:t>
            </w:r>
          </w:p>
        </w:tc>
      </w:tr>
      <w:tr w:rsidR="00C5010F" w:rsidRPr="0080758A" w14:paraId="54E18DB8" w14:textId="77777777" w:rsidTr="00601DA4">
        <w:tc>
          <w:tcPr>
            <w:tcW w:w="2610" w:type="dxa"/>
            <w:vAlign w:val="bottom"/>
          </w:tcPr>
          <w:p w14:paraId="62B72045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>Overdue:</w:t>
            </w:r>
          </w:p>
        </w:tc>
        <w:tc>
          <w:tcPr>
            <w:tcW w:w="811" w:type="dxa"/>
          </w:tcPr>
          <w:p w14:paraId="265DE3B7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7AF5A57D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3CDAAD96" w14:textId="77777777" w:rsidR="00C5010F" w:rsidRPr="0080758A" w:rsidRDefault="00C5010F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2C423307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02AC5DBA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2994554E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</w:tcPr>
          <w:p w14:paraId="3A9955AC" w14:textId="77777777" w:rsidR="00C5010F" w:rsidRPr="00ED558C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27788B24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567EADE2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</w:tr>
      <w:tr w:rsidR="00C5010F" w:rsidRPr="0080758A" w14:paraId="433A0BE0" w14:textId="77777777" w:rsidTr="00601DA4">
        <w:tc>
          <w:tcPr>
            <w:tcW w:w="2610" w:type="dxa"/>
            <w:vAlign w:val="bottom"/>
          </w:tcPr>
          <w:p w14:paraId="6C06A4C8" w14:textId="77777777" w:rsidR="00C5010F" w:rsidRPr="0080758A" w:rsidRDefault="00C5010F" w:rsidP="00C5010F">
            <w:pPr>
              <w:spacing w:line="240" w:lineRule="auto"/>
              <w:ind w:left="342" w:hanging="342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ab/>
              <w:t>Less than 3 months</w:t>
            </w:r>
          </w:p>
        </w:tc>
        <w:tc>
          <w:tcPr>
            <w:tcW w:w="811" w:type="dxa"/>
          </w:tcPr>
          <w:p w14:paraId="55EC7DCC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6CA2DFBC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3F6E2D54" w14:textId="149DA146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59,909</w:t>
            </w:r>
          </w:p>
        </w:tc>
        <w:tc>
          <w:tcPr>
            <w:tcW w:w="236" w:type="dxa"/>
          </w:tcPr>
          <w:p w14:paraId="00CDB714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6EF51949" w14:textId="37F954A5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89718F">
              <w:rPr>
                <w:szCs w:val="22"/>
                <w:lang w:val="en-AU" w:bidi="th-TH"/>
              </w:rPr>
              <w:t>77,018</w:t>
            </w:r>
          </w:p>
        </w:tc>
        <w:tc>
          <w:tcPr>
            <w:tcW w:w="236" w:type="dxa"/>
          </w:tcPr>
          <w:p w14:paraId="4BD7E701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</w:tcPr>
          <w:p w14:paraId="34C5DC84" w14:textId="64145000" w:rsidR="00C5010F" w:rsidRPr="00ED558C" w:rsidRDefault="00ED558C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rFonts w:cstheme="minorBidi"/>
                <w:szCs w:val="22"/>
                <w:cs/>
                <w:lang w:val="en-AU" w:bidi="th-TH"/>
              </w:rPr>
            </w:pPr>
            <w:r w:rsidRPr="00ED558C">
              <w:rPr>
                <w:rFonts w:cstheme="minorBidi"/>
                <w:szCs w:val="22"/>
                <w:lang w:val="en-AU" w:bidi="th-TH"/>
              </w:rPr>
              <w:t>7,146</w:t>
            </w:r>
          </w:p>
        </w:tc>
        <w:tc>
          <w:tcPr>
            <w:tcW w:w="236" w:type="dxa"/>
          </w:tcPr>
          <w:p w14:paraId="25A994EA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75C28A21" w14:textId="7ED0EB46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89718F">
              <w:rPr>
                <w:szCs w:val="22"/>
                <w:lang w:val="en-AU" w:bidi="th-TH"/>
              </w:rPr>
              <w:t>20,166</w:t>
            </w:r>
          </w:p>
        </w:tc>
      </w:tr>
      <w:tr w:rsidR="00C5010F" w:rsidRPr="0080758A" w14:paraId="311C4F38" w14:textId="77777777" w:rsidTr="0080758A">
        <w:trPr>
          <w:trHeight w:val="60"/>
        </w:trPr>
        <w:tc>
          <w:tcPr>
            <w:tcW w:w="2610" w:type="dxa"/>
            <w:vAlign w:val="bottom"/>
          </w:tcPr>
          <w:p w14:paraId="24E65BD4" w14:textId="18053FDC" w:rsidR="00C5010F" w:rsidRPr="0080758A" w:rsidRDefault="00C5010F" w:rsidP="00C5010F">
            <w:pPr>
              <w:spacing w:line="240" w:lineRule="auto"/>
              <w:ind w:left="342" w:hanging="342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ab/>
              <w:t>3</w:t>
            </w:r>
            <w:r w:rsidRPr="0080758A">
              <w:rPr>
                <w:szCs w:val="22"/>
                <w:cs/>
                <w:lang w:val="en-US" w:bidi="th-TH"/>
              </w:rPr>
              <w:t xml:space="preserve"> </w:t>
            </w:r>
            <w:r w:rsidRPr="0080758A">
              <w:rPr>
                <w:szCs w:val="22"/>
                <w:lang w:val="en-US" w:bidi="th-TH"/>
              </w:rPr>
              <w:t>-</w:t>
            </w:r>
            <w:r w:rsidRPr="0080758A">
              <w:rPr>
                <w:szCs w:val="22"/>
                <w:cs/>
                <w:lang w:val="en-US" w:bidi="th-TH"/>
              </w:rPr>
              <w:t xml:space="preserve"> </w:t>
            </w:r>
            <w:r w:rsidRPr="0080758A">
              <w:rPr>
                <w:szCs w:val="22"/>
                <w:lang w:val="en-US" w:bidi="th-TH"/>
              </w:rPr>
              <w:t>6 months</w:t>
            </w:r>
          </w:p>
        </w:tc>
        <w:tc>
          <w:tcPr>
            <w:tcW w:w="811" w:type="dxa"/>
          </w:tcPr>
          <w:p w14:paraId="345DAA7C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0862220E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37C11FBE" w14:textId="0A0E554C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cs/>
                <w:lang w:val="en-AU" w:bidi="th-TH"/>
              </w:rPr>
            </w:pPr>
            <w:r>
              <w:rPr>
                <w:szCs w:val="22"/>
                <w:lang w:val="en-AU" w:bidi="th-TH"/>
              </w:rPr>
              <w:t>4,855</w:t>
            </w:r>
          </w:p>
        </w:tc>
        <w:tc>
          <w:tcPr>
            <w:tcW w:w="236" w:type="dxa"/>
          </w:tcPr>
          <w:p w14:paraId="06EB9FC2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185C7FE4" w14:textId="7EED0ADE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US" w:bidi="th-TH"/>
              </w:rPr>
            </w:pPr>
            <w:r w:rsidRPr="0089718F">
              <w:rPr>
                <w:szCs w:val="22"/>
                <w:lang w:val="en-US" w:bidi="th-TH"/>
              </w:rPr>
              <w:t>7,743</w:t>
            </w:r>
          </w:p>
        </w:tc>
        <w:tc>
          <w:tcPr>
            <w:tcW w:w="236" w:type="dxa"/>
          </w:tcPr>
          <w:p w14:paraId="2FA2F9F6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  <w:vAlign w:val="bottom"/>
          </w:tcPr>
          <w:p w14:paraId="1A5C2BAF" w14:textId="5A804472" w:rsidR="00C5010F" w:rsidRPr="00ED558C" w:rsidRDefault="00ED558C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ED558C">
              <w:rPr>
                <w:szCs w:val="22"/>
                <w:lang w:val="en-AU" w:bidi="th-TH"/>
              </w:rPr>
              <w:t>4,531</w:t>
            </w:r>
          </w:p>
        </w:tc>
        <w:tc>
          <w:tcPr>
            <w:tcW w:w="236" w:type="dxa"/>
          </w:tcPr>
          <w:p w14:paraId="5D049FD4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15747E41" w14:textId="5D16E90F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89718F">
              <w:rPr>
                <w:szCs w:val="22"/>
                <w:lang w:val="en-AU" w:bidi="th-TH"/>
              </w:rPr>
              <w:t>3,827</w:t>
            </w:r>
          </w:p>
        </w:tc>
      </w:tr>
      <w:tr w:rsidR="00C5010F" w:rsidRPr="0080758A" w14:paraId="2F10FAA9" w14:textId="77777777" w:rsidTr="00601DA4">
        <w:tc>
          <w:tcPr>
            <w:tcW w:w="2610" w:type="dxa"/>
            <w:vAlign w:val="bottom"/>
          </w:tcPr>
          <w:p w14:paraId="6A083449" w14:textId="789CA093" w:rsidR="00C5010F" w:rsidRPr="0080758A" w:rsidRDefault="00C5010F" w:rsidP="00C5010F">
            <w:pPr>
              <w:spacing w:line="240" w:lineRule="auto"/>
              <w:ind w:left="342" w:hanging="342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ab/>
              <w:t>6</w:t>
            </w:r>
            <w:r w:rsidRPr="0080758A">
              <w:rPr>
                <w:szCs w:val="22"/>
                <w:cs/>
                <w:lang w:val="en-US" w:bidi="th-TH"/>
              </w:rPr>
              <w:t xml:space="preserve"> </w:t>
            </w:r>
            <w:r w:rsidRPr="0080758A">
              <w:rPr>
                <w:szCs w:val="22"/>
                <w:lang w:val="en-US" w:bidi="th-TH"/>
              </w:rPr>
              <w:t>-</w:t>
            </w:r>
            <w:r w:rsidRPr="0080758A">
              <w:rPr>
                <w:szCs w:val="22"/>
                <w:cs/>
                <w:lang w:val="en-US" w:bidi="th-TH"/>
              </w:rPr>
              <w:t xml:space="preserve"> </w:t>
            </w:r>
            <w:r w:rsidRPr="0080758A">
              <w:rPr>
                <w:szCs w:val="22"/>
                <w:lang w:val="en-US" w:bidi="th-TH"/>
              </w:rPr>
              <w:t>12 months</w:t>
            </w:r>
          </w:p>
        </w:tc>
        <w:tc>
          <w:tcPr>
            <w:tcW w:w="811" w:type="dxa"/>
          </w:tcPr>
          <w:p w14:paraId="57CAC85C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19754438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42C6E72B" w14:textId="7FD42562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3,541</w:t>
            </w:r>
          </w:p>
        </w:tc>
        <w:tc>
          <w:tcPr>
            <w:tcW w:w="236" w:type="dxa"/>
          </w:tcPr>
          <w:p w14:paraId="639F39C1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6E7798D9" w14:textId="12F9C5BF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US" w:bidi="th-TH"/>
              </w:rPr>
            </w:pPr>
            <w:r w:rsidRPr="0089718F">
              <w:rPr>
                <w:szCs w:val="22"/>
                <w:lang w:val="en-US" w:bidi="th-TH"/>
              </w:rPr>
              <w:t>2,652</w:t>
            </w:r>
          </w:p>
        </w:tc>
        <w:tc>
          <w:tcPr>
            <w:tcW w:w="236" w:type="dxa"/>
          </w:tcPr>
          <w:p w14:paraId="7D2FA0B5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  <w:vAlign w:val="bottom"/>
          </w:tcPr>
          <w:p w14:paraId="273544E7" w14:textId="7EB1B986" w:rsidR="00C5010F" w:rsidRPr="00ED558C" w:rsidRDefault="00ED558C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ED558C">
              <w:rPr>
                <w:szCs w:val="22"/>
                <w:lang w:val="en-AU" w:bidi="th-TH"/>
              </w:rPr>
              <w:t>1,873</w:t>
            </w:r>
          </w:p>
        </w:tc>
        <w:tc>
          <w:tcPr>
            <w:tcW w:w="236" w:type="dxa"/>
          </w:tcPr>
          <w:p w14:paraId="41A12337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5DD0D1E4" w14:textId="729F0266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841</w:t>
            </w:r>
          </w:p>
        </w:tc>
      </w:tr>
      <w:tr w:rsidR="00C5010F" w:rsidRPr="0080758A" w14:paraId="16BBE5F7" w14:textId="77777777" w:rsidTr="00601DA4">
        <w:tc>
          <w:tcPr>
            <w:tcW w:w="2610" w:type="dxa"/>
            <w:vAlign w:val="bottom"/>
          </w:tcPr>
          <w:p w14:paraId="3517C123" w14:textId="354EF7BB" w:rsidR="00C5010F" w:rsidRPr="0080758A" w:rsidRDefault="00C5010F" w:rsidP="00C5010F">
            <w:pPr>
              <w:spacing w:line="240" w:lineRule="auto"/>
              <w:ind w:left="342" w:hanging="342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 xml:space="preserve">      More than 12 months</w:t>
            </w:r>
          </w:p>
        </w:tc>
        <w:tc>
          <w:tcPr>
            <w:tcW w:w="811" w:type="dxa"/>
          </w:tcPr>
          <w:p w14:paraId="6B5927FD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566011AA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0" w:type="dxa"/>
          </w:tcPr>
          <w:p w14:paraId="3E92913B" w14:textId="1E8EAB83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6,564</w:t>
            </w:r>
          </w:p>
        </w:tc>
        <w:tc>
          <w:tcPr>
            <w:tcW w:w="236" w:type="dxa"/>
          </w:tcPr>
          <w:p w14:paraId="17DA628C" w14:textId="77777777" w:rsidR="00C5010F" w:rsidRPr="0080758A" w:rsidRDefault="00C5010F" w:rsidP="00C5010F">
            <w:pPr>
              <w:tabs>
                <w:tab w:val="decimal" w:pos="520"/>
              </w:tabs>
              <w:spacing w:line="240" w:lineRule="atLeast"/>
              <w:ind w:right="102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229" w:type="dxa"/>
          </w:tcPr>
          <w:p w14:paraId="30034DBB" w14:textId="4054F05E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US" w:bidi="th-TH"/>
              </w:rPr>
            </w:pPr>
            <w:r w:rsidRPr="0089718F">
              <w:rPr>
                <w:szCs w:val="22"/>
                <w:lang w:val="en-US" w:bidi="th-TH"/>
              </w:rPr>
              <w:t>8,775</w:t>
            </w:r>
          </w:p>
        </w:tc>
        <w:tc>
          <w:tcPr>
            <w:tcW w:w="236" w:type="dxa"/>
          </w:tcPr>
          <w:p w14:paraId="09C9D39B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  <w:vAlign w:val="bottom"/>
          </w:tcPr>
          <w:p w14:paraId="1EC79E87" w14:textId="06161E5E" w:rsidR="00C5010F" w:rsidRPr="00ED558C" w:rsidRDefault="00ED558C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  <w:r w:rsidRPr="00ED558C">
              <w:rPr>
                <w:szCs w:val="22"/>
                <w:lang w:val="en-AU" w:bidi="th-TH"/>
              </w:rPr>
              <w:t>3,201</w:t>
            </w:r>
          </w:p>
        </w:tc>
        <w:tc>
          <w:tcPr>
            <w:tcW w:w="236" w:type="dxa"/>
          </w:tcPr>
          <w:p w14:paraId="6B1963E0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4819897A" w14:textId="24A5B0A6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1,257</w:t>
            </w:r>
          </w:p>
        </w:tc>
      </w:tr>
      <w:tr w:rsidR="00C5010F" w:rsidRPr="0080758A" w14:paraId="0D7D33D2" w14:textId="77777777" w:rsidTr="003E794E">
        <w:tc>
          <w:tcPr>
            <w:tcW w:w="2610" w:type="dxa"/>
            <w:vAlign w:val="bottom"/>
          </w:tcPr>
          <w:p w14:paraId="2617D563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7B61F9B9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78B62856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F366E70" w14:textId="1F22EEA1" w:rsidR="00ED558C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500,762</w:t>
            </w:r>
          </w:p>
        </w:tc>
        <w:tc>
          <w:tcPr>
            <w:tcW w:w="236" w:type="dxa"/>
          </w:tcPr>
          <w:p w14:paraId="6637C0FC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3F37EF5" w14:textId="515EE8EE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US" w:bidi="th-TH"/>
              </w:rPr>
            </w:pPr>
            <w:r w:rsidRPr="0089718F">
              <w:rPr>
                <w:b/>
                <w:bCs/>
                <w:szCs w:val="22"/>
                <w:lang w:val="en-US" w:bidi="th-TH"/>
              </w:rPr>
              <w:t>533,578</w:t>
            </w:r>
          </w:p>
        </w:tc>
        <w:tc>
          <w:tcPr>
            <w:tcW w:w="236" w:type="dxa"/>
          </w:tcPr>
          <w:p w14:paraId="2F5A36B3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</w:tcPr>
          <w:p w14:paraId="32F1459F" w14:textId="1EADB51A" w:rsidR="00C5010F" w:rsidRPr="00EF630A" w:rsidRDefault="00ED558C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275,838</w:t>
            </w:r>
          </w:p>
        </w:tc>
        <w:tc>
          <w:tcPr>
            <w:tcW w:w="236" w:type="dxa"/>
          </w:tcPr>
          <w:p w14:paraId="6D08C15F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3EF46D6" w14:textId="400E9BC5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  <w:r w:rsidRPr="0089718F">
              <w:rPr>
                <w:b/>
                <w:bCs/>
                <w:szCs w:val="22"/>
                <w:lang w:val="en-AU" w:bidi="th-TH"/>
              </w:rPr>
              <w:t>294,276</w:t>
            </w:r>
          </w:p>
        </w:tc>
      </w:tr>
      <w:tr w:rsidR="00C5010F" w:rsidRPr="0080758A" w14:paraId="7C0A07C8" w14:textId="77777777" w:rsidTr="003E794E">
        <w:tc>
          <w:tcPr>
            <w:tcW w:w="2610" w:type="dxa"/>
            <w:vAlign w:val="bottom"/>
          </w:tcPr>
          <w:p w14:paraId="3BE4E702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577EFCA9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3DAFBD6E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A02FD3B" w14:textId="77777777" w:rsidR="00C5010F" w:rsidRPr="00F4594C" w:rsidRDefault="00C5010F" w:rsidP="00C5010F">
            <w:pPr>
              <w:tabs>
                <w:tab w:val="decimal" w:pos="979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7FB972DB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08784521" w14:textId="77777777" w:rsidR="00C5010F" w:rsidRPr="0089718F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900C95A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</w:tcPr>
          <w:p w14:paraId="7E39244F" w14:textId="77777777" w:rsidR="00C5010F" w:rsidRPr="00EF630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132E7C0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48F1B719" w14:textId="77777777" w:rsidR="00C5010F" w:rsidRPr="0089718F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</w:tr>
      <w:tr w:rsidR="00C5010F" w:rsidRPr="0080758A" w14:paraId="7FD19B1E" w14:textId="77777777" w:rsidTr="00601DA4">
        <w:tc>
          <w:tcPr>
            <w:tcW w:w="3421" w:type="dxa"/>
            <w:gridSpan w:val="2"/>
            <w:vAlign w:val="bottom"/>
          </w:tcPr>
          <w:p w14:paraId="04B6B7A3" w14:textId="3695B634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 w:rsidRPr="0080758A">
              <w:rPr>
                <w:i/>
                <w:iCs/>
                <w:szCs w:val="22"/>
                <w:lang w:val="en-US" w:bidi="th-TH"/>
              </w:rPr>
              <w:t>Less</w:t>
            </w:r>
            <w:r w:rsidRPr="0080758A">
              <w:rPr>
                <w:szCs w:val="22"/>
                <w:lang w:val="en-US" w:bidi="th-TH"/>
              </w:rPr>
              <w:t xml:space="preserve"> allowance for books returns</w:t>
            </w:r>
          </w:p>
        </w:tc>
        <w:tc>
          <w:tcPr>
            <w:tcW w:w="270" w:type="dxa"/>
          </w:tcPr>
          <w:p w14:paraId="70AFA6B4" w14:textId="77777777" w:rsidR="00C5010F" w:rsidRPr="0080758A" w:rsidRDefault="00C5010F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D9B33F7" w14:textId="50E636D2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(545)</w:t>
            </w:r>
          </w:p>
        </w:tc>
        <w:tc>
          <w:tcPr>
            <w:tcW w:w="236" w:type="dxa"/>
          </w:tcPr>
          <w:p w14:paraId="662545D9" w14:textId="77777777" w:rsidR="00C5010F" w:rsidRPr="0080758A" w:rsidRDefault="00C5010F" w:rsidP="00C5010F">
            <w:pPr>
              <w:tabs>
                <w:tab w:val="left" w:pos="540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3EF57BBC" w14:textId="6CEB97B1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(463)</w:t>
            </w:r>
          </w:p>
        </w:tc>
        <w:tc>
          <w:tcPr>
            <w:tcW w:w="236" w:type="dxa"/>
          </w:tcPr>
          <w:p w14:paraId="6A98B655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</w:tcPr>
          <w:p w14:paraId="7F97CF50" w14:textId="00F90006" w:rsidR="00ED558C" w:rsidRPr="00EF630A" w:rsidRDefault="00ED558C" w:rsidP="00AB3AE3">
            <w:pPr>
              <w:tabs>
                <w:tab w:val="decimal" w:pos="806"/>
              </w:tabs>
              <w:spacing w:line="240" w:lineRule="auto"/>
              <w:ind w:right="101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 xml:space="preserve">  -</w:t>
            </w:r>
          </w:p>
        </w:tc>
        <w:tc>
          <w:tcPr>
            <w:tcW w:w="236" w:type="dxa"/>
          </w:tcPr>
          <w:p w14:paraId="7DF93A9A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5D4A209A" w14:textId="5BE0911D" w:rsidR="00C5010F" w:rsidRPr="0080758A" w:rsidRDefault="00C5010F" w:rsidP="00C5010F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</w:tr>
      <w:tr w:rsidR="00C5010F" w:rsidRPr="0080758A" w14:paraId="5338205F" w14:textId="77777777" w:rsidTr="00601DA4">
        <w:tc>
          <w:tcPr>
            <w:tcW w:w="3421" w:type="dxa"/>
            <w:gridSpan w:val="2"/>
            <w:vAlign w:val="bottom"/>
          </w:tcPr>
          <w:p w14:paraId="2738D2AC" w14:textId="6B191CF5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 w:rsidRPr="0080758A">
              <w:rPr>
                <w:i/>
                <w:iCs/>
                <w:szCs w:val="22"/>
                <w:lang w:val="en-US" w:bidi="th-TH"/>
              </w:rPr>
              <w:t xml:space="preserve">        </w:t>
            </w:r>
            <w:r w:rsidRPr="0080758A">
              <w:rPr>
                <w:szCs w:val="22"/>
                <w:lang w:val="en-US" w:bidi="th-TH"/>
              </w:rPr>
              <w:t>allowance for magazines returns</w:t>
            </w:r>
          </w:p>
        </w:tc>
        <w:tc>
          <w:tcPr>
            <w:tcW w:w="270" w:type="dxa"/>
          </w:tcPr>
          <w:p w14:paraId="49F6E53A" w14:textId="77777777" w:rsidR="00C5010F" w:rsidRPr="0080758A" w:rsidRDefault="00C5010F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FC4CC9F" w14:textId="18D26BCC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(209)</w:t>
            </w:r>
          </w:p>
        </w:tc>
        <w:tc>
          <w:tcPr>
            <w:tcW w:w="236" w:type="dxa"/>
          </w:tcPr>
          <w:p w14:paraId="5BEAAE7A" w14:textId="77777777" w:rsidR="00C5010F" w:rsidRPr="0080758A" w:rsidRDefault="00C5010F" w:rsidP="00C5010F">
            <w:pPr>
              <w:tabs>
                <w:tab w:val="left" w:pos="540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</w:tcPr>
          <w:p w14:paraId="5534596F" w14:textId="4DE5DC03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(252)</w:t>
            </w:r>
          </w:p>
        </w:tc>
        <w:tc>
          <w:tcPr>
            <w:tcW w:w="236" w:type="dxa"/>
          </w:tcPr>
          <w:p w14:paraId="5457CC5E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</w:tcPr>
          <w:p w14:paraId="47481235" w14:textId="0D02B70F" w:rsidR="00C5010F" w:rsidRPr="0080758A" w:rsidRDefault="00ED558C" w:rsidP="00AB3AE3">
            <w:pPr>
              <w:tabs>
                <w:tab w:val="decimal" w:pos="806"/>
              </w:tabs>
              <w:spacing w:line="240" w:lineRule="auto"/>
              <w:ind w:right="101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236" w:type="dxa"/>
          </w:tcPr>
          <w:p w14:paraId="32EF4FD9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</w:tcPr>
          <w:p w14:paraId="21D71472" w14:textId="512BFBEC" w:rsidR="00C5010F" w:rsidRPr="0080758A" w:rsidRDefault="00C5010F" w:rsidP="00C5010F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</w:tr>
      <w:tr w:rsidR="00C5010F" w:rsidRPr="0080758A" w14:paraId="266365F3" w14:textId="77777777" w:rsidTr="00601DA4">
        <w:tc>
          <w:tcPr>
            <w:tcW w:w="3691" w:type="dxa"/>
            <w:gridSpan w:val="3"/>
            <w:vAlign w:val="bottom"/>
          </w:tcPr>
          <w:p w14:paraId="1FFA8B77" w14:textId="31EFAC3B" w:rsidR="00C5010F" w:rsidRPr="0080758A" w:rsidRDefault="00C5010F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 w:rsidRPr="0080758A">
              <w:rPr>
                <w:szCs w:val="22"/>
                <w:lang w:val="en-US" w:bidi="th-TH"/>
              </w:rPr>
              <w:t xml:space="preserve">        allowance for expected credit loss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510C5" w14:textId="18EDA97B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(8,666)</w:t>
            </w:r>
          </w:p>
        </w:tc>
        <w:tc>
          <w:tcPr>
            <w:tcW w:w="236" w:type="dxa"/>
          </w:tcPr>
          <w:p w14:paraId="48214CC7" w14:textId="77777777" w:rsidR="00C5010F" w:rsidRPr="0080758A" w:rsidRDefault="00C5010F" w:rsidP="00C5010F">
            <w:pPr>
              <w:tabs>
                <w:tab w:val="left" w:pos="540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08B47C2" w14:textId="0EFE7AEE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(15,093)</w:t>
            </w:r>
          </w:p>
        </w:tc>
        <w:tc>
          <w:tcPr>
            <w:tcW w:w="236" w:type="dxa"/>
          </w:tcPr>
          <w:p w14:paraId="3A4CB2AC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F381E" w14:textId="59443184" w:rsidR="00C5010F" w:rsidRPr="0080758A" w:rsidRDefault="00ED558C" w:rsidP="00C5010F">
            <w:pPr>
              <w:tabs>
                <w:tab w:val="left" w:pos="540"/>
              </w:tabs>
              <w:spacing w:line="240" w:lineRule="auto"/>
              <w:ind w:right="-20"/>
              <w:jc w:val="right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(3,712)</w:t>
            </w:r>
          </w:p>
        </w:tc>
        <w:tc>
          <w:tcPr>
            <w:tcW w:w="236" w:type="dxa"/>
          </w:tcPr>
          <w:p w14:paraId="64C8A340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02BAB9D" w14:textId="52CC7BFB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-20"/>
              <w:jc w:val="right"/>
              <w:rPr>
                <w:szCs w:val="22"/>
                <w:lang w:val="en-AU" w:bidi="th-TH"/>
              </w:rPr>
            </w:pPr>
            <w:r>
              <w:rPr>
                <w:szCs w:val="22"/>
                <w:lang w:val="en-AU" w:bidi="th-TH"/>
              </w:rPr>
              <w:t>(3,712)</w:t>
            </w:r>
          </w:p>
        </w:tc>
      </w:tr>
      <w:tr w:rsidR="00C5010F" w:rsidRPr="0080758A" w14:paraId="417EE23B" w14:textId="77777777" w:rsidTr="00601DA4">
        <w:tc>
          <w:tcPr>
            <w:tcW w:w="2610" w:type="dxa"/>
            <w:vAlign w:val="bottom"/>
          </w:tcPr>
          <w:p w14:paraId="4E4AF2CB" w14:textId="365BDC2C" w:rsidR="00C5010F" w:rsidRPr="0080758A" w:rsidRDefault="00C5010F" w:rsidP="00C5010F">
            <w:pPr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2C5143F8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44A93BFD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F29E9" w14:textId="28D7B527" w:rsidR="00C5010F" w:rsidRPr="005D15F4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(9,420)</w:t>
            </w:r>
          </w:p>
        </w:tc>
        <w:tc>
          <w:tcPr>
            <w:tcW w:w="236" w:type="dxa"/>
          </w:tcPr>
          <w:p w14:paraId="62A790AE" w14:textId="77777777" w:rsidR="00C5010F" w:rsidRPr="0080758A" w:rsidRDefault="00C5010F" w:rsidP="00C5010F">
            <w:pPr>
              <w:tabs>
                <w:tab w:val="left" w:pos="540"/>
                <w:tab w:val="decimal" w:pos="918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51665686" w14:textId="08090124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  <w:r w:rsidRPr="0089718F">
              <w:rPr>
                <w:b/>
                <w:bCs/>
                <w:szCs w:val="22"/>
                <w:lang w:val="en-AU" w:bidi="th-TH"/>
              </w:rPr>
              <w:t>(15,808)</w:t>
            </w:r>
          </w:p>
        </w:tc>
        <w:tc>
          <w:tcPr>
            <w:tcW w:w="236" w:type="dxa"/>
          </w:tcPr>
          <w:p w14:paraId="5E12416C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4B7E7" w14:textId="18BF7ADC" w:rsidR="00C5010F" w:rsidRPr="0089718F" w:rsidRDefault="00ED558C" w:rsidP="00C5010F">
            <w:pPr>
              <w:tabs>
                <w:tab w:val="left" w:pos="540"/>
              </w:tabs>
              <w:spacing w:line="240" w:lineRule="auto"/>
              <w:ind w:right="-20"/>
              <w:jc w:val="right"/>
              <w:rPr>
                <w:rFonts w:cstheme="minorBidi"/>
                <w:b/>
                <w:bCs/>
                <w:szCs w:val="22"/>
                <w:lang w:val="en-AU" w:bidi="th-TH"/>
              </w:rPr>
            </w:pPr>
            <w:r>
              <w:rPr>
                <w:rFonts w:cstheme="minorBidi"/>
                <w:b/>
                <w:bCs/>
                <w:szCs w:val="22"/>
                <w:lang w:val="en-AU" w:bidi="th-TH"/>
              </w:rPr>
              <w:t>(3,712)</w:t>
            </w:r>
          </w:p>
        </w:tc>
        <w:tc>
          <w:tcPr>
            <w:tcW w:w="236" w:type="dxa"/>
          </w:tcPr>
          <w:p w14:paraId="1BF019CC" w14:textId="77777777" w:rsidR="00C5010F" w:rsidRPr="0080758A" w:rsidRDefault="00C5010F" w:rsidP="00C5010F">
            <w:pPr>
              <w:tabs>
                <w:tab w:val="left" w:pos="540"/>
                <w:tab w:val="decimal" w:pos="865"/>
                <w:tab w:val="decimal" w:pos="918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51A6AC5" w14:textId="050208B3" w:rsidR="00C5010F" w:rsidRPr="0080758A" w:rsidRDefault="00C5010F" w:rsidP="00C5010F">
            <w:pPr>
              <w:tabs>
                <w:tab w:val="left" w:pos="540"/>
                <w:tab w:val="left" w:pos="965"/>
              </w:tabs>
              <w:spacing w:line="240" w:lineRule="auto"/>
              <w:ind w:right="-20"/>
              <w:jc w:val="right"/>
              <w:rPr>
                <w:b/>
                <w:bCs/>
                <w:szCs w:val="22"/>
                <w:lang w:val="en-AU" w:bidi="th-TH"/>
              </w:rPr>
            </w:pPr>
            <w:r w:rsidRPr="0089718F">
              <w:rPr>
                <w:b/>
                <w:bCs/>
                <w:szCs w:val="22"/>
                <w:lang w:val="en-AU" w:bidi="th-TH"/>
              </w:rPr>
              <w:t>(3,712)</w:t>
            </w:r>
          </w:p>
        </w:tc>
      </w:tr>
      <w:tr w:rsidR="00C5010F" w:rsidRPr="0080758A" w14:paraId="0CDD981E" w14:textId="77777777" w:rsidTr="00601DA4">
        <w:trPr>
          <w:trHeight w:val="127"/>
        </w:trPr>
        <w:tc>
          <w:tcPr>
            <w:tcW w:w="2610" w:type="dxa"/>
            <w:vAlign w:val="bottom"/>
          </w:tcPr>
          <w:p w14:paraId="3BB9C308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07BDC53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0AC054DE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46DAB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666FE241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D47CD19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76943117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C26AF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  <w:tc>
          <w:tcPr>
            <w:tcW w:w="236" w:type="dxa"/>
          </w:tcPr>
          <w:p w14:paraId="6ED4CDA1" w14:textId="77777777" w:rsidR="00C5010F" w:rsidRPr="0080758A" w:rsidRDefault="00C5010F" w:rsidP="00C5010F">
            <w:pPr>
              <w:tabs>
                <w:tab w:val="left" w:pos="540"/>
                <w:tab w:val="decimal" w:pos="967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4E19352" w14:textId="77777777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szCs w:val="22"/>
                <w:lang w:val="en-AU" w:bidi="th-TH"/>
              </w:rPr>
            </w:pPr>
          </w:p>
        </w:tc>
      </w:tr>
      <w:tr w:rsidR="00C5010F" w:rsidRPr="0080758A" w14:paraId="2B515CDC" w14:textId="77777777" w:rsidTr="00601DA4">
        <w:tc>
          <w:tcPr>
            <w:tcW w:w="2610" w:type="dxa"/>
            <w:vAlign w:val="bottom"/>
          </w:tcPr>
          <w:p w14:paraId="2C217CF5" w14:textId="77777777" w:rsidR="00C5010F" w:rsidRPr="0080758A" w:rsidRDefault="00C5010F" w:rsidP="00C5010F">
            <w:pPr>
              <w:spacing w:line="240" w:lineRule="auto"/>
              <w:ind w:left="567" w:hanging="567"/>
              <w:rPr>
                <w:b/>
                <w:bCs/>
                <w:szCs w:val="22"/>
                <w:lang w:val="en-US" w:bidi="th-TH"/>
              </w:rPr>
            </w:pPr>
            <w:r w:rsidRPr="0080758A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811" w:type="dxa"/>
          </w:tcPr>
          <w:p w14:paraId="1BC3967A" w14:textId="77777777" w:rsidR="00C5010F" w:rsidRPr="0080758A" w:rsidRDefault="00C5010F" w:rsidP="00C5010F">
            <w:pPr>
              <w:tabs>
                <w:tab w:val="left" w:pos="72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270" w:type="dxa"/>
          </w:tcPr>
          <w:p w14:paraId="39708722" w14:textId="77777777" w:rsidR="00C5010F" w:rsidRPr="0080758A" w:rsidRDefault="00C5010F" w:rsidP="00C5010F">
            <w:pPr>
              <w:tabs>
                <w:tab w:val="left" w:pos="72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D01C3" w14:textId="318B48A9" w:rsidR="00C5010F" w:rsidRPr="0080758A" w:rsidRDefault="00ED558C" w:rsidP="00C5010F">
            <w:pPr>
              <w:tabs>
                <w:tab w:val="decimal" w:pos="979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491,342</w:t>
            </w:r>
          </w:p>
        </w:tc>
        <w:tc>
          <w:tcPr>
            <w:tcW w:w="236" w:type="dxa"/>
            <w:vAlign w:val="bottom"/>
          </w:tcPr>
          <w:p w14:paraId="01396A97" w14:textId="77777777" w:rsidR="00C5010F" w:rsidRPr="0080758A" w:rsidRDefault="00C5010F" w:rsidP="00C5010F">
            <w:pPr>
              <w:spacing w:line="240" w:lineRule="auto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12BAC0AE" w14:textId="3AD87A9C" w:rsidR="00C5010F" w:rsidRPr="0080758A" w:rsidRDefault="00C5010F" w:rsidP="00C5010F">
            <w:pPr>
              <w:tabs>
                <w:tab w:val="decimal" w:pos="974"/>
              </w:tabs>
              <w:spacing w:line="240" w:lineRule="auto"/>
              <w:ind w:right="-130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517,770</w:t>
            </w:r>
          </w:p>
        </w:tc>
        <w:tc>
          <w:tcPr>
            <w:tcW w:w="236" w:type="dxa"/>
            <w:vAlign w:val="bottom"/>
          </w:tcPr>
          <w:p w14:paraId="217E91EE" w14:textId="77777777" w:rsidR="00C5010F" w:rsidRPr="0080758A" w:rsidRDefault="00C5010F" w:rsidP="00C5010F">
            <w:pPr>
              <w:spacing w:line="240" w:lineRule="auto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B117B7" w14:textId="5FD96AA2" w:rsidR="00C5010F" w:rsidRPr="00332838" w:rsidRDefault="00ED558C" w:rsidP="00C5010F">
            <w:pPr>
              <w:tabs>
                <w:tab w:val="left" w:pos="540"/>
              </w:tabs>
              <w:spacing w:line="240" w:lineRule="auto"/>
              <w:ind w:right="-20"/>
              <w:jc w:val="right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272,126</w:t>
            </w:r>
          </w:p>
        </w:tc>
        <w:tc>
          <w:tcPr>
            <w:tcW w:w="236" w:type="dxa"/>
            <w:vAlign w:val="bottom"/>
          </w:tcPr>
          <w:p w14:paraId="17E784D0" w14:textId="77777777" w:rsidR="00C5010F" w:rsidRPr="0080758A" w:rsidRDefault="00C5010F" w:rsidP="00C5010F">
            <w:pPr>
              <w:spacing w:line="240" w:lineRule="auto"/>
              <w:jc w:val="right"/>
              <w:rPr>
                <w:b/>
                <w:bCs/>
                <w:szCs w:val="22"/>
                <w:lang w:val="en-AU" w:bidi="th-TH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27DED9AC" w14:textId="193D9704" w:rsidR="00C5010F" w:rsidRPr="0080758A" w:rsidRDefault="00C5010F" w:rsidP="00C5010F">
            <w:pPr>
              <w:tabs>
                <w:tab w:val="left" w:pos="540"/>
              </w:tabs>
              <w:spacing w:line="240" w:lineRule="auto"/>
              <w:ind w:right="57"/>
              <w:jc w:val="right"/>
              <w:rPr>
                <w:b/>
                <w:bCs/>
                <w:szCs w:val="22"/>
                <w:lang w:val="en-AU" w:bidi="th-TH"/>
              </w:rPr>
            </w:pPr>
            <w:r>
              <w:rPr>
                <w:b/>
                <w:bCs/>
                <w:szCs w:val="22"/>
                <w:lang w:val="en-AU" w:bidi="th-TH"/>
              </w:rPr>
              <w:t>290,564</w:t>
            </w:r>
          </w:p>
        </w:tc>
      </w:tr>
    </w:tbl>
    <w:p w14:paraId="0134A842" w14:textId="77777777" w:rsidR="00D65371" w:rsidRPr="00A5226E" w:rsidRDefault="00D65371" w:rsidP="003C0680">
      <w:pPr>
        <w:pStyle w:val="BodyText"/>
        <w:tabs>
          <w:tab w:val="left" w:pos="540"/>
        </w:tabs>
        <w:spacing w:after="0" w:line="240" w:lineRule="auto"/>
        <w:rPr>
          <w:b/>
          <w:bCs/>
          <w:iCs/>
        </w:rPr>
      </w:pPr>
    </w:p>
    <w:p w14:paraId="2CF9A435" w14:textId="77777777" w:rsidR="0068719F" w:rsidRDefault="0068719F">
      <w:pPr>
        <w:spacing w:line="240" w:lineRule="auto"/>
        <w:rPr>
          <w:b/>
          <w:bCs/>
          <w:iCs/>
          <w:sz w:val="24"/>
          <w:lang w:eastAsia="x-none"/>
        </w:rPr>
      </w:pPr>
      <w:r>
        <w:rPr>
          <w:b/>
          <w:bCs/>
          <w:i/>
          <w:iCs/>
        </w:rPr>
        <w:br w:type="page"/>
      </w:r>
    </w:p>
    <w:p w14:paraId="1B2DC302" w14:textId="34F4C36B" w:rsidR="002173A6" w:rsidRPr="00A5226E" w:rsidRDefault="002173A6" w:rsidP="00A5226E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A5226E">
        <w:rPr>
          <w:b/>
          <w:bCs/>
          <w:i w:val="0"/>
          <w:iCs/>
        </w:rPr>
        <w:lastRenderedPageBreak/>
        <w:t>Marketable financial assets</w:t>
      </w:r>
    </w:p>
    <w:p w14:paraId="23ABECB1" w14:textId="77777777" w:rsidR="00C5010F" w:rsidRDefault="00C5010F" w:rsidP="00C5010F">
      <w:pPr>
        <w:pStyle w:val="BodyText"/>
        <w:spacing w:after="0" w:line="240" w:lineRule="auto"/>
        <w:rPr>
          <w:b/>
          <w:bCs/>
          <w:iCs/>
          <w:szCs w:val="22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260"/>
      </w:tblGrid>
      <w:tr w:rsidR="00C5010F" w:rsidRPr="00CF6A13" w14:paraId="49BE6577" w14:textId="77777777" w:rsidTr="003F5C54">
        <w:trPr>
          <w:tblHeader/>
        </w:trPr>
        <w:tc>
          <w:tcPr>
            <w:tcW w:w="2160" w:type="dxa"/>
            <w:vAlign w:val="bottom"/>
          </w:tcPr>
          <w:p w14:paraId="15A3FB06" w14:textId="77777777" w:rsidR="00C5010F" w:rsidRPr="00F53796" w:rsidRDefault="00C5010F" w:rsidP="003F5C54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7650" w:type="dxa"/>
            <w:gridSpan w:val="11"/>
          </w:tcPr>
          <w:p w14:paraId="4EE1DBE9" w14:textId="77777777" w:rsidR="00C5010F" w:rsidRPr="00F53796" w:rsidRDefault="00C5010F" w:rsidP="003F5C54">
            <w:pPr>
              <w:spacing w:line="240" w:lineRule="auto"/>
              <w:jc w:val="center"/>
              <w:rPr>
                <w:b/>
                <w:bCs/>
                <w:szCs w:val="22"/>
                <w:lang w:val="en-US"/>
              </w:rPr>
            </w:pPr>
            <w:r w:rsidRPr="00F53796">
              <w:rPr>
                <w:b/>
                <w:bCs/>
                <w:szCs w:val="22"/>
                <w:lang w:val="en-US"/>
              </w:rPr>
              <w:t>Consolidated financial statements</w:t>
            </w:r>
          </w:p>
        </w:tc>
      </w:tr>
      <w:tr w:rsidR="00C5010F" w:rsidRPr="00CF6A13" w14:paraId="2BD3DC99" w14:textId="77777777" w:rsidTr="003F5C54">
        <w:trPr>
          <w:tblHeader/>
        </w:trPr>
        <w:tc>
          <w:tcPr>
            <w:tcW w:w="2160" w:type="dxa"/>
            <w:vAlign w:val="bottom"/>
          </w:tcPr>
          <w:p w14:paraId="28476EAF" w14:textId="77777777" w:rsidR="00C5010F" w:rsidRPr="00F53796" w:rsidRDefault="00C5010F" w:rsidP="003F5C54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Marketable debt securities</w:t>
            </w:r>
          </w:p>
        </w:tc>
        <w:tc>
          <w:tcPr>
            <w:tcW w:w="990" w:type="dxa"/>
            <w:vAlign w:val="bottom"/>
          </w:tcPr>
          <w:p w14:paraId="576DEAFE" w14:textId="77777777" w:rsidR="00C5010F" w:rsidRPr="00F53796" w:rsidRDefault="00C5010F" w:rsidP="003F5C54">
            <w:pPr>
              <w:spacing w:line="240" w:lineRule="auto"/>
              <w:ind w:left="-107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 xml:space="preserve">At </w:t>
            </w:r>
          </w:p>
          <w:p w14:paraId="2EDCEDB0" w14:textId="77777777" w:rsidR="00C5010F" w:rsidRPr="00F53796" w:rsidRDefault="00C5010F" w:rsidP="003F5C54">
            <w:pPr>
              <w:spacing w:line="240" w:lineRule="auto"/>
              <w:ind w:left="-107" w:right="-105"/>
              <w:jc w:val="center"/>
              <w:rPr>
                <w:szCs w:val="22"/>
                <w:lang w:val="en-US" w:bidi="th-TH"/>
              </w:rPr>
            </w:pPr>
            <w:r w:rsidRPr="00F53796">
              <w:rPr>
                <w:szCs w:val="22"/>
                <w:lang w:val="en-US" w:bidi="th-TH"/>
              </w:rPr>
              <w:t>1 January</w:t>
            </w:r>
          </w:p>
        </w:tc>
        <w:tc>
          <w:tcPr>
            <w:tcW w:w="270" w:type="dxa"/>
            <w:vAlign w:val="bottom"/>
          </w:tcPr>
          <w:p w14:paraId="6C97437D" w14:textId="77777777" w:rsidR="00C5010F" w:rsidRPr="00F53796" w:rsidRDefault="00C5010F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05085A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>Purchase</w:t>
            </w:r>
          </w:p>
        </w:tc>
        <w:tc>
          <w:tcPr>
            <w:tcW w:w="270" w:type="dxa"/>
            <w:vAlign w:val="bottom"/>
          </w:tcPr>
          <w:p w14:paraId="161E1494" w14:textId="77777777" w:rsidR="00C5010F" w:rsidRPr="00F53796" w:rsidRDefault="00C5010F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0827DE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>Maturity /</w:t>
            </w:r>
          </w:p>
          <w:p w14:paraId="22EE3FAD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>Disposal</w:t>
            </w:r>
          </w:p>
        </w:tc>
        <w:tc>
          <w:tcPr>
            <w:tcW w:w="270" w:type="dxa"/>
            <w:vAlign w:val="bottom"/>
          </w:tcPr>
          <w:p w14:paraId="290D8307" w14:textId="77777777" w:rsidR="00C5010F" w:rsidRPr="00F53796" w:rsidRDefault="00C5010F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85958" w14:textId="6B8B7063" w:rsidR="00C5010F" w:rsidRPr="00F53796" w:rsidRDefault="006B6EB1" w:rsidP="003F5C54">
            <w:pPr>
              <w:spacing w:line="240" w:lineRule="auto"/>
              <w:ind w:left="-83" w:right="-105"/>
              <w:jc w:val="center"/>
              <w:rPr>
                <w:szCs w:val="22"/>
                <w:lang w:val="en-US"/>
              </w:rPr>
            </w:pPr>
            <w:r w:rsidRPr="006B6EB1">
              <w:rPr>
                <w:szCs w:val="22"/>
                <w:lang w:val="en-US"/>
              </w:rPr>
              <w:t xml:space="preserve">Premium </w:t>
            </w:r>
            <w:r w:rsidR="00C5010F" w:rsidRPr="00F53796">
              <w:rPr>
                <w:szCs w:val="22"/>
                <w:lang w:val="en-US"/>
              </w:rPr>
              <w:t>adjustment</w:t>
            </w:r>
          </w:p>
        </w:tc>
        <w:tc>
          <w:tcPr>
            <w:tcW w:w="270" w:type="dxa"/>
            <w:vAlign w:val="bottom"/>
          </w:tcPr>
          <w:p w14:paraId="6C38487A" w14:textId="77777777" w:rsidR="00C5010F" w:rsidRPr="00F53796" w:rsidRDefault="00C5010F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416369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 w:bidi="th-TH"/>
              </w:rPr>
            </w:pPr>
            <w:r w:rsidRPr="00F53796">
              <w:rPr>
                <w:szCs w:val="22"/>
                <w:lang w:val="en-US" w:bidi="th-TH"/>
              </w:rPr>
              <w:t>Transfer</w:t>
            </w:r>
          </w:p>
        </w:tc>
        <w:tc>
          <w:tcPr>
            <w:tcW w:w="270" w:type="dxa"/>
          </w:tcPr>
          <w:p w14:paraId="558F8CFC" w14:textId="77777777" w:rsidR="00C5010F" w:rsidRPr="00F53796" w:rsidRDefault="00C5010F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F207137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 xml:space="preserve">At </w:t>
            </w:r>
          </w:p>
          <w:p w14:paraId="1AA44ABC" w14:textId="77777777" w:rsidR="00C5010F" w:rsidRPr="00F53796" w:rsidRDefault="00C5010F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 xml:space="preserve">30 </w:t>
            </w:r>
            <w:r>
              <w:rPr>
                <w:szCs w:val="22"/>
                <w:lang w:val="en-US"/>
              </w:rPr>
              <w:t>September</w:t>
            </w:r>
          </w:p>
        </w:tc>
      </w:tr>
      <w:tr w:rsidR="002E06FC" w:rsidRPr="00CF6A13" w14:paraId="1A8FBBB5" w14:textId="77777777" w:rsidTr="00832AD4">
        <w:trPr>
          <w:tblHeader/>
        </w:trPr>
        <w:tc>
          <w:tcPr>
            <w:tcW w:w="2160" w:type="dxa"/>
            <w:vAlign w:val="bottom"/>
          </w:tcPr>
          <w:p w14:paraId="79C2AC4D" w14:textId="77777777" w:rsidR="002E06FC" w:rsidRPr="00F53796" w:rsidRDefault="002E06FC" w:rsidP="003F5C54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7650" w:type="dxa"/>
            <w:gridSpan w:val="11"/>
            <w:vAlign w:val="bottom"/>
          </w:tcPr>
          <w:p w14:paraId="0BDC3952" w14:textId="23E5BE3B" w:rsidR="002E06FC" w:rsidRPr="00F53796" w:rsidRDefault="002E06FC" w:rsidP="003F5C54">
            <w:pPr>
              <w:spacing w:line="240" w:lineRule="auto"/>
              <w:jc w:val="center"/>
              <w:rPr>
                <w:i/>
                <w:iCs/>
                <w:szCs w:val="22"/>
                <w:lang w:val="en-US"/>
              </w:rPr>
            </w:pPr>
            <w:r w:rsidRPr="00F53796">
              <w:rPr>
                <w:i/>
                <w:iCs/>
                <w:szCs w:val="22"/>
                <w:lang w:val="en-US"/>
              </w:rPr>
              <w:t>(</w:t>
            </w:r>
            <w:proofErr w:type="gramStart"/>
            <w:r w:rsidRPr="00F53796">
              <w:rPr>
                <w:i/>
                <w:iCs/>
                <w:szCs w:val="22"/>
                <w:lang w:val="en-US"/>
              </w:rPr>
              <w:t>in</w:t>
            </w:r>
            <w:proofErr w:type="gramEnd"/>
            <w:r w:rsidRPr="00F53796">
              <w:rPr>
                <w:i/>
                <w:iCs/>
                <w:szCs w:val="22"/>
                <w:lang w:val="en-US"/>
              </w:rPr>
              <w:t xml:space="preserve"> thousand Baht)</w:t>
            </w:r>
          </w:p>
        </w:tc>
      </w:tr>
      <w:tr w:rsidR="00C5010F" w:rsidRPr="00CF6A13" w14:paraId="309B52DC" w14:textId="77777777" w:rsidTr="003F5C54">
        <w:tc>
          <w:tcPr>
            <w:tcW w:w="2160" w:type="dxa"/>
          </w:tcPr>
          <w:p w14:paraId="1720DC15" w14:textId="3EACE816" w:rsidR="00C5010F" w:rsidRPr="00F53796" w:rsidRDefault="00C5010F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202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>3</w:t>
            </w:r>
          </w:p>
        </w:tc>
        <w:tc>
          <w:tcPr>
            <w:tcW w:w="990" w:type="dxa"/>
          </w:tcPr>
          <w:p w14:paraId="62A7D67C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BDC507A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E0834B5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BDADC2C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3D4459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773E54B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4305BB8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3B63C8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76FC380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5ABE928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F1C6D55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</w:tr>
      <w:tr w:rsidR="00C5010F" w:rsidRPr="00CF6A13" w14:paraId="0C852757" w14:textId="77777777" w:rsidTr="003F5C54">
        <w:tc>
          <w:tcPr>
            <w:tcW w:w="2160" w:type="dxa"/>
          </w:tcPr>
          <w:p w14:paraId="51C69ADC" w14:textId="77777777" w:rsidR="00C5010F" w:rsidRPr="00F53796" w:rsidRDefault="00C5010F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Current financial</w:t>
            </w:r>
          </w:p>
          <w:p w14:paraId="4B2FDB10" w14:textId="77777777" w:rsidR="00C5010F" w:rsidRPr="00F53796" w:rsidRDefault="00C5010F" w:rsidP="003F5C54">
            <w:pPr>
              <w:spacing w:line="240" w:lineRule="auto"/>
              <w:ind w:left="155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assets</w:t>
            </w:r>
          </w:p>
        </w:tc>
        <w:tc>
          <w:tcPr>
            <w:tcW w:w="990" w:type="dxa"/>
          </w:tcPr>
          <w:p w14:paraId="05F3D94C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6E3DBF9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7AD579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95C39BA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1F8C4F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F567037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21BCCB1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F886C8E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FB95DA6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54A8FE2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87E9E20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</w:tr>
      <w:tr w:rsidR="00B55772" w:rsidRPr="00CF6A13" w14:paraId="06878BC6" w14:textId="77777777" w:rsidTr="001634CA">
        <w:tc>
          <w:tcPr>
            <w:tcW w:w="2160" w:type="dxa"/>
          </w:tcPr>
          <w:p w14:paraId="4D838C04" w14:textId="78335C3D" w:rsidR="00B55772" w:rsidRPr="00F53796" w:rsidRDefault="00B55772" w:rsidP="006B6EB1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F53796">
              <w:rPr>
                <w:szCs w:val="22"/>
              </w:rPr>
              <w:t>at</w:t>
            </w:r>
            <w:r w:rsidRPr="003427ED">
              <w:rPr>
                <w:rFonts w:hint="cs"/>
                <w:szCs w:val="22"/>
                <w:cs/>
                <w:lang w:bidi="th-TH"/>
              </w:rPr>
              <w:t xml:space="preserve"> </w:t>
            </w:r>
            <w:r w:rsidRPr="00F53796">
              <w:rPr>
                <w:szCs w:val="22"/>
              </w:rPr>
              <w:t>amortised cost</w:t>
            </w:r>
          </w:p>
        </w:tc>
        <w:tc>
          <w:tcPr>
            <w:tcW w:w="990" w:type="dxa"/>
            <w:vAlign w:val="bottom"/>
          </w:tcPr>
          <w:p w14:paraId="4A9F6279" w14:textId="4A2053EB" w:rsidR="00B55772" w:rsidRPr="00F53796" w:rsidRDefault="00810CF8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666,937</w:t>
            </w:r>
          </w:p>
        </w:tc>
        <w:tc>
          <w:tcPr>
            <w:tcW w:w="270" w:type="dxa"/>
            <w:vAlign w:val="bottom"/>
          </w:tcPr>
          <w:p w14:paraId="5F91A0CF" w14:textId="77777777" w:rsidR="00B55772" w:rsidRPr="00F53796" w:rsidRDefault="00B55772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D311C5" w14:textId="7E0789CE" w:rsidR="00B55772" w:rsidRPr="001634CA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5D93F9" w14:textId="77777777" w:rsidR="00B55772" w:rsidRPr="00F53796" w:rsidRDefault="00B55772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029664" w14:textId="47AE483D" w:rsidR="00B55772" w:rsidRPr="00F53796" w:rsidRDefault="00810CF8" w:rsidP="001634CA">
            <w:pPr>
              <w:spacing w:line="240" w:lineRule="auto"/>
              <w:ind w:left="-105" w:right="-110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(310,000)</w:t>
            </w:r>
          </w:p>
        </w:tc>
        <w:tc>
          <w:tcPr>
            <w:tcW w:w="270" w:type="dxa"/>
            <w:vAlign w:val="bottom"/>
          </w:tcPr>
          <w:p w14:paraId="47505990" w14:textId="77777777" w:rsidR="00B55772" w:rsidRPr="00F53796" w:rsidRDefault="00B55772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88BDFB" w14:textId="05B918A9" w:rsidR="00B55772" w:rsidRPr="00F53796" w:rsidRDefault="00810CF8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(1,867)</w:t>
            </w:r>
          </w:p>
        </w:tc>
        <w:tc>
          <w:tcPr>
            <w:tcW w:w="270" w:type="dxa"/>
            <w:vAlign w:val="bottom"/>
          </w:tcPr>
          <w:p w14:paraId="48ED29C3" w14:textId="77777777" w:rsidR="00B55772" w:rsidRPr="00F53796" w:rsidRDefault="00B55772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D68071D" w14:textId="6420F9AD" w:rsidR="00B55772" w:rsidRPr="00F53796" w:rsidRDefault="00810CF8" w:rsidP="001634CA">
            <w:pPr>
              <w:tabs>
                <w:tab w:val="left" w:pos="764"/>
              </w:tabs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430,677</w:t>
            </w:r>
          </w:p>
        </w:tc>
        <w:tc>
          <w:tcPr>
            <w:tcW w:w="270" w:type="dxa"/>
            <w:vAlign w:val="bottom"/>
          </w:tcPr>
          <w:p w14:paraId="2AE5C53E" w14:textId="7998AB77" w:rsidR="00B55772" w:rsidRPr="00F53796" w:rsidRDefault="00B55772" w:rsidP="001634CA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CCAFF8" w14:textId="764E7484" w:rsidR="00810CF8" w:rsidRPr="00F53796" w:rsidRDefault="00810CF8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785,747</w:t>
            </w:r>
          </w:p>
        </w:tc>
      </w:tr>
      <w:tr w:rsidR="00B55772" w:rsidRPr="00B31B47" w14:paraId="3FA8C49D" w14:textId="77777777" w:rsidTr="00810CF8">
        <w:tc>
          <w:tcPr>
            <w:tcW w:w="2160" w:type="dxa"/>
          </w:tcPr>
          <w:p w14:paraId="6B42F5CA" w14:textId="0932C1D2" w:rsidR="00B55772" w:rsidRPr="003427ED" w:rsidRDefault="00B55772" w:rsidP="00B55772">
            <w:pPr>
              <w:spacing w:line="240" w:lineRule="auto"/>
              <w:ind w:left="159" w:hanging="159"/>
              <w:contextualSpacing/>
              <w:rPr>
                <w:szCs w:val="22"/>
              </w:rPr>
            </w:pPr>
            <w:r w:rsidRPr="00F53796">
              <w:rPr>
                <w:szCs w:val="22"/>
              </w:rPr>
              <w:t>Government bond measured at amortised cost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72212E" w14:textId="77777777" w:rsidR="00810CF8" w:rsidRPr="001634CA" w:rsidRDefault="00810CF8" w:rsidP="00810CF8">
            <w:pPr>
              <w:spacing w:line="240" w:lineRule="auto"/>
              <w:ind w:right="-15"/>
              <w:rPr>
                <w:szCs w:val="22"/>
                <w:lang w:val="en-US"/>
              </w:rPr>
            </w:pPr>
          </w:p>
          <w:p w14:paraId="57F16AA2" w14:textId="77777777" w:rsidR="00810CF8" w:rsidRPr="001634CA" w:rsidRDefault="00810CF8" w:rsidP="00810CF8">
            <w:pPr>
              <w:spacing w:line="240" w:lineRule="auto"/>
              <w:ind w:right="-15"/>
              <w:rPr>
                <w:szCs w:val="22"/>
                <w:lang w:val="en-US"/>
              </w:rPr>
            </w:pPr>
          </w:p>
          <w:p w14:paraId="57B4F86D" w14:textId="7144EDC8" w:rsidR="00810CF8" w:rsidRPr="001634CA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 xml:space="preserve">      -</w:t>
            </w:r>
          </w:p>
        </w:tc>
        <w:tc>
          <w:tcPr>
            <w:tcW w:w="270" w:type="dxa"/>
          </w:tcPr>
          <w:p w14:paraId="54AB60FD" w14:textId="3F62D733" w:rsidR="00810CF8" w:rsidRPr="001634CA" w:rsidRDefault="00810CF8" w:rsidP="00810CF8">
            <w:pPr>
              <w:spacing w:line="240" w:lineRule="auto"/>
              <w:ind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B4B043" w14:textId="613CA736" w:rsidR="00B55772" w:rsidRPr="001634CA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7DAD8D4" w14:textId="77777777" w:rsidR="00B55772" w:rsidRPr="001634CA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BCF25E" w14:textId="739AE1B6" w:rsidR="00B55772" w:rsidRPr="001634CA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8AAC037" w14:textId="77777777" w:rsidR="00B55772" w:rsidRPr="001634CA" w:rsidRDefault="00B55772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9CBD11" w14:textId="17D2038C" w:rsidR="00B55772" w:rsidRPr="001634CA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0E3321" w14:textId="77777777" w:rsidR="00B55772" w:rsidRPr="0086638B" w:rsidRDefault="00B55772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CC5FCA" w14:textId="501D06F8" w:rsidR="00B55772" w:rsidRPr="00810CF8" w:rsidRDefault="00810CF8" w:rsidP="00B55772">
            <w:pPr>
              <w:tabs>
                <w:tab w:val="decimal" w:pos="771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 w:rsidRPr="00810CF8">
              <w:rPr>
                <w:szCs w:val="22"/>
                <w:lang w:val="en-US"/>
              </w:rPr>
              <w:t>3,003</w:t>
            </w:r>
          </w:p>
        </w:tc>
        <w:tc>
          <w:tcPr>
            <w:tcW w:w="270" w:type="dxa"/>
          </w:tcPr>
          <w:p w14:paraId="0F83AA51" w14:textId="77777777" w:rsidR="00B55772" w:rsidRPr="00810CF8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79E945" w14:textId="77777777" w:rsidR="00810CF8" w:rsidRPr="00810CF8" w:rsidRDefault="00810CF8" w:rsidP="00810CF8">
            <w:pPr>
              <w:spacing w:line="240" w:lineRule="auto"/>
              <w:ind w:right="-45"/>
              <w:rPr>
                <w:szCs w:val="22"/>
                <w:lang w:val="en-US"/>
              </w:rPr>
            </w:pPr>
          </w:p>
          <w:p w14:paraId="0949DF7F" w14:textId="77777777" w:rsidR="00810CF8" w:rsidRPr="00810CF8" w:rsidRDefault="00810CF8" w:rsidP="00810CF8">
            <w:pPr>
              <w:spacing w:line="240" w:lineRule="auto"/>
              <w:ind w:right="-45"/>
              <w:jc w:val="center"/>
              <w:rPr>
                <w:szCs w:val="22"/>
                <w:lang w:val="en-US"/>
              </w:rPr>
            </w:pPr>
          </w:p>
          <w:p w14:paraId="5E2EACD1" w14:textId="720FD158" w:rsidR="00B55772" w:rsidRPr="00810CF8" w:rsidRDefault="00810CF8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szCs w:val="22"/>
                <w:lang w:val="en-US"/>
              </w:rPr>
            </w:pPr>
            <w:r w:rsidRPr="00810CF8">
              <w:rPr>
                <w:szCs w:val="22"/>
                <w:lang w:val="en-US"/>
              </w:rPr>
              <w:t>3,003</w:t>
            </w:r>
          </w:p>
        </w:tc>
      </w:tr>
      <w:tr w:rsidR="00B55772" w:rsidRPr="00B31B47" w14:paraId="40B06E08" w14:textId="77777777" w:rsidTr="00810CF8">
        <w:tc>
          <w:tcPr>
            <w:tcW w:w="2160" w:type="dxa"/>
          </w:tcPr>
          <w:p w14:paraId="2B29A1FE" w14:textId="7EF035CA" w:rsidR="00B55772" w:rsidRPr="00B55772" w:rsidRDefault="00B55772" w:rsidP="00B55772">
            <w:pPr>
              <w:spacing w:line="240" w:lineRule="auto"/>
              <w:ind w:left="159" w:hanging="159"/>
              <w:contextualSpacing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B55772">
              <w:rPr>
                <w:rFonts w:cs="Angsana New"/>
                <w:b/>
                <w:bCs/>
                <w:szCs w:val="28"/>
                <w:lang w:val="en-US" w:bidi="th-TH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84504" w14:textId="5874C277" w:rsidR="00B55772" w:rsidRPr="0086638B" w:rsidRDefault="00810CF8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666,937</w:t>
            </w:r>
          </w:p>
        </w:tc>
        <w:tc>
          <w:tcPr>
            <w:tcW w:w="270" w:type="dxa"/>
          </w:tcPr>
          <w:p w14:paraId="44BCB00D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AB778" w14:textId="1255355C" w:rsidR="00B55772" w:rsidRPr="0086638B" w:rsidRDefault="00810CF8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1D3AC8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C95E" w14:textId="0777DD7E" w:rsidR="00B55772" w:rsidRPr="0086638B" w:rsidRDefault="00810CF8" w:rsidP="001634CA">
            <w:pPr>
              <w:spacing w:line="240" w:lineRule="auto"/>
              <w:ind w:left="-105" w:right="-110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(310,000)</w:t>
            </w:r>
          </w:p>
        </w:tc>
        <w:tc>
          <w:tcPr>
            <w:tcW w:w="270" w:type="dxa"/>
          </w:tcPr>
          <w:p w14:paraId="708E1C9F" w14:textId="77777777" w:rsidR="00B55772" w:rsidRPr="0086638B" w:rsidRDefault="00B55772" w:rsidP="00B55772">
            <w:pPr>
              <w:spacing w:line="240" w:lineRule="auto"/>
              <w:ind w:right="-45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CFB2C" w14:textId="6F205E2A" w:rsidR="00B55772" w:rsidRPr="0086638B" w:rsidRDefault="00810CF8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(1,867)</w:t>
            </w:r>
          </w:p>
        </w:tc>
        <w:tc>
          <w:tcPr>
            <w:tcW w:w="270" w:type="dxa"/>
          </w:tcPr>
          <w:p w14:paraId="1C6C80C2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447AE" w14:textId="29934AC5" w:rsidR="00B55772" w:rsidRPr="0086638B" w:rsidRDefault="00810CF8" w:rsidP="00B55772">
            <w:pPr>
              <w:tabs>
                <w:tab w:val="decimal" w:pos="771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433,680</w:t>
            </w:r>
          </w:p>
        </w:tc>
        <w:tc>
          <w:tcPr>
            <w:tcW w:w="270" w:type="dxa"/>
          </w:tcPr>
          <w:p w14:paraId="188E9057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4420F0" w14:textId="748EAD90" w:rsidR="00B55772" w:rsidRPr="0086638B" w:rsidRDefault="00810CF8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788,750</w:t>
            </w:r>
          </w:p>
        </w:tc>
      </w:tr>
      <w:tr w:rsidR="00B55772" w:rsidRPr="00CF6A13" w14:paraId="61B78796" w14:textId="77777777" w:rsidTr="003F5C54">
        <w:tc>
          <w:tcPr>
            <w:tcW w:w="2160" w:type="dxa"/>
          </w:tcPr>
          <w:p w14:paraId="488B8A16" w14:textId="77777777" w:rsidR="00B55772" w:rsidRPr="00F53796" w:rsidRDefault="00B55772" w:rsidP="00B55772">
            <w:pPr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3D39AC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3DA407E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E906C7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4B5D470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A3A5DA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71E7BE1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33EDA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0F226B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A801AB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454C9B4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CAAF66" w14:textId="77777777" w:rsidR="00B55772" w:rsidRPr="0086638B" w:rsidRDefault="00B55772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</w:tr>
      <w:tr w:rsidR="00B55772" w:rsidRPr="00CF6A13" w14:paraId="47875230" w14:textId="77777777" w:rsidTr="003F5C54">
        <w:tc>
          <w:tcPr>
            <w:tcW w:w="2160" w:type="dxa"/>
          </w:tcPr>
          <w:p w14:paraId="58D973C9" w14:textId="77777777" w:rsidR="00B55772" w:rsidRPr="00F53796" w:rsidRDefault="00B55772" w:rsidP="00B55772">
            <w:pPr>
              <w:spacing w:line="240" w:lineRule="auto"/>
              <w:ind w:left="155" w:right="-10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990" w:type="dxa"/>
          </w:tcPr>
          <w:p w14:paraId="293BCE3F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66413C3" w14:textId="77777777" w:rsidR="00B55772" w:rsidRPr="00B55772" w:rsidRDefault="00B55772" w:rsidP="00B55772">
            <w:pPr>
              <w:spacing w:line="240" w:lineRule="auto"/>
              <w:ind w:left="-105" w:right="-15"/>
              <w:jc w:val="both"/>
              <w:rPr>
                <w:rFonts w:cstheme="minorBidi"/>
                <w:b/>
                <w:bCs/>
                <w:i/>
                <w:iCs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857079D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DCC01E7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71DC19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9159B79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CFA5C7A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BBAA743" w14:textId="77777777" w:rsidR="00B55772" w:rsidRPr="0086638B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AF8165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203C12F" w14:textId="77777777" w:rsidR="00B55772" w:rsidRPr="0086638B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516D21C" w14:textId="77777777" w:rsidR="00B55772" w:rsidRPr="0086638B" w:rsidRDefault="00B55772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</w:tr>
      <w:tr w:rsidR="00B55772" w:rsidRPr="00CF6A13" w14:paraId="21F5F543" w14:textId="77777777" w:rsidTr="003F5C54">
        <w:tc>
          <w:tcPr>
            <w:tcW w:w="2160" w:type="dxa"/>
          </w:tcPr>
          <w:p w14:paraId="2D68E95C" w14:textId="77777777" w:rsidR="00B55772" w:rsidRPr="00F53796" w:rsidRDefault="00B55772" w:rsidP="00B55772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F53796">
              <w:rPr>
                <w:szCs w:val="22"/>
              </w:rPr>
              <w:t>at amortised cost</w:t>
            </w:r>
          </w:p>
        </w:tc>
        <w:tc>
          <w:tcPr>
            <w:tcW w:w="990" w:type="dxa"/>
          </w:tcPr>
          <w:p w14:paraId="3A9FD3A2" w14:textId="77777777" w:rsidR="00AA3091" w:rsidRDefault="00AA3091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  <w:p w14:paraId="57494751" w14:textId="2086B197" w:rsidR="00810CF8" w:rsidRPr="00810CF8" w:rsidRDefault="00810CF8" w:rsidP="00AA3091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 w:rsidRPr="00810CF8">
              <w:rPr>
                <w:szCs w:val="22"/>
                <w:lang w:val="en-US"/>
              </w:rPr>
              <w:t>906</w:t>
            </w:r>
            <w:r>
              <w:rPr>
                <w:szCs w:val="22"/>
                <w:lang w:val="en-US"/>
              </w:rPr>
              <w:t>,797</w:t>
            </w:r>
          </w:p>
        </w:tc>
        <w:tc>
          <w:tcPr>
            <w:tcW w:w="270" w:type="dxa"/>
          </w:tcPr>
          <w:p w14:paraId="3141D454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7B758E" w14:textId="13461615" w:rsidR="00B55772" w:rsidRPr="00810CF8" w:rsidRDefault="00AA3091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45,159</w:t>
            </w:r>
          </w:p>
        </w:tc>
        <w:tc>
          <w:tcPr>
            <w:tcW w:w="270" w:type="dxa"/>
          </w:tcPr>
          <w:p w14:paraId="2C5996AA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F5B594" w14:textId="317EDBE8" w:rsidR="00B55772" w:rsidRPr="00810CF8" w:rsidRDefault="00AA3091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439CA0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0DC5FE5" w14:textId="18778846" w:rsidR="00B55772" w:rsidRPr="00810CF8" w:rsidRDefault="00AA3091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(387)</w:t>
            </w:r>
          </w:p>
        </w:tc>
        <w:tc>
          <w:tcPr>
            <w:tcW w:w="270" w:type="dxa"/>
          </w:tcPr>
          <w:p w14:paraId="1157AFC2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FE579A" w14:textId="6EDD6A9F" w:rsidR="00B55772" w:rsidRPr="00810CF8" w:rsidRDefault="00AA3091" w:rsidP="00B55772">
            <w:pPr>
              <w:tabs>
                <w:tab w:val="decimal" w:pos="780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(430,677)</w:t>
            </w:r>
          </w:p>
        </w:tc>
        <w:tc>
          <w:tcPr>
            <w:tcW w:w="270" w:type="dxa"/>
          </w:tcPr>
          <w:p w14:paraId="17739CA5" w14:textId="77777777" w:rsidR="00B55772" w:rsidRPr="00810CF8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BDBE392" w14:textId="77777777" w:rsidR="00B55772" w:rsidRDefault="00B55772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  <w:p w14:paraId="2D61F4B8" w14:textId="6EA8E6FB" w:rsidR="00AA3091" w:rsidRPr="00810CF8" w:rsidRDefault="00AA3091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520,892</w:t>
            </w:r>
          </w:p>
        </w:tc>
      </w:tr>
      <w:tr w:rsidR="00B55772" w:rsidRPr="00810CF8" w14:paraId="3AC8A955" w14:textId="77777777" w:rsidTr="003F5C54">
        <w:trPr>
          <w:trHeight w:val="506"/>
        </w:trPr>
        <w:tc>
          <w:tcPr>
            <w:tcW w:w="2160" w:type="dxa"/>
          </w:tcPr>
          <w:p w14:paraId="73CECA94" w14:textId="77777777" w:rsidR="00B55772" w:rsidRPr="00F53796" w:rsidRDefault="00B55772" w:rsidP="00B55772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szCs w:val="22"/>
              </w:rPr>
              <w:t>Government bond measured at amortised cost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2C7FEE" w14:textId="77777777" w:rsidR="00810CF8" w:rsidRDefault="00810CF8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 w:bidi="th-TH"/>
              </w:rPr>
            </w:pPr>
          </w:p>
          <w:p w14:paraId="41D2545A" w14:textId="77777777" w:rsidR="00810CF8" w:rsidRDefault="00810CF8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 w:bidi="th-TH"/>
              </w:rPr>
            </w:pPr>
          </w:p>
          <w:p w14:paraId="365D4D63" w14:textId="3CFAE8EC" w:rsidR="00810CF8" w:rsidRPr="00810CF8" w:rsidRDefault="00810CF8" w:rsidP="00810CF8">
            <w:pPr>
              <w:spacing w:line="240" w:lineRule="auto"/>
              <w:ind w:left="-105" w:right="-15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3,006</w:t>
            </w:r>
          </w:p>
        </w:tc>
        <w:tc>
          <w:tcPr>
            <w:tcW w:w="270" w:type="dxa"/>
          </w:tcPr>
          <w:p w14:paraId="346EAD4D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FB30C0" w14:textId="02C9D828" w:rsidR="00B55772" w:rsidRPr="00AA3091" w:rsidRDefault="00AA3091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rFonts w:cstheme="minorBidi"/>
                <w:szCs w:val="22"/>
                <w:cs/>
                <w:lang w:val="en-US" w:bidi="th-TH"/>
              </w:rPr>
            </w:pPr>
            <w:r w:rsidRPr="00AA3091">
              <w:rPr>
                <w:rFonts w:cstheme="min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89FE0F" w14:textId="77777777" w:rsidR="00B55772" w:rsidRPr="00AA3091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E443CA" w14:textId="6AC71345" w:rsidR="00B55772" w:rsidRPr="00AA3091" w:rsidRDefault="00AA3091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cs/>
                <w:lang w:val="en-US" w:bidi="th-TH"/>
              </w:rPr>
            </w:pPr>
            <w:r w:rsidRPr="00AA3091"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97B04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C1321A" w14:textId="3E7D6925" w:rsidR="00B55772" w:rsidRPr="00810CF8" w:rsidRDefault="00AA3091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(3)</w:t>
            </w:r>
          </w:p>
        </w:tc>
        <w:tc>
          <w:tcPr>
            <w:tcW w:w="270" w:type="dxa"/>
          </w:tcPr>
          <w:p w14:paraId="67ABEDA1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C81FB1" w14:textId="46BEC668" w:rsidR="00B55772" w:rsidRPr="00810CF8" w:rsidRDefault="00AA3091" w:rsidP="001634CA">
            <w:pPr>
              <w:tabs>
                <w:tab w:val="decimal" w:pos="780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  (3,003)</w:t>
            </w:r>
          </w:p>
        </w:tc>
        <w:tc>
          <w:tcPr>
            <w:tcW w:w="270" w:type="dxa"/>
          </w:tcPr>
          <w:p w14:paraId="1D7499DA" w14:textId="77777777" w:rsidR="00B55772" w:rsidRPr="00810CF8" w:rsidRDefault="00B55772" w:rsidP="00B55772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3743C" w14:textId="77777777" w:rsidR="00B55772" w:rsidRDefault="00B55772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  <w:p w14:paraId="377E8F0D" w14:textId="77777777" w:rsidR="00AA3091" w:rsidRDefault="00AA3091" w:rsidP="00B55772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  <w:p w14:paraId="169DB22A" w14:textId="194494F4" w:rsidR="00AA3091" w:rsidRPr="00810CF8" w:rsidRDefault="00AA3091" w:rsidP="001634CA">
            <w:pPr>
              <w:tabs>
                <w:tab w:val="decimal" w:pos="617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</w:tr>
      <w:tr w:rsidR="00B55772" w:rsidRPr="00810CF8" w14:paraId="0A468E3C" w14:textId="77777777" w:rsidTr="003F5C54">
        <w:trPr>
          <w:trHeight w:val="235"/>
        </w:trPr>
        <w:tc>
          <w:tcPr>
            <w:tcW w:w="2160" w:type="dxa"/>
          </w:tcPr>
          <w:p w14:paraId="3F1504EF" w14:textId="77777777" w:rsidR="00B55772" w:rsidRPr="00F53796" w:rsidRDefault="00B55772" w:rsidP="00B55772">
            <w:pPr>
              <w:spacing w:line="240" w:lineRule="auto"/>
              <w:rPr>
                <w:szCs w:val="22"/>
                <w:lang w:val="en-US"/>
              </w:rPr>
            </w:pPr>
            <w:r w:rsidRPr="00F53796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B239C" w14:textId="3DD201E7" w:rsidR="00B55772" w:rsidRPr="00810CF8" w:rsidRDefault="00810CF8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909,803</w:t>
            </w:r>
          </w:p>
        </w:tc>
        <w:tc>
          <w:tcPr>
            <w:tcW w:w="270" w:type="dxa"/>
          </w:tcPr>
          <w:p w14:paraId="3D41E8E5" w14:textId="77777777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06F23" w14:textId="502B8AF6" w:rsidR="00B55772" w:rsidRPr="00810CF8" w:rsidRDefault="00AA3091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45,159</w:t>
            </w:r>
          </w:p>
        </w:tc>
        <w:tc>
          <w:tcPr>
            <w:tcW w:w="270" w:type="dxa"/>
          </w:tcPr>
          <w:p w14:paraId="5404524D" w14:textId="75C70833" w:rsidR="00B55772" w:rsidRPr="00810CF8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643D7" w14:textId="723B1C8C" w:rsidR="00B55772" w:rsidRPr="00AA3091" w:rsidRDefault="00AA3091" w:rsidP="001634CA">
            <w:pPr>
              <w:tabs>
                <w:tab w:val="decimal" w:pos="525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 w:bidi="th-TH"/>
              </w:rPr>
            </w:pPr>
            <w:r w:rsidRPr="00AA3091">
              <w:rPr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F57036" w14:textId="77777777" w:rsidR="00B55772" w:rsidRPr="00AA3091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B10A" w14:textId="777FE6EC" w:rsidR="00B55772" w:rsidRPr="00AA3091" w:rsidRDefault="00AA3091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(390)</w:t>
            </w:r>
          </w:p>
        </w:tc>
        <w:tc>
          <w:tcPr>
            <w:tcW w:w="270" w:type="dxa"/>
          </w:tcPr>
          <w:p w14:paraId="4E3ABC5A" w14:textId="77777777" w:rsidR="00B55772" w:rsidRPr="00AA3091" w:rsidRDefault="00B55772" w:rsidP="00B55772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89BDE" w14:textId="20CA500C" w:rsidR="00B55772" w:rsidRPr="00AA3091" w:rsidRDefault="00AA3091" w:rsidP="00B55772">
            <w:pPr>
              <w:tabs>
                <w:tab w:val="decimal" w:pos="780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(433,680)</w:t>
            </w:r>
          </w:p>
        </w:tc>
        <w:tc>
          <w:tcPr>
            <w:tcW w:w="270" w:type="dxa"/>
          </w:tcPr>
          <w:p w14:paraId="68605EF3" w14:textId="77777777" w:rsidR="00B55772" w:rsidRPr="00AA3091" w:rsidRDefault="00B55772" w:rsidP="00B55772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277F2C" w14:textId="4BC1108B" w:rsidR="00AA3091" w:rsidRPr="00AA3091" w:rsidRDefault="00AA3091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520,892</w:t>
            </w:r>
          </w:p>
        </w:tc>
      </w:tr>
      <w:tr w:rsidR="002E06FC" w:rsidRPr="00CF6A13" w14:paraId="353E3BF9" w14:textId="77777777" w:rsidTr="001E3A26">
        <w:tc>
          <w:tcPr>
            <w:tcW w:w="2160" w:type="dxa"/>
          </w:tcPr>
          <w:p w14:paraId="7DB14DF6" w14:textId="77777777" w:rsidR="002E06FC" w:rsidRPr="00F53796" w:rsidRDefault="002E06FC" w:rsidP="001E3A26">
            <w:pPr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608C62A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9A6ED08" w14:textId="77777777" w:rsidR="002E06FC" w:rsidRPr="0086638B" w:rsidRDefault="002E06FC" w:rsidP="001E3A26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3E03974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C08E00D" w14:textId="77777777" w:rsidR="002E06FC" w:rsidRPr="0086638B" w:rsidRDefault="002E06FC" w:rsidP="001E3A26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87FC15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DE95A9" w14:textId="77777777" w:rsidR="002E06FC" w:rsidRPr="0086638B" w:rsidRDefault="002E06FC" w:rsidP="001E3A26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203AAE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777E739" w14:textId="77777777" w:rsidR="002E06FC" w:rsidRPr="0086638B" w:rsidRDefault="002E06FC" w:rsidP="001E3A26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EE5086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A93DDDA" w14:textId="77777777" w:rsidR="002E06FC" w:rsidRPr="0086638B" w:rsidRDefault="002E06FC" w:rsidP="001E3A26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B2BE61" w14:textId="77777777" w:rsidR="002E06FC" w:rsidRPr="0086638B" w:rsidRDefault="002E06FC" w:rsidP="001E3A26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</w:tr>
      <w:tr w:rsidR="00C5010F" w:rsidRPr="00CF6A13" w14:paraId="25BAF483" w14:textId="77777777" w:rsidTr="003F5C54">
        <w:tc>
          <w:tcPr>
            <w:tcW w:w="2160" w:type="dxa"/>
          </w:tcPr>
          <w:p w14:paraId="6D7D132D" w14:textId="77777777" w:rsidR="00C5010F" w:rsidRPr="00F53796" w:rsidRDefault="00C5010F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2022</w:t>
            </w:r>
          </w:p>
        </w:tc>
        <w:tc>
          <w:tcPr>
            <w:tcW w:w="990" w:type="dxa"/>
          </w:tcPr>
          <w:p w14:paraId="7255A493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9785B9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F200D3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16405F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CB04C50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26C74B3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5C5D67D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1C23C9F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9C76FB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48D3F25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9BC3E9D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</w:tr>
      <w:tr w:rsidR="00C5010F" w:rsidRPr="00CF6A13" w14:paraId="73B50251" w14:textId="77777777" w:rsidTr="003F5C54">
        <w:tc>
          <w:tcPr>
            <w:tcW w:w="2160" w:type="dxa"/>
          </w:tcPr>
          <w:p w14:paraId="10431983" w14:textId="77777777" w:rsidR="00C5010F" w:rsidRPr="00F53796" w:rsidRDefault="00C5010F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Current financial</w:t>
            </w:r>
          </w:p>
          <w:p w14:paraId="79367AD9" w14:textId="77777777" w:rsidR="00C5010F" w:rsidRPr="00F53796" w:rsidRDefault="00C5010F" w:rsidP="003F5C54">
            <w:pPr>
              <w:spacing w:line="240" w:lineRule="auto"/>
              <w:ind w:left="155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assets</w:t>
            </w:r>
          </w:p>
        </w:tc>
        <w:tc>
          <w:tcPr>
            <w:tcW w:w="990" w:type="dxa"/>
          </w:tcPr>
          <w:p w14:paraId="3A13C2E1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32808E2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E98318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6570404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341CE31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90053F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625F464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91D6423" w14:textId="77777777" w:rsidR="00C5010F" w:rsidRPr="00F53796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7977B52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629BC8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6FF1AD4" w14:textId="77777777" w:rsidR="00C5010F" w:rsidRPr="00F53796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</w:tr>
      <w:tr w:rsidR="00C5010F" w:rsidRPr="00B31B47" w14:paraId="3139774A" w14:textId="77777777" w:rsidTr="003F5C54">
        <w:tc>
          <w:tcPr>
            <w:tcW w:w="2160" w:type="dxa"/>
          </w:tcPr>
          <w:p w14:paraId="0226CC53" w14:textId="77777777" w:rsidR="00C5010F" w:rsidRPr="003427ED" w:rsidRDefault="00C5010F" w:rsidP="003F5C54">
            <w:pPr>
              <w:spacing w:line="240" w:lineRule="auto"/>
              <w:ind w:left="159" w:hanging="159"/>
              <w:contextualSpacing/>
              <w:rPr>
                <w:szCs w:val="22"/>
              </w:rPr>
            </w:pPr>
            <w:r w:rsidRPr="00F53796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F53796">
              <w:rPr>
                <w:szCs w:val="22"/>
              </w:rPr>
              <w:t>at</w:t>
            </w:r>
            <w:r w:rsidRPr="003427ED">
              <w:rPr>
                <w:rFonts w:hint="cs"/>
                <w:szCs w:val="22"/>
                <w:cs/>
                <w:lang w:bidi="th-TH"/>
              </w:rPr>
              <w:t xml:space="preserve"> </w:t>
            </w:r>
            <w:r w:rsidRPr="00F53796">
              <w:rPr>
                <w:szCs w:val="22"/>
              </w:rPr>
              <w:t>amortised cost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79390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</w:p>
          <w:p w14:paraId="368DE08B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/>
              </w:rPr>
              <w:t>344,204</w:t>
            </w:r>
          </w:p>
        </w:tc>
        <w:tc>
          <w:tcPr>
            <w:tcW w:w="270" w:type="dxa"/>
          </w:tcPr>
          <w:p w14:paraId="7BEC0FE8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2B2833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/>
              </w:rPr>
              <w:t>66,417</w:t>
            </w:r>
          </w:p>
        </w:tc>
        <w:tc>
          <w:tcPr>
            <w:tcW w:w="270" w:type="dxa"/>
          </w:tcPr>
          <w:p w14:paraId="54B1FC2D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242769" w14:textId="77777777" w:rsidR="00C5010F" w:rsidRPr="0086638B" w:rsidRDefault="00C5010F" w:rsidP="001634CA">
            <w:pPr>
              <w:spacing w:line="240" w:lineRule="auto"/>
              <w:ind w:left="-105" w:right="-110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</w:rPr>
              <w:t>(266,000)</w:t>
            </w:r>
          </w:p>
        </w:tc>
        <w:tc>
          <w:tcPr>
            <w:tcW w:w="270" w:type="dxa"/>
          </w:tcPr>
          <w:p w14:paraId="4508B18C" w14:textId="77777777" w:rsidR="00C5010F" w:rsidRPr="0086638B" w:rsidRDefault="00C5010F" w:rsidP="003F5C54">
            <w:pPr>
              <w:spacing w:line="240" w:lineRule="auto"/>
              <w:ind w:right="-45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902FDB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</w:rPr>
              <w:t>(4,007)</w:t>
            </w:r>
          </w:p>
        </w:tc>
        <w:tc>
          <w:tcPr>
            <w:tcW w:w="270" w:type="dxa"/>
          </w:tcPr>
          <w:p w14:paraId="2B88E942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6956D4" w14:textId="77777777" w:rsidR="00C5010F" w:rsidRPr="0086638B" w:rsidRDefault="00C5010F" w:rsidP="003F5C54">
            <w:pPr>
              <w:tabs>
                <w:tab w:val="decimal" w:pos="771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</w:rPr>
              <w:t>227,620</w:t>
            </w:r>
          </w:p>
        </w:tc>
        <w:tc>
          <w:tcPr>
            <w:tcW w:w="270" w:type="dxa"/>
          </w:tcPr>
          <w:p w14:paraId="6A34D24A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744178" w14:textId="77777777" w:rsidR="00C5010F" w:rsidRPr="0086638B" w:rsidRDefault="00C5010F" w:rsidP="003F5C54">
            <w:pPr>
              <w:spacing w:line="240" w:lineRule="auto"/>
              <w:ind w:right="-45"/>
              <w:jc w:val="right"/>
              <w:rPr>
                <w:b/>
                <w:bCs/>
                <w:szCs w:val="22"/>
                <w:lang w:val="en-US"/>
              </w:rPr>
            </w:pPr>
          </w:p>
          <w:p w14:paraId="1200513E" w14:textId="77777777" w:rsidR="00C5010F" w:rsidRPr="0086638B" w:rsidRDefault="00C5010F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/>
              </w:rPr>
              <w:t>368,234</w:t>
            </w:r>
          </w:p>
        </w:tc>
      </w:tr>
      <w:tr w:rsidR="00C5010F" w:rsidRPr="00CF6A13" w14:paraId="2DCE3F76" w14:textId="77777777" w:rsidTr="003F5C54">
        <w:tc>
          <w:tcPr>
            <w:tcW w:w="2160" w:type="dxa"/>
          </w:tcPr>
          <w:p w14:paraId="04A21B77" w14:textId="77777777" w:rsidR="00C5010F" w:rsidRPr="00F53796" w:rsidRDefault="00C5010F" w:rsidP="003F5C54">
            <w:pPr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A0465F1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5C7B3DA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4BA237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9AE0BD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AC7473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FFC25B0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3E967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71F6904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0C75BF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0E228A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FCF3D" w14:textId="77777777" w:rsidR="00C5010F" w:rsidRPr="0086638B" w:rsidRDefault="00C5010F" w:rsidP="003F5C54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</w:tr>
      <w:tr w:rsidR="00C5010F" w:rsidRPr="00CF6A13" w14:paraId="657A44F8" w14:textId="77777777" w:rsidTr="003F5C54">
        <w:tc>
          <w:tcPr>
            <w:tcW w:w="2160" w:type="dxa"/>
          </w:tcPr>
          <w:p w14:paraId="5C6565B6" w14:textId="77777777" w:rsidR="00C5010F" w:rsidRPr="00F53796" w:rsidRDefault="00C5010F" w:rsidP="003F5C54">
            <w:pPr>
              <w:spacing w:line="240" w:lineRule="auto"/>
              <w:ind w:left="155" w:right="-10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990" w:type="dxa"/>
          </w:tcPr>
          <w:p w14:paraId="38FBDAC6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104A7BC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A3ADEB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453C2F3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6AAF0E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3CA9090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D18D47C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C9C494D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B4E7E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31C6CA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A3F1A7" w14:textId="77777777" w:rsidR="00C5010F" w:rsidRPr="0086638B" w:rsidRDefault="00C5010F" w:rsidP="003F5C54">
            <w:pPr>
              <w:spacing w:line="240" w:lineRule="auto"/>
              <w:ind w:right="-45"/>
              <w:jc w:val="right"/>
              <w:rPr>
                <w:szCs w:val="22"/>
                <w:lang w:val="en-US"/>
              </w:rPr>
            </w:pPr>
          </w:p>
        </w:tc>
      </w:tr>
      <w:tr w:rsidR="00C5010F" w:rsidRPr="00CF6A13" w14:paraId="534FA481" w14:textId="77777777" w:rsidTr="003F5C54">
        <w:tc>
          <w:tcPr>
            <w:tcW w:w="2160" w:type="dxa"/>
          </w:tcPr>
          <w:p w14:paraId="1EB4CBDE" w14:textId="77777777" w:rsidR="00C5010F" w:rsidRPr="00F53796" w:rsidRDefault="00C5010F" w:rsidP="003F5C54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F53796">
              <w:rPr>
                <w:szCs w:val="22"/>
              </w:rPr>
              <w:t>at amortised cost</w:t>
            </w:r>
          </w:p>
        </w:tc>
        <w:tc>
          <w:tcPr>
            <w:tcW w:w="990" w:type="dxa"/>
          </w:tcPr>
          <w:p w14:paraId="18FDBB1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  <w:p w14:paraId="58FF7171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i/>
                <w:iCs/>
                <w:szCs w:val="22"/>
                <w:lang w:val="en-US"/>
              </w:rPr>
            </w:pPr>
            <w:r w:rsidRPr="0086638B">
              <w:rPr>
                <w:szCs w:val="22"/>
                <w:lang w:val="en-US"/>
              </w:rPr>
              <w:t>955,934</w:t>
            </w:r>
          </w:p>
        </w:tc>
        <w:tc>
          <w:tcPr>
            <w:tcW w:w="270" w:type="dxa"/>
          </w:tcPr>
          <w:p w14:paraId="5AAFE134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5F69F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 w:rsidRPr="0086638B">
              <w:rPr>
                <w:szCs w:val="22"/>
              </w:rPr>
              <w:t>435,461</w:t>
            </w:r>
          </w:p>
        </w:tc>
        <w:tc>
          <w:tcPr>
            <w:tcW w:w="270" w:type="dxa"/>
          </w:tcPr>
          <w:p w14:paraId="6F714661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A5D7AB" w14:textId="77777777" w:rsidR="00C5010F" w:rsidRPr="0086638B" w:rsidRDefault="00C5010F" w:rsidP="003F5C54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 w:rsidRPr="0086638B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04FB2A1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84BFD3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 w:rsidRPr="0086638B">
              <w:rPr>
                <w:szCs w:val="22"/>
              </w:rPr>
              <w:t>(1,231)</w:t>
            </w:r>
          </w:p>
        </w:tc>
        <w:tc>
          <w:tcPr>
            <w:tcW w:w="270" w:type="dxa"/>
          </w:tcPr>
          <w:p w14:paraId="3BBFECBA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E964C6" w14:textId="77777777" w:rsidR="00C5010F" w:rsidRPr="0086638B" w:rsidRDefault="00C5010F" w:rsidP="003F5C54">
            <w:pPr>
              <w:tabs>
                <w:tab w:val="decimal" w:pos="780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 w:rsidRPr="0086638B">
              <w:rPr>
                <w:szCs w:val="22"/>
              </w:rPr>
              <w:t>(227,620)</w:t>
            </w:r>
          </w:p>
        </w:tc>
        <w:tc>
          <w:tcPr>
            <w:tcW w:w="270" w:type="dxa"/>
          </w:tcPr>
          <w:p w14:paraId="30CBEB87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A176D97" w14:textId="77777777" w:rsidR="00C5010F" w:rsidRDefault="00C5010F" w:rsidP="003F5C54">
            <w:pPr>
              <w:spacing w:line="240" w:lineRule="auto"/>
              <w:ind w:right="-45"/>
              <w:jc w:val="right"/>
              <w:rPr>
                <w:szCs w:val="22"/>
              </w:rPr>
            </w:pPr>
          </w:p>
          <w:p w14:paraId="0FD401A4" w14:textId="77777777" w:rsidR="00C5010F" w:rsidRPr="0086638B" w:rsidRDefault="00C5010F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szCs w:val="22"/>
                <w:lang w:val="en-US"/>
              </w:rPr>
            </w:pPr>
            <w:r w:rsidRPr="0086638B">
              <w:rPr>
                <w:szCs w:val="22"/>
              </w:rPr>
              <w:t>1,162,544</w:t>
            </w:r>
          </w:p>
        </w:tc>
      </w:tr>
      <w:tr w:rsidR="00C5010F" w:rsidRPr="00CF6A13" w14:paraId="1077E003" w14:textId="77777777" w:rsidTr="003F5C54">
        <w:trPr>
          <w:trHeight w:val="506"/>
        </w:trPr>
        <w:tc>
          <w:tcPr>
            <w:tcW w:w="2160" w:type="dxa"/>
          </w:tcPr>
          <w:p w14:paraId="3166BDFC" w14:textId="77777777" w:rsidR="00C5010F" w:rsidRPr="00F53796" w:rsidRDefault="00C5010F" w:rsidP="003F5C54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F53796">
              <w:rPr>
                <w:szCs w:val="22"/>
              </w:rPr>
              <w:t>Government bond measured at amortised cost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32D36" w14:textId="77777777" w:rsidR="00C5010F" w:rsidRPr="0086638B" w:rsidRDefault="00C5010F" w:rsidP="003F5C54">
            <w:pPr>
              <w:tabs>
                <w:tab w:val="decimal" w:pos="316"/>
              </w:tabs>
              <w:spacing w:line="240" w:lineRule="auto"/>
              <w:ind w:left="-105" w:right="-15"/>
              <w:jc w:val="center"/>
              <w:rPr>
                <w:szCs w:val="22"/>
                <w:lang w:val="en-US" w:bidi="th-TH"/>
              </w:rPr>
            </w:pPr>
          </w:p>
          <w:p w14:paraId="223A4118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 w:bidi="th-TH"/>
              </w:rPr>
            </w:pPr>
          </w:p>
          <w:p w14:paraId="2FDFEC58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 w:bidi="th-TH"/>
              </w:rPr>
            </w:pPr>
            <w:r w:rsidRPr="0086638B">
              <w:rPr>
                <w:szCs w:val="22"/>
                <w:lang w:val="en-US" w:bidi="th-TH"/>
              </w:rPr>
              <w:t>3,010</w:t>
            </w:r>
          </w:p>
        </w:tc>
        <w:tc>
          <w:tcPr>
            <w:tcW w:w="270" w:type="dxa"/>
          </w:tcPr>
          <w:p w14:paraId="3C7AAF68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A7EE8A" w14:textId="77777777" w:rsidR="00C5010F" w:rsidRPr="00CA6937" w:rsidRDefault="00C5010F" w:rsidP="007153CD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 w:rsidRPr="00CA693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4A770218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982404" w14:textId="77777777" w:rsidR="00C5010F" w:rsidRPr="00F77D4E" w:rsidRDefault="00C5010F" w:rsidP="003F5C54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cs/>
                <w:lang w:val="en-US" w:bidi="th-TH"/>
              </w:rPr>
            </w:pPr>
            <w:r w:rsidRPr="00F77D4E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1AA8A5E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AF49D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  <w:r w:rsidRPr="0086638B">
              <w:rPr>
                <w:szCs w:val="22"/>
              </w:rPr>
              <w:t>(3)</w:t>
            </w:r>
          </w:p>
        </w:tc>
        <w:tc>
          <w:tcPr>
            <w:tcW w:w="270" w:type="dxa"/>
          </w:tcPr>
          <w:p w14:paraId="4BD71B47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E5088" w14:textId="77777777" w:rsidR="00C5010F" w:rsidRPr="00F77D4E" w:rsidRDefault="00C5010F" w:rsidP="003F5C54">
            <w:pPr>
              <w:tabs>
                <w:tab w:val="decimal" w:pos="430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F77D4E"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A42DCC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DD463" w14:textId="77777777" w:rsidR="00C5010F" w:rsidRPr="0086638B" w:rsidRDefault="00C5010F" w:rsidP="003F5C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szCs w:val="22"/>
                <w:highlight w:val="yellow"/>
                <w:lang w:val="en-US" w:bidi="th-TH"/>
              </w:rPr>
            </w:pPr>
          </w:p>
          <w:p w14:paraId="5E499562" w14:textId="77777777" w:rsidR="00C5010F" w:rsidRDefault="00C5010F" w:rsidP="003F5C54">
            <w:pPr>
              <w:spacing w:line="240" w:lineRule="auto"/>
              <w:ind w:right="-45"/>
              <w:jc w:val="right"/>
              <w:rPr>
                <w:szCs w:val="22"/>
                <w:lang w:val="en-US" w:bidi="th-TH"/>
              </w:rPr>
            </w:pPr>
          </w:p>
          <w:p w14:paraId="47F4AC04" w14:textId="77777777" w:rsidR="00C5010F" w:rsidRPr="0086638B" w:rsidRDefault="00C5010F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szCs w:val="22"/>
                <w:lang w:val="en-US"/>
              </w:rPr>
            </w:pPr>
            <w:r w:rsidRPr="0086638B">
              <w:rPr>
                <w:szCs w:val="22"/>
                <w:lang w:val="en-US" w:bidi="th-TH"/>
              </w:rPr>
              <w:t>3,007</w:t>
            </w:r>
          </w:p>
        </w:tc>
      </w:tr>
      <w:tr w:rsidR="00C5010F" w:rsidRPr="00B31B47" w14:paraId="385AF059" w14:textId="77777777" w:rsidTr="003F5C54">
        <w:trPr>
          <w:trHeight w:val="235"/>
        </w:trPr>
        <w:tc>
          <w:tcPr>
            <w:tcW w:w="2160" w:type="dxa"/>
          </w:tcPr>
          <w:p w14:paraId="61D97C4C" w14:textId="77777777" w:rsidR="00C5010F" w:rsidRPr="00F53796" w:rsidRDefault="00C5010F" w:rsidP="003F5C54">
            <w:pPr>
              <w:spacing w:line="240" w:lineRule="auto"/>
              <w:rPr>
                <w:szCs w:val="22"/>
                <w:lang w:val="en-US"/>
              </w:rPr>
            </w:pPr>
            <w:r w:rsidRPr="00F53796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826C10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/>
              </w:rPr>
              <w:t>958,944</w:t>
            </w:r>
          </w:p>
        </w:tc>
        <w:tc>
          <w:tcPr>
            <w:tcW w:w="270" w:type="dxa"/>
          </w:tcPr>
          <w:p w14:paraId="797896B3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A38A8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</w:rPr>
              <w:t>435,461</w:t>
            </w:r>
          </w:p>
        </w:tc>
        <w:tc>
          <w:tcPr>
            <w:tcW w:w="270" w:type="dxa"/>
          </w:tcPr>
          <w:p w14:paraId="2E9C409A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716EF" w14:textId="77777777" w:rsidR="00C5010F" w:rsidRPr="0086638B" w:rsidRDefault="00C5010F" w:rsidP="003F5C54">
            <w:pPr>
              <w:tabs>
                <w:tab w:val="decimal" w:pos="525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 w:bidi="th-TH"/>
              </w:rPr>
            </w:pPr>
            <w:r w:rsidRPr="0086638B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7CE79122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7BC09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</w:rPr>
              <w:t>(1,234)</w:t>
            </w:r>
          </w:p>
        </w:tc>
        <w:tc>
          <w:tcPr>
            <w:tcW w:w="270" w:type="dxa"/>
          </w:tcPr>
          <w:p w14:paraId="55B59AAE" w14:textId="77777777" w:rsidR="00C5010F" w:rsidRPr="0086638B" w:rsidRDefault="00C5010F" w:rsidP="003F5C54">
            <w:pPr>
              <w:spacing w:line="240" w:lineRule="auto"/>
              <w:ind w:left="-105" w:right="-15"/>
              <w:jc w:val="both"/>
              <w:rPr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BF741" w14:textId="77777777" w:rsidR="00C5010F" w:rsidRPr="0086638B" w:rsidRDefault="00C5010F" w:rsidP="003F5C54">
            <w:pPr>
              <w:tabs>
                <w:tab w:val="decimal" w:pos="780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 w:bidi="th-TH"/>
              </w:rPr>
              <w:t>(227,620)</w:t>
            </w:r>
          </w:p>
        </w:tc>
        <w:tc>
          <w:tcPr>
            <w:tcW w:w="270" w:type="dxa"/>
          </w:tcPr>
          <w:p w14:paraId="07493DA0" w14:textId="77777777" w:rsidR="00C5010F" w:rsidRPr="0086638B" w:rsidRDefault="00C5010F" w:rsidP="003F5C54">
            <w:pPr>
              <w:spacing w:line="240" w:lineRule="auto"/>
              <w:ind w:left="-105" w:right="-15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DE1C4" w14:textId="77777777" w:rsidR="00C5010F" w:rsidRPr="0086638B" w:rsidRDefault="00C5010F" w:rsidP="001634CA">
            <w:pPr>
              <w:tabs>
                <w:tab w:val="left" w:pos="764"/>
              </w:tabs>
              <w:spacing w:line="240" w:lineRule="auto"/>
              <w:ind w:left="-105" w:right="75"/>
              <w:jc w:val="right"/>
              <w:rPr>
                <w:b/>
                <w:bCs/>
                <w:szCs w:val="22"/>
                <w:lang w:val="en-US"/>
              </w:rPr>
            </w:pPr>
            <w:r w:rsidRPr="0086638B">
              <w:rPr>
                <w:b/>
                <w:bCs/>
                <w:szCs w:val="22"/>
                <w:lang w:val="en-US" w:bidi="th-TH"/>
              </w:rPr>
              <w:t>1,165,551</w:t>
            </w:r>
          </w:p>
        </w:tc>
      </w:tr>
    </w:tbl>
    <w:p w14:paraId="531CD387" w14:textId="77777777" w:rsidR="00C5010F" w:rsidRDefault="00C5010F">
      <w:pPr>
        <w:spacing w:line="240" w:lineRule="auto"/>
      </w:pPr>
    </w:p>
    <w:p w14:paraId="7FDC0426" w14:textId="77777777" w:rsidR="0068719F" w:rsidRDefault="0068719F">
      <w:r>
        <w:br w:type="page"/>
      </w: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8"/>
        <w:gridCol w:w="1169"/>
        <w:gridCol w:w="240"/>
        <w:gridCol w:w="1293"/>
        <w:gridCol w:w="270"/>
        <w:gridCol w:w="1260"/>
        <w:gridCol w:w="236"/>
        <w:gridCol w:w="1294"/>
        <w:gridCol w:w="270"/>
        <w:gridCol w:w="1443"/>
      </w:tblGrid>
      <w:tr w:rsidR="006B6EB1" w:rsidRPr="00CF6A13" w14:paraId="7AC6F710" w14:textId="77777777" w:rsidTr="00943E92">
        <w:trPr>
          <w:tblHeader/>
        </w:trPr>
        <w:tc>
          <w:tcPr>
            <w:tcW w:w="2160" w:type="dxa"/>
            <w:vAlign w:val="bottom"/>
          </w:tcPr>
          <w:p w14:paraId="2AF3B620" w14:textId="77777777" w:rsidR="006B6EB1" w:rsidRPr="00F53796" w:rsidRDefault="006B6EB1" w:rsidP="00D5468A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7560" w:type="dxa"/>
            <w:gridSpan w:val="10"/>
          </w:tcPr>
          <w:p w14:paraId="629EA258" w14:textId="4EEFF465" w:rsidR="006B6EB1" w:rsidRPr="00F53796" w:rsidRDefault="006B6EB1" w:rsidP="00D5468A">
            <w:pPr>
              <w:spacing w:line="240" w:lineRule="auto"/>
              <w:jc w:val="center"/>
              <w:rPr>
                <w:b/>
                <w:bCs/>
                <w:szCs w:val="22"/>
                <w:lang w:val="en-US"/>
              </w:rPr>
            </w:pPr>
            <w:r w:rsidRPr="006B6EB1">
              <w:rPr>
                <w:b/>
                <w:bCs/>
                <w:szCs w:val="22"/>
                <w:lang w:val="en-US"/>
              </w:rPr>
              <w:t>Separate financial statements</w:t>
            </w:r>
          </w:p>
        </w:tc>
      </w:tr>
      <w:tr w:rsidR="00297D0A" w:rsidRPr="00B17CF9" w14:paraId="110D51A2" w14:textId="77777777" w:rsidTr="00943E9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248" w:type="dxa"/>
            <w:gridSpan w:val="2"/>
            <w:vAlign w:val="bottom"/>
          </w:tcPr>
          <w:p w14:paraId="0E1EB9E3" w14:textId="77777777" w:rsidR="00297D0A" w:rsidRPr="00844905" w:rsidRDefault="00297D0A" w:rsidP="003F5C54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  <w:r w:rsidRPr="00844905">
              <w:rPr>
                <w:b/>
                <w:bCs/>
                <w:i/>
                <w:iCs/>
                <w:szCs w:val="22"/>
                <w:lang w:val="en-US"/>
              </w:rPr>
              <w:t>Marketable debt securities</w:t>
            </w:r>
          </w:p>
        </w:tc>
        <w:tc>
          <w:tcPr>
            <w:tcW w:w="1169" w:type="dxa"/>
            <w:vAlign w:val="bottom"/>
          </w:tcPr>
          <w:p w14:paraId="4BCDFFD2" w14:textId="77777777" w:rsidR="00297D0A" w:rsidRPr="00844905" w:rsidRDefault="00297D0A" w:rsidP="003F5C54">
            <w:pPr>
              <w:spacing w:line="240" w:lineRule="auto"/>
              <w:ind w:left="-107" w:right="-36"/>
              <w:jc w:val="center"/>
              <w:rPr>
                <w:szCs w:val="22"/>
                <w:lang w:val="en-US"/>
              </w:rPr>
            </w:pPr>
            <w:r w:rsidRPr="00844905">
              <w:rPr>
                <w:szCs w:val="22"/>
                <w:lang w:val="en-US"/>
              </w:rPr>
              <w:t xml:space="preserve">At </w:t>
            </w:r>
          </w:p>
          <w:p w14:paraId="38DC0AA2" w14:textId="77777777" w:rsidR="00297D0A" w:rsidRPr="00844905" w:rsidRDefault="00297D0A" w:rsidP="003F5C54">
            <w:pPr>
              <w:spacing w:line="240" w:lineRule="auto"/>
              <w:ind w:left="-107" w:right="-36"/>
              <w:jc w:val="center"/>
              <w:rPr>
                <w:rFonts w:cs="Angsana New"/>
                <w:szCs w:val="22"/>
                <w:lang w:val="en-US" w:bidi="th-TH"/>
              </w:rPr>
            </w:pPr>
            <w:r w:rsidRPr="00844905">
              <w:rPr>
                <w:rFonts w:cs="Angsana New"/>
                <w:szCs w:val="22"/>
                <w:lang w:val="en-US" w:bidi="th-TH"/>
              </w:rPr>
              <w:t>1 January</w:t>
            </w:r>
          </w:p>
        </w:tc>
        <w:tc>
          <w:tcPr>
            <w:tcW w:w="240" w:type="dxa"/>
            <w:vAlign w:val="bottom"/>
          </w:tcPr>
          <w:p w14:paraId="12BBB771" w14:textId="77777777" w:rsidR="00297D0A" w:rsidRPr="00844905" w:rsidRDefault="00297D0A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679288A" w14:textId="77777777" w:rsidR="00297D0A" w:rsidRPr="00844905" w:rsidRDefault="00297D0A" w:rsidP="003F5C54">
            <w:pPr>
              <w:spacing w:line="240" w:lineRule="auto"/>
              <w:ind w:left="-75" w:right="-105"/>
              <w:jc w:val="center"/>
              <w:rPr>
                <w:szCs w:val="22"/>
                <w:lang w:val="en-US"/>
              </w:rPr>
            </w:pPr>
            <w:r w:rsidRPr="00844905">
              <w:rPr>
                <w:szCs w:val="22"/>
                <w:lang w:val="en-US"/>
              </w:rPr>
              <w:t>Maturity /</w:t>
            </w:r>
          </w:p>
          <w:p w14:paraId="311522B5" w14:textId="77777777" w:rsidR="00297D0A" w:rsidRPr="00844905" w:rsidRDefault="00297D0A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  <w:r w:rsidRPr="00844905">
              <w:rPr>
                <w:szCs w:val="22"/>
                <w:lang w:val="en-US"/>
              </w:rPr>
              <w:t>Disposal</w:t>
            </w:r>
          </w:p>
        </w:tc>
        <w:tc>
          <w:tcPr>
            <w:tcW w:w="270" w:type="dxa"/>
            <w:vAlign w:val="bottom"/>
          </w:tcPr>
          <w:p w14:paraId="12E134CD" w14:textId="77777777" w:rsidR="00297D0A" w:rsidRPr="00B17CF9" w:rsidRDefault="00297D0A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B3550B" w14:textId="12C1C3CC" w:rsidR="00297D0A" w:rsidRPr="00B17CF9" w:rsidRDefault="006B6EB1" w:rsidP="003F5C54">
            <w:pPr>
              <w:spacing w:line="240" w:lineRule="auto"/>
              <w:ind w:left="-83" w:right="-15"/>
              <w:jc w:val="center"/>
              <w:rPr>
                <w:szCs w:val="22"/>
                <w:lang w:val="en-US"/>
              </w:rPr>
            </w:pPr>
            <w:r w:rsidRPr="006B6EB1">
              <w:rPr>
                <w:szCs w:val="22"/>
                <w:lang w:val="en-US"/>
              </w:rPr>
              <w:t xml:space="preserve">Premium </w:t>
            </w:r>
            <w:r w:rsidR="00297D0A" w:rsidRPr="00B17CF9">
              <w:rPr>
                <w:szCs w:val="22"/>
                <w:lang w:val="en-US"/>
              </w:rPr>
              <w:t>adjustment</w:t>
            </w:r>
          </w:p>
        </w:tc>
        <w:tc>
          <w:tcPr>
            <w:tcW w:w="236" w:type="dxa"/>
            <w:vAlign w:val="bottom"/>
          </w:tcPr>
          <w:p w14:paraId="4ED26628" w14:textId="77777777" w:rsidR="00297D0A" w:rsidRPr="00B17CF9" w:rsidRDefault="00297D0A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78A5DA3B" w14:textId="77777777" w:rsidR="00297D0A" w:rsidRPr="00B17CF9" w:rsidRDefault="00297D0A" w:rsidP="003F5C54">
            <w:pPr>
              <w:spacing w:line="240" w:lineRule="auto"/>
              <w:ind w:left="-75" w:right="-100"/>
              <w:jc w:val="center"/>
              <w:rPr>
                <w:szCs w:val="22"/>
                <w:lang w:val="en-US"/>
              </w:rPr>
            </w:pPr>
            <w:r>
              <w:rPr>
                <w:rFonts w:cs="Angsana New"/>
                <w:szCs w:val="28"/>
                <w:lang w:val="en-US" w:bidi="th-TH"/>
              </w:rPr>
              <w:t>Transfer</w:t>
            </w:r>
          </w:p>
        </w:tc>
        <w:tc>
          <w:tcPr>
            <w:tcW w:w="270" w:type="dxa"/>
          </w:tcPr>
          <w:p w14:paraId="0DB1F123" w14:textId="77777777" w:rsidR="00297D0A" w:rsidRPr="00B17CF9" w:rsidRDefault="00297D0A" w:rsidP="003F5C54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7E7C8E2C" w14:textId="77777777" w:rsidR="00297D0A" w:rsidRPr="00F53796" w:rsidRDefault="00297D0A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 xml:space="preserve">At </w:t>
            </w:r>
          </w:p>
          <w:p w14:paraId="0B67329C" w14:textId="77777777" w:rsidR="00297D0A" w:rsidRPr="00B17CF9" w:rsidRDefault="00297D0A" w:rsidP="003F5C54">
            <w:pPr>
              <w:spacing w:line="240" w:lineRule="auto"/>
              <w:ind w:left="-105" w:right="-105"/>
              <w:jc w:val="center"/>
              <w:rPr>
                <w:szCs w:val="22"/>
                <w:lang w:val="en-US"/>
              </w:rPr>
            </w:pPr>
            <w:r w:rsidRPr="00F53796">
              <w:rPr>
                <w:szCs w:val="22"/>
                <w:lang w:val="en-US"/>
              </w:rPr>
              <w:t xml:space="preserve">30 </w:t>
            </w:r>
            <w:r>
              <w:rPr>
                <w:szCs w:val="22"/>
                <w:lang w:val="en-US"/>
              </w:rPr>
              <w:t>September</w:t>
            </w:r>
          </w:p>
        </w:tc>
      </w:tr>
      <w:tr w:rsidR="00297D0A" w:rsidRPr="00B17CF9" w14:paraId="4BF259DC" w14:textId="77777777" w:rsidTr="00943E9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248" w:type="dxa"/>
            <w:gridSpan w:val="2"/>
            <w:vAlign w:val="bottom"/>
          </w:tcPr>
          <w:p w14:paraId="470167DA" w14:textId="77777777" w:rsidR="00297D0A" w:rsidRPr="00844905" w:rsidRDefault="00297D0A" w:rsidP="003F5C54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7475" w:type="dxa"/>
            <w:gridSpan w:val="9"/>
            <w:vAlign w:val="bottom"/>
          </w:tcPr>
          <w:p w14:paraId="034011AA" w14:textId="35167510" w:rsidR="00297D0A" w:rsidRPr="00B17CF9" w:rsidRDefault="00297D0A" w:rsidP="003F5C54">
            <w:pPr>
              <w:spacing w:line="240" w:lineRule="auto"/>
              <w:jc w:val="center"/>
              <w:rPr>
                <w:i/>
                <w:iCs/>
                <w:szCs w:val="22"/>
                <w:lang w:val="en-US"/>
              </w:rPr>
            </w:pPr>
            <w:r w:rsidRPr="00B17CF9">
              <w:rPr>
                <w:i/>
                <w:iCs/>
                <w:szCs w:val="22"/>
                <w:lang w:val="en-US"/>
              </w:rPr>
              <w:t>(</w:t>
            </w:r>
            <w:proofErr w:type="gramStart"/>
            <w:r w:rsidRPr="00B17CF9">
              <w:rPr>
                <w:i/>
                <w:iCs/>
                <w:szCs w:val="22"/>
                <w:lang w:val="en-US"/>
              </w:rPr>
              <w:t>in</w:t>
            </w:r>
            <w:proofErr w:type="gramEnd"/>
            <w:r w:rsidRPr="00B17CF9">
              <w:rPr>
                <w:i/>
                <w:iCs/>
                <w:szCs w:val="22"/>
                <w:lang w:val="en-US"/>
              </w:rPr>
              <w:t xml:space="preserve"> thousand Baht)</w:t>
            </w:r>
          </w:p>
        </w:tc>
      </w:tr>
      <w:tr w:rsidR="00297D0A" w:rsidRPr="00B17CF9" w14:paraId="40E35B8B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2B6E221F" w14:textId="036F862F" w:rsidR="00297D0A" w:rsidRPr="00B17CF9" w:rsidRDefault="00297D0A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202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>3</w:t>
            </w:r>
          </w:p>
        </w:tc>
        <w:tc>
          <w:tcPr>
            <w:tcW w:w="1169" w:type="dxa"/>
          </w:tcPr>
          <w:p w14:paraId="3B1FB789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24A6E45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3C751D9D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3FDF3FD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0861696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31D6510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79BAF84A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4D43B27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2CEDFBD8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297D0A" w:rsidRPr="00B17CF9" w14:paraId="7A97B69F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6D3BC7AC" w14:textId="77777777" w:rsidR="00297D0A" w:rsidRPr="00B17CF9" w:rsidRDefault="00297D0A" w:rsidP="003F5C54">
            <w:pPr>
              <w:spacing w:line="240" w:lineRule="auto"/>
              <w:ind w:left="15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r w:rsidRPr="00B17CF9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69" w:type="dxa"/>
          </w:tcPr>
          <w:p w14:paraId="29680C12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FBB94D4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6A4976B6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F5C066D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86F4310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F6C90E2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12FF004D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BBB476A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3AAF8540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297D0A" w:rsidRPr="00B17CF9" w14:paraId="3ED049EB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1454CEBD" w14:textId="734225F4" w:rsidR="00297D0A" w:rsidRPr="00AA3091" w:rsidRDefault="00297D0A" w:rsidP="00BB1AFA">
            <w:pPr>
              <w:spacing w:line="240" w:lineRule="auto"/>
              <w:ind w:left="159" w:hanging="159"/>
              <w:contextualSpacing/>
              <w:rPr>
                <w:szCs w:val="22"/>
              </w:rPr>
            </w:pPr>
            <w:r w:rsidRPr="00D57867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D57867">
              <w:rPr>
                <w:szCs w:val="22"/>
              </w:rPr>
              <w:t>at</w:t>
            </w:r>
            <w:r w:rsidRPr="003427ED">
              <w:rPr>
                <w:rFonts w:hint="cs"/>
                <w:szCs w:val="22"/>
                <w:cs/>
                <w:lang w:bidi="th-TH"/>
              </w:rPr>
              <w:t xml:space="preserve"> </w:t>
            </w:r>
            <w:r w:rsidRPr="00D57867">
              <w:rPr>
                <w:szCs w:val="22"/>
              </w:rPr>
              <w:t>amortised cost</w:t>
            </w:r>
          </w:p>
        </w:tc>
        <w:tc>
          <w:tcPr>
            <w:tcW w:w="1169" w:type="dxa"/>
            <w:vAlign w:val="bottom"/>
          </w:tcPr>
          <w:p w14:paraId="148BF5C4" w14:textId="6331FE9A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410,403</w:t>
            </w:r>
          </w:p>
        </w:tc>
        <w:tc>
          <w:tcPr>
            <w:tcW w:w="240" w:type="dxa"/>
            <w:vAlign w:val="bottom"/>
          </w:tcPr>
          <w:p w14:paraId="7DB005A0" w14:textId="77777777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64D4D49E" w14:textId="28DBC548" w:rsidR="00297D0A" w:rsidRPr="00B17CF9" w:rsidRDefault="002E06FC" w:rsidP="00AA249B">
            <w:pPr>
              <w:spacing w:line="240" w:lineRule="auto"/>
              <w:jc w:val="right"/>
              <w:rPr>
                <w:szCs w:val="22"/>
                <w:lang w:val="en-US"/>
              </w:rPr>
            </w:pPr>
            <w:r w:rsidRPr="002E06FC">
              <w:rPr>
                <w:szCs w:val="22"/>
                <w:lang w:val="en-US"/>
              </w:rPr>
              <w:t>(105,000)</w:t>
            </w:r>
          </w:p>
        </w:tc>
        <w:tc>
          <w:tcPr>
            <w:tcW w:w="270" w:type="dxa"/>
            <w:vAlign w:val="bottom"/>
          </w:tcPr>
          <w:p w14:paraId="53ED973A" w14:textId="77777777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CF6023" w14:textId="70F0954C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(403)</w:t>
            </w:r>
          </w:p>
        </w:tc>
        <w:tc>
          <w:tcPr>
            <w:tcW w:w="236" w:type="dxa"/>
            <w:vAlign w:val="bottom"/>
          </w:tcPr>
          <w:p w14:paraId="1AA81747" w14:textId="77777777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3D91BC3C" w14:textId="589C86E9" w:rsidR="00297D0A" w:rsidRPr="00B17CF9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270,</w:t>
            </w:r>
            <w:r w:rsidRPr="00AA249B">
              <w:rPr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AEF218A" w14:textId="77777777" w:rsidR="00297D0A" w:rsidRPr="00B17CF9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2E67982" w14:textId="44617C5F" w:rsidR="00297D0A" w:rsidRPr="00B17CF9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575,000</w:t>
            </w:r>
          </w:p>
        </w:tc>
      </w:tr>
      <w:tr w:rsidR="00297D0A" w:rsidRPr="00B17CF9" w14:paraId="2894869C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2945F1D1" w14:textId="1B865587" w:rsidR="00297D0A" w:rsidRPr="003427ED" w:rsidRDefault="00297D0A" w:rsidP="00BB1AFA">
            <w:pPr>
              <w:spacing w:line="240" w:lineRule="auto"/>
              <w:ind w:left="159" w:hanging="159"/>
              <w:contextualSpacing/>
              <w:rPr>
                <w:szCs w:val="22"/>
              </w:rPr>
            </w:pPr>
            <w:r w:rsidRPr="00846E3A">
              <w:rPr>
                <w:szCs w:val="22"/>
              </w:rPr>
              <w:t>Government bond measured at amortised cost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F7DE899" w14:textId="77777777" w:rsidR="00297D0A" w:rsidRPr="00AA249B" w:rsidRDefault="00297D0A" w:rsidP="00AA249B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</w:p>
          <w:p w14:paraId="71DCB986" w14:textId="77777777" w:rsidR="00297D0A" w:rsidRPr="00AA249B" w:rsidRDefault="00297D0A" w:rsidP="00AA249B">
            <w:pPr>
              <w:tabs>
                <w:tab w:val="decimal" w:pos="52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</w:p>
          <w:p w14:paraId="5F21EEE5" w14:textId="3BC63B1F" w:rsidR="00297D0A" w:rsidRPr="00AA249B" w:rsidRDefault="00297D0A" w:rsidP="00AA249B">
            <w:pPr>
              <w:tabs>
                <w:tab w:val="decimal" w:pos="615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 w:rsidRPr="00AA249B">
              <w:rPr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3D01BF6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7E465A8" w14:textId="77777777" w:rsidR="00297D0A" w:rsidRPr="007153CD" w:rsidRDefault="00297D0A" w:rsidP="001634CA">
            <w:pPr>
              <w:spacing w:line="240" w:lineRule="auto"/>
              <w:ind w:left="-85" w:right="-15" w:firstLine="10"/>
              <w:jc w:val="right"/>
              <w:rPr>
                <w:szCs w:val="22"/>
                <w:lang w:val="en-US"/>
              </w:rPr>
            </w:pPr>
          </w:p>
          <w:p w14:paraId="3E1EFA33" w14:textId="77777777" w:rsidR="00297D0A" w:rsidRPr="007153CD" w:rsidRDefault="00297D0A" w:rsidP="001634CA">
            <w:pPr>
              <w:spacing w:line="240" w:lineRule="auto"/>
              <w:ind w:left="-85" w:right="-15" w:firstLine="10"/>
              <w:jc w:val="right"/>
              <w:rPr>
                <w:szCs w:val="22"/>
                <w:lang w:val="en-US"/>
              </w:rPr>
            </w:pPr>
          </w:p>
          <w:p w14:paraId="09653A18" w14:textId="457151CA" w:rsidR="00297D0A" w:rsidRPr="007153CD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7153CD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26F22" w14:textId="77777777" w:rsidR="00297D0A" w:rsidRPr="007153CD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5982B5" w14:textId="77777777" w:rsidR="00297D0A" w:rsidRPr="007153CD" w:rsidRDefault="00297D0A" w:rsidP="00AA249B">
            <w:pPr>
              <w:tabs>
                <w:tab w:val="decimal" w:pos="61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</w:p>
          <w:p w14:paraId="6FE8BF80" w14:textId="77777777" w:rsidR="00297D0A" w:rsidRPr="007153CD" w:rsidRDefault="00297D0A" w:rsidP="00AA249B">
            <w:pPr>
              <w:tabs>
                <w:tab w:val="decimal" w:pos="615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</w:p>
          <w:p w14:paraId="5DA2E76C" w14:textId="4F0784F7" w:rsidR="00297D0A" w:rsidRPr="007153CD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7153CD">
              <w:rPr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94F067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FCB1F99" w14:textId="77777777" w:rsidR="00297D0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36F0015B" w14:textId="77777777" w:rsidR="00297D0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15ACF227" w14:textId="18DDDFBD" w:rsidR="00297D0A" w:rsidRPr="004261D8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 xml:space="preserve">       </w:t>
            </w:r>
            <w:r w:rsidRPr="00AA249B">
              <w:rPr>
                <w:szCs w:val="22"/>
                <w:lang w:val="en-US"/>
              </w:rPr>
              <w:t>3</w:t>
            </w:r>
            <w:r>
              <w:rPr>
                <w:b/>
                <w:bCs/>
                <w:szCs w:val="22"/>
                <w:lang w:val="en-US"/>
              </w:rPr>
              <w:t>,</w:t>
            </w:r>
            <w:r w:rsidRPr="00AA249B">
              <w:rPr>
                <w:szCs w:val="22"/>
              </w:rPr>
              <w:t>003</w:t>
            </w:r>
          </w:p>
        </w:tc>
        <w:tc>
          <w:tcPr>
            <w:tcW w:w="270" w:type="dxa"/>
            <w:vAlign w:val="bottom"/>
          </w:tcPr>
          <w:p w14:paraId="26D27E0A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6DE41C6" w14:textId="77777777" w:rsidR="00297D0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600A1191" w14:textId="77777777" w:rsidR="00297D0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6FD7102D" w14:textId="55389478" w:rsidR="00297D0A" w:rsidRPr="00AA249B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 xml:space="preserve">         </w:t>
            </w:r>
            <w:r w:rsidRPr="00AA249B">
              <w:rPr>
                <w:szCs w:val="22"/>
                <w:lang w:val="en-US"/>
              </w:rPr>
              <w:t>3,003</w:t>
            </w:r>
          </w:p>
        </w:tc>
      </w:tr>
      <w:tr w:rsidR="00297D0A" w:rsidRPr="00B17CF9" w14:paraId="59F21971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5A8D49E4" w14:textId="287CEDD7" w:rsidR="00297D0A" w:rsidRPr="00E33C16" w:rsidRDefault="006B6EB1" w:rsidP="00BB1AFA">
            <w:pPr>
              <w:spacing w:line="240" w:lineRule="auto"/>
              <w:ind w:left="159" w:hanging="159"/>
              <w:contextualSpacing/>
              <w:rPr>
                <w:b/>
                <w:bCs/>
                <w:szCs w:val="22"/>
              </w:rPr>
            </w:pPr>
            <w:r w:rsidRPr="00E33C16">
              <w:rPr>
                <w:b/>
                <w:bCs/>
                <w:szCs w:val="22"/>
              </w:rPr>
              <w:t>Total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88432" w14:textId="481D4946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410,403</w:t>
            </w:r>
          </w:p>
        </w:tc>
        <w:tc>
          <w:tcPr>
            <w:tcW w:w="240" w:type="dxa"/>
            <w:vAlign w:val="bottom"/>
          </w:tcPr>
          <w:p w14:paraId="6BA68502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98041" w14:textId="4F057968" w:rsidR="00297D0A" w:rsidRPr="004261D8" w:rsidRDefault="00297D0A" w:rsidP="00AA249B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 xml:space="preserve"> (105,000)</w:t>
            </w:r>
          </w:p>
        </w:tc>
        <w:tc>
          <w:tcPr>
            <w:tcW w:w="270" w:type="dxa"/>
            <w:vAlign w:val="bottom"/>
          </w:tcPr>
          <w:p w14:paraId="14CA386C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355FC" w14:textId="2F1FAEAC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 xml:space="preserve">  (403)</w:t>
            </w:r>
          </w:p>
        </w:tc>
        <w:tc>
          <w:tcPr>
            <w:tcW w:w="236" w:type="dxa"/>
            <w:vAlign w:val="bottom"/>
          </w:tcPr>
          <w:p w14:paraId="28667AB7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E93F8" w14:textId="0CB85A32" w:rsidR="00297D0A" w:rsidRPr="00AA249B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b/>
                <w:szCs w:val="22"/>
                <w:lang w:val="en-US"/>
              </w:rPr>
            </w:pPr>
            <w:r w:rsidRPr="00AA249B">
              <w:rPr>
                <w:b/>
                <w:szCs w:val="22"/>
                <w:lang w:val="en-US"/>
              </w:rPr>
              <w:t xml:space="preserve">   273,</w:t>
            </w:r>
            <w:r w:rsidRPr="00AA249B">
              <w:rPr>
                <w:b/>
                <w:szCs w:val="22"/>
              </w:rPr>
              <w:t>003</w:t>
            </w:r>
          </w:p>
        </w:tc>
        <w:tc>
          <w:tcPr>
            <w:tcW w:w="270" w:type="dxa"/>
            <w:vAlign w:val="bottom"/>
          </w:tcPr>
          <w:p w14:paraId="58FF9AF6" w14:textId="77777777" w:rsidR="00297D0A" w:rsidRPr="004261D8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8B199" w14:textId="70D1BF1A" w:rsidR="00297D0A" w:rsidRPr="004261D8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578,003</w:t>
            </w:r>
          </w:p>
        </w:tc>
      </w:tr>
      <w:tr w:rsidR="00297D0A" w:rsidRPr="00B254CC" w14:paraId="087AD837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64FCD6AD" w14:textId="77777777" w:rsidR="00297D0A" w:rsidRPr="00B254CC" w:rsidRDefault="00297D0A" w:rsidP="00BB1AFA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2C49A0A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4B29CD3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1337368D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348847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5CE975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74E2ED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5C328B7E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1E421C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15DADDC7" w14:textId="77777777" w:rsidR="00297D0A" w:rsidRPr="00B254CC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</w:tr>
      <w:tr w:rsidR="00297D0A" w:rsidRPr="00B17CF9" w14:paraId="25611458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6BC55CF1" w14:textId="77777777" w:rsidR="00297D0A" w:rsidRPr="00B17CF9" w:rsidRDefault="00297D0A" w:rsidP="00BB1AFA">
            <w:pPr>
              <w:spacing w:line="240" w:lineRule="auto"/>
              <w:ind w:left="155" w:right="-10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1169" w:type="dxa"/>
            <w:vAlign w:val="bottom"/>
          </w:tcPr>
          <w:p w14:paraId="0D8B74C7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667657D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7AD2D39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ACC21E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9FCDA4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A0F721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E356BB5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71B382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5F0030E8" w14:textId="77777777" w:rsidR="00297D0A" w:rsidRPr="00B17CF9" w:rsidRDefault="00297D0A" w:rsidP="001634CA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</w:tr>
      <w:tr w:rsidR="00297D0A" w:rsidRPr="00B17CF9" w14:paraId="6CB82C98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18563935" w14:textId="77777777" w:rsidR="00297D0A" w:rsidRPr="00B17CF9" w:rsidRDefault="00297D0A" w:rsidP="00BB1AFA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D57867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D57867">
              <w:rPr>
                <w:szCs w:val="22"/>
              </w:rPr>
              <w:t>at amortised cost</w:t>
            </w:r>
          </w:p>
        </w:tc>
        <w:tc>
          <w:tcPr>
            <w:tcW w:w="1169" w:type="dxa"/>
            <w:vAlign w:val="bottom"/>
          </w:tcPr>
          <w:p w14:paraId="4BD6B778" w14:textId="61C444EF" w:rsidR="00297D0A" w:rsidRPr="00BB1AFA" w:rsidRDefault="00297D0A" w:rsidP="00AA249B">
            <w:pPr>
              <w:spacing w:line="240" w:lineRule="auto"/>
              <w:jc w:val="right"/>
              <w:rPr>
                <w:szCs w:val="22"/>
                <w:lang w:val="en-US"/>
              </w:rPr>
            </w:pPr>
            <w:r w:rsidRPr="00BB1AFA">
              <w:rPr>
                <w:szCs w:val="22"/>
                <w:lang w:val="en-US"/>
              </w:rPr>
              <w:t>271,000</w:t>
            </w:r>
          </w:p>
        </w:tc>
        <w:tc>
          <w:tcPr>
            <w:tcW w:w="240" w:type="dxa"/>
            <w:vAlign w:val="bottom"/>
          </w:tcPr>
          <w:p w14:paraId="54B966FC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002A40F3" w14:textId="3E94E020" w:rsidR="00297D0A" w:rsidRPr="001634CA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1634CA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00A67CA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0A2224" w14:textId="70671439" w:rsidR="00297D0A" w:rsidRPr="00AA249B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AA249B">
              <w:rPr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CCBAB6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4CBFA913" w14:textId="733BAE5C" w:rsidR="00297D0A" w:rsidRPr="00BB1AFA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(270,000)</w:t>
            </w:r>
          </w:p>
        </w:tc>
        <w:tc>
          <w:tcPr>
            <w:tcW w:w="270" w:type="dxa"/>
            <w:vAlign w:val="bottom"/>
          </w:tcPr>
          <w:p w14:paraId="6FC61BA3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2AF3F985" w14:textId="44541845" w:rsidR="00297D0A" w:rsidRPr="00BB1AFA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1,000</w:t>
            </w:r>
          </w:p>
        </w:tc>
      </w:tr>
      <w:tr w:rsidR="00297D0A" w:rsidRPr="00B17CF9" w14:paraId="032B4598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7093B5C8" w14:textId="77777777" w:rsidR="00297D0A" w:rsidRPr="00B17CF9" w:rsidRDefault="00297D0A" w:rsidP="00BB1AFA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846E3A">
              <w:rPr>
                <w:szCs w:val="22"/>
              </w:rPr>
              <w:t>Government bond measured at amortised cost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7FD8FDD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 w:bidi="th-TH"/>
              </w:rPr>
            </w:pPr>
          </w:p>
          <w:p w14:paraId="3925A650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 w:bidi="th-TH"/>
              </w:rPr>
            </w:pPr>
          </w:p>
          <w:p w14:paraId="31C8B1A5" w14:textId="0D08DBD4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 w:bidi="th-TH"/>
              </w:rPr>
            </w:pPr>
            <w:r w:rsidRPr="00BB1AFA">
              <w:rPr>
                <w:szCs w:val="22"/>
                <w:lang w:val="en-US" w:bidi="th-TH"/>
              </w:rPr>
              <w:t>3,006</w:t>
            </w:r>
          </w:p>
        </w:tc>
        <w:tc>
          <w:tcPr>
            <w:tcW w:w="240" w:type="dxa"/>
            <w:vAlign w:val="bottom"/>
          </w:tcPr>
          <w:p w14:paraId="172D8605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39DD0CA" w14:textId="77777777" w:rsidR="00297D0A" w:rsidRDefault="00297D0A" w:rsidP="001634CA">
            <w:pPr>
              <w:tabs>
                <w:tab w:val="decimal" w:pos="316"/>
              </w:tabs>
              <w:spacing w:line="240" w:lineRule="auto"/>
              <w:ind w:right="101"/>
              <w:jc w:val="right"/>
              <w:rPr>
                <w:rFonts w:cstheme="minorBidi"/>
                <w:szCs w:val="22"/>
                <w:lang w:val="en-US" w:bidi="th-TH"/>
              </w:rPr>
            </w:pPr>
          </w:p>
          <w:p w14:paraId="5B5E9D9B" w14:textId="77777777" w:rsidR="00297D0A" w:rsidRDefault="00297D0A" w:rsidP="001634CA">
            <w:pPr>
              <w:tabs>
                <w:tab w:val="decimal" w:pos="316"/>
              </w:tabs>
              <w:spacing w:line="240" w:lineRule="auto"/>
              <w:ind w:right="101"/>
              <w:jc w:val="right"/>
              <w:rPr>
                <w:rFonts w:cstheme="minorBidi"/>
                <w:szCs w:val="22"/>
                <w:lang w:val="en-US" w:bidi="th-TH"/>
              </w:rPr>
            </w:pPr>
          </w:p>
          <w:p w14:paraId="0F855468" w14:textId="57D12A69" w:rsidR="00297D0A" w:rsidRPr="00BB1AFA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3D401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1117E2" w14:textId="77777777" w:rsidR="00297D0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21D2AA05" w14:textId="77777777" w:rsidR="00297D0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69D60036" w14:textId="5471B9ED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1D306BC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CD1270D" w14:textId="77777777" w:rsidR="00297D0A" w:rsidRDefault="00297D0A" w:rsidP="001634CA">
            <w:pPr>
              <w:tabs>
                <w:tab w:val="decimal" w:pos="551"/>
              </w:tabs>
              <w:spacing w:line="240" w:lineRule="auto"/>
              <w:ind w:right="-135"/>
              <w:jc w:val="right"/>
              <w:rPr>
                <w:szCs w:val="22"/>
                <w:lang w:val="en-US" w:bidi="th-TH"/>
              </w:rPr>
            </w:pPr>
          </w:p>
          <w:p w14:paraId="17BB4A13" w14:textId="77777777" w:rsidR="00297D0A" w:rsidRDefault="00297D0A" w:rsidP="001634CA">
            <w:pPr>
              <w:tabs>
                <w:tab w:val="decimal" w:pos="551"/>
              </w:tabs>
              <w:spacing w:line="240" w:lineRule="auto"/>
              <w:ind w:right="-135"/>
              <w:jc w:val="right"/>
              <w:rPr>
                <w:szCs w:val="22"/>
                <w:lang w:val="en-US" w:bidi="th-TH"/>
              </w:rPr>
            </w:pPr>
          </w:p>
          <w:p w14:paraId="64075478" w14:textId="2C2EE41D" w:rsidR="00297D0A" w:rsidRPr="00BB1AFA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   (3,003)</w:t>
            </w:r>
          </w:p>
        </w:tc>
        <w:tc>
          <w:tcPr>
            <w:tcW w:w="270" w:type="dxa"/>
            <w:vAlign w:val="bottom"/>
          </w:tcPr>
          <w:p w14:paraId="08406F04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A9FFD35" w14:textId="77777777" w:rsidR="00297D0A" w:rsidRPr="00AA249B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/>
              </w:rPr>
            </w:pPr>
          </w:p>
          <w:p w14:paraId="34627DA3" w14:textId="77777777" w:rsidR="00297D0A" w:rsidRPr="00AA249B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b/>
                <w:bCs/>
                <w:szCs w:val="22"/>
                <w:lang w:val="en-US"/>
              </w:rPr>
            </w:pPr>
          </w:p>
          <w:p w14:paraId="65A4ED2A" w14:textId="417A9C7F" w:rsidR="00297D0A" w:rsidRPr="00AA249B" w:rsidRDefault="00297D0A" w:rsidP="00AA249B">
            <w:pPr>
              <w:tabs>
                <w:tab w:val="decimal" w:pos="699"/>
              </w:tabs>
              <w:spacing w:line="240" w:lineRule="auto"/>
              <w:ind w:left="-105" w:right="-15"/>
              <w:rPr>
                <w:szCs w:val="22"/>
                <w:lang w:val="en-US"/>
              </w:rPr>
            </w:pPr>
            <w:r w:rsidRPr="00AA249B">
              <w:rPr>
                <w:szCs w:val="22"/>
                <w:lang w:val="en-US"/>
              </w:rPr>
              <w:t>-</w:t>
            </w:r>
          </w:p>
        </w:tc>
      </w:tr>
      <w:tr w:rsidR="00297D0A" w:rsidRPr="00B17CF9" w14:paraId="1E63D0FC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2E1989D3" w14:textId="77777777" w:rsidR="00297D0A" w:rsidRPr="00B17CF9" w:rsidRDefault="00297D0A" w:rsidP="00BB1AFA">
            <w:pPr>
              <w:spacing w:line="240" w:lineRule="auto"/>
              <w:rPr>
                <w:szCs w:val="22"/>
                <w:lang w:val="en-US"/>
              </w:rPr>
            </w:pPr>
            <w:r w:rsidRPr="00B17CF9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92093" w14:textId="67F0A9D5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274,006</w:t>
            </w:r>
          </w:p>
        </w:tc>
        <w:tc>
          <w:tcPr>
            <w:tcW w:w="240" w:type="dxa"/>
            <w:vAlign w:val="bottom"/>
          </w:tcPr>
          <w:p w14:paraId="225FED3B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CA662" w14:textId="16B033F6" w:rsidR="00297D0A" w:rsidRPr="00BB1AFA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27CF0C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EA35" w14:textId="772F93F2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1ABCDD7" w14:textId="77777777" w:rsidR="00297D0A" w:rsidRPr="00BB1AFA" w:rsidRDefault="00297D0A" w:rsidP="001634CA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4A219" w14:textId="79C61188" w:rsidR="00297D0A" w:rsidRPr="00AA249B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b/>
                <w:bCs/>
                <w:szCs w:val="22"/>
                <w:lang w:val="en-US" w:bidi="th-TH"/>
              </w:rPr>
            </w:pPr>
            <w:r w:rsidRPr="00AA249B">
              <w:rPr>
                <w:b/>
                <w:bCs/>
                <w:szCs w:val="22"/>
                <w:lang w:val="en-US" w:bidi="th-TH"/>
              </w:rPr>
              <w:t>(273,003)</w:t>
            </w:r>
          </w:p>
        </w:tc>
        <w:tc>
          <w:tcPr>
            <w:tcW w:w="270" w:type="dxa"/>
            <w:vAlign w:val="bottom"/>
          </w:tcPr>
          <w:p w14:paraId="17CB6FA1" w14:textId="77777777" w:rsidR="00297D0A" w:rsidRPr="00BB1AFA" w:rsidRDefault="00297D0A" w:rsidP="001634C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61F18" w14:textId="6F146C2B" w:rsidR="00297D0A" w:rsidRPr="00BB1AFA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1,000</w:t>
            </w:r>
          </w:p>
        </w:tc>
      </w:tr>
      <w:tr w:rsidR="001634CA" w:rsidRPr="00B17CF9" w14:paraId="041FAA92" w14:textId="77777777" w:rsidTr="00943E92">
        <w:tblPrEx>
          <w:tblLook w:val="01E0" w:firstRow="1" w:lastRow="1" w:firstColumn="1" w:lastColumn="1" w:noHBand="0" w:noVBand="0"/>
        </w:tblPrEx>
        <w:tc>
          <w:tcPr>
            <w:tcW w:w="2248" w:type="dxa"/>
            <w:gridSpan w:val="2"/>
          </w:tcPr>
          <w:p w14:paraId="49EA8282" w14:textId="77777777" w:rsidR="001634CA" w:rsidRPr="00B17CF9" w:rsidRDefault="001634CA" w:rsidP="00BB1AFA">
            <w:pPr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49D8420" w14:textId="77777777" w:rsidR="001634CA" w:rsidRDefault="001634CA" w:rsidP="00BB1AF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69E2A3BA" w14:textId="77777777" w:rsidR="001634CA" w:rsidRPr="00BB1AFA" w:rsidRDefault="001634CA" w:rsidP="00BB1AFA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6B00A30" w14:textId="77777777" w:rsidR="001634CA" w:rsidRDefault="001634CA" w:rsidP="000A5E92">
            <w:pPr>
              <w:spacing w:line="240" w:lineRule="auto"/>
              <w:ind w:left="-85" w:right="-15" w:firstLine="10"/>
              <w:jc w:val="center"/>
              <w:rPr>
                <w:rFonts w:cs="Angsana New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839155" w14:textId="77777777" w:rsidR="001634CA" w:rsidRPr="00BB1AFA" w:rsidRDefault="001634CA" w:rsidP="00BB1AFA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B1EB4" w14:textId="77777777" w:rsidR="001634CA" w:rsidRDefault="001634CA" w:rsidP="00BB1AF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C85BB67" w14:textId="77777777" w:rsidR="001634CA" w:rsidRPr="00BB1AFA" w:rsidRDefault="001634CA" w:rsidP="00BB1AFA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1733A5C" w14:textId="77777777" w:rsidR="001634CA" w:rsidRDefault="001634CA" w:rsidP="00BB1AF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C928A08" w14:textId="77777777" w:rsidR="001634CA" w:rsidRPr="00BB1AFA" w:rsidRDefault="001634CA" w:rsidP="00BB1AF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CC607A1" w14:textId="77777777" w:rsidR="001634CA" w:rsidRDefault="001634CA" w:rsidP="00BB1AFA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</w:tr>
      <w:tr w:rsidR="00AA249B" w:rsidRPr="00B17CF9" w14:paraId="7707FCCC" w14:textId="77777777" w:rsidTr="00943E92">
        <w:tc>
          <w:tcPr>
            <w:tcW w:w="2248" w:type="dxa"/>
            <w:gridSpan w:val="2"/>
          </w:tcPr>
          <w:p w14:paraId="6CD77228" w14:textId="77777777" w:rsidR="00297D0A" w:rsidRPr="00B17CF9" w:rsidRDefault="00297D0A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202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>2</w:t>
            </w:r>
          </w:p>
        </w:tc>
        <w:tc>
          <w:tcPr>
            <w:tcW w:w="1169" w:type="dxa"/>
          </w:tcPr>
          <w:p w14:paraId="20434B10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187F80DF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6E7F9E43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0E75379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57A086C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5A1EB4E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4FCCE188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F50237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2F62A95C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AA249B" w:rsidRPr="00B17CF9" w14:paraId="1D05DEA5" w14:textId="77777777" w:rsidTr="00943E92">
        <w:tc>
          <w:tcPr>
            <w:tcW w:w="2248" w:type="dxa"/>
            <w:gridSpan w:val="2"/>
          </w:tcPr>
          <w:p w14:paraId="087A0ECE" w14:textId="77777777" w:rsidR="00297D0A" w:rsidRPr="00B17CF9" w:rsidRDefault="00297D0A" w:rsidP="003F5C54">
            <w:pPr>
              <w:spacing w:line="240" w:lineRule="auto"/>
              <w:ind w:left="15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r w:rsidRPr="00B17CF9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69" w:type="dxa"/>
          </w:tcPr>
          <w:p w14:paraId="4D96AF81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42B18A1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445CAB6F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2299E16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1A286E4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31D8496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2E744B55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7ABCD8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05AB7075" w14:textId="77777777" w:rsidR="00297D0A" w:rsidRPr="00B17CF9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AA249B" w:rsidRPr="00B17CF9" w14:paraId="432E5DD0" w14:textId="77777777" w:rsidTr="00943E92">
        <w:tc>
          <w:tcPr>
            <w:tcW w:w="2248" w:type="dxa"/>
            <w:gridSpan w:val="2"/>
          </w:tcPr>
          <w:p w14:paraId="053B24E1" w14:textId="77777777" w:rsidR="00297D0A" w:rsidRPr="003427ED" w:rsidRDefault="00297D0A" w:rsidP="003F5C54">
            <w:pPr>
              <w:spacing w:line="240" w:lineRule="auto"/>
              <w:ind w:left="159" w:hanging="159"/>
              <w:contextualSpacing/>
              <w:rPr>
                <w:szCs w:val="22"/>
              </w:rPr>
            </w:pPr>
            <w:r w:rsidRPr="00D57867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D57867">
              <w:rPr>
                <w:szCs w:val="22"/>
              </w:rPr>
              <w:t>at</w:t>
            </w:r>
            <w:r w:rsidRPr="003427ED">
              <w:rPr>
                <w:rFonts w:hint="cs"/>
                <w:szCs w:val="22"/>
                <w:cs/>
                <w:lang w:bidi="th-TH"/>
              </w:rPr>
              <w:t xml:space="preserve"> </w:t>
            </w:r>
            <w:r w:rsidRPr="00D57867">
              <w:rPr>
                <w:szCs w:val="22"/>
              </w:rPr>
              <w:t>amortised cost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9028369" w14:textId="77777777" w:rsidR="00297D0A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00782B6A" w14:textId="77777777" w:rsidR="00297D0A" w:rsidRPr="004261D8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 w:rsidRPr="0046673B">
              <w:rPr>
                <w:b/>
                <w:bCs/>
                <w:szCs w:val="22"/>
                <w:lang w:val="en-US"/>
              </w:rPr>
              <w:t>130,439</w:t>
            </w:r>
          </w:p>
        </w:tc>
        <w:tc>
          <w:tcPr>
            <w:tcW w:w="240" w:type="dxa"/>
          </w:tcPr>
          <w:p w14:paraId="1091FDDF" w14:textId="77777777" w:rsidR="00297D0A" w:rsidRPr="004261D8" w:rsidRDefault="00297D0A" w:rsidP="003F5C54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BC51B6B" w14:textId="77777777" w:rsidR="00297D0A" w:rsidRDefault="00297D0A" w:rsidP="003F5C54">
            <w:pPr>
              <w:tabs>
                <w:tab w:val="decimal" w:pos="316"/>
              </w:tabs>
              <w:spacing w:line="240" w:lineRule="auto"/>
              <w:ind w:left="-85" w:right="-15" w:firstLine="10"/>
              <w:jc w:val="center"/>
              <w:rPr>
                <w:b/>
                <w:bCs/>
                <w:szCs w:val="22"/>
                <w:lang w:val="en-US"/>
              </w:rPr>
            </w:pPr>
          </w:p>
          <w:p w14:paraId="63B9B5AE" w14:textId="77777777" w:rsidR="00297D0A" w:rsidRPr="004261D8" w:rsidRDefault="00297D0A" w:rsidP="00AA249B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 w:rsidRPr="00A863F5">
              <w:rPr>
                <w:b/>
                <w:bCs/>
                <w:szCs w:val="22"/>
                <w:lang w:val="en-US"/>
              </w:rPr>
              <w:t>(100,000)</w:t>
            </w:r>
          </w:p>
        </w:tc>
        <w:tc>
          <w:tcPr>
            <w:tcW w:w="270" w:type="dxa"/>
          </w:tcPr>
          <w:p w14:paraId="667BBDEF" w14:textId="77777777" w:rsidR="00297D0A" w:rsidRPr="004261D8" w:rsidRDefault="00297D0A" w:rsidP="003F5C54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325EFA" w14:textId="77777777" w:rsidR="00297D0A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0B727EE8" w14:textId="77777777" w:rsidR="00297D0A" w:rsidRPr="004261D8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 w:rsidRPr="00B254CC">
              <w:rPr>
                <w:b/>
                <w:bCs/>
                <w:szCs w:val="22"/>
                <w:lang w:val="en-US"/>
              </w:rPr>
              <w:t>(740)</w:t>
            </w:r>
          </w:p>
        </w:tc>
        <w:tc>
          <w:tcPr>
            <w:tcW w:w="236" w:type="dxa"/>
          </w:tcPr>
          <w:p w14:paraId="427B34D7" w14:textId="77777777" w:rsidR="00297D0A" w:rsidRPr="004261D8" w:rsidRDefault="00297D0A" w:rsidP="003F5C54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BA6FC8B" w14:textId="77777777" w:rsidR="00297D0A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20330B35" w14:textId="77777777" w:rsidR="00297D0A" w:rsidRPr="004261D8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B254CC">
              <w:rPr>
                <w:b/>
                <w:bCs/>
                <w:szCs w:val="22"/>
                <w:lang w:val="en-US"/>
              </w:rPr>
              <w:t>106,047</w:t>
            </w:r>
          </w:p>
        </w:tc>
        <w:tc>
          <w:tcPr>
            <w:tcW w:w="270" w:type="dxa"/>
          </w:tcPr>
          <w:p w14:paraId="6141B842" w14:textId="77777777" w:rsidR="00297D0A" w:rsidRPr="004261D8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</w:tcPr>
          <w:p w14:paraId="3146AB2C" w14:textId="77777777" w:rsidR="00297D0A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  <w:p w14:paraId="7F217FBC" w14:textId="77777777" w:rsidR="00297D0A" w:rsidRPr="004261D8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B254CC">
              <w:rPr>
                <w:b/>
                <w:bCs/>
                <w:szCs w:val="22"/>
                <w:lang w:val="en-US"/>
              </w:rPr>
              <w:t>135,746</w:t>
            </w:r>
          </w:p>
        </w:tc>
      </w:tr>
      <w:tr w:rsidR="00AA249B" w:rsidRPr="00B254CC" w14:paraId="5E27666C" w14:textId="77777777" w:rsidTr="00943E92">
        <w:tc>
          <w:tcPr>
            <w:tcW w:w="2248" w:type="dxa"/>
            <w:gridSpan w:val="2"/>
          </w:tcPr>
          <w:p w14:paraId="64D1BA9E" w14:textId="77777777" w:rsidR="00297D0A" w:rsidRPr="00B254CC" w:rsidRDefault="00297D0A" w:rsidP="003F5C54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69" w:type="dxa"/>
          </w:tcPr>
          <w:p w14:paraId="5CF1393B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2C2B2860" w14:textId="77777777" w:rsidR="00297D0A" w:rsidRPr="00B254CC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0EB8AF10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E20B787" w14:textId="77777777" w:rsidR="00297D0A" w:rsidRPr="00B254CC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82D9128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7268092" w14:textId="77777777" w:rsidR="00297D0A" w:rsidRPr="00B254CC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1B1F6777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D0EE9D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505EC138" w14:textId="77777777" w:rsidR="00297D0A" w:rsidRPr="00B254CC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</w:tr>
      <w:tr w:rsidR="00AA249B" w:rsidRPr="00B17CF9" w14:paraId="71439167" w14:textId="77777777" w:rsidTr="00943E92">
        <w:tc>
          <w:tcPr>
            <w:tcW w:w="2248" w:type="dxa"/>
            <w:gridSpan w:val="2"/>
          </w:tcPr>
          <w:p w14:paraId="28911859" w14:textId="77777777" w:rsidR="00297D0A" w:rsidRPr="00B17CF9" w:rsidRDefault="00297D0A" w:rsidP="003F5C54">
            <w:pPr>
              <w:spacing w:line="240" w:lineRule="auto"/>
              <w:ind w:left="155" w:right="-105" w:hanging="155"/>
              <w:rPr>
                <w:b/>
                <w:bCs/>
                <w:i/>
                <w:iCs/>
                <w:szCs w:val="22"/>
                <w:lang w:val="en-US"/>
              </w:rPr>
            </w:pPr>
            <w:r w:rsidRPr="00B17CF9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1169" w:type="dxa"/>
          </w:tcPr>
          <w:p w14:paraId="615FE360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39F177C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4954B701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FD7BBA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4806AA9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D8891F0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0B53750A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BBDB3BD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57A5087D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</w:tr>
      <w:tr w:rsidR="00AA249B" w:rsidRPr="00B17CF9" w14:paraId="4E90E78B" w14:textId="77777777" w:rsidTr="00943E92">
        <w:tc>
          <w:tcPr>
            <w:tcW w:w="2248" w:type="dxa"/>
            <w:gridSpan w:val="2"/>
          </w:tcPr>
          <w:p w14:paraId="482E0F22" w14:textId="77777777" w:rsidR="00297D0A" w:rsidRPr="00B17CF9" w:rsidRDefault="00297D0A" w:rsidP="003F5C54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D57867">
              <w:rPr>
                <w:szCs w:val="22"/>
              </w:rPr>
              <w:t xml:space="preserve">Debentures measured </w:t>
            </w:r>
            <w:r>
              <w:rPr>
                <w:szCs w:val="22"/>
                <w:cs/>
              </w:rPr>
              <w:br/>
            </w:r>
            <w:r w:rsidRPr="00D57867">
              <w:rPr>
                <w:szCs w:val="22"/>
              </w:rPr>
              <w:t>at amortised cost</w:t>
            </w:r>
          </w:p>
        </w:tc>
        <w:tc>
          <w:tcPr>
            <w:tcW w:w="1169" w:type="dxa"/>
          </w:tcPr>
          <w:p w14:paraId="2A0768CA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794BD443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i/>
                <w:iCs/>
                <w:szCs w:val="22"/>
                <w:lang w:val="en-US"/>
              </w:rPr>
            </w:pPr>
            <w:r w:rsidRPr="0046673B">
              <w:rPr>
                <w:szCs w:val="22"/>
                <w:lang w:val="en-US"/>
              </w:rPr>
              <w:t>682,765</w:t>
            </w:r>
          </w:p>
        </w:tc>
        <w:tc>
          <w:tcPr>
            <w:tcW w:w="240" w:type="dxa"/>
          </w:tcPr>
          <w:p w14:paraId="6E4874A3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</w:tcPr>
          <w:p w14:paraId="6CAF7B89" w14:textId="77777777" w:rsidR="00297D0A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</w:p>
          <w:p w14:paraId="23232D62" w14:textId="77777777" w:rsidR="00297D0A" w:rsidRPr="002B3935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90D0C3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9A5793F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4C292666" w14:textId="77777777" w:rsidR="00297D0A" w:rsidRPr="002F7850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  <w:r w:rsidRPr="00E571CC">
              <w:rPr>
                <w:szCs w:val="22"/>
                <w:lang w:val="en-US"/>
              </w:rPr>
              <w:t>(718)</w:t>
            </w:r>
          </w:p>
        </w:tc>
        <w:tc>
          <w:tcPr>
            <w:tcW w:w="236" w:type="dxa"/>
          </w:tcPr>
          <w:p w14:paraId="61B2FFF4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2B1218DF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7050E5B2" w14:textId="77777777" w:rsidR="00297D0A" w:rsidRPr="002F7850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 w:rsidRPr="00E571CC">
              <w:rPr>
                <w:szCs w:val="22"/>
                <w:lang w:val="en-US"/>
              </w:rPr>
              <w:t>(106,047)</w:t>
            </w:r>
          </w:p>
        </w:tc>
        <w:tc>
          <w:tcPr>
            <w:tcW w:w="270" w:type="dxa"/>
          </w:tcPr>
          <w:p w14:paraId="6A88D0D4" w14:textId="77777777" w:rsidR="00297D0A" w:rsidRPr="002F7850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</w:tcPr>
          <w:p w14:paraId="1DC035E6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71E08D12" w14:textId="77777777" w:rsidR="00297D0A" w:rsidRPr="002F7850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 w:rsidRPr="00E571CC">
              <w:rPr>
                <w:szCs w:val="22"/>
                <w:lang w:val="en-US"/>
              </w:rPr>
              <w:t>576,000</w:t>
            </w:r>
          </w:p>
        </w:tc>
      </w:tr>
      <w:tr w:rsidR="00AA249B" w:rsidRPr="00B17CF9" w14:paraId="268758EF" w14:textId="77777777" w:rsidTr="00943E92">
        <w:tc>
          <w:tcPr>
            <w:tcW w:w="2248" w:type="dxa"/>
            <w:gridSpan w:val="2"/>
          </w:tcPr>
          <w:p w14:paraId="280FB104" w14:textId="77777777" w:rsidR="00297D0A" w:rsidRPr="00B17CF9" w:rsidRDefault="00297D0A" w:rsidP="003F5C54">
            <w:pPr>
              <w:spacing w:line="240" w:lineRule="auto"/>
              <w:ind w:left="159" w:hanging="159"/>
              <w:contextualSpacing/>
              <w:rPr>
                <w:b/>
                <w:bCs/>
                <w:i/>
                <w:iCs/>
                <w:szCs w:val="22"/>
                <w:lang w:val="en-US"/>
              </w:rPr>
            </w:pPr>
            <w:r w:rsidRPr="00846E3A">
              <w:rPr>
                <w:szCs w:val="22"/>
              </w:rPr>
              <w:t>Government bond measured at amortised cost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D06A10B" w14:textId="77777777" w:rsidR="00297D0A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</w:p>
          <w:p w14:paraId="025D24DA" w14:textId="77777777" w:rsidR="00297D0A" w:rsidRPr="0046673B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</w:p>
          <w:p w14:paraId="4A5B6A6E" w14:textId="77777777" w:rsidR="00297D0A" w:rsidRPr="0046673B" w:rsidRDefault="00297D0A" w:rsidP="003F5C54">
            <w:pPr>
              <w:spacing w:line="240" w:lineRule="auto"/>
              <w:jc w:val="right"/>
              <w:rPr>
                <w:szCs w:val="22"/>
                <w:lang w:val="en-US" w:bidi="th-TH"/>
              </w:rPr>
            </w:pPr>
            <w:r w:rsidRPr="0046673B">
              <w:rPr>
                <w:szCs w:val="22"/>
                <w:lang w:val="en-US" w:bidi="th-TH"/>
              </w:rPr>
              <w:t>3,010</w:t>
            </w:r>
          </w:p>
        </w:tc>
        <w:tc>
          <w:tcPr>
            <w:tcW w:w="240" w:type="dxa"/>
          </w:tcPr>
          <w:p w14:paraId="51B6DCC7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F40B055" w14:textId="77777777" w:rsidR="00297D0A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szCs w:val="22"/>
                <w:lang w:val="en-US" w:bidi="th-TH"/>
              </w:rPr>
            </w:pPr>
          </w:p>
          <w:p w14:paraId="1FB99841" w14:textId="77777777" w:rsidR="00297D0A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rFonts w:cstheme="minorBidi"/>
                <w:szCs w:val="22"/>
                <w:lang w:val="en-US" w:bidi="th-TH"/>
              </w:rPr>
            </w:pPr>
          </w:p>
          <w:p w14:paraId="2E12B454" w14:textId="77777777" w:rsidR="00297D0A" w:rsidRPr="00A863F5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9CD5A1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BC5689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31507F77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7836CCD3" w14:textId="77777777" w:rsidR="00297D0A" w:rsidRPr="00462817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  <w:r w:rsidRPr="00DE2C2B">
              <w:rPr>
                <w:szCs w:val="22"/>
                <w:lang w:val="en-US"/>
              </w:rPr>
              <w:t>(</w:t>
            </w:r>
            <w:r>
              <w:rPr>
                <w:szCs w:val="22"/>
                <w:lang w:val="en-US"/>
              </w:rPr>
              <w:t>3</w:t>
            </w:r>
            <w:r w:rsidRPr="00DE2C2B">
              <w:rPr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695CAE44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3964B09" w14:textId="77777777" w:rsidR="00297D0A" w:rsidRPr="00DE2C2B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b/>
                <w:bCs/>
                <w:szCs w:val="22"/>
                <w:lang w:val="en-US" w:bidi="th-TH"/>
              </w:rPr>
            </w:pPr>
          </w:p>
          <w:p w14:paraId="57C95410" w14:textId="77777777" w:rsidR="00297D0A" w:rsidRPr="00DE2C2B" w:rsidRDefault="00297D0A" w:rsidP="003F5C54">
            <w:pPr>
              <w:tabs>
                <w:tab w:val="decimal" w:pos="316"/>
              </w:tabs>
              <w:spacing w:line="240" w:lineRule="auto"/>
              <w:ind w:right="101"/>
              <w:jc w:val="center"/>
              <w:rPr>
                <w:b/>
                <w:bCs/>
                <w:szCs w:val="22"/>
                <w:lang w:val="en-US" w:bidi="th-TH"/>
              </w:rPr>
            </w:pPr>
          </w:p>
          <w:p w14:paraId="61AAC1B4" w14:textId="77777777" w:rsidR="00297D0A" w:rsidRPr="008D1F0B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szCs w:val="22"/>
                <w:lang w:val="en-US" w:bidi="th-TH"/>
              </w:rPr>
            </w:pPr>
            <w:r w:rsidRPr="008D1F0B"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5F2B3" w14:textId="77777777" w:rsidR="00297D0A" w:rsidRPr="002F7850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0CCB4D7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684260AA" w14:textId="77777777" w:rsidR="00297D0A" w:rsidRDefault="00297D0A" w:rsidP="003F5C54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  <w:p w14:paraId="55833B50" w14:textId="77777777" w:rsidR="00297D0A" w:rsidRPr="002F7850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szCs w:val="22"/>
                <w:lang w:val="en-US"/>
              </w:rPr>
            </w:pPr>
            <w:r w:rsidRPr="00DE2C2B">
              <w:rPr>
                <w:szCs w:val="22"/>
                <w:lang w:val="en-US"/>
              </w:rPr>
              <w:t>3,00</w:t>
            </w:r>
            <w:r>
              <w:rPr>
                <w:szCs w:val="22"/>
                <w:lang w:val="en-US"/>
              </w:rPr>
              <w:t>7</w:t>
            </w:r>
          </w:p>
        </w:tc>
      </w:tr>
      <w:tr w:rsidR="00AA249B" w:rsidRPr="00B17CF9" w14:paraId="5D13DDC9" w14:textId="77777777" w:rsidTr="00943E92">
        <w:tc>
          <w:tcPr>
            <w:tcW w:w="2248" w:type="dxa"/>
            <w:gridSpan w:val="2"/>
          </w:tcPr>
          <w:p w14:paraId="316B9FBE" w14:textId="77777777" w:rsidR="00297D0A" w:rsidRPr="00B17CF9" w:rsidRDefault="00297D0A" w:rsidP="003F5C54">
            <w:pPr>
              <w:spacing w:line="240" w:lineRule="auto"/>
              <w:rPr>
                <w:szCs w:val="22"/>
                <w:lang w:val="en-US"/>
              </w:rPr>
            </w:pPr>
            <w:r w:rsidRPr="00B17CF9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DC0A7A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 w:rsidRPr="0046673B">
              <w:rPr>
                <w:b/>
                <w:bCs/>
                <w:szCs w:val="22"/>
                <w:lang w:val="en-US"/>
              </w:rPr>
              <w:t>685,775</w:t>
            </w:r>
          </w:p>
        </w:tc>
        <w:tc>
          <w:tcPr>
            <w:tcW w:w="240" w:type="dxa"/>
          </w:tcPr>
          <w:p w14:paraId="5F65B22B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B7112FB" w14:textId="77777777" w:rsidR="00297D0A" w:rsidRPr="00DE2C2B" w:rsidRDefault="00297D0A" w:rsidP="00AA249B">
            <w:pPr>
              <w:tabs>
                <w:tab w:val="decimal" w:pos="640"/>
              </w:tabs>
              <w:spacing w:line="240" w:lineRule="auto"/>
              <w:ind w:left="-105" w:right="-15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DE2C2B">
              <w:rPr>
                <w:rFonts w:cs="Angsana New"/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F20E96" w14:textId="77777777" w:rsidR="00297D0A" w:rsidRPr="00B17CF9" w:rsidRDefault="00297D0A" w:rsidP="003F5C54">
            <w:pPr>
              <w:spacing w:line="240" w:lineRule="auto"/>
              <w:jc w:val="both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265D72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  <w:r w:rsidRPr="00E571CC">
              <w:rPr>
                <w:b/>
                <w:bCs/>
                <w:szCs w:val="22"/>
                <w:lang w:val="en-US"/>
              </w:rPr>
              <w:t>(721)</w:t>
            </w:r>
          </w:p>
        </w:tc>
        <w:tc>
          <w:tcPr>
            <w:tcW w:w="236" w:type="dxa"/>
          </w:tcPr>
          <w:p w14:paraId="4ADBA6CB" w14:textId="77777777" w:rsidR="00297D0A" w:rsidRPr="00B17CF9" w:rsidRDefault="00297D0A" w:rsidP="003F5C54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79AA56A" w14:textId="77777777" w:rsidR="00297D0A" w:rsidRPr="00B17CF9" w:rsidRDefault="00297D0A" w:rsidP="00AA249B">
            <w:pPr>
              <w:tabs>
                <w:tab w:val="decimal" w:pos="1005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E571CC">
              <w:rPr>
                <w:b/>
                <w:bCs/>
                <w:szCs w:val="22"/>
                <w:lang w:val="en-US"/>
              </w:rPr>
              <w:t>(106,047)</w:t>
            </w:r>
          </w:p>
        </w:tc>
        <w:tc>
          <w:tcPr>
            <w:tcW w:w="270" w:type="dxa"/>
          </w:tcPr>
          <w:p w14:paraId="32C8D463" w14:textId="77777777" w:rsidR="00297D0A" w:rsidRPr="00B17CF9" w:rsidRDefault="00297D0A" w:rsidP="003F5C54">
            <w:pPr>
              <w:spacing w:line="240" w:lineRule="auto"/>
              <w:jc w:val="right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D889DA0" w14:textId="77777777" w:rsidR="00297D0A" w:rsidRPr="00B17CF9" w:rsidRDefault="00297D0A" w:rsidP="00AA249B">
            <w:pPr>
              <w:tabs>
                <w:tab w:val="decimal" w:pos="1059"/>
              </w:tabs>
              <w:spacing w:line="240" w:lineRule="auto"/>
              <w:ind w:right="-135"/>
              <w:rPr>
                <w:b/>
                <w:bCs/>
                <w:szCs w:val="22"/>
                <w:lang w:val="en-US"/>
              </w:rPr>
            </w:pPr>
            <w:r w:rsidRPr="00E571CC">
              <w:rPr>
                <w:b/>
                <w:bCs/>
                <w:szCs w:val="22"/>
                <w:lang w:val="en-US"/>
              </w:rPr>
              <w:t>579,007</w:t>
            </w:r>
          </w:p>
        </w:tc>
      </w:tr>
    </w:tbl>
    <w:p w14:paraId="7BB242E1" w14:textId="77777777" w:rsidR="002B5DCD" w:rsidRDefault="002B5DCD" w:rsidP="00EE486F">
      <w:pPr>
        <w:spacing w:line="240" w:lineRule="auto"/>
      </w:pPr>
    </w:p>
    <w:p w14:paraId="23472BA5" w14:textId="77CBF7BE" w:rsidR="00EE5718" w:rsidRDefault="00EE5718" w:rsidP="00EE486F">
      <w:pPr>
        <w:spacing w:line="240" w:lineRule="auto"/>
      </w:pPr>
    </w:p>
    <w:p w14:paraId="04921DDF" w14:textId="7C621A6D" w:rsidR="00EE5718" w:rsidRPr="002173A6" w:rsidRDefault="00EE5718" w:rsidP="00EE486F">
      <w:pPr>
        <w:spacing w:line="240" w:lineRule="auto"/>
        <w:sectPr w:rsidR="00EE5718" w:rsidRPr="002173A6" w:rsidSect="00124028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</w:sectPr>
      </w:pPr>
      <w:r>
        <w:tab/>
      </w:r>
    </w:p>
    <w:p w14:paraId="60078A34" w14:textId="1FF484ED" w:rsidR="00A51384" w:rsidRPr="002E06FC" w:rsidRDefault="00A51384" w:rsidP="002E06FC">
      <w:pPr>
        <w:pStyle w:val="Heading1"/>
        <w:tabs>
          <w:tab w:val="left" w:pos="540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2E06FC">
        <w:rPr>
          <w:b/>
          <w:bCs/>
          <w:i w:val="0"/>
          <w:iCs/>
        </w:rPr>
        <w:lastRenderedPageBreak/>
        <w:t xml:space="preserve">Segment information </w:t>
      </w:r>
      <w:r w:rsidR="00CB69B1" w:rsidRPr="002E06FC">
        <w:rPr>
          <w:b/>
          <w:bCs/>
          <w:i w:val="0"/>
          <w:iCs/>
        </w:rPr>
        <w:t xml:space="preserve">and </w:t>
      </w:r>
      <w:r w:rsidR="000D696B" w:rsidRPr="002E06FC">
        <w:rPr>
          <w:b/>
          <w:bCs/>
          <w:i w:val="0"/>
          <w:iCs/>
        </w:rPr>
        <w:t>dis</w:t>
      </w:r>
      <w:r w:rsidR="00CB69B1" w:rsidRPr="002E06FC">
        <w:rPr>
          <w:b/>
          <w:bCs/>
          <w:i w:val="0"/>
          <w:iCs/>
        </w:rPr>
        <w:t>aggregation of revenue</w:t>
      </w:r>
      <w:r w:rsidRPr="002E06FC">
        <w:rPr>
          <w:b/>
          <w:bCs/>
          <w:i w:val="0"/>
          <w:iCs/>
        </w:rPr>
        <w:t xml:space="preserve"> </w:t>
      </w:r>
    </w:p>
    <w:p w14:paraId="52494C84" w14:textId="77777777" w:rsidR="002B5DCD" w:rsidRDefault="002B5DCD" w:rsidP="002B5DCD">
      <w:pPr>
        <w:pStyle w:val="block"/>
        <w:tabs>
          <w:tab w:val="left" w:pos="540"/>
        </w:tabs>
        <w:spacing w:after="0" w:line="240" w:lineRule="atLeast"/>
        <w:ind w:left="0" w:right="560"/>
        <w:jc w:val="both"/>
        <w:rPr>
          <w:b/>
          <w:bCs/>
          <w:sz w:val="24"/>
          <w:szCs w:val="24"/>
        </w:rPr>
      </w:pPr>
    </w:p>
    <w:tbl>
      <w:tblPr>
        <w:tblW w:w="14518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270"/>
        <w:gridCol w:w="1017"/>
        <w:gridCol w:w="180"/>
        <w:gridCol w:w="990"/>
        <w:gridCol w:w="180"/>
        <w:gridCol w:w="1080"/>
        <w:gridCol w:w="180"/>
        <w:gridCol w:w="990"/>
        <w:gridCol w:w="180"/>
        <w:gridCol w:w="1081"/>
      </w:tblGrid>
      <w:tr w:rsidR="002B5DCD" w:rsidRPr="00901AD1" w14:paraId="1332AB91" w14:textId="77777777" w:rsidTr="5BBACDB3">
        <w:trPr>
          <w:cantSplit/>
        </w:trPr>
        <w:tc>
          <w:tcPr>
            <w:tcW w:w="2700" w:type="dxa"/>
            <w:vAlign w:val="bottom"/>
          </w:tcPr>
          <w:p w14:paraId="61094A9A" w14:textId="77777777" w:rsidR="002B5DCD" w:rsidRPr="00901AD1" w:rsidRDefault="002B5DCD" w:rsidP="003F5C54">
            <w:pPr>
              <w:shd w:val="clear" w:color="auto" w:fill="FFFFFF"/>
              <w:spacing w:line="240" w:lineRule="atLeast"/>
              <w:ind w:right="-79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18" w:type="dxa"/>
            <w:gridSpan w:val="19"/>
            <w:shd w:val="clear" w:color="auto" w:fill="auto"/>
          </w:tcPr>
          <w:p w14:paraId="3C7FF04E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  <w:r w:rsidRPr="00901AD1">
              <w:rPr>
                <w:b/>
                <w:sz w:val="18"/>
                <w:szCs w:val="18"/>
                <w:lang w:bidi="th-TH"/>
              </w:rPr>
              <w:t>Consolidated financial statements</w:t>
            </w:r>
          </w:p>
        </w:tc>
      </w:tr>
      <w:tr w:rsidR="002B5DCD" w:rsidRPr="00901AD1" w14:paraId="16407BC5" w14:textId="77777777" w:rsidTr="5BBACDB3">
        <w:trPr>
          <w:cantSplit/>
        </w:trPr>
        <w:tc>
          <w:tcPr>
            <w:tcW w:w="2700" w:type="dxa"/>
            <w:vAlign w:val="bottom"/>
          </w:tcPr>
          <w:p w14:paraId="19EC9B3E" w14:textId="77777777" w:rsidR="002B5DCD" w:rsidRPr="006C5D4E" w:rsidRDefault="002B5DCD" w:rsidP="003F5C54">
            <w:pPr>
              <w:shd w:val="clear" w:color="auto" w:fill="FFFFFF"/>
              <w:spacing w:line="240" w:lineRule="atLeast"/>
              <w:ind w:right="-79"/>
              <w:rPr>
                <w:rFonts w:cstheme="minorBidi"/>
                <w:b/>
                <w:bCs/>
                <w:i/>
                <w:iCs/>
                <w:sz w:val="18"/>
                <w:szCs w:val="22"/>
                <w:cs/>
                <w:lang w:bidi="th-TH"/>
              </w:rPr>
            </w:pPr>
            <w:r w:rsidRPr="00901AD1">
              <w:rPr>
                <w:b/>
                <w:bCs/>
                <w:i/>
                <w:iCs/>
                <w:sz w:val="18"/>
                <w:szCs w:val="18"/>
              </w:rPr>
              <w:t>Nine-month period ended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0C4A87" w14:textId="77777777" w:rsidR="002B5DCD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6393EEF0" w14:textId="77777777" w:rsidR="002B5DCD" w:rsidRPr="00EE486F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  <w:r w:rsidRPr="00EE486F">
              <w:rPr>
                <w:b/>
                <w:sz w:val="18"/>
                <w:szCs w:val="18"/>
                <w:lang w:bidi="th-TH"/>
              </w:rPr>
              <w:t xml:space="preserve">Production of printing and distributions </w:t>
            </w:r>
          </w:p>
          <w:p w14:paraId="3D425B7C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cs/>
                <w:lang w:bidi="th-TH"/>
              </w:rPr>
            </w:pPr>
            <w:r w:rsidRPr="00EE486F">
              <w:rPr>
                <w:b/>
                <w:sz w:val="18"/>
                <w:szCs w:val="18"/>
                <w:lang w:bidi="th-TH"/>
              </w:rPr>
              <w:t>of books</w:t>
            </w:r>
          </w:p>
        </w:tc>
        <w:tc>
          <w:tcPr>
            <w:tcW w:w="180" w:type="dxa"/>
          </w:tcPr>
          <w:p w14:paraId="35BC65E9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79E6886" w14:textId="77777777" w:rsidR="002B5DCD" w:rsidRPr="00EE486F" w:rsidRDefault="002B5DCD" w:rsidP="5BBACDB3">
            <w:pPr>
              <w:spacing w:line="240" w:lineRule="atLeast"/>
              <w:ind w:left="-79" w:right="-79"/>
              <w:jc w:val="center"/>
              <w:rPr>
                <w:b/>
                <w:bCs/>
                <w:sz w:val="18"/>
                <w:szCs w:val="18"/>
                <w:lang w:bidi="th-TH"/>
              </w:rPr>
            </w:pPr>
            <w:r w:rsidRPr="5BBACDB3">
              <w:rPr>
                <w:b/>
                <w:bCs/>
                <w:sz w:val="18"/>
                <w:szCs w:val="18"/>
                <w:lang w:bidi="th-TH"/>
              </w:rPr>
              <w:t xml:space="preserve">Organization exhibitions, </w:t>
            </w:r>
            <w:bookmarkStart w:id="2" w:name="_Int_eEFQVgas"/>
            <w:proofErr w:type="gramStart"/>
            <w:r w:rsidRPr="5BBACDB3">
              <w:rPr>
                <w:b/>
                <w:bCs/>
                <w:sz w:val="18"/>
                <w:szCs w:val="18"/>
                <w:lang w:bidi="th-TH"/>
              </w:rPr>
              <w:t>production</w:t>
            </w:r>
            <w:bookmarkEnd w:id="2"/>
            <w:proofErr w:type="gramEnd"/>
            <w:r w:rsidRPr="5BBACDB3">
              <w:rPr>
                <w:b/>
                <w:bCs/>
                <w:sz w:val="18"/>
                <w:szCs w:val="18"/>
                <w:lang w:bidi="th-TH"/>
              </w:rPr>
              <w:t xml:space="preserve"> and advertising through printing and </w:t>
            </w:r>
          </w:p>
          <w:p w14:paraId="331C9E18" w14:textId="77777777" w:rsidR="002B5DCD" w:rsidRPr="00901AD1" w:rsidRDefault="002B5DCD" w:rsidP="003F5C54">
            <w:pPr>
              <w:spacing w:line="240" w:lineRule="atLeast"/>
              <w:ind w:left="-79" w:right="-79"/>
              <w:jc w:val="center"/>
              <w:rPr>
                <w:b/>
                <w:sz w:val="18"/>
                <w:szCs w:val="18"/>
                <w:cs/>
                <w:lang w:bidi="th-TH"/>
              </w:rPr>
            </w:pPr>
            <w:r w:rsidRPr="00EE486F">
              <w:rPr>
                <w:b/>
                <w:sz w:val="18"/>
                <w:szCs w:val="18"/>
                <w:lang w:bidi="th-TH"/>
              </w:rPr>
              <w:t>online media</w:t>
            </w:r>
          </w:p>
        </w:tc>
        <w:tc>
          <w:tcPr>
            <w:tcW w:w="180" w:type="dxa"/>
          </w:tcPr>
          <w:p w14:paraId="6BE9C825" w14:textId="77777777" w:rsidR="002B5DCD" w:rsidRPr="00901AD1" w:rsidRDefault="002B5DCD" w:rsidP="003F5C54">
            <w:pPr>
              <w:shd w:val="clear" w:color="auto" w:fill="FFFFFF"/>
              <w:tabs>
                <w:tab w:val="decimal" w:pos="374"/>
              </w:tabs>
              <w:spacing w:line="240" w:lineRule="atLeast"/>
              <w:ind w:left="-79" w:right="-7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77" w:type="dxa"/>
            <w:gridSpan w:val="3"/>
          </w:tcPr>
          <w:p w14:paraId="02B033F3" w14:textId="77777777" w:rsidR="002B5DCD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3CC5922C" w14:textId="77777777" w:rsidR="002B5DCD" w:rsidRPr="00EE486F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  <w:r w:rsidRPr="00EE486F">
              <w:rPr>
                <w:b/>
                <w:sz w:val="18"/>
                <w:szCs w:val="18"/>
                <w:lang w:bidi="th-TH"/>
              </w:rPr>
              <w:t xml:space="preserve">Production and </w:t>
            </w:r>
          </w:p>
          <w:p w14:paraId="028571DD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cs/>
                <w:lang w:bidi="th-TH"/>
              </w:rPr>
            </w:pPr>
            <w:r w:rsidRPr="00EE486F">
              <w:rPr>
                <w:b/>
                <w:sz w:val="18"/>
                <w:szCs w:val="18"/>
                <w:lang w:bidi="th-TH"/>
              </w:rPr>
              <w:t>providing advertising through television media</w:t>
            </w:r>
          </w:p>
        </w:tc>
        <w:tc>
          <w:tcPr>
            <w:tcW w:w="180" w:type="dxa"/>
          </w:tcPr>
          <w:p w14:paraId="546DE787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50" w:type="dxa"/>
            <w:gridSpan w:val="3"/>
          </w:tcPr>
          <w:p w14:paraId="17580163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2639E731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16670D6F" w14:textId="77777777" w:rsidR="002B5DCD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0A7B0B82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  <w:r w:rsidRPr="00901AD1">
              <w:rPr>
                <w:b/>
                <w:sz w:val="18"/>
                <w:szCs w:val="18"/>
                <w:lang w:bidi="th-TH"/>
              </w:rPr>
              <w:t>Eliminations</w:t>
            </w:r>
          </w:p>
        </w:tc>
        <w:tc>
          <w:tcPr>
            <w:tcW w:w="180" w:type="dxa"/>
          </w:tcPr>
          <w:p w14:paraId="2D7525D6" w14:textId="77777777" w:rsidR="002B5DCD" w:rsidRPr="00901AD1" w:rsidRDefault="002B5DCD" w:rsidP="003F5C54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</w:p>
        </w:tc>
        <w:tc>
          <w:tcPr>
            <w:tcW w:w="2251" w:type="dxa"/>
            <w:gridSpan w:val="3"/>
          </w:tcPr>
          <w:p w14:paraId="023951A5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6BFDE4AE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063ADAD5" w14:textId="77777777" w:rsidR="002B5DCD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lang w:bidi="th-TH"/>
              </w:rPr>
            </w:pPr>
          </w:p>
          <w:p w14:paraId="1AE9CBE9" w14:textId="77777777" w:rsidR="002B5DCD" w:rsidRPr="00901AD1" w:rsidRDefault="002B5DCD" w:rsidP="003F5C54">
            <w:pPr>
              <w:spacing w:line="240" w:lineRule="atLeast"/>
              <w:jc w:val="center"/>
              <w:rPr>
                <w:b/>
                <w:sz w:val="18"/>
                <w:szCs w:val="18"/>
                <w:cs/>
                <w:lang w:bidi="th-TH"/>
              </w:rPr>
            </w:pPr>
            <w:r w:rsidRPr="00901AD1">
              <w:rPr>
                <w:b/>
                <w:sz w:val="18"/>
                <w:szCs w:val="18"/>
                <w:lang w:bidi="th-TH"/>
              </w:rPr>
              <w:t>Total</w:t>
            </w:r>
          </w:p>
        </w:tc>
      </w:tr>
      <w:tr w:rsidR="002B5DCD" w:rsidRPr="00901AD1" w14:paraId="6942EA30" w14:textId="77777777" w:rsidTr="5BBACDB3">
        <w:trPr>
          <w:cantSplit/>
        </w:trPr>
        <w:tc>
          <w:tcPr>
            <w:tcW w:w="2700" w:type="dxa"/>
            <w:vAlign w:val="bottom"/>
          </w:tcPr>
          <w:p w14:paraId="42D8EB0A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sz w:val="18"/>
                <w:szCs w:val="18"/>
              </w:rPr>
            </w:pPr>
            <w:r w:rsidRPr="00901AD1">
              <w:rPr>
                <w:b/>
                <w:bCs/>
                <w:i/>
                <w:iCs/>
                <w:sz w:val="18"/>
                <w:szCs w:val="18"/>
              </w:rPr>
              <w:t xml:space="preserve">   30 September</w:t>
            </w:r>
          </w:p>
        </w:tc>
        <w:tc>
          <w:tcPr>
            <w:tcW w:w="990" w:type="dxa"/>
            <w:shd w:val="clear" w:color="auto" w:fill="auto"/>
          </w:tcPr>
          <w:p w14:paraId="16BDBA7F" w14:textId="7720B1B8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80" w:type="dxa"/>
          </w:tcPr>
          <w:p w14:paraId="07A86824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14:paraId="62AFE3ED" w14:textId="384AF5C4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80" w:type="dxa"/>
          </w:tcPr>
          <w:p w14:paraId="10C7D371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D074F72" w14:textId="069CE5A0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80" w:type="dxa"/>
          </w:tcPr>
          <w:p w14:paraId="7C7FA77F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14:paraId="4849A03B" w14:textId="48408451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80" w:type="dxa"/>
          </w:tcPr>
          <w:p w14:paraId="4B94E341" w14:textId="77777777" w:rsidR="002B5DCD" w:rsidRPr="00901AD1" w:rsidRDefault="002B5DCD" w:rsidP="002B5DCD">
            <w:pPr>
              <w:shd w:val="clear" w:color="auto" w:fill="FFFFFF"/>
              <w:tabs>
                <w:tab w:val="decimal" w:pos="374"/>
              </w:tabs>
              <w:spacing w:line="240" w:lineRule="atLeast"/>
              <w:ind w:left="-79" w:right="-7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14:paraId="29DF1D11" w14:textId="060341EF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270" w:type="dxa"/>
          </w:tcPr>
          <w:p w14:paraId="6F6AD097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7" w:type="dxa"/>
          </w:tcPr>
          <w:p w14:paraId="6FD132A1" w14:textId="4C5A29F9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80" w:type="dxa"/>
          </w:tcPr>
          <w:p w14:paraId="47903B68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14:paraId="0343D46F" w14:textId="5EEE2806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80" w:type="dxa"/>
          </w:tcPr>
          <w:p w14:paraId="5C395D05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B27997" w14:textId="32674792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80" w:type="dxa"/>
          </w:tcPr>
          <w:p w14:paraId="1CEF4823" w14:textId="77777777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22AF159F" w14:textId="3B962D6A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80" w:type="dxa"/>
          </w:tcPr>
          <w:p w14:paraId="31DD435D" w14:textId="77777777" w:rsidR="002B5DCD" w:rsidRPr="00901AD1" w:rsidRDefault="002B5DCD" w:rsidP="002B5DC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1" w:type="dxa"/>
          </w:tcPr>
          <w:p w14:paraId="106E0F05" w14:textId="70A96AA0" w:rsidR="002B5DCD" w:rsidRPr="00901AD1" w:rsidRDefault="002B5DCD" w:rsidP="002B5DCD">
            <w:pPr>
              <w:spacing w:line="240" w:lineRule="atLeast"/>
              <w:jc w:val="center"/>
              <w:rPr>
                <w:bCs/>
                <w:sz w:val="18"/>
                <w:szCs w:val="18"/>
                <w:lang w:bidi="th-TH"/>
              </w:rPr>
            </w:pPr>
            <w:r>
              <w:rPr>
                <w:bCs/>
                <w:sz w:val="18"/>
                <w:szCs w:val="18"/>
                <w:lang w:bidi="th-TH"/>
              </w:rPr>
              <w:t>2022</w:t>
            </w:r>
          </w:p>
        </w:tc>
      </w:tr>
      <w:tr w:rsidR="002B5DCD" w:rsidRPr="00901AD1" w14:paraId="27B79D9C" w14:textId="77777777" w:rsidTr="5BBACDB3">
        <w:trPr>
          <w:cantSplit/>
        </w:trPr>
        <w:tc>
          <w:tcPr>
            <w:tcW w:w="2700" w:type="dxa"/>
          </w:tcPr>
          <w:p w14:paraId="471F1631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1818" w:type="dxa"/>
            <w:gridSpan w:val="19"/>
            <w:vAlign w:val="bottom"/>
          </w:tcPr>
          <w:p w14:paraId="0EA33F1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74"/>
              <w:jc w:val="center"/>
              <w:rPr>
                <w:i/>
                <w:iCs/>
                <w:sz w:val="18"/>
                <w:szCs w:val="18"/>
              </w:rPr>
            </w:pPr>
            <w:r w:rsidRPr="00901AD1">
              <w:rPr>
                <w:i/>
                <w:iCs/>
                <w:sz w:val="18"/>
                <w:szCs w:val="18"/>
              </w:rPr>
              <w:t>(</w:t>
            </w:r>
            <w:proofErr w:type="gramStart"/>
            <w:r w:rsidRPr="00901AD1">
              <w:rPr>
                <w:i/>
                <w:iCs/>
                <w:sz w:val="18"/>
                <w:szCs w:val="18"/>
              </w:rPr>
              <w:t>in</w:t>
            </w:r>
            <w:proofErr w:type="gramEnd"/>
            <w:r w:rsidRPr="00901AD1">
              <w:rPr>
                <w:i/>
                <w:iCs/>
                <w:sz w:val="18"/>
                <w:szCs w:val="18"/>
              </w:rPr>
              <w:t xml:space="preserve"> thousand Baht)</w:t>
            </w:r>
          </w:p>
        </w:tc>
      </w:tr>
      <w:tr w:rsidR="002B5DCD" w:rsidRPr="00901AD1" w14:paraId="1E9A56E3" w14:textId="77777777" w:rsidTr="5BBACDB3">
        <w:trPr>
          <w:cantSplit/>
        </w:trPr>
        <w:tc>
          <w:tcPr>
            <w:tcW w:w="2700" w:type="dxa"/>
          </w:tcPr>
          <w:p w14:paraId="4A263E1E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  <w:t xml:space="preserve">Information about reportable </w:t>
            </w:r>
          </w:p>
          <w:p w14:paraId="3829D393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  <w:t xml:space="preserve">   segments</w:t>
            </w:r>
          </w:p>
        </w:tc>
        <w:tc>
          <w:tcPr>
            <w:tcW w:w="990" w:type="dxa"/>
          </w:tcPr>
          <w:p w14:paraId="37A67D9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70"/>
              <w:jc w:val="right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2D5690" w14:textId="77777777" w:rsidR="002B5DCD" w:rsidRPr="00901AD1" w:rsidRDefault="002B5DCD" w:rsidP="002B5D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B5E8F1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70"/>
              <w:jc w:val="right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3D80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9A304E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E0081B0" w14:textId="77777777" w:rsidR="002B5DCD" w:rsidRPr="00901AD1" w:rsidRDefault="002B5DCD" w:rsidP="002B5D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47C205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F2916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CC14C20" w14:textId="77777777" w:rsidR="002B5DCD" w:rsidRPr="00901AD1" w:rsidRDefault="002B5DCD" w:rsidP="002B5DCD">
            <w:pPr>
              <w:tabs>
                <w:tab w:val="decimal" w:pos="814"/>
              </w:tabs>
              <w:spacing w:line="240" w:lineRule="atLeast"/>
              <w:ind w:left="-129" w:right="-108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E923F71" w14:textId="77777777" w:rsidR="002B5DCD" w:rsidRPr="00901AD1" w:rsidRDefault="002B5DCD" w:rsidP="002B5D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3B98A765" w14:textId="77777777" w:rsidR="002B5DCD" w:rsidRPr="00901AD1" w:rsidRDefault="002B5DCD" w:rsidP="002B5DCD">
            <w:pPr>
              <w:tabs>
                <w:tab w:val="decimal" w:pos="740"/>
              </w:tabs>
              <w:spacing w:line="240" w:lineRule="atLeast"/>
              <w:ind w:left="-129" w:right="-108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A5AA342" w14:textId="77777777" w:rsidR="002B5DCD" w:rsidRPr="00901AD1" w:rsidRDefault="002B5DCD" w:rsidP="002B5D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360573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9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5D7BEAE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5EEE5B2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19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68EED8B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DFC0865" w14:textId="77777777" w:rsidR="002B5DCD" w:rsidRPr="00901AD1" w:rsidRDefault="002B5DCD" w:rsidP="002B5DCD">
            <w:pPr>
              <w:tabs>
                <w:tab w:val="decimal" w:pos="830"/>
              </w:tabs>
              <w:spacing w:line="240" w:lineRule="atLeast"/>
              <w:ind w:left="-129" w:right="-108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DADB77" w14:textId="77777777" w:rsidR="002B5DCD" w:rsidRPr="00901AD1" w:rsidRDefault="002B5DCD" w:rsidP="002B5D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3F2236BA" w14:textId="77777777" w:rsidR="002B5DCD" w:rsidRPr="00901AD1" w:rsidRDefault="002B5DCD" w:rsidP="002B5DCD">
            <w:pPr>
              <w:tabs>
                <w:tab w:val="decimal" w:pos="830"/>
              </w:tabs>
              <w:spacing w:line="240" w:lineRule="atLeast"/>
              <w:ind w:left="-129" w:right="-108"/>
              <w:rPr>
                <w:rFonts w:eastAsia="MS Mincho"/>
                <w:sz w:val="18"/>
                <w:szCs w:val="18"/>
              </w:rPr>
            </w:pPr>
          </w:p>
        </w:tc>
      </w:tr>
      <w:tr w:rsidR="002B5DCD" w:rsidRPr="00901AD1" w14:paraId="3D12EF9A" w14:textId="77777777" w:rsidTr="5BBACDB3">
        <w:trPr>
          <w:cantSplit/>
        </w:trPr>
        <w:tc>
          <w:tcPr>
            <w:tcW w:w="2700" w:type="dxa"/>
          </w:tcPr>
          <w:p w14:paraId="220409B9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sz w:val="18"/>
                <w:szCs w:val="18"/>
                <w:lang w:val="en-US" w:bidi="th-TH"/>
              </w:rPr>
            </w:pPr>
            <w:r w:rsidRPr="00901AD1">
              <w:rPr>
                <w:sz w:val="18"/>
                <w:szCs w:val="18"/>
                <w:lang w:val="en-US" w:bidi="th-TH"/>
              </w:rPr>
              <w:t>External revenues</w:t>
            </w:r>
          </w:p>
        </w:tc>
        <w:tc>
          <w:tcPr>
            <w:tcW w:w="990" w:type="dxa"/>
          </w:tcPr>
          <w:p w14:paraId="0FF5CE15" w14:textId="52713CC7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right="-103"/>
              <w:rPr>
                <w:rFonts w:cstheme="minorBidi"/>
                <w:sz w:val="18"/>
                <w:szCs w:val="18"/>
                <w:lang w:val="en-US" w:bidi="th-TH"/>
              </w:rPr>
            </w:pPr>
            <w:r w:rsidRPr="006954D2">
              <w:rPr>
                <w:rFonts w:cstheme="minorBidi"/>
                <w:sz w:val="18"/>
                <w:szCs w:val="18"/>
                <w:lang w:val="en-US" w:bidi="th-TH"/>
              </w:rPr>
              <w:t>1,729,641</w:t>
            </w:r>
          </w:p>
        </w:tc>
        <w:tc>
          <w:tcPr>
            <w:tcW w:w="180" w:type="dxa"/>
            <w:vAlign w:val="bottom"/>
          </w:tcPr>
          <w:p w14:paraId="63EFC73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0BB06D7" w14:textId="758C4FDA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rFonts w:cstheme="minorBidi"/>
                <w:sz w:val="18"/>
                <w:szCs w:val="18"/>
                <w:lang w:val="en-US" w:bidi="th-TH"/>
              </w:rPr>
              <w:t>1,530,352</w:t>
            </w:r>
          </w:p>
        </w:tc>
        <w:tc>
          <w:tcPr>
            <w:tcW w:w="180" w:type="dxa"/>
            <w:vAlign w:val="bottom"/>
          </w:tcPr>
          <w:p w14:paraId="220228D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7E6A06B" w14:textId="5CBB9FBF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theme="minorBidi"/>
                <w:sz w:val="18"/>
                <w:szCs w:val="22"/>
                <w:cs/>
                <w:lang w:bidi="th-TH"/>
              </w:rPr>
            </w:pPr>
            <w:r w:rsidRPr="006954D2">
              <w:rPr>
                <w:rFonts w:cstheme="minorBidi"/>
                <w:sz w:val="18"/>
                <w:szCs w:val="22"/>
                <w:lang w:bidi="th-TH"/>
              </w:rPr>
              <w:t>464,823</w:t>
            </w:r>
          </w:p>
        </w:tc>
        <w:tc>
          <w:tcPr>
            <w:tcW w:w="180" w:type="dxa"/>
            <w:vAlign w:val="bottom"/>
          </w:tcPr>
          <w:p w14:paraId="75A5110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88C490F" w14:textId="2C86A6F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419,400</w:t>
            </w:r>
          </w:p>
        </w:tc>
        <w:tc>
          <w:tcPr>
            <w:tcW w:w="180" w:type="dxa"/>
            <w:vAlign w:val="bottom"/>
          </w:tcPr>
          <w:p w14:paraId="18DBB1C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F3FACEE" w14:textId="29C471F8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758,946</w:t>
            </w:r>
          </w:p>
        </w:tc>
        <w:tc>
          <w:tcPr>
            <w:tcW w:w="270" w:type="dxa"/>
            <w:vAlign w:val="bottom"/>
          </w:tcPr>
          <w:p w14:paraId="08DA028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2EA097C4" w14:textId="3FEEB8FF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D5426D">
              <w:rPr>
                <w:rFonts w:eastAsia="MS Mincho"/>
                <w:sz w:val="18"/>
                <w:szCs w:val="18"/>
              </w:rPr>
              <w:t>982,580</w:t>
            </w:r>
          </w:p>
        </w:tc>
        <w:tc>
          <w:tcPr>
            <w:tcW w:w="180" w:type="dxa"/>
            <w:vAlign w:val="bottom"/>
          </w:tcPr>
          <w:p w14:paraId="61EB0B0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113CB31" w14:textId="1D692AB1" w:rsidR="002B5DCD" w:rsidRPr="00901AD1" w:rsidRDefault="006954D2" w:rsidP="002B5D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0" w:type="dxa"/>
          </w:tcPr>
          <w:p w14:paraId="3F66C5A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4B89F7B" w14:textId="3526C83A" w:rsidR="002B5DCD" w:rsidRPr="00901AD1" w:rsidRDefault="002B5DCD" w:rsidP="002B5DC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D5426D">
              <w:rPr>
                <w:sz w:val="18"/>
                <w:szCs w:val="18"/>
              </w:rPr>
              <w:t>-</w:t>
            </w:r>
          </w:p>
        </w:tc>
        <w:tc>
          <w:tcPr>
            <w:tcW w:w="180" w:type="dxa"/>
          </w:tcPr>
          <w:p w14:paraId="19CB246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1403A6B" w14:textId="32F48B78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2,953,410</w:t>
            </w:r>
          </w:p>
        </w:tc>
        <w:tc>
          <w:tcPr>
            <w:tcW w:w="180" w:type="dxa"/>
            <w:vAlign w:val="bottom"/>
          </w:tcPr>
          <w:p w14:paraId="380DDAC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068F288A" w14:textId="48781F5A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D5426D">
              <w:rPr>
                <w:rFonts w:eastAsia="MS Mincho"/>
                <w:sz w:val="18"/>
                <w:szCs w:val="18"/>
              </w:rPr>
              <w:t>2,932,332</w:t>
            </w:r>
          </w:p>
        </w:tc>
      </w:tr>
      <w:tr w:rsidR="002B5DCD" w:rsidRPr="00901AD1" w14:paraId="667E914E" w14:textId="77777777" w:rsidTr="5BBACDB3">
        <w:trPr>
          <w:cantSplit/>
          <w:trHeight w:val="252"/>
        </w:trPr>
        <w:tc>
          <w:tcPr>
            <w:tcW w:w="2700" w:type="dxa"/>
          </w:tcPr>
          <w:p w14:paraId="1A7ECD00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sz w:val="18"/>
                <w:szCs w:val="18"/>
                <w:lang w:val="en-US" w:bidi="th-TH"/>
              </w:rPr>
            </w:pPr>
            <w:r w:rsidRPr="00901AD1">
              <w:rPr>
                <w:sz w:val="18"/>
                <w:szCs w:val="18"/>
                <w:lang w:val="en-US" w:bidi="th-TH"/>
              </w:rPr>
              <w:t>Inter-segment revenue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8B3B9D" w14:textId="24648A95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theme="minorBidi"/>
                <w:sz w:val="18"/>
                <w:szCs w:val="18"/>
                <w:cs/>
                <w:lang w:val="en-US" w:bidi="th-TH"/>
              </w:rPr>
            </w:pPr>
            <w:r w:rsidRPr="006954D2">
              <w:rPr>
                <w:rFonts w:cstheme="minorBidi"/>
                <w:sz w:val="18"/>
                <w:szCs w:val="18"/>
                <w:lang w:val="en-US" w:bidi="th-TH"/>
              </w:rPr>
              <w:t>307,295</w:t>
            </w:r>
          </w:p>
        </w:tc>
        <w:tc>
          <w:tcPr>
            <w:tcW w:w="180" w:type="dxa"/>
            <w:vAlign w:val="bottom"/>
          </w:tcPr>
          <w:p w14:paraId="317ABBD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861894" w14:textId="15F6B0C5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117EF9">
              <w:rPr>
                <w:sz w:val="18"/>
                <w:szCs w:val="18"/>
                <w:lang w:val="en-US" w:bidi="th-TH"/>
              </w:rPr>
              <w:t>261,795</w:t>
            </w:r>
          </w:p>
        </w:tc>
        <w:tc>
          <w:tcPr>
            <w:tcW w:w="180" w:type="dxa"/>
            <w:vAlign w:val="bottom"/>
          </w:tcPr>
          <w:p w14:paraId="4F69B2F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02A4D7" w14:textId="14A22FF3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="Angsana New"/>
                <w:sz w:val="18"/>
                <w:szCs w:val="22"/>
                <w:lang w:val="en-US" w:bidi="th-TH"/>
              </w:rPr>
            </w:pPr>
            <w:r w:rsidRPr="006954D2">
              <w:rPr>
                <w:rFonts w:cs="Angsana New"/>
                <w:sz w:val="18"/>
                <w:szCs w:val="22"/>
                <w:lang w:val="en-US" w:bidi="th-TH"/>
              </w:rPr>
              <w:t>25,106</w:t>
            </w:r>
          </w:p>
        </w:tc>
        <w:tc>
          <w:tcPr>
            <w:tcW w:w="180" w:type="dxa"/>
            <w:vAlign w:val="bottom"/>
          </w:tcPr>
          <w:p w14:paraId="717A850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4F1F5D" w14:textId="17749E55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rFonts w:cs="Angsana New"/>
                <w:sz w:val="18"/>
                <w:szCs w:val="22"/>
                <w:lang w:val="en-US" w:bidi="th-TH"/>
              </w:rPr>
              <w:t>152,730</w:t>
            </w:r>
          </w:p>
        </w:tc>
        <w:tc>
          <w:tcPr>
            <w:tcW w:w="180" w:type="dxa"/>
            <w:vAlign w:val="bottom"/>
          </w:tcPr>
          <w:p w14:paraId="6A72EBF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D2E02F" w14:textId="7A0389EB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92,588</w:t>
            </w:r>
          </w:p>
        </w:tc>
        <w:tc>
          <w:tcPr>
            <w:tcW w:w="270" w:type="dxa"/>
            <w:vAlign w:val="bottom"/>
          </w:tcPr>
          <w:p w14:paraId="15EF3E2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30E252" w14:textId="46E85DCC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D5426D">
              <w:rPr>
                <w:rFonts w:eastAsia="MS Mincho"/>
                <w:sz w:val="18"/>
                <w:szCs w:val="18"/>
              </w:rPr>
              <w:t>102,320</w:t>
            </w:r>
          </w:p>
        </w:tc>
        <w:tc>
          <w:tcPr>
            <w:tcW w:w="180" w:type="dxa"/>
            <w:vAlign w:val="bottom"/>
          </w:tcPr>
          <w:p w14:paraId="6C67307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A31EC" w14:textId="0BDFA27C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(424,989)</w:t>
            </w:r>
          </w:p>
        </w:tc>
        <w:tc>
          <w:tcPr>
            <w:tcW w:w="180" w:type="dxa"/>
          </w:tcPr>
          <w:p w14:paraId="7B1A00A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8D3CD" w14:textId="36AE87F1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D5426D">
              <w:rPr>
                <w:rFonts w:eastAsia="MS Mincho"/>
                <w:sz w:val="18"/>
                <w:szCs w:val="18"/>
              </w:rPr>
              <w:t>(516,845)</w:t>
            </w:r>
          </w:p>
        </w:tc>
        <w:tc>
          <w:tcPr>
            <w:tcW w:w="180" w:type="dxa"/>
          </w:tcPr>
          <w:p w14:paraId="1502292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F09FAC" w14:textId="66979241" w:rsidR="002B5DCD" w:rsidRPr="00901AD1" w:rsidRDefault="006954D2" w:rsidP="002B5DC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0" w:type="dxa"/>
          </w:tcPr>
          <w:p w14:paraId="402A444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08B2E5E" w14:textId="1336C81C" w:rsidR="002B5DCD" w:rsidRPr="00901AD1" w:rsidRDefault="002B5DCD" w:rsidP="002B5DC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B5DCD" w:rsidRPr="00901AD1" w14:paraId="5240C03C" w14:textId="77777777" w:rsidTr="5BBACDB3">
        <w:trPr>
          <w:cantSplit/>
        </w:trPr>
        <w:tc>
          <w:tcPr>
            <w:tcW w:w="2700" w:type="dxa"/>
          </w:tcPr>
          <w:p w14:paraId="20995047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b/>
                <w:bCs/>
                <w:sz w:val="18"/>
                <w:szCs w:val="18"/>
                <w:cs/>
                <w:lang w:val="en-US" w:bidi="th-TH"/>
              </w:rPr>
            </w:pPr>
            <w:r w:rsidRPr="00901AD1">
              <w:rPr>
                <w:b/>
                <w:bCs/>
                <w:sz w:val="18"/>
                <w:szCs w:val="18"/>
                <w:lang w:val="en-US" w:bidi="th-TH"/>
              </w:rPr>
              <w:t>Total segment revenue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A97FB2" w14:textId="0199340C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="Angsana New"/>
                <w:b/>
                <w:bCs/>
                <w:sz w:val="18"/>
                <w:szCs w:val="22"/>
                <w:lang w:val="en-US" w:bidi="th-TH"/>
              </w:rPr>
            </w:pPr>
            <w:r w:rsidRPr="006954D2">
              <w:rPr>
                <w:rFonts w:cs="Angsana New"/>
                <w:b/>
                <w:bCs/>
                <w:sz w:val="18"/>
                <w:szCs w:val="22"/>
                <w:lang w:val="en-US" w:bidi="th-TH"/>
              </w:rPr>
              <w:t>2,036,936</w:t>
            </w:r>
          </w:p>
        </w:tc>
        <w:tc>
          <w:tcPr>
            <w:tcW w:w="180" w:type="dxa"/>
            <w:vAlign w:val="bottom"/>
          </w:tcPr>
          <w:p w14:paraId="6594A99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3A6B69" w14:textId="6B9E06A0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cs="Angsana New"/>
                <w:b/>
                <w:bCs/>
                <w:sz w:val="18"/>
                <w:szCs w:val="22"/>
                <w:lang w:val="en-US" w:bidi="th-TH"/>
              </w:rPr>
              <w:t>1,792,147</w:t>
            </w:r>
          </w:p>
        </w:tc>
        <w:tc>
          <w:tcPr>
            <w:tcW w:w="180" w:type="dxa"/>
            <w:vAlign w:val="bottom"/>
          </w:tcPr>
          <w:p w14:paraId="43374A0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A353" w14:textId="218136CB" w:rsidR="002B5DCD" w:rsidRPr="00117EF9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theme="minorBidi"/>
                <w:b/>
                <w:bCs/>
                <w:sz w:val="18"/>
                <w:szCs w:val="22"/>
                <w:cs/>
                <w:lang w:bidi="th-TH"/>
              </w:rPr>
            </w:pPr>
            <w:r w:rsidRPr="006954D2">
              <w:rPr>
                <w:rFonts w:cstheme="minorBidi"/>
                <w:b/>
                <w:bCs/>
                <w:sz w:val="18"/>
                <w:szCs w:val="22"/>
                <w:lang w:bidi="th-TH"/>
              </w:rPr>
              <w:t>489,929</w:t>
            </w:r>
          </w:p>
        </w:tc>
        <w:tc>
          <w:tcPr>
            <w:tcW w:w="180" w:type="dxa"/>
            <w:vAlign w:val="bottom"/>
          </w:tcPr>
          <w:p w14:paraId="6E266F6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BE056" w14:textId="1F760F80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572,130</w:t>
            </w:r>
          </w:p>
        </w:tc>
        <w:tc>
          <w:tcPr>
            <w:tcW w:w="180" w:type="dxa"/>
            <w:vAlign w:val="bottom"/>
          </w:tcPr>
          <w:p w14:paraId="382A261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70C8" w14:textId="5960D009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851,534</w:t>
            </w:r>
          </w:p>
        </w:tc>
        <w:tc>
          <w:tcPr>
            <w:tcW w:w="270" w:type="dxa"/>
            <w:vAlign w:val="bottom"/>
          </w:tcPr>
          <w:p w14:paraId="530A863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CCD57" w14:textId="086EBA64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D5426D">
              <w:rPr>
                <w:rFonts w:eastAsia="MS Mincho"/>
                <w:b/>
                <w:bCs/>
                <w:sz w:val="18"/>
                <w:szCs w:val="18"/>
              </w:rPr>
              <w:t>1,084,900</w:t>
            </w:r>
          </w:p>
        </w:tc>
        <w:tc>
          <w:tcPr>
            <w:tcW w:w="180" w:type="dxa"/>
            <w:vAlign w:val="bottom"/>
          </w:tcPr>
          <w:p w14:paraId="2CEE742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E9AA38" w14:textId="3E579586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(424,989)</w:t>
            </w:r>
          </w:p>
        </w:tc>
        <w:tc>
          <w:tcPr>
            <w:tcW w:w="180" w:type="dxa"/>
          </w:tcPr>
          <w:p w14:paraId="693401D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3719E8" w14:textId="41C9CD6F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D5426D">
              <w:rPr>
                <w:rFonts w:eastAsia="MS Mincho"/>
                <w:b/>
                <w:bCs/>
                <w:sz w:val="18"/>
                <w:szCs w:val="18"/>
              </w:rPr>
              <w:t>(516,845)</w:t>
            </w:r>
          </w:p>
        </w:tc>
        <w:tc>
          <w:tcPr>
            <w:tcW w:w="180" w:type="dxa"/>
          </w:tcPr>
          <w:p w14:paraId="5BE97E5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1D8FB" w14:textId="6B3BFDB5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2,953,410</w:t>
            </w:r>
          </w:p>
        </w:tc>
        <w:tc>
          <w:tcPr>
            <w:tcW w:w="180" w:type="dxa"/>
            <w:vAlign w:val="bottom"/>
          </w:tcPr>
          <w:p w14:paraId="070DE03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E6475" w14:textId="305C9D36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D5426D">
              <w:rPr>
                <w:rFonts w:eastAsia="MS Mincho"/>
                <w:b/>
                <w:bCs/>
                <w:sz w:val="18"/>
                <w:szCs w:val="18"/>
              </w:rPr>
              <w:t>2,932,332</w:t>
            </w:r>
          </w:p>
        </w:tc>
      </w:tr>
      <w:tr w:rsidR="002B5DCD" w:rsidRPr="00901AD1" w14:paraId="52068CA6" w14:textId="77777777" w:rsidTr="5BBACDB3">
        <w:trPr>
          <w:cantSplit/>
        </w:trPr>
        <w:tc>
          <w:tcPr>
            <w:tcW w:w="2700" w:type="dxa"/>
          </w:tcPr>
          <w:p w14:paraId="191B8E93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39498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DC6E61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75A13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5B7E42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B76B6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99F343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A302D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7B1ACC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3F307A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133A9D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660757C6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2BF297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A6683D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1CF9B3D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761EF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</w:tcPr>
          <w:p w14:paraId="788EE95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9A488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2DD5D8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15AC363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</w:tc>
      </w:tr>
      <w:tr w:rsidR="002B5DCD" w:rsidRPr="00901AD1" w14:paraId="37114278" w14:textId="77777777" w:rsidTr="5BBACDB3">
        <w:trPr>
          <w:cantSplit/>
        </w:trPr>
        <w:tc>
          <w:tcPr>
            <w:tcW w:w="2700" w:type="dxa"/>
            <w:vAlign w:val="bottom"/>
          </w:tcPr>
          <w:p w14:paraId="604E946B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i/>
                <w:iCs/>
                <w:sz w:val="18"/>
                <w:szCs w:val="18"/>
                <w:lang w:val="en-US" w:bidi="th-TH"/>
              </w:rPr>
              <w:t>Disaggregation of revenue</w:t>
            </w:r>
          </w:p>
        </w:tc>
        <w:tc>
          <w:tcPr>
            <w:tcW w:w="990" w:type="dxa"/>
          </w:tcPr>
          <w:p w14:paraId="41A0BE17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EA93D70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DA6DDA9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5926C6C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highlight w:val="cyan"/>
              </w:rPr>
            </w:pPr>
          </w:p>
        </w:tc>
        <w:tc>
          <w:tcPr>
            <w:tcW w:w="990" w:type="dxa"/>
          </w:tcPr>
          <w:p w14:paraId="2D561E69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5BD97E4E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1CF6036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4BAAC45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highlight w:val="cyan"/>
              </w:rPr>
            </w:pPr>
          </w:p>
        </w:tc>
        <w:tc>
          <w:tcPr>
            <w:tcW w:w="990" w:type="dxa"/>
          </w:tcPr>
          <w:p w14:paraId="713B3DCE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270" w:type="dxa"/>
          </w:tcPr>
          <w:p w14:paraId="08BEFFE0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</w:tcPr>
          <w:p w14:paraId="226AE78E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7A41E862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D7CE17A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4AE2D21F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7AA3D011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972101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7E01C32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BA67BE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1CEC7A01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</w:tr>
      <w:tr w:rsidR="002B5DCD" w:rsidRPr="00901AD1" w14:paraId="429E79D7" w14:textId="77777777" w:rsidTr="5BBACDB3">
        <w:trPr>
          <w:cantSplit/>
        </w:trPr>
        <w:tc>
          <w:tcPr>
            <w:tcW w:w="2700" w:type="dxa"/>
            <w:vAlign w:val="bottom"/>
          </w:tcPr>
          <w:p w14:paraId="2C2FC1B9" w14:textId="77777777" w:rsidR="002B5DCD" w:rsidRPr="00901AD1" w:rsidRDefault="002B5DCD" w:rsidP="002B5DCD">
            <w:pPr>
              <w:shd w:val="clear" w:color="auto" w:fill="FFFFFF"/>
              <w:spacing w:line="240" w:lineRule="atLeast"/>
              <w:ind w:right="-79"/>
              <w:rPr>
                <w:sz w:val="18"/>
                <w:szCs w:val="18"/>
              </w:rPr>
            </w:pPr>
            <w:r w:rsidRPr="00901AD1">
              <w:rPr>
                <w:b/>
                <w:bCs/>
                <w:sz w:val="18"/>
                <w:szCs w:val="18"/>
                <w:lang w:val="en-US" w:bidi="th-TH"/>
              </w:rPr>
              <w:t>Timing of revenue recognition</w:t>
            </w:r>
          </w:p>
        </w:tc>
        <w:tc>
          <w:tcPr>
            <w:tcW w:w="990" w:type="dxa"/>
          </w:tcPr>
          <w:p w14:paraId="3F279EAA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DFEAC0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E1AABA9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0385CDE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highlight w:val="cyan"/>
              </w:rPr>
            </w:pPr>
          </w:p>
        </w:tc>
        <w:tc>
          <w:tcPr>
            <w:tcW w:w="990" w:type="dxa"/>
          </w:tcPr>
          <w:p w14:paraId="4D4F8EC2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002487B7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47725CA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39F1739A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highlight w:val="cyan"/>
              </w:rPr>
            </w:pPr>
          </w:p>
        </w:tc>
        <w:tc>
          <w:tcPr>
            <w:tcW w:w="990" w:type="dxa"/>
          </w:tcPr>
          <w:p w14:paraId="7EECAC25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270" w:type="dxa"/>
          </w:tcPr>
          <w:p w14:paraId="58950B9D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</w:tcPr>
          <w:p w14:paraId="68EB6FC2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2B2B4AA2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6DAE492" w14:textId="77777777" w:rsidR="002B5DCD" w:rsidRPr="00901AD1" w:rsidRDefault="002B5DCD" w:rsidP="002B5DC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eastAsia="en-GB"/>
              </w:rPr>
            </w:pPr>
          </w:p>
        </w:tc>
        <w:tc>
          <w:tcPr>
            <w:tcW w:w="180" w:type="dxa"/>
          </w:tcPr>
          <w:p w14:paraId="067F85F7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65430ECC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89B9F8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4485DD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D05E7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24C55D71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</w:tr>
      <w:tr w:rsidR="002B5DCD" w:rsidRPr="00901AD1" w14:paraId="23A58D77" w14:textId="77777777" w:rsidTr="5BBACDB3">
        <w:trPr>
          <w:cantSplit/>
        </w:trPr>
        <w:tc>
          <w:tcPr>
            <w:tcW w:w="2700" w:type="dxa"/>
            <w:vAlign w:val="bottom"/>
          </w:tcPr>
          <w:p w14:paraId="54B4F303" w14:textId="77777777" w:rsidR="002B5DCD" w:rsidRPr="00901AD1" w:rsidRDefault="002B5DCD" w:rsidP="002B5DCD">
            <w:pPr>
              <w:spacing w:line="240" w:lineRule="atLeast"/>
              <w:ind w:left="72" w:right="-115" w:hanging="72"/>
              <w:rPr>
                <w:sz w:val="18"/>
                <w:szCs w:val="18"/>
                <w:lang w:val="en-US" w:bidi="th-TH"/>
              </w:rPr>
            </w:pPr>
            <w:r w:rsidRPr="00901AD1">
              <w:rPr>
                <w:sz w:val="18"/>
                <w:szCs w:val="18"/>
                <w:lang w:val="en-US" w:bidi="th-TH"/>
              </w:rPr>
              <w:t xml:space="preserve">At a point in time </w:t>
            </w:r>
          </w:p>
        </w:tc>
        <w:tc>
          <w:tcPr>
            <w:tcW w:w="990" w:type="dxa"/>
          </w:tcPr>
          <w:p w14:paraId="3CDBA5FD" w14:textId="287BB0F1" w:rsidR="002B5DCD" w:rsidRPr="00D5426D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="Angsana New"/>
                <w:sz w:val="18"/>
                <w:szCs w:val="22"/>
                <w:lang w:val="en-US" w:bidi="th-TH"/>
              </w:rPr>
            </w:pPr>
            <w:r w:rsidRPr="006954D2">
              <w:rPr>
                <w:rFonts w:cs="Angsana New"/>
                <w:sz w:val="18"/>
                <w:szCs w:val="22"/>
                <w:lang w:val="en-US" w:bidi="th-TH"/>
              </w:rPr>
              <w:t>2,033,347</w:t>
            </w:r>
          </w:p>
        </w:tc>
        <w:tc>
          <w:tcPr>
            <w:tcW w:w="180" w:type="dxa"/>
          </w:tcPr>
          <w:p w14:paraId="517BA3F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0F4E1865" w14:textId="13E38134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rFonts w:cs="Angsana New"/>
                <w:sz w:val="18"/>
                <w:szCs w:val="22"/>
                <w:lang w:val="en-US" w:bidi="th-TH"/>
              </w:rPr>
              <w:t>1,787,780</w:t>
            </w:r>
          </w:p>
        </w:tc>
        <w:tc>
          <w:tcPr>
            <w:tcW w:w="180" w:type="dxa"/>
          </w:tcPr>
          <w:p w14:paraId="420A901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2A4795EF" w14:textId="0240DE73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457,552</w:t>
            </w:r>
          </w:p>
        </w:tc>
        <w:tc>
          <w:tcPr>
            <w:tcW w:w="180" w:type="dxa"/>
          </w:tcPr>
          <w:p w14:paraId="174FACC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66A4BFB6" w14:textId="40B23851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sz w:val="18"/>
                <w:szCs w:val="18"/>
                <w:lang w:val="en-US" w:bidi="th-TH"/>
              </w:rPr>
              <w:t>549,266</w:t>
            </w:r>
          </w:p>
        </w:tc>
        <w:tc>
          <w:tcPr>
            <w:tcW w:w="180" w:type="dxa"/>
          </w:tcPr>
          <w:p w14:paraId="595B8C6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2825F262" w14:textId="25E42328" w:rsidR="002B5DCD" w:rsidRPr="006C5D4E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rFonts w:cs="Angsana New"/>
                <w:sz w:val="18"/>
                <w:szCs w:val="22"/>
                <w:lang w:val="en-US" w:bidi="th-TH"/>
              </w:rPr>
            </w:pPr>
            <w:r w:rsidRPr="006954D2">
              <w:rPr>
                <w:rFonts w:cs="Angsana New"/>
                <w:sz w:val="18"/>
                <w:szCs w:val="22"/>
                <w:lang w:val="en-US" w:bidi="th-TH"/>
              </w:rPr>
              <w:t>734,532</w:t>
            </w:r>
          </w:p>
        </w:tc>
        <w:tc>
          <w:tcPr>
            <w:tcW w:w="270" w:type="dxa"/>
          </w:tcPr>
          <w:p w14:paraId="52D05E7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17" w:type="dxa"/>
          </w:tcPr>
          <w:p w14:paraId="1EC4ABF0" w14:textId="36959511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rFonts w:cs="Angsana New"/>
                <w:sz w:val="18"/>
                <w:szCs w:val="22"/>
                <w:lang w:val="en-US" w:bidi="th-TH"/>
              </w:rPr>
              <w:t>856,424</w:t>
            </w:r>
          </w:p>
        </w:tc>
        <w:tc>
          <w:tcPr>
            <w:tcW w:w="180" w:type="dxa"/>
          </w:tcPr>
          <w:p w14:paraId="7A04CC3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251B0C09" w14:textId="6E0860D3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(342,410)</w:t>
            </w:r>
          </w:p>
        </w:tc>
        <w:tc>
          <w:tcPr>
            <w:tcW w:w="180" w:type="dxa"/>
          </w:tcPr>
          <w:p w14:paraId="19A975A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</w:tcPr>
          <w:p w14:paraId="1512A2D1" w14:textId="691C3F09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C5D4E">
              <w:rPr>
                <w:sz w:val="18"/>
                <w:szCs w:val="18"/>
                <w:lang w:val="en-US" w:bidi="th-TH"/>
              </w:rPr>
              <w:t>(423,796)</w:t>
            </w:r>
          </w:p>
        </w:tc>
        <w:tc>
          <w:tcPr>
            <w:tcW w:w="180" w:type="dxa"/>
          </w:tcPr>
          <w:p w14:paraId="06FCF30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31046235" w14:textId="4C4238F5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2,883,021</w:t>
            </w:r>
          </w:p>
        </w:tc>
        <w:tc>
          <w:tcPr>
            <w:tcW w:w="180" w:type="dxa"/>
          </w:tcPr>
          <w:p w14:paraId="10385F1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81" w:type="dxa"/>
          </w:tcPr>
          <w:p w14:paraId="5DA525BC" w14:textId="09E68342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C5D4E">
              <w:rPr>
                <w:sz w:val="18"/>
                <w:szCs w:val="18"/>
                <w:lang w:val="en-US" w:bidi="th-TH"/>
              </w:rPr>
              <w:t>2,769,674</w:t>
            </w:r>
          </w:p>
        </w:tc>
      </w:tr>
      <w:tr w:rsidR="002B5DCD" w:rsidRPr="00901AD1" w14:paraId="2E78D490" w14:textId="77777777" w:rsidTr="5BBACDB3">
        <w:trPr>
          <w:cantSplit/>
        </w:trPr>
        <w:tc>
          <w:tcPr>
            <w:tcW w:w="2700" w:type="dxa"/>
            <w:vAlign w:val="bottom"/>
          </w:tcPr>
          <w:p w14:paraId="2130E4DA" w14:textId="77777777" w:rsidR="002B5DCD" w:rsidRPr="00901AD1" w:rsidRDefault="002B5DCD" w:rsidP="002B5DCD">
            <w:pPr>
              <w:spacing w:line="240" w:lineRule="atLeast"/>
              <w:ind w:left="72" w:right="-115" w:hanging="72"/>
              <w:rPr>
                <w:sz w:val="18"/>
                <w:szCs w:val="18"/>
                <w:lang w:val="en-US" w:bidi="th-TH"/>
              </w:rPr>
            </w:pPr>
            <w:r w:rsidRPr="00901AD1">
              <w:rPr>
                <w:sz w:val="18"/>
                <w:szCs w:val="18"/>
                <w:lang w:val="en-US" w:bidi="th-TH"/>
              </w:rPr>
              <w:t xml:space="preserve">Over time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C831C5" w14:textId="0371DCBF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3,589</w:t>
            </w:r>
          </w:p>
        </w:tc>
        <w:tc>
          <w:tcPr>
            <w:tcW w:w="180" w:type="dxa"/>
          </w:tcPr>
          <w:p w14:paraId="7A2A43B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745B62" w14:textId="5325E864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sz w:val="18"/>
                <w:szCs w:val="18"/>
                <w:lang w:val="en-US" w:bidi="th-TH"/>
              </w:rPr>
              <w:t>4,367</w:t>
            </w:r>
          </w:p>
        </w:tc>
        <w:tc>
          <w:tcPr>
            <w:tcW w:w="180" w:type="dxa"/>
          </w:tcPr>
          <w:p w14:paraId="04E2965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AE7C59" w14:textId="435F9346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32,377</w:t>
            </w:r>
          </w:p>
        </w:tc>
        <w:tc>
          <w:tcPr>
            <w:tcW w:w="180" w:type="dxa"/>
          </w:tcPr>
          <w:p w14:paraId="57E515A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7CB822" w14:textId="5152141D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sz w:val="18"/>
                <w:szCs w:val="18"/>
                <w:lang w:val="en-US" w:bidi="th-TH"/>
              </w:rPr>
              <w:t>22,864</w:t>
            </w:r>
          </w:p>
        </w:tc>
        <w:tc>
          <w:tcPr>
            <w:tcW w:w="180" w:type="dxa"/>
          </w:tcPr>
          <w:p w14:paraId="6DB0AB9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B4C03D" w14:textId="3AD71FBD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117,002</w:t>
            </w:r>
          </w:p>
        </w:tc>
        <w:tc>
          <w:tcPr>
            <w:tcW w:w="270" w:type="dxa"/>
          </w:tcPr>
          <w:p w14:paraId="0A3FB71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9606392" w14:textId="2C6DAAF3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C5D4E">
              <w:rPr>
                <w:sz w:val="18"/>
                <w:szCs w:val="18"/>
                <w:lang w:val="en-US" w:bidi="th-TH"/>
              </w:rPr>
              <w:t>228,476</w:t>
            </w:r>
          </w:p>
        </w:tc>
        <w:tc>
          <w:tcPr>
            <w:tcW w:w="180" w:type="dxa"/>
          </w:tcPr>
          <w:p w14:paraId="11D8ACF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6F1EF2" w14:textId="3C0E5B83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(82,579)</w:t>
            </w:r>
          </w:p>
        </w:tc>
        <w:tc>
          <w:tcPr>
            <w:tcW w:w="180" w:type="dxa"/>
          </w:tcPr>
          <w:p w14:paraId="020306C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6CF9D" w14:textId="70506140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C5D4E">
              <w:rPr>
                <w:sz w:val="18"/>
                <w:szCs w:val="18"/>
                <w:lang w:val="en-US" w:bidi="th-TH"/>
              </w:rPr>
              <w:t>(93,049)</w:t>
            </w:r>
          </w:p>
        </w:tc>
        <w:tc>
          <w:tcPr>
            <w:tcW w:w="180" w:type="dxa"/>
          </w:tcPr>
          <w:p w14:paraId="70F7880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2AB57B" w14:textId="1DEE3D7A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70,389</w:t>
            </w:r>
          </w:p>
        </w:tc>
        <w:tc>
          <w:tcPr>
            <w:tcW w:w="180" w:type="dxa"/>
          </w:tcPr>
          <w:p w14:paraId="7881256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D847B3F" w14:textId="7C0405BE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C5D4E">
              <w:rPr>
                <w:sz w:val="18"/>
                <w:szCs w:val="18"/>
                <w:lang w:val="en-US" w:bidi="th-TH"/>
              </w:rPr>
              <w:t>162,658</w:t>
            </w:r>
          </w:p>
        </w:tc>
      </w:tr>
      <w:tr w:rsidR="006954D2" w:rsidRPr="00901AD1" w14:paraId="3AB1409A" w14:textId="77777777" w:rsidTr="5BBACDB3">
        <w:trPr>
          <w:cantSplit/>
          <w:trHeight w:val="136"/>
        </w:trPr>
        <w:tc>
          <w:tcPr>
            <w:tcW w:w="2700" w:type="dxa"/>
          </w:tcPr>
          <w:p w14:paraId="6C7F6663" w14:textId="77777777" w:rsidR="006954D2" w:rsidRPr="00901AD1" w:rsidRDefault="006954D2" w:rsidP="006954D2">
            <w:pPr>
              <w:spacing w:line="240" w:lineRule="atLeast"/>
              <w:rPr>
                <w:b/>
                <w:bCs/>
                <w:sz w:val="18"/>
                <w:szCs w:val="18"/>
              </w:rPr>
            </w:pPr>
            <w:r w:rsidRPr="00901AD1">
              <w:rPr>
                <w:b/>
                <w:bCs/>
                <w:color w:val="000000"/>
                <w:sz w:val="18"/>
                <w:szCs w:val="18"/>
                <w:lang w:val="en-US" w:bidi="th-TH"/>
              </w:rPr>
              <w:t>Total revenue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87C824" w14:textId="6EAAC15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2,036,936</w:t>
            </w:r>
          </w:p>
        </w:tc>
        <w:tc>
          <w:tcPr>
            <w:tcW w:w="180" w:type="dxa"/>
          </w:tcPr>
          <w:p w14:paraId="6A1607BC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39E79" w14:textId="756EED3A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b/>
                <w:bCs/>
                <w:sz w:val="18"/>
                <w:szCs w:val="18"/>
                <w:lang w:val="en-US" w:bidi="th-TH"/>
              </w:rPr>
              <w:t>1,792,147</w:t>
            </w:r>
          </w:p>
        </w:tc>
        <w:tc>
          <w:tcPr>
            <w:tcW w:w="180" w:type="dxa"/>
          </w:tcPr>
          <w:p w14:paraId="5953665E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8AF8E4" w14:textId="6B5BC881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489,929</w:t>
            </w:r>
          </w:p>
        </w:tc>
        <w:tc>
          <w:tcPr>
            <w:tcW w:w="180" w:type="dxa"/>
          </w:tcPr>
          <w:p w14:paraId="417B2D60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88A11B" w14:textId="5DC7FDDA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b/>
                <w:bCs/>
                <w:sz w:val="18"/>
                <w:szCs w:val="18"/>
                <w:lang w:val="en-US" w:bidi="th-TH"/>
              </w:rPr>
              <w:t>572,130</w:t>
            </w:r>
          </w:p>
        </w:tc>
        <w:tc>
          <w:tcPr>
            <w:tcW w:w="180" w:type="dxa"/>
          </w:tcPr>
          <w:p w14:paraId="6D994B7E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F213F1" w14:textId="37E93698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851,534</w:t>
            </w:r>
          </w:p>
        </w:tc>
        <w:tc>
          <w:tcPr>
            <w:tcW w:w="270" w:type="dxa"/>
          </w:tcPr>
          <w:p w14:paraId="5DF3BF11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F5EA0E" w14:textId="768C8E08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C5D4E">
              <w:rPr>
                <w:b/>
                <w:bCs/>
                <w:sz w:val="18"/>
                <w:szCs w:val="18"/>
                <w:lang w:val="en-US" w:bidi="th-TH"/>
              </w:rPr>
              <w:t>1,084,900</w:t>
            </w:r>
          </w:p>
        </w:tc>
        <w:tc>
          <w:tcPr>
            <w:tcW w:w="180" w:type="dxa"/>
          </w:tcPr>
          <w:p w14:paraId="77211717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7FBEDF" w14:textId="586A6C19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(424,989)</w:t>
            </w:r>
          </w:p>
        </w:tc>
        <w:tc>
          <w:tcPr>
            <w:tcW w:w="180" w:type="dxa"/>
          </w:tcPr>
          <w:p w14:paraId="7ECA520A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A5274" w14:textId="32033D10" w:rsidR="006954D2" w:rsidRPr="00901AD1" w:rsidRDefault="006954D2" w:rsidP="006954D2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C5D4E">
              <w:rPr>
                <w:b/>
                <w:bCs/>
                <w:sz w:val="18"/>
                <w:szCs w:val="18"/>
                <w:lang w:val="en-US" w:bidi="th-TH"/>
              </w:rPr>
              <w:t>(516,845)</w:t>
            </w:r>
          </w:p>
        </w:tc>
        <w:tc>
          <w:tcPr>
            <w:tcW w:w="180" w:type="dxa"/>
          </w:tcPr>
          <w:p w14:paraId="30F9F9B1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ECD512" w14:textId="7C87D932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2,953,410</w:t>
            </w:r>
          </w:p>
        </w:tc>
        <w:tc>
          <w:tcPr>
            <w:tcW w:w="180" w:type="dxa"/>
          </w:tcPr>
          <w:p w14:paraId="18B6B7E2" w14:textId="77777777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4B91040" w14:textId="3414D7E3" w:rsidR="006954D2" w:rsidRPr="00901AD1" w:rsidRDefault="006954D2" w:rsidP="006954D2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C5D4E">
              <w:rPr>
                <w:b/>
                <w:bCs/>
                <w:sz w:val="18"/>
                <w:szCs w:val="18"/>
                <w:lang w:val="en-US" w:bidi="th-TH"/>
              </w:rPr>
              <w:t>2,932,332</w:t>
            </w:r>
          </w:p>
        </w:tc>
      </w:tr>
      <w:tr w:rsidR="002B5DCD" w:rsidRPr="00901AD1" w14:paraId="37FB599E" w14:textId="77777777" w:rsidTr="5BBACDB3">
        <w:trPr>
          <w:cantSplit/>
        </w:trPr>
        <w:tc>
          <w:tcPr>
            <w:tcW w:w="2700" w:type="dxa"/>
          </w:tcPr>
          <w:p w14:paraId="3D0831DE" w14:textId="77777777" w:rsidR="002B5DCD" w:rsidRPr="00901AD1" w:rsidRDefault="002B5DCD" w:rsidP="002B5DCD">
            <w:pPr>
              <w:spacing w:line="240" w:lineRule="atLeast"/>
              <w:rPr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6DF29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B00FFC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6206B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BA8202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E730B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F43E80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29BD7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B57804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6E05CFD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85C16C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5FE3757C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41F0D0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643D6D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395649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4021E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861BE8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D868C4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137E17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7D2AB1E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</w:tr>
      <w:tr w:rsidR="002B5DCD" w:rsidRPr="00901AD1" w14:paraId="79A00A51" w14:textId="77777777" w:rsidTr="5BBACDB3">
        <w:trPr>
          <w:cantSplit/>
        </w:trPr>
        <w:tc>
          <w:tcPr>
            <w:tcW w:w="2700" w:type="dxa"/>
          </w:tcPr>
          <w:p w14:paraId="11168B8F" w14:textId="77777777" w:rsidR="00943E92" w:rsidRDefault="002B5DCD" w:rsidP="00943E92">
            <w:pPr>
              <w:shd w:val="clear" w:color="auto" w:fill="FFFFFF"/>
              <w:spacing w:line="240" w:lineRule="atLeast"/>
              <w:ind w:right="-79"/>
              <w:rPr>
                <w:b/>
                <w:bCs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sz w:val="18"/>
                <w:szCs w:val="18"/>
                <w:lang w:val="en-US" w:bidi="th-TH"/>
              </w:rPr>
              <w:t xml:space="preserve">Segment profit (loss) before </w:t>
            </w:r>
          </w:p>
          <w:p w14:paraId="4E1CD139" w14:textId="1D2AE16B" w:rsidR="002B5DCD" w:rsidRPr="00901AD1" w:rsidRDefault="002B5DCD" w:rsidP="00943E92">
            <w:pPr>
              <w:shd w:val="clear" w:color="auto" w:fill="FFFFFF"/>
              <w:spacing w:line="240" w:lineRule="atLeast"/>
              <w:ind w:left="125" w:right="-79"/>
              <w:rPr>
                <w:b/>
                <w:bCs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sz w:val="18"/>
                <w:szCs w:val="18"/>
                <w:lang w:val="en-US" w:bidi="th-TH"/>
              </w:rPr>
              <w:t>income tax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75BE8AA" w14:textId="4C914B45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954D2">
              <w:rPr>
                <w:b/>
                <w:bCs/>
                <w:sz w:val="18"/>
                <w:szCs w:val="18"/>
                <w:lang w:val="en-US" w:bidi="th-TH"/>
              </w:rPr>
              <w:t>45,689</w:t>
            </w:r>
          </w:p>
        </w:tc>
        <w:tc>
          <w:tcPr>
            <w:tcW w:w="180" w:type="dxa"/>
            <w:vAlign w:val="bottom"/>
          </w:tcPr>
          <w:p w14:paraId="0BF98A9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784664" w14:textId="77777777" w:rsidR="002B5DCD" w:rsidRPr="006C5D4E" w:rsidRDefault="002B5DCD" w:rsidP="002B5DCD">
            <w:pPr>
              <w:pStyle w:val="acctfourfigures"/>
              <w:shd w:val="clear" w:color="auto" w:fill="FFFFFF"/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</w:p>
          <w:p w14:paraId="5066C7D2" w14:textId="653115A2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  <w:lang w:val="en-US" w:bidi="th-TH"/>
              </w:rPr>
            </w:pPr>
            <w:r w:rsidRPr="006C5D4E">
              <w:rPr>
                <w:b/>
                <w:bCs/>
                <w:sz w:val="18"/>
                <w:szCs w:val="18"/>
                <w:lang w:val="en-US" w:bidi="th-TH"/>
              </w:rPr>
              <w:t>34,211</w:t>
            </w:r>
          </w:p>
        </w:tc>
        <w:tc>
          <w:tcPr>
            <w:tcW w:w="180" w:type="dxa"/>
            <w:vAlign w:val="bottom"/>
          </w:tcPr>
          <w:p w14:paraId="120CAFB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92DDAC" w14:textId="31A3EB1D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 w:rsidRPr="006954D2">
              <w:rPr>
                <w:b/>
                <w:bCs/>
                <w:sz w:val="18"/>
                <w:szCs w:val="18"/>
              </w:rPr>
              <w:t>41,430</w:t>
            </w:r>
          </w:p>
        </w:tc>
        <w:tc>
          <w:tcPr>
            <w:tcW w:w="180" w:type="dxa"/>
            <w:vAlign w:val="bottom"/>
          </w:tcPr>
          <w:p w14:paraId="4B4EC78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BEABEB" w14:textId="77777777" w:rsidR="002B5DCD" w:rsidRPr="006C5D4E" w:rsidRDefault="002B5DCD" w:rsidP="002B5DCD">
            <w:pPr>
              <w:pStyle w:val="acctfourfigures"/>
              <w:shd w:val="clear" w:color="auto" w:fill="FFFFFF"/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  <w:p w14:paraId="26EC795B" w14:textId="6CD62E1C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 w:rsidRPr="006C5D4E">
              <w:rPr>
                <w:b/>
                <w:bCs/>
                <w:sz w:val="18"/>
                <w:szCs w:val="18"/>
              </w:rPr>
              <w:t>43,316</w:t>
            </w:r>
          </w:p>
        </w:tc>
        <w:tc>
          <w:tcPr>
            <w:tcW w:w="180" w:type="dxa"/>
            <w:vAlign w:val="bottom"/>
          </w:tcPr>
          <w:p w14:paraId="58F856C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050C0B" w14:textId="4197E1F1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151,260</w:t>
            </w:r>
          </w:p>
        </w:tc>
        <w:tc>
          <w:tcPr>
            <w:tcW w:w="270" w:type="dxa"/>
            <w:vAlign w:val="bottom"/>
          </w:tcPr>
          <w:p w14:paraId="2AABBBB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529BCFEB" w14:textId="77777777" w:rsidR="002B5DCD" w:rsidRPr="006C5D4E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  <w:p w14:paraId="1EBBB2CE" w14:textId="3E845E83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C5D4E">
              <w:rPr>
                <w:rFonts w:eastAsia="MS Mincho"/>
                <w:b/>
                <w:bCs/>
                <w:sz w:val="18"/>
                <w:szCs w:val="18"/>
              </w:rPr>
              <w:t>295,773</w:t>
            </w:r>
          </w:p>
        </w:tc>
        <w:tc>
          <w:tcPr>
            <w:tcW w:w="180" w:type="dxa"/>
            <w:vAlign w:val="bottom"/>
          </w:tcPr>
          <w:p w14:paraId="21C74FC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FD8343" w14:textId="7EA3BD4D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 w:rsidRPr="006954D2">
              <w:rPr>
                <w:b/>
                <w:bCs/>
                <w:sz w:val="18"/>
                <w:szCs w:val="18"/>
              </w:rPr>
              <w:t>(2,384)</w:t>
            </w:r>
          </w:p>
        </w:tc>
        <w:tc>
          <w:tcPr>
            <w:tcW w:w="180" w:type="dxa"/>
          </w:tcPr>
          <w:p w14:paraId="75A15DF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8CE3A5" w14:textId="77777777" w:rsidR="002B5DCD" w:rsidRPr="006C5D4E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  <w:p w14:paraId="4A9E57D2" w14:textId="470616D8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C5D4E">
              <w:rPr>
                <w:b/>
                <w:bCs/>
                <w:sz w:val="18"/>
                <w:szCs w:val="18"/>
              </w:rPr>
              <w:t>1,213</w:t>
            </w:r>
          </w:p>
        </w:tc>
        <w:tc>
          <w:tcPr>
            <w:tcW w:w="180" w:type="dxa"/>
          </w:tcPr>
          <w:p w14:paraId="379BFFB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28ADAC" w14:textId="781EAF60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235,995</w:t>
            </w:r>
          </w:p>
        </w:tc>
        <w:tc>
          <w:tcPr>
            <w:tcW w:w="180" w:type="dxa"/>
            <w:vAlign w:val="bottom"/>
          </w:tcPr>
          <w:p w14:paraId="6D9B579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CE0BCE7" w14:textId="77777777" w:rsidR="002B5DCD" w:rsidRPr="006C5D4E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</w:p>
          <w:p w14:paraId="7B7CB105" w14:textId="74BBAF26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C5D4E">
              <w:rPr>
                <w:rFonts w:eastAsia="MS Mincho"/>
                <w:b/>
                <w:bCs/>
                <w:sz w:val="18"/>
                <w:szCs w:val="18"/>
              </w:rPr>
              <w:t>374,513</w:t>
            </w:r>
          </w:p>
        </w:tc>
      </w:tr>
      <w:tr w:rsidR="002B5DCD" w:rsidRPr="00901AD1" w14:paraId="665007F8" w14:textId="77777777" w:rsidTr="5BBACDB3">
        <w:trPr>
          <w:cantSplit/>
        </w:trPr>
        <w:tc>
          <w:tcPr>
            <w:tcW w:w="2700" w:type="dxa"/>
          </w:tcPr>
          <w:p w14:paraId="0BB8CF39" w14:textId="77777777" w:rsidR="002B5DCD" w:rsidRPr="00901AD1" w:rsidRDefault="002B5DCD" w:rsidP="002B5DCD">
            <w:pPr>
              <w:spacing w:line="240" w:lineRule="atLeast"/>
              <w:rPr>
                <w:b/>
                <w:bCs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F272A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F26672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50639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A096D9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6BD727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CDC7BB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8328C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FC0E39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E8DF3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1C8316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381AF509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D3726D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7DA1EB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5D9EC4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4A8C2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AEE9F2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5BD0B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61DB0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1BCB3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</w:tr>
      <w:tr w:rsidR="002B5DCD" w:rsidRPr="00901AD1" w14:paraId="7C2B5B78" w14:textId="77777777" w:rsidTr="5BBACDB3">
        <w:trPr>
          <w:cantSplit/>
        </w:trPr>
        <w:tc>
          <w:tcPr>
            <w:tcW w:w="2700" w:type="dxa"/>
          </w:tcPr>
          <w:p w14:paraId="274EB320" w14:textId="77777777" w:rsidR="002B5DCD" w:rsidRPr="00901AD1" w:rsidRDefault="002B5DCD" w:rsidP="002B5DCD">
            <w:pPr>
              <w:spacing w:line="240" w:lineRule="atLeast"/>
              <w:rPr>
                <w:b/>
                <w:bCs/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color w:val="000000"/>
                <w:sz w:val="18"/>
                <w:szCs w:val="18"/>
                <w:lang w:val="en-US" w:bidi="th-TH"/>
              </w:rPr>
              <w:t>Segment assets</w:t>
            </w:r>
          </w:p>
        </w:tc>
        <w:tc>
          <w:tcPr>
            <w:tcW w:w="990" w:type="dxa"/>
            <w:vAlign w:val="bottom"/>
          </w:tcPr>
          <w:p w14:paraId="113A9A0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3402B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659103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1CF800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070081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4F2B83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E90E9D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868E11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A8FD100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A51B5D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6BB97522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4CF818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A7F7E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DEEC3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0186E1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443609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7DD2F3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B69FB5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6BDC440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</w:tr>
      <w:tr w:rsidR="002B5DCD" w:rsidRPr="00901AD1" w14:paraId="54F58357" w14:textId="77777777" w:rsidTr="5BBACDB3">
        <w:trPr>
          <w:cantSplit/>
        </w:trPr>
        <w:tc>
          <w:tcPr>
            <w:tcW w:w="2700" w:type="dxa"/>
          </w:tcPr>
          <w:p w14:paraId="26610601" w14:textId="77777777" w:rsidR="002B5DCD" w:rsidRPr="00901AD1" w:rsidRDefault="002B5DCD" w:rsidP="002B5DCD">
            <w:pPr>
              <w:spacing w:line="240" w:lineRule="atLeast"/>
              <w:rPr>
                <w:sz w:val="18"/>
                <w:szCs w:val="18"/>
                <w:lang w:val="en-US" w:bidi="th-TH"/>
              </w:rPr>
            </w:pPr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 xml:space="preserve">As </w:t>
            </w:r>
            <w:bookmarkStart w:id="3" w:name="_Int_2He9Z21I"/>
            <w:proofErr w:type="gramStart"/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>at</w:t>
            </w:r>
            <w:bookmarkEnd w:id="3"/>
            <w:proofErr w:type="gramEnd"/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 xml:space="preserve"> 30 September / 31 December</w:t>
            </w:r>
          </w:p>
        </w:tc>
        <w:tc>
          <w:tcPr>
            <w:tcW w:w="990" w:type="dxa"/>
            <w:vAlign w:val="bottom"/>
          </w:tcPr>
          <w:p w14:paraId="73300E21" w14:textId="2C2A3B52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1,451,909</w:t>
            </w:r>
          </w:p>
        </w:tc>
        <w:tc>
          <w:tcPr>
            <w:tcW w:w="180" w:type="dxa"/>
            <w:vAlign w:val="bottom"/>
          </w:tcPr>
          <w:p w14:paraId="159B09E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7D82EA5" w14:textId="38975497" w:rsidR="002B5DCD" w:rsidRPr="00901AD1" w:rsidRDefault="00905F50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1,381,728</w:t>
            </w:r>
          </w:p>
        </w:tc>
        <w:tc>
          <w:tcPr>
            <w:tcW w:w="180" w:type="dxa"/>
            <w:vAlign w:val="bottom"/>
          </w:tcPr>
          <w:p w14:paraId="3B826B9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565B528" w14:textId="1E207DA5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311,379</w:t>
            </w:r>
          </w:p>
        </w:tc>
        <w:tc>
          <w:tcPr>
            <w:tcW w:w="180" w:type="dxa"/>
            <w:vAlign w:val="bottom"/>
          </w:tcPr>
          <w:p w14:paraId="79E36F5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330BBD" w14:textId="0C390835" w:rsidR="002B5DCD" w:rsidRPr="00901AD1" w:rsidRDefault="00905F50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252,360</w:t>
            </w:r>
          </w:p>
        </w:tc>
        <w:tc>
          <w:tcPr>
            <w:tcW w:w="180" w:type="dxa"/>
            <w:vAlign w:val="bottom"/>
          </w:tcPr>
          <w:p w14:paraId="32560EE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A859093" w14:textId="5A64A5D8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2,898,071</w:t>
            </w:r>
          </w:p>
        </w:tc>
        <w:tc>
          <w:tcPr>
            <w:tcW w:w="270" w:type="dxa"/>
            <w:vAlign w:val="bottom"/>
          </w:tcPr>
          <w:p w14:paraId="6108322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127867A5" w14:textId="1C2B2989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2,822,984</w:t>
            </w:r>
          </w:p>
        </w:tc>
        <w:tc>
          <w:tcPr>
            <w:tcW w:w="180" w:type="dxa"/>
            <w:vAlign w:val="bottom"/>
          </w:tcPr>
          <w:p w14:paraId="302CF33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77C643F" w14:textId="199AE158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8,484</w:t>
            </w:r>
          </w:p>
        </w:tc>
        <w:tc>
          <w:tcPr>
            <w:tcW w:w="180" w:type="dxa"/>
            <w:vAlign w:val="bottom"/>
          </w:tcPr>
          <w:p w14:paraId="0A1E8CB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10A3648" w14:textId="672132AC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C5D4E">
              <w:rPr>
                <w:rFonts w:eastAsia="MS Mincho"/>
                <w:sz w:val="18"/>
                <w:szCs w:val="18"/>
              </w:rPr>
              <w:t>(</w:t>
            </w:r>
            <w:r w:rsidR="00905F50">
              <w:rPr>
                <w:rFonts w:eastAsia="MS Mincho"/>
                <w:sz w:val="18"/>
                <w:szCs w:val="18"/>
              </w:rPr>
              <w:t>9,919</w:t>
            </w:r>
            <w:r w:rsidRPr="006C5D4E">
              <w:rPr>
                <w:rFonts w:eastAsia="MS Mincho"/>
                <w:sz w:val="18"/>
                <w:szCs w:val="18"/>
              </w:rPr>
              <w:t>)</w:t>
            </w:r>
          </w:p>
        </w:tc>
        <w:tc>
          <w:tcPr>
            <w:tcW w:w="180" w:type="dxa"/>
            <w:vAlign w:val="bottom"/>
          </w:tcPr>
          <w:p w14:paraId="0FD1392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88A7491" w14:textId="0DA17BF4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4,669,843</w:t>
            </w:r>
          </w:p>
        </w:tc>
        <w:tc>
          <w:tcPr>
            <w:tcW w:w="180" w:type="dxa"/>
            <w:vAlign w:val="bottom"/>
          </w:tcPr>
          <w:p w14:paraId="22A6D1F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74D2C5A7" w14:textId="5E7CC6B5" w:rsidR="002B5DCD" w:rsidRPr="00901AD1" w:rsidRDefault="00905F50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4,447,153</w:t>
            </w:r>
          </w:p>
        </w:tc>
      </w:tr>
      <w:tr w:rsidR="002B5DCD" w:rsidRPr="00901AD1" w14:paraId="70DAA100" w14:textId="77777777" w:rsidTr="5BBACDB3">
        <w:trPr>
          <w:cantSplit/>
        </w:trPr>
        <w:tc>
          <w:tcPr>
            <w:tcW w:w="2700" w:type="dxa"/>
          </w:tcPr>
          <w:p w14:paraId="69BC7B31" w14:textId="77777777" w:rsidR="002B5DCD" w:rsidRPr="00901AD1" w:rsidRDefault="002B5DCD" w:rsidP="002B5DCD">
            <w:pPr>
              <w:spacing w:line="240" w:lineRule="atLeast"/>
              <w:rPr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color w:val="000000"/>
                <w:sz w:val="18"/>
                <w:szCs w:val="18"/>
                <w:lang w:val="en-US" w:bidi="th-TH"/>
              </w:rPr>
              <w:t>Unallocated assets</w:t>
            </w:r>
          </w:p>
        </w:tc>
        <w:tc>
          <w:tcPr>
            <w:tcW w:w="990" w:type="dxa"/>
            <w:vAlign w:val="bottom"/>
          </w:tcPr>
          <w:p w14:paraId="7ECEF7C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504FD4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B75D1E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2036D5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8860F8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A0D6F2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06CFF5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8D330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3EA8B4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7ECE09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45706EC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5576A9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5A00A15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</w:tcPr>
          <w:p w14:paraId="67AF6D1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4FF904A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1F34CA8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4A2536" w14:textId="6329DC9A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1,426,198</w:t>
            </w:r>
          </w:p>
        </w:tc>
        <w:tc>
          <w:tcPr>
            <w:tcW w:w="180" w:type="dxa"/>
            <w:vAlign w:val="bottom"/>
          </w:tcPr>
          <w:p w14:paraId="02825AB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DDFE17F" w14:textId="28217C5B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1,629,471</w:t>
            </w:r>
          </w:p>
        </w:tc>
      </w:tr>
      <w:tr w:rsidR="002B5DCD" w:rsidRPr="00901AD1" w14:paraId="6D3EB15F" w14:textId="77777777" w:rsidTr="5BBACDB3">
        <w:trPr>
          <w:cantSplit/>
        </w:trPr>
        <w:tc>
          <w:tcPr>
            <w:tcW w:w="2700" w:type="dxa"/>
          </w:tcPr>
          <w:p w14:paraId="0E5F6202" w14:textId="77777777" w:rsidR="002B5DCD" w:rsidRPr="00901AD1" w:rsidRDefault="002B5DCD" w:rsidP="002B5DCD">
            <w:pPr>
              <w:spacing w:line="240" w:lineRule="atLeast"/>
              <w:rPr>
                <w:b/>
                <w:bCs/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color w:val="000000"/>
                <w:sz w:val="18"/>
                <w:szCs w:val="18"/>
                <w:lang w:val="en-US" w:bidi="th-TH"/>
              </w:rPr>
              <w:t>Total assets</w:t>
            </w:r>
          </w:p>
        </w:tc>
        <w:tc>
          <w:tcPr>
            <w:tcW w:w="990" w:type="dxa"/>
            <w:vAlign w:val="bottom"/>
          </w:tcPr>
          <w:p w14:paraId="7C3F948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E31186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C81942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21DCEF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C9902E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510AAA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B70115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55587A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D40E33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D5A540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6D568B93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C3569F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82FAB76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</w:tcPr>
          <w:p w14:paraId="77D1893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89B11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5A819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9477A" w14:textId="79E4001A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b/>
                <w:bCs/>
                <w:sz w:val="18"/>
                <w:szCs w:val="18"/>
              </w:rPr>
            </w:pPr>
            <w:r w:rsidRPr="006954D2">
              <w:rPr>
                <w:rFonts w:eastAsia="MS Mincho"/>
                <w:b/>
                <w:bCs/>
                <w:sz w:val="18"/>
                <w:szCs w:val="18"/>
              </w:rPr>
              <w:t>6,096,041</w:t>
            </w:r>
          </w:p>
        </w:tc>
        <w:tc>
          <w:tcPr>
            <w:tcW w:w="180" w:type="dxa"/>
            <w:vAlign w:val="bottom"/>
          </w:tcPr>
          <w:p w14:paraId="7AA80F2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B14EE" w14:textId="3AC98D1D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>
              <w:rPr>
                <w:rFonts w:eastAsia="MS Mincho"/>
                <w:b/>
                <w:bCs/>
                <w:sz w:val="18"/>
                <w:szCs w:val="18"/>
              </w:rPr>
              <w:t>6,076,624</w:t>
            </w:r>
          </w:p>
        </w:tc>
      </w:tr>
      <w:tr w:rsidR="002B5DCD" w:rsidRPr="00901AD1" w14:paraId="46E369B3" w14:textId="77777777" w:rsidTr="5BBACDB3">
        <w:trPr>
          <w:cantSplit/>
        </w:trPr>
        <w:tc>
          <w:tcPr>
            <w:tcW w:w="2700" w:type="dxa"/>
          </w:tcPr>
          <w:p w14:paraId="19276B39" w14:textId="77777777" w:rsidR="002B5DCD" w:rsidRPr="00901AD1" w:rsidRDefault="002B5DCD" w:rsidP="002B5DCD">
            <w:pPr>
              <w:spacing w:line="240" w:lineRule="atLeast"/>
              <w:rPr>
                <w:b/>
                <w:bCs/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color w:val="000000"/>
                <w:sz w:val="18"/>
                <w:szCs w:val="18"/>
                <w:lang w:val="en-US" w:bidi="th-TH"/>
              </w:rPr>
              <w:t>Segment liabilities</w:t>
            </w:r>
          </w:p>
        </w:tc>
        <w:tc>
          <w:tcPr>
            <w:tcW w:w="990" w:type="dxa"/>
            <w:vAlign w:val="bottom"/>
          </w:tcPr>
          <w:p w14:paraId="184917C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7226F0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F0B61A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2ADF6E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6E6788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2A9AC4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24206B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A0870D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0DF057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6E2442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115D91C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DADE0D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298AE98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6EC00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71CAB3D2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8617E3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F33F8CC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7DC646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D04A965" w14:textId="77777777" w:rsidR="002B5DCD" w:rsidRPr="00901AD1" w:rsidRDefault="002B5DCD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</w:tr>
      <w:tr w:rsidR="002B5DCD" w:rsidRPr="00901AD1" w14:paraId="165D6425" w14:textId="77777777" w:rsidTr="5BBACDB3">
        <w:trPr>
          <w:cantSplit/>
        </w:trPr>
        <w:tc>
          <w:tcPr>
            <w:tcW w:w="2700" w:type="dxa"/>
          </w:tcPr>
          <w:p w14:paraId="1D5AC1FC" w14:textId="77777777" w:rsidR="002B5DCD" w:rsidRPr="00901AD1" w:rsidRDefault="002B5DCD" w:rsidP="002B5DCD">
            <w:pPr>
              <w:spacing w:line="240" w:lineRule="atLeast"/>
              <w:rPr>
                <w:sz w:val="18"/>
                <w:szCs w:val="18"/>
                <w:lang w:val="en-US" w:bidi="th-TH"/>
              </w:rPr>
            </w:pPr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 xml:space="preserve">As </w:t>
            </w:r>
            <w:bookmarkStart w:id="4" w:name="_Int_JpTxtbPL"/>
            <w:proofErr w:type="gramStart"/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>at</w:t>
            </w:r>
            <w:bookmarkEnd w:id="4"/>
            <w:proofErr w:type="gramEnd"/>
            <w:r w:rsidRPr="5BBACDB3">
              <w:rPr>
                <w:color w:val="000000" w:themeColor="text1"/>
                <w:sz w:val="18"/>
                <w:szCs w:val="18"/>
                <w:lang w:val="en-US" w:bidi="th-TH"/>
              </w:rPr>
              <w:t xml:space="preserve"> 30 September / 31 December</w:t>
            </w:r>
          </w:p>
        </w:tc>
        <w:tc>
          <w:tcPr>
            <w:tcW w:w="990" w:type="dxa"/>
            <w:vAlign w:val="bottom"/>
          </w:tcPr>
          <w:p w14:paraId="3DD09EBD" w14:textId="066B4272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954D2">
              <w:rPr>
                <w:sz w:val="18"/>
                <w:szCs w:val="18"/>
                <w:lang w:val="en-US" w:bidi="th-TH"/>
              </w:rPr>
              <w:t>844,262</w:t>
            </w:r>
          </w:p>
        </w:tc>
        <w:tc>
          <w:tcPr>
            <w:tcW w:w="180" w:type="dxa"/>
            <w:vAlign w:val="bottom"/>
          </w:tcPr>
          <w:p w14:paraId="0766895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3B059F4" w14:textId="79F5CDAA" w:rsidR="002B5DCD" w:rsidRPr="00901AD1" w:rsidRDefault="00905F50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>
              <w:rPr>
                <w:sz w:val="18"/>
                <w:szCs w:val="18"/>
                <w:lang w:val="en-US" w:bidi="th-TH"/>
              </w:rPr>
              <w:t>1,008,334</w:t>
            </w:r>
          </w:p>
        </w:tc>
        <w:tc>
          <w:tcPr>
            <w:tcW w:w="180" w:type="dxa"/>
            <w:vAlign w:val="bottom"/>
          </w:tcPr>
          <w:p w14:paraId="1F779CB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C3DF5D" w14:textId="4D60DE01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289,195</w:t>
            </w:r>
          </w:p>
        </w:tc>
        <w:tc>
          <w:tcPr>
            <w:tcW w:w="180" w:type="dxa"/>
            <w:vAlign w:val="bottom"/>
          </w:tcPr>
          <w:p w14:paraId="575CC62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D2BB2EC" w14:textId="300422E2" w:rsidR="002B5DCD" w:rsidRPr="00901AD1" w:rsidRDefault="00905F50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102,401</w:t>
            </w:r>
          </w:p>
        </w:tc>
        <w:tc>
          <w:tcPr>
            <w:tcW w:w="180" w:type="dxa"/>
            <w:vAlign w:val="bottom"/>
          </w:tcPr>
          <w:p w14:paraId="307BC3E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717494A" w14:textId="0E455EE9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312,832</w:t>
            </w:r>
          </w:p>
        </w:tc>
        <w:tc>
          <w:tcPr>
            <w:tcW w:w="270" w:type="dxa"/>
            <w:vAlign w:val="bottom"/>
          </w:tcPr>
          <w:p w14:paraId="7363639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46F06B2D" w14:textId="1917A199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387,472</w:t>
            </w:r>
          </w:p>
        </w:tc>
        <w:tc>
          <w:tcPr>
            <w:tcW w:w="180" w:type="dxa"/>
            <w:vAlign w:val="bottom"/>
          </w:tcPr>
          <w:p w14:paraId="104C769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06E3F24" w14:textId="52D0F486" w:rsidR="002B5DCD" w:rsidRPr="00901AD1" w:rsidRDefault="006954D2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rFonts w:eastAsia="MS Mincho"/>
                <w:sz w:val="18"/>
                <w:szCs w:val="18"/>
              </w:rPr>
            </w:pPr>
            <w:r w:rsidRPr="006954D2">
              <w:rPr>
                <w:rFonts w:eastAsia="MS Mincho"/>
                <w:sz w:val="18"/>
                <w:szCs w:val="18"/>
              </w:rPr>
              <w:t>(154,453)</w:t>
            </w:r>
          </w:p>
        </w:tc>
        <w:tc>
          <w:tcPr>
            <w:tcW w:w="180" w:type="dxa"/>
          </w:tcPr>
          <w:p w14:paraId="0079427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46F68DEA" w14:textId="489EB8CA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  <w:lang w:val="en-US" w:bidi="th-TH"/>
              </w:rPr>
            </w:pPr>
            <w:r w:rsidRPr="006C5D4E">
              <w:rPr>
                <w:rFonts w:eastAsia="MS Mincho"/>
                <w:sz w:val="18"/>
                <w:szCs w:val="18"/>
              </w:rPr>
              <w:t>(</w:t>
            </w:r>
            <w:r w:rsidR="00905F50">
              <w:rPr>
                <w:rFonts w:eastAsia="MS Mincho"/>
                <w:sz w:val="18"/>
                <w:szCs w:val="18"/>
              </w:rPr>
              <w:t>169,716</w:t>
            </w:r>
            <w:r w:rsidRPr="006C5D4E">
              <w:rPr>
                <w:rFonts w:eastAsia="MS Mincho"/>
                <w:sz w:val="18"/>
                <w:szCs w:val="18"/>
              </w:rPr>
              <w:t>)</w:t>
            </w:r>
          </w:p>
        </w:tc>
        <w:tc>
          <w:tcPr>
            <w:tcW w:w="180" w:type="dxa"/>
          </w:tcPr>
          <w:p w14:paraId="7BAF31E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B1B80A8" w14:textId="4288F3FC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1,291,836</w:t>
            </w:r>
          </w:p>
        </w:tc>
        <w:tc>
          <w:tcPr>
            <w:tcW w:w="180" w:type="dxa"/>
            <w:vAlign w:val="bottom"/>
          </w:tcPr>
          <w:p w14:paraId="392376F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2098861A" w14:textId="4FB10852" w:rsidR="00905F50" w:rsidRPr="00901AD1" w:rsidRDefault="00905F50" w:rsidP="00905F50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1,328,491</w:t>
            </w:r>
          </w:p>
        </w:tc>
      </w:tr>
      <w:tr w:rsidR="002B5DCD" w:rsidRPr="00901AD1" w14:paraId="6B949296" w14:textId="77777777" w:rsidTr="5BBACDB3">
        <w:trPr>
          <w:cantSplit/>
        </w:trPr>
        <w:tc>
          <w:tcPr>
            <w:tcW w:w="2700" w:type="dxa"/>
          </w:tcPr>
          <w:p w14:paraId="17D7AAF9" w14:textId="77777777" w:rsidR="002B5DCD" w:rsidRPr="00901AD1" w:rsidRDefault="002B5DCD" w:rsidP="002B5DCD">
            <w:pPr>
              <w:spacing w:line="240" w:lineRule="atLeast"/>
              <w:rPr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color w:val="000000"/>
                <w:sz w:val="18"/>
                <w:szCs w:val="18"/>
                <w:lang w:val="en-US" w:bidi="th-TH"/>
              </w:rPr>
              <w:t>Unallocated liabilities</w:t>
            </w:r>
          </w:p>
        </w:tc>
        <w:tc>
          <w:tcPr>
            <w:tcW w:w="990" w:type="dxa"/>
            <w:vAlign w:val="bottom"/>
          </w:tcPr>
          <w:p w14:paraId="47C6C98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02E2D4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68C434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DFDDAF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EC7718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45B42DA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C2073E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40A013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EDD4E3C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B0F109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7BFB4A1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2553B4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ACFE92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25319A8D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7B02CAF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35316B5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EF4A42" w14:textId="19E8C6BF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 w:rsidRPr="006954D2">
              <w:rPr>
                <w:sz w:val="18"/>
                <w:szCs w:val="18"/>
              </w:rPr>
              <w:t>181,727</w:t>
            </w:r>
          </w:p>
        </w:tc>
        <w:tc>
          <w:tcPr>
            <w:tcW w:w="180" w:type="dxa"/>
            <w:vAlign w:val="bottom"/>
          </w:tcPr>
          <w:p w14:paraId="4E00B08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B80E9C3" w14:textId="4D4E78CD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48,740</w:t>
            </w:r>
          </w:p>
        </w:tc>
      </w:tr>
      <w:tr w:rsidR="002B5DCD" w:rsidRPr="00901AD1" w14:paraId="14D12CDB" w14:textId="77777777" w:rsidTr="5BBACDB3">
        <w:trPr>
          <w:cantSplit/>
        </w:trPr>
        <w:tc>
          <w:tcPr>
            <w:tcW w:w="2700" w:type="dxa"/>
          </w:tcPr>
          <w:p w14:paraId="3DC87FE6" w14:textId="77777777" w:rsidR="002B5DCD" w:rsidRPr="00901AD1" w:rsidRDefault="002B5DCD" w:rsidP="002B5DCD">
            <w:pPr>
              <w:spacing w:line="240" w:lineRule="atLeast"/>
              <w:rPr>
                <w:b/>
                <w:bCs/>
                <w:color w:val="000000"/>
                <w:sz w:val="18"/>
                <w:szCs w:val="18"/>
                <w:lang w:val="en-US" w:bidi="th-TH"/>
              </w:rPr>
            </w:pPr>
            <w:r w:rsidRPr="00901AD1">
              <w:rPr>
                <w:b/>
                <w:bCs/>
                <w:color w:val="000000"/>
                <w:sz w:val="18"/>
                <w:szCs w:val="18"/>
                <w:lang w:val="en-US" w:bidi="th-TH"/>
              </w:rPr>
              <w:t>Total liabilities</w:t>
            </w:r>
          </w:p>
        </w:tc>
        <w:tc>
          <w:tcPr>
            <w:tcW w:w="990" w:type="dxa"/>
            <w:vAlign w:val="bottom"/>
          </w:tcPr>
          <w:p w14:paraId="4FDF7AB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B728D80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4AB3FF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C2BA9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17DA32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8D6A6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E7F831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CD4A24E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46376D5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6D2A3D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17" w:type="dxa"/>
            <w:vAlign w:val="bottom"/>
          </w:tcPr>
          <w:p w14:paraId="69E36BFB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4B25AF8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958AD51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39FDD25F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597C4719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180" w:type="dxa"/>
          </w:tcPr>
          <w:p w14:paraId="0FC079F4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34062" w14:textId="15F660DD" w:rsidR="002B5DCD" w:rsidRPr="00901AD1" w:rsidRDefault="006954D2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 w:rsidRPr="006954D2">
              <w:rPr>
                <w:b/>
                <w:bCs/>
                <w:sz w:val="18"/>
                <w:szCs w:val="18"/>
              </w:rPr>
              <w:t>1,473,563</w:t>
            </w:r>
          </w:p>
        </w:tc>
        <w:tc>
          <w:tcPr>
            <w:tcW w:w="180" w:type="dxa"/>
            <w:vAlign w:val="bottom"/>
          </w:tcPr>
          <w:p w14:paraId="0B99D907" w14:textId="77777777" w:rsidR="002B5DCD" w:rsidRPr="00901AD1" w:rsidRDefault="002B5DCD" w:rsidP="002B5DC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7AAD3" w14:textId="746FEE88" w:rsidR="002B5DCD" w:rsidRPr="00901AD1" w:rsidRDefault="00905F50" w:rsidP="002B5DCD">
            <w:pPr>
              <w:tabs>
                <w:tab w:val="decimal" w:pos="833"/>
              </w:tabs>
              <w:spacing w:line="240" w:lineRule="atLeast"/>
              <w:ind w:left="-49" w:right="-10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1,377,231</w:t>
            </w:r>
          </w:p>
        </w:tc>
      </w:tr>
    </w:tbl>
    <w:p w14:paraId="37B29CFC" w14:textId="77777777" w:rsidR="002B5DCD" w:rsidRDefault="002B5DCD" w:rsidP="002B5DCD">
      <w:pPr>
        <w:spacing w:line="240" w:lineRule="auto"/>
        <w:ind w:firstLine="562"/>
        <w:rPr>
          <w:bCs/>
        </w:rPr>
      </w:pPr>
    </w:p>
    <w:p w14:paraId="3C5D3713" w14:textId="23E4BDAC" w:rsidR="004040F8" w:rsidRDefault="00811842" w:rsidP="00811842">
      <w:pPr>
        <w:spacing w:line="240" w:lineRule="auto"/>
        <w:ind w:firstLine="486"/>
        <w:rPr>
          <w:bCs/>
        </w:rPr>
      </w:pPr>
      <w:r>
        <w:rPr>
          <w:bCs/>
        </w:rPr>
        <w:t>The Group is managed and operates principally in Thailand. There are no material revenues derived from foreign countries.</w:t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440"/>
        <w:gridCol w:w="264"/>
        <w:gridCol w:w="1446"/>
        <w:gridCol w:w="270"/>
        <w:gridCol w:w="1440"/>
        <w:gridCol w:w="268"/>
        <w:gridCol w:w="1262"/>
        <w:gridCol w:w="265"/>
        <w:gridCol w:w="1445"/>
      </w:tblGrid>
      <w:tr w:rsidR="002B5DCD" w14:paraId="58BC947F" w14:textId="77777777" w:rsidTr="5BBACDB3">
        <w:trPr>
          <w:trHeight w:val="263"/>
        </w:trPr>
        <w:tc>
          <w:tcPr>
            <w:tcW w:w="4140" w:type="dxa"/>
            <w:shd w:val="clear" w:color="auto" w:fill="auto"/>
            <w:vAlign w:val="bottom"/>
          </w:tcPr>
          <w:p w14:paraId="2D3B4070" w14:textId="77777777" w:rsidR="002B5DCD" w:rsidRPr="002D09BB" w:rsidRDefault="002B5DCD" w:rsidP="003F5C54">
            <w:pPr>
              <w:spacing w:line="240" w:lineRule="atLeast"/>
              <w:ind w:left="72" w:right="-115" w:hanging="72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00" w:type="dxa"/>
            <w:gridSpan w:val="11"/>
            <w:shd w:val="clear" w:color="auto" w:fill="auto"/>
          </w:tcPr>
          <w:p w14:paraId="5523C800" w14:textId="77777777" w:rsidR="002B5DCD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Separate financial statements</w:t>
            </w:r>
          </w:p>
        </w:tc>
      </w:tr>
      <w:tr w:rsidR="002B5DCD" w:rsidRPr="00853931" w14:paraId="52751D21" w14:textId="77777777" w:rsidTr="5BBACDB3">
        <w:trPr>
          <w:trHeight w:val="681"/>
        </w:trPr>
        <w:tc>
          <w:tcPr>
            <w:tcW w:w="4140" w:type="dxa"/>
            <w:shd w:val="clear" w:color="auto" w:fill="auto"/>
            <w:vAlign w:val="bottom"/>
          </w:tcPr>
          <w:p w14:paraId="5599A693" w14:textId="77777777" w:rsidR="002B5DCD" w:rsidRPr="002D09BB" w:rsidRDefault="002B5DCD" w:rsidP="003F5C54">
            <w:pPr>
              <w:spacing w:line="240" w:lineRule="atLeast"/>
              <w:ind w:left="72" w:right="-115" w:hanging="72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Nine</w:t>
            </w:r>
            <w:r w:rsidRPr="002D09BB">
              <w:rPr>
                <w:b/>
                <w:bCs/>
                <w:i/>
                <w:iCs/>
                <w:szCs w:val="22"/>
              </w:rPr>
              <w:t xml:space="preserve">-month period ended 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02983876" w14:textId="77777777" w:rsidR="002B5DCD" w:rsidRDefault="002B5DCD" w:rsidP="003F5C54">
            <w:pPr>
              <w:spacing w:line="240" w:lineRule="atLeast"/>
              <w:ind w:left="-110" w:right="-90"/>
              <w:jc w:val="center"/>
              <w:rPr>
                <w:b/>
                <w:szCs w:val="22"/>
                <w:lang w:bidi="th-TH"/>
              </w:rPr>
            </w:pPr>
          </w:p>
          <w:p w14:paraId="24BABF4A" w14:textId="77777777" w:rsidR="002B5DCD" w:rsidRPr="00EE486F" w:rsidRDefault="002B5DCD" w:rsidP="003F5C54">
            <w:pPr>
              <w:spacing w:line="240" w:lineRule="atLeast"/>
              <w:ind w:left="-110" w:right="-90"/>
              <w:jc w:val="center"/>
              <w:rPr>
                <w:b/>
                <w:szCs w:val="22"/>
                <w:lang w:bidi="th-TH"/>
              </w:rPr>
            </w:pPr>
            <w:r w:rsidRPr="00EE486F">
              <w:rPr>
                <w:b/>
                <w:szCs w:val="22"/>
                <w:lang w:bidi="th-TH"/>
              </w:rPr>
              <w:t xml:space="preserve">Production of printing </w:t>
            </w:r>
          </w:p>
          <w:p w14:paraId="2B494B1C" w14:textId="77777777" w:rsidR="002B5DCD" w:rsidRPr="00EE486F" w:rsidRDefault="002B5DCD" w:rsidP="003F5C54">
            <w:pPr>
              <w:spacing w:line="240" w:lineRule="atLeast"/>
              <w:ind w:left="-110" w:right="-90"/>
              <w:jc w:val="center"/>
              <w:rPr>
                <w:b/>
                <w:szCs w:val="22"/>
                <w:lang w:bidi="th-TH"/>
              </w:rPr>
            </w:pPr>
            <w:r w:rsidRPr="00EE486F">
              <w:rPr>
                <w:b/>
                <w:szCs w:val="22"/>
                <w:lang w:bidi="th-TH"/>
              </w:rPr>
              <w:t xml:space="preserve">and distributions </w:t>
            </w:r>
          </w:p>
          <w:p w14:paraId="35D337C1" w14:textId="77777777" w:rsidR="002B5DCD" w:rsidRPr="002D09BB" w:rsidRDefault="002B5DCD" w:rsidP="003F5C54">
            <w:pPr>
              <w:spacing w:line="240" w:lineRule="atLeast"/>
              <w:ind w:left="-110" w:right="-90"/>
              <w:jc w:val="center"/>
              <w:rPr>
                <w:b/>
                <w:szCs w:val="22"/>
                <w:cs/>
                <w:lang w:bidi="th-TH"/>
              </w:rPr>
            </w:pPr>
            <w:r w:rsidRPr="00EE486F">
              <w:rPr>
                <w:b/>
                <w:szCs w:val="22"/>
                <w:lang w:bidi="th-TH"/>
              </w:rPr>
              <w:t>of books</w:t>
            </w:r>
          </w:p>
        </w:tc>
        <w:tc>
          <w:tcPr>
            <w:tcW w:w="264" w:type="dxa"/>
          </w:tcPr>
          <w:p w14:paraId="030EC501" w14:textId="77777777" w:rsidR="002B5DCD" w:rsidRPr="002D09BB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b/>
                <w:bCs/>
                <w:szCs w:val="22"/>
                <w:highlight w:val="cyan"/>
                <w:lang w:bidi="th-TH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68A85B54" w14:textId="77777777" w:rsidR="002B5DCD" w:rsidRPr="00EE486F" w:rsidRDefault="002B5DCD" w:rsidP="5BBACDB3">
            <w:pPr>
              <w:spacing w:line="240" w:lineRule="atLeast"/>
              <w:ind w:left="-79" w:right="-79"/>
              <w:jc w:val="center"/>
              <w:rPr>
                <w:b/>
                <w:bCs/>
                <w:lang w:bidi="th-TH"/>
              </w:rPr>
            </w:pPr>
            <w:r w:rsidRPr="5BBACDB3">
              <w:rPr>
                <w:b/>
                <w:bCs/>
                <w:lang w:bidi="th-TH"/>
              </w:rPr>
              <w:t xml:space="preserve">Organization exhibitions, </w:t>
            </w:r>
            <w:bookmarkStart w:id="5" w:name="_Int_XySP9UnI"/>
            <w:proofErr w:type="gramStart"/>
            <w:r w:rsidRPr="5BBACDB3">
              <w:rPr>
                <w:b/>
                <w:bCs/>
                <w:lang w:bidi="th-TH"/>
              </w:rPr>
              <w:t>production</w:t>
            </w:r>
            <w:bookmarkEnd w:id="5"/>
            <w:proofErr w:type="gramEnd"/>
            <w:r w:rsidRPr="5BBACDB3">
              <w:rPr>
                <w:b/>
                <w:bCs/>
                <w:lang w:bidi="th-TH"/>
              </w:rPr>
              <w:t xml:space="preserve"> and advertising through printing and </w:t>
            </w:r>
          </w:p>
          <w:p w14:paraId="1DC4868D" w14:textId="77777777" w:rsidR="002B5DCD" w:rsidRPr="002D09BB" w:rsidRDefault="002B5DCD" w:rsidP="003F5C54">
            <w:pPr>
              <w:spacing w:line="240" w:lineRule="atLeast"/>
              <w:ind w:left="-79" w:right="-79"/>
              <w:jc w:val="center"/>
              <w:rPr>
                <w:b/>
                <w:szCs w:val="22"/>
                <w:cs/>
                <w:lang w:bidi="th-TH"/>
              </w:rPr>
            </w:pPr>
            <w:r w:rsidRPr="00EE486F">
              <w:rPr>
                <w:b/>
                <w:szCs w:val="22"/>
                <w:lang w:bidi="th-TH"/>
              </w:rPr>
              <w:t>online media</w:t>
            </w:r>
          </w:p>
        </w:tc>
        <w:tc>
          <w:tcPr>
            <w:tcW w:w="268" w:type="dxa"/>
          </w:tcPr>
          <w:p w14:paraId="176AA252" w14:textId="77777777" w:rsidR="002B5DCD" w:rsidRPr="002D09BB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b/>
                <w:bCs/>
                <w:szCs w:val="22"/>
                <w:highlight w:val="cyan"/>
              </w:rPr>
            </w:pPr>
          </w:p>
        </w:tc>
        <w:tc>
          <w:tcPr>
            <w:tcW w:w="2972" w:type="dxa"/>
            <w:gridSpan w:val="3"/>
          </w:tcPr>
          <w:p w14:paraId="70E1E81F" w14:textId="77777777" w:rsidR="002B5DCD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b/>
                <w:bCs/>
                <w:szCs w:val="22"/>
              </w:rPr>
            </w:pPr>
          </w:p>
          <w:p w14:paraId="2592E047" w14:textId="77777777" w:rsidR="002B5DCD" w:rsidRPr="00853931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b/>
                <w:bCs/>
                <w:szCs w:val="22"/>
              </w:rPr>
            </w:pPr>
          </w:p>
          <w:p w14:paraId="0EB2D6BE" w14:textId="77777777" w:rsidR="002B5DCD" w:rsidRPr="00853931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rFonts w:cs="Angsana New"/>
                <w:b/>
                <w:bCs/>
                <w:szCs w:val="22"/>
                <w:lang w:val="en-US" w:bidi="th-TH"/>
              </w:rPr>
            </w:pPr>
          </w:p>
          <w:p w14:paraId="7DE4ED6B" w14:textId="77777777" w:rsidR="002B5DCD" w:rsidRPr="00853931" w:rsidRDefault="002B5DCD" w:rsidP="003F5C54">
            <w:pPr>
              <w:pStyle w:val="BodyText"/>
              <w:spacing w:after="0" w:line="240" w:lineRule="atLeast"/>
              <w:ind w:left="-86" w:right="-89"/>
              <w:jc w:val="center"/>
              <w:rPr>
                <w:rFonts w:cs="Angsana New"/>
                <w:b/>
                <w:bCs/>
                <w:szCs w:val="22"/>
                <w:lang w:val="en-US" w:bidi="th-TH"/>
              </w:rPr>
            </w:pPr>
            <w:r w:rsidRPr="00853931">
              <w:rPr>
                <w:rFonts w:cs="Angsana New"/>
                <w:b/>
                <w:bCs/>
                <w:szCs w:val="22"/>
                <w:lang w:val="en-US" w:bidi="th-TH"/>
              </w:rPr>
              <w:t>Total</w:t>
            </w:r>
          </w:p>
        </w:tc>
      </w:tr>
      <w:tr w:rsidR="002B5DCD" w:rsidRPr="002D09BB" w14:paraId="750D210E" w14:textId="77777777" w:rsidTr="5BBACDB3">
        <w:trPr>
          <w:trHeight w:val="83"/>
        </w:trPr>
        <w:tc>
          <w:tcPr>
            <w:tcW w:w="4140" w:type="dxa"/>
            <w:shd w:val="clear" w:color="auto" w:fill="auto"/>
            <w:vAlign w:val="bottom"/>
          </w:tcPr>
          <w:p w14:paraId="71EB4D2F" w14:textId="77777777" w:rsidR="002B5DCD" w:rsidRPr="002D09BB" w:rsidRDefault="002B5DCD" w:rsidP="002B5DCD">
            <w:pPr>
              <w:spacing w:line="240" w:lineRule="atLeast"/>
              <w:ind w:left="72" w:right="-115" w:hanging="72"/>
              <w:rPr>
                <w:b/>
                <w:bCs/>
                <w:i/>
                <w:iCs/>
                <w:szCs w:val="22"/>
              </w:rPr>
            </w:pPr>
            <w:r>
              <w:rPr>
                <w:rFonts w:cstheme="minorBidi" w:hint="cs"/>
                <w:b/>
                <w:bCs/>
                <w:i/>
                <w:iCs/>
                <w:szCs w:val="28"/>
                <w:cs/>
                <w:lang w:bidi="th-TH"/>
              </w:rPr>
              <w:t xml:space="preserve">   </w:t>
            </w:r>
            <w:r w:rsidRPr="002D09BB">
              <w:rPr>
                <w:b/>
                <w:bCs/>
                <w:i/>
                <w:iCs/>
                <w:szCs w:val="22"/>
              </w:rPr>
              <w:t>3</w:t>
            </w:r>
            <w:r>
              <w:rPr>
                <w:b/>
                <w:bCs/>
                <w:i/>
                <w:iCs/>
                <w:szCs w:val="22"/>
              </w:rPr>
              <w:t>0 September</w:t>
            </w:r>
          </w:p>
        </w:tc>
        <w:tc>
          <w:tcPr>
            <w:tcW w:w="1530" w:type="dxa"/>
          </w:tcPr>
          <w:p w14:paraId="6AFCE7E0" w14:textId="1F7B12F7" w:rsidR="002B5DCD" w:rsidRPr="00985CCA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rFonts w:cs="Angsana New"/>
                <w:szCs w:val="28"/>
                <w:lang w:val="en-US" w:bidi="th-TH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</w:tcPr>
          <w:p w14:paraId="03587A7C" w14:textId="77777777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745F8F21" w14:textId="5F6FFD78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264" w:type="dxa"/>
          </w:tcPr>
          <w:p w14:paraId="1102EC03" w14:textId="77777777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  <w:highlight w:val="cyan"/>
              </w:rPr>
            </w:pPr>
          </w:p>
        </w:tc>
        <w:tc>
          <w:tcPr>
            <w:tcW w:w="1446" w:type="dxa"/>
          </w:tcPr>
          <w:p w14:paraId="3824EEDB" w14:textId="3D1E009B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</w:tcPr>
          <w:p w14:paraId="7BEC1123" w14:textId="77777777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2A5A53CB" w14:textId="71EAE78C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268" w:type="dxa"/>
          </w:tcPr>
          <w:p w14:paraId="664D51C2" w14:textId="77777777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  <w:highlight w:val="cyan"/>
              </w:rPr>
            </w:pPr>
          </w:p>
        </w:tc>
        <w:tc>
          <w:tcPr>
            <w:tcW w:w="1262" w:type="dxa"/>
          </w:tcPr>
          <w:p w14:paraId="3F467677" w14:textId="6E6CE11C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65" w:type="dxa"/>
          </w:tcPr>
          <w:p w14:paraId="0D3B77CB" w14:textId="77777777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</w:p>
        </w:tc>
        <w:tc>
          <w:tcPr>
            <w:tcW w:w="1445" w:type="dxa"/>
          </w:tcPr>
          <w:p w14:paraId="3D6F61F1" w14:textId="70D91935" w:rsidR="002B5DCD" w:rsidRPr="002D09BB" w:rsidRDefault="002B5DCD" w:rsidP="002B5DCD">
            <w:pPr>
              <w:pStyle w:val="BodyText"/>
              <w:spacing w:after="0" w:line="240" w:lineRule="atLeast"/>
              <w:ind w:left="-86" w:right="-89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2B5DCD" w:rsidRPr="009544DD" w14:paraId="7BE08D3C" w14:textId="77777777" w:rsidTr="5BBACDB3">
        <w:trPr>
          <w:trHeight w:val="224"/>
        </w:trPr>
        <w:tc>
          <w:tcPr>
            <w:tcW w:w="4140" w:type="dxa"/>
            <w:shd w:val="clear" w:color="auto" w:fill="auto"/>
            <w:vAlign w:val="bottom"/>
          </w:tcPr>
          <w:p w14:paraId="13BA135E" w14:textId="77777777" w:rsidR="002B5DCD" w:rsidRPr="002D09BB" w:rsidRDefault="002B5DCD" w:rsidP="002B5DCD">
            <w:pPr>
              <w:spacing w:line="240" w:lineRule="atLeast"/>
              <w:ind w:left="72" w:right="-115" w:hanging="72"/>
              <w:rPr>
                <w:b/>
                <w:bCs/>
                <w:szCs w:val="22"/>
              </w:rPr>
            </w:pPr>
          </w:p>
        </w:tc>
        <w:tc>
          <w:tcPr>
            <w:tcW w:w="9900" w:type="dxa"/>
            <w:gridSpan w:val="11"/>
            <w:vAlign w:val="bottom"/>
          </w:tcPr>
          <w:p w14:paraId="6485CB99" w14:textId="77777777" w:rsidR="002B5DCD" w:rsidRPr="009544DD" w:rsidRDefault="002B5DCD" w:rsidP="002B5D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74"/>
              <w:jc w:val="center"/>
              <w:rPr>
                <w:i/>
                <w:iCs/>
                <w:szCs w:val="22"/>
              </w:rPr>
            </w:pPr>
            <w:r w:rsidRPr="009544DD">
              <w:rPr>
                <w:i/>
                <w:iCs/>
                <w:szCs w:val="22"/>
              </w:rPr>
              <w:t>(</w:t>
            </w:r>
            <w:proofErr w:type="gramStart"/>
            <w:r w:rsidRPr="009544DD">
              <w:rPr>
                <w:i/>
                <w:iCs/>
                <w:szCs w:val="22"/>
              </w:rPr>
              <w:t>in</w:t>
            </w:r>
            <w:proofErr w:type="gramEnd"/>
            <w:r w:rsidRPr="009544DD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2B5DCD" w:rsidRPr="002D09BB" w14:paraId="37D29D26" w14:textId="77777777" w:rsidTr="5BBACDB3">
        <w:trPr>
          <w:trHeight w:val="224"/>
        </w:trPr>
        <w:tc>
          <w:tcPr>
            <w:tcW w:w="4140" w:type="dxa"/>
            <w:shd w:val="clear" w:color="auto" w:fill="auto"/>
            <w:vAlign w:val="bottom"/>
          </w:tcPr>
          <w:p w14:paraId="70974323" w14:textId="77777777" w:rsidR="002B5DCD" w:rsidRPr="001974AB" w:rsidRDefault="002B5DCD" w:rsidP="002B5DCD">
            <w:pPr>
              <w:spacing w:line="240" w:lineRule="atLeast"/>
              <w:ind w:left="72" w:right="-115" w:hanging="72"/>
              <w:rPr>
                <w:b/>
                <w:bCs/>
                <w:i/>
                <w:iCs/>
                <w:szCs w:val="22"/>
              </w:rPr>
            </w:pPr>
            <w:r w:rsidRPr="001974AB">
              <w:rPr>
                <w:b/>
                <w:bCs/>
                <w:i/>
                <w:iCs/>
                <w:szCs w:val="22"/>
              </w:rPr>
              <w:t>Disaggregation of revenue</w:t>
            </w:r>
          </w:p>
        </w:tc>
        <w:tc>
          <w:tcPr>
            <w:tcW w:w="1530" w:type="dxa"/>
          </w:tcPr>
          <w:p w14:paraId="75F777CB" w14:textId="77777777" w:rsidR="002B5DCD" w:rsidRPr="002D09BB" w:rsidRDefault="002B5DCD" w:rsidP="002B5DCD">
            <w:pPr>
              <w:tabs>
                <w:tab w:val="decimal" w:pos="772"/>
              </w:tabs>
              <w:spacing w:line="240" w:lineRule="atLeast"/>
              <w:ind w:left="-108" w:right="-108"/>
              <w:rPr>
                <w:rFonts w:cs="Angsana New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1BB9E1C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05AD594A" w14:textId="77777777" w:rsidR="002B5DCD" w:rsidRPr="002D09BB" w:rsidRDefault="002B5DCD" w:rsidP="002B5DCD">
            <w:pPr>
              <w:tabs>
                <w:tab w:val="decimal" w:pos="726"/>
              </w:tabs>
              <w:spacing w:line="240" w:lineRule="atLeast"/>
              <w:ind w:left="-108" w:right="-89"/>
              <w:rPr>
                <w:szCs w:val="22"/>
                <w:lang w:eastAsia="en-GB"/>
              </w:rPr>
            </w:pPr>
          </w:p>
        </w:tc>
        <w:tc>
          <w:tcPr>
            <w:tcW w:w="264" w:type="dxa"/>
          </w:tcPr>
          <w:p w14:paraId="66471970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446" w:type="dxa"/>
          </w:tcPr>
          <w:p w14:paraId="50A7C84F" w14:textId="77777777" w:rsidR="002B5DCD" w:rsidRPr="002D09BB" w:rsidRDefault="002B5DCD" w:rsidP="002B5DCD">
            <w:pPr>
              <w:tabs>
                <w:tab w:val="decimal" w:pos="587"/>
              </w:tabs>
              <w:spacing w:line="240" w:lineRule="atLeast"/>
              <w:ind w:right="-108"/>
              <w:rPr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4FBC6ABF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0A57F862" w14:textId="77777777" w:rsidR="002B5DCD" w:rsidRPr="002D09BB" w:rsidRDefault="002B5DCD" w:rsidP="002B5DCD">
            <w:pPr>
              <w:tabs>
                <w:tab w:val="decimal" w:pos="669"/>
              </w:tabs>
              <w:spacing w:line="240" w:lineRule="atLeast"/>
              <w:ind w:right="-108"/>
              <w:rPr>
                <w:szCs w:val="22"/>
                <w:lang w:eastAsia="en-GB"/>
              </w:rPr>
            </w:pPr>
          </w:p>
        </w:tc>
        <w:tc>
          <w:tcPr>
            <w:tcW w:w="268" w:type="dxa"/>
          </w:tcPr>
          <w:p w14:paraId="6BE076A7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262" w:type="dxa"/>
          </w:tcPr>
          <w:p w14:paraId="1D34E792" w14:textId="77777777" w:rsidR="002B5DCD" w:rsidRPr="002D09BB" w:rsidRDefault="002B5DCD" w:rsidP="002B5DCD">
            <w:pPr>
              <w:tabs>
                <w:tab w:val="decimal" w:pos="565"/>
              </w:tabs>
              <w:spacing w:line="240" w:lineRule="atLeast"/>
              <w:ind w:left="-108" w:right="-108"/>
              <w:rPr>
                <w:szCs w:val="22"/>
                <w:lang w:eastAsia="en-GB"/>
              </w:rPr>
            </w:pPr>
          </w:p>
        </w:tc>
        <w:tc>
          <w:tcPr>
            <w:tcW w:w="265" w:type="dxa"/>
          </w:tcPr>
          <w:p w14:paraId="11A48C1B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/>
              <w:rPr>
                <w:szCs w:val="22"/>
              </w:rPr>
            </w:pPr>
          </w:p>
        </w:tc>
        <w:tc>
          <w:tcPr>
            <w:tcW w:w="1445" w:type="dxa"/>
          </w:tcPr>
          <w:p w14:paraId="709FA6E5" w14:textId="77777777" w:rsidR="002B5DCD" w:rsidRPr="002D09BB" w:rsidRDefault="002B5DCD" w:rsidP="002B5DCD">
            <w:pPr>
              <w:tabs>
                <w:tab w:val="decimal" w:pos="589"/>
              </w:tabs>
              <w:spacing w:line="240" w:lineRule="atLeast"/>
              <w:ind w:left="-108"/>
              <w:rPr>
                <w:szCs w:val="22"/>
                <w:lang w:eastAsia="en-GB"/>
              </w:rPr>
            </w:pPr>
          </w:p>
        </w:tc>
      </w:tr>
      <w:tr w:rsidR="002B5DCD" w:rsidRPr="002D09BB" w14:paraId="60CF4CB0" w14:textId="77777777" w:rsidTr="5BBACDB3">
        <w:trPr>
          <w:trHeight w:val="224"/>
        </w:trPr>
        <w:tc>
          <w:tcPr>
            <w:tcW w:w="4140" w:type="dxa"/>
            <w:shd w:val="clear" w:color="auto" w:fill="auto"/>
            <w:vAlign w:val="bottom"/>
          </w:tcPr>
          <w:p w14:paraId="25E37B52" w14:textId="77777777" w:rsidR="002B5DCD" w:rsidRPr="002D09BB" w:rsidRDefault="002B5DCD" w:rsidP="002B5DCD">
            <w:pPr>
              <w:spacing w:line="240" w:lineRule="atLeast"/>
              <w:ind w:left="72" w:right="-115" w:hanging="72"/>
              <w:rPr>
                <w:szCs w:val="22"/>
              </w:rPr>
            </w:pPr>
            <w:r w:rsidRPr="002D09BB">
              <w:rPr>
                <w:b/>
                <w:bCs/>
                <w:szCs w:val="22"/>
              </w:rPr>
              <w:t>Timing of revenue recognition</w:t>
            </w:r>
          </w:p>
        </w:tc>
        <w:tc>
          <w:tcPr>
            <w:tcW w:w="1530" w:type="dxa"/>
          </w:tcPr>
          <w:p w14:paraId="22FEBB54" w14:textId="77777777" w:rsidR="002B5DCD" w:rsidRPr="002D09BB" w:rsidRDefault="002B5DCD" w:rsidP="002B5DCD">
            <w:pPr>
              <w:tabs>
                <w:tab w:val="decimal" w:pos="772"/>
              </w:tabs>
              <w:spacing w:line="240" w:lineRule="atLeast"/>
              <w:ind w:left="-108" w:right="-108"/>
              <w:rPr>
                <w:rFonts w:cs="Angsana New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1654462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44FD264A" w14:textId="77777777" w:rsidR="002B5DCD" w:rsidRPr="002D09BB" w:rsidRDefault="002B5DCD" w:rsidP="002B5DCD">
            <w:pPr>
              <w:tabs>
                <w:tab w:val="decimal" w:pos="726"/>
              </w:tabs>
              <w:spacing w:line="240" w:lineRule="atLeast"/>
              <w:ind w:left="-108" w:right="-89"/>
              <w:rPr>
                <w:szCs w:val="22"/>
                <w:lang w:eastAsia="en-GB"/>
              </w:rPr>
            </w:pPr>
          </w:p>
        </w:tc>
        <w:tc>
          <w:tcPr>
            <w:tcW w:w="264" w:type="dxa"/>
          </w:tcPr>
          <w:p w14:paraId="3EB2B1AF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446" w:type="dxa"/>
          </w:tcPr>
          <w:p w14:paraId="68576761" w14:textId="77777777" w:rsidR="002B5DCD" w:rsidRPr="002D09BB" w:rsidRDefault="002B5DCD" w:rsidP="002B5DCD">
            <w:pPr>
              <w:tabs>
                <w:tab w:val="decimal" w:pos="587"/>
              </w:tabs>
              <w:spacing w:line="240" w:lineRule="atLeast"/>
              <w:ind w:right="-108"/>
              <w:rPr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7C25E826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5547F9EE" w14:textId="77777777" w:rsidR="002B5DCD" w:rsidRPr="002D09BB" w:rsidRDefault="002B5DCD" w:rsidP="002B5DCD">
            <w:pPr>
              <w:tabs>
                <w:tab w:val="decimal" w:pos="669"/>
              </w:tabs>
              <w:spacing w:line="240" w:lineRule="atLeast"/>
              <w:ind w:right="-108"/>
              <w:rPr>
                <w:szCs w:val="22"/>
                <w:lang w:eastAsia="en-GB"/>
              </w:rPr>
            </w:pPr>
          </w:p>
        </w:tc>
        <w:tc>
          <w:tcPr>
            <w:tcW w:w="268" w:type="dxa"/>
          </w:tcPr>
          <w:p w14:paraId="454C10AD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262" w:type="dxa"/>
          </w:tcPr>
          <w:p w14:paraId="1228A84C" w14:textId="77777777" w:rsidR="002B5DCD" w:rsidRPr="002D09BB" w:rsidRDefault="002B5DCD" w:rsidP="002B5DCD">
            <w:pPr>
              <w:tabs>
                <w:tab w:val="decimal" w:pos="565"/>
              </w:tabs>
              <w:spacing w:line="240" w:lineRule="atLeast"/>
              <w:ind w:left="-108" w:right="-108"/>
              <w:rPr>
                <w:szCs w:val="22"/>
                <w:lang w:eastAsia="en-GB"/>
              </w:rPr>
            </w:pPr>
          </w:p>
        </w:tc>
        <w:tc>
          <w:tcPr>
            <w:tcW w:w="265" w:type="dxa"/>
          </w:tcPr>
          <w:p w14:paraId="3CCD3138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/>
              <w:rPr>
                <w:szCs w:val="22"/>
              </w:rPr>
            </w:pPr>
          </w:p>
        </w:tc>
        <w:tc>
          <w:tcPr>
            <w:tcW w:w="1445" w:type="dxa"/>
          </w:tcPr>
          <w:p w14:paraId="26E6015E" w14:textId="77777777" w:rsidR="002B5DCD" w:rsidRPr="002D09BB" w:rsidRDefault="002B5DCD" w:rsidP="002B5DCD">
            <w:pPr>
              <w:tabs>
                <w:tab w:val="decimal" w:pos="589"/>
              </w:tabs>
              <w:spacing w:line="240" w:lineRule="atLeast"/>
              <w:ind w:left="-108"/>
              <w:rPr>
                <w:szCs w:val="22"/>
                <w:lang w:eastAsia="en-GB"/>
              </w:rPr>
            </w:pPr>
          </w:p>
        </w:tc>
      </w:tr>
      <w:tr w:rsidR="002B5DCD" w:rsidRPr="002D09BB" w14:paraId="31D46928" w14:textId="77777777" w:rsidTr="5BBACDB3">
        <w:trPr>
          <w:trHeight w:val="224"/>
        </w:trPr>
        <w:tc>
          <w:tcPr>
            <w:tcW w:w="4140" w:type="dxa"/>
            <w:shd w:val="clear" w:color="auto" w:fill="auto"/>
            <w:vAlign w:val="bottom"/>
          </w:tcPr>
          <w:p w14:paraId="0BBDD81A" w14:textId="77777777" w:rsidR="002B5DCD" w:rsidRPr="002D09BB" w:rsidRDefault="002B5DCD" w:rsidP="002B5DCD">
            <w:pPr>
              <w:spacing w:line="240" w:lineRule="atLeast"/>
              <w:ind w:left="72" w:right="-115" w:hanging="72"/>
              <w:rPr>
                <w:szCs w:val="22"/>
              </w:rPr>
            </w:pPr>
            <w:r w:rsidRPr="002D09BB">
              <w:rPr>
                <w:szCs w:val="22"/>
              </w:rPr>
              <w:t xml:space="preserve">At a point in time </w:t>
            </w:r>
          </w:p>
        </w:tc>
        <w:tc>
          <w:tcPr>
            <w:tcW w:w="1530" w:type="dxa"/>
          </w:tcPr>
          <w:p w14:paraId="0D1820F6" w14:textId="4905BDFA" w:rsidR="002B5DCD" w:rsidRPr="002D09BB" w:rsidRDefault="006954D2" w:rsidP="002B5DCD">
            <w:pPr>
              <w:tabs>
                <w:tab w:val="decimal" w:pos="1130"/>
              </w:tabs>
              <w:spacing w:line="240" w:lineRule="atLeast"/>
              <w:ind w:left="-108" w:right="-108"/>
              <w:rPr>
                <w:rFonts w:cs="Angsana New"/>
                <w:szCs w:val="22"/>
                <w:lang w:val="en-US" w:bidi="th-TH"/>
              </w:rPr>
            </w:pPr>
            <w:r w:rsidRPr="006954D2">
              <w:rPr>
                <w:rFonts w:cs="Angsana New"/>
                <w:szCs w:val="22"/>
                <w:lang w:val="en-US" w:bidi="th-TH"/>
              </w:rPr>
              <w:t>624,986</w:t>
            </w:r>
          </w:p>
        </w:tc>
        <w:tc>
          <w:tcPr>
            <w:tcW w:w="270" w:type="dxa"/>
          </w:tcPr>
          <w:p w14:paraId="71B523BA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4D2896C6" w14:textId="1033EA28" w:rsidR="002B5DCD" w:rsidRPr="002D09BB" w:rsidRDefault="002B5DCD" w:rsidP="002B5DCD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cs="Angsana New"/>
                <w:szCs w:val="22"/>
                <w:lang w:val="en-US" w:bidi="th-TH"/>
              </w:rPr>
            </w:pPr>
            <w:r w:rsidRPr="006C5D4E">
              <w:rPr>
                <w:rFonts w:cs="Angsana New"/>
                <w:szCs w:val="22"/>
                <w:lang w:val="en-US" w:bidi="th-TH"/>
              </w:rPr>
              <w:t>560,816</w:t>
            </w:r>
          </w:p>
        </w:tc>
        <w:tc>
          <w:tcPr>
            <w:tcW w:w="264" w:type="dxa"/>
          </w:tcPr>
          <w:p w14:paraId="292CFBAE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446" w:type="dxa"/>
          </w:tcPr>
          <w:p w14:paraId="3DBFFC35" w14:textId="5F8D9FCF" w:rsidR="00905F50" w:rsidRPr="002D09BB" w:rsidRDefault="006954D2" w:rsidP="002B5DCD">
            <w:pPr>
              <w:tabs>
                <w:tab w:val="decimal" w:pos="1060"/>
              </w:tabs>
              <w:spacing w:line="240" w:lineRule="atLeast"/>
              <w:ind w:right="-108"/>
              <w:rPr>
                <w:szCs w:val="22"/>
              </w:rPr>
            </w:pPr>
            <w:r w:rsidRPr="006954D2">
              <w:rPr>
                <w:szCs w:val="22"/>
              </w:rPr>
              <w:t>457,558</w:t>
            </w:r>
          </w:p>
        </w:tc>
        <w:tc>
          <w:tcPr>
            <w:tcW w:w="270" w:type="dxa"/>
          </w:tcPr>
          <w:p w14:paraId="093B475D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</w:tcPr>
          <w:p w14:paraId="422D608D" w14:textId="1408740D" w:rsidR="002B5DCD" w:rsidRPr="002D09BB" w:rsidRDefault="002B5DCD" w:rsidP="002B5DCD">
            <w:pPr>
              <w:tabs>
                <w:tab w:val="decimal" w:pos="1060"/>
              </w:tabs>
              <w:spacing w:line="240" w:lineRule="atLeast"/>
              <w:ind w:right="-108"/>
              <w:rPr>
                <w:szCs w:val="22"/>
              </w:rPr>
            </w:pPr>
            <w:r w:rsidRPr="006C5D4E">
              <w:rPr>
                <w:szCs w:val="22"/>
              </w:rPr>
              <w:t>332,724</w:t>
            </w:r>
          </w:p>
        </w:tc>
        <w:tc>
          <w:tcPr>
            <w:tcW w:w="268" w:type="dxa"/>
          </w:tcPr>
          <w:p w14:paraId="61DDC9AD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262" w:type="dxa"/>
          </w:tcPr>
          <w:p w14:paraId="148EE47E" w14:textId="3E19461F" w:rsidR="002B5DCD" w:rsidRPr="002D09BB" w:rsidRDefault="006954D2" w:rsidP="002B5D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98"/>
              <w:rPr>
                <w:szCs w:val="22"/>
              </w:rPr>
            </w:pPr>
            <w:r w:rsidRPr="006954D2">
              <w:rPr>
                <w:szCs w:val="22"/>
              </w:rPr>
              <w:t>1,082,544</w:t>
            </w:r>
          </w:p>
        </w:tc>
        <w:tc>
          <w:tcPr>
            <w:tcW w:w="265" w:type="dxa"/>
          </w:tcPr>
          <w:p w14:paraId="48E065CD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98"/>
              <w:rPr>
                <w:szCs w:val="22"/>
              </w:rPr>
            </w:pPr>
          </w:p>
        </w:tc>
        <w:tc>
          <w:tcPr>
            <w:tcW w:w="1445" w:type="dxa"/>
          </w:tcPr>
          <w:p w14:paraId="63AE53DE" w14:textId="26FA7829" w:rsidR="002B5DCD" w:rsidRPr="002D09BB" w:rsidRDefault="002B5DCD" w:rsidP="002B5DC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08" w:right="-198"/>
              <w:rPr>
                <w:szCs w:val="22"/>
              </w:rPr>
            </w:pPr>
            <w:r w:rsidRPr="006C5D4E">
              <w:rPr>
                <w:szCs w:val="22"/>
              </w:rPr>
              <w:t>893,540</w:t>
            </w:r>
          </w:p>
        </w:tc>
      </w:tr>
      <w:tr w:rsidR="002B5DCD" w:rsidRPr="002D09BB" w14:paraId="4E8D4B91" w14:textId="77777777" w:rsidTr="5BBACDB3">
        <w:trPr>
          <w:trHeight w:val="56"/>
        </w:trPr>
        <w:tc>
          <w:tcPr>
            <w:tcW w:w="4140" w:type="dxa"/>
            <w:shd w:val="clear" w:color="auto" w:fill="auto"/>
            <w:vAlign w:val="bottom"/>
          </w:tcPr>
          <w:p w14:paraId="3CD2E086" w14:textId="77777777" w:rsidR="002B5DCD" w:rsidRPr="002D09BB" w:rsidRDefault="002B5DCD" w:rsidP="002B5DCD">
            <w:pPr>
              <w:spacing w:line="240" w:lineRule="atLeast"/>
              <w:ind w:left="72" w:right="-115" w:hanging="72"/>
              <w:rPr>
                <w:szCs w:val="22"/>
              </w:rPr>
            </w:pPr>
            <w:r w:rsidRPr="002D09BB">
              <w:rPr>
                <w:szCs w:val="22"/>
              </w:rPr>
              <w:t xml:space="preserve">Over time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FC48FA" w14:textId="255E401F" w:rsidR="002B5DCD" w:rsidRPr="00F77D4E" w:rsidRDefault="00905F50" w:rsidP="002B5DCD">
            <w:pPr>
              <w:tabs>
                <w:tab w:val="decimal" w:pos="796"/>
              </w:tabs>
              <w:spacing w:line="240" w:lineRule="atLeast"/>
              <w:ind w:left="-108" w:right="-108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9885F8E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6C865" w14:textId="5AFC148F" w:rsidR="002B5DCD" w:rsidRPr="002D09BB" w:rsidRDefault="002B5DCD" w:rsidP="002B5DCD">
            <w:pPr>
              <w:tabs>
                <w:tab w:val="decimal" w:pos="700"/>
              </w:tabs>
              <w:spacing w:line="240" w:lineRule="atLeast"/>
              <w:ind w:left="-108" w:right="-108"/>
              <w:rPr>
                <w:szCs w:val="22"/>
              </w:rPr>
            </w:pPr>
            <w:r w:rsidRPr="00F77D4E">
              <w:rPr>
                <w:szCs w:val="22"/>
              </w:rPr>
              <w:t>-</w:t>
            </w:r>
          </w:p>
        </w:tc>
        <w:tc>
          <w:tcPr>
            <w:tcW w:w="264" w:type="dxa"/>
          </w:tcPr>
          <w:p w14:paraId="780288A7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4417731" w14:textId="103DA751" w:rsidR="002B5DCD" w:rsidRPr="002D09BB" w:rsidRDefault="006954D2" w:rsidP="002B5DCD">
            <w:pPr>
              <w:tabs>
                <w:tab w:val="decimal" w:pos="1060"/>
              </w:tabs>
              <w:spacing w:line="240" w:lineRule="atLeast"/>
              <w:ind w:left="-108" w:right="-108"/>
              <w:rPr>
                <w:szCs w:val="22"/>
              </w:rPr>
            </w:pPr>
            <w:r w:rsidRPr="006954D2">
              <w:rPr>
                <w:szCs w:val="22"/>
              </w:rPr>
              <w:t>32,378</w:t>
            </w:r>
          </w:p>
        </w:tc>
        <w:tc>
          <w:tcPr>
            <w:tcW w:w="270" w:type="dxa"/>
          </w:tcPr>
          <w:p w14:paraId="2E86447B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DE691" w14:textId="1F4C43F8" w:rsidR="002B5DCD" w:rsidRPr="002D09BB" w:rsidRDefault="002B5DCD" w:rsidP="002B5DCD">
            <w:pPr>
              <w:tabs>
                <w:tab w:val="decimal" w:pos="1060"/>
              </w:tabs>
              <w:spacing w:line="240" w:lineRule="atLeast"/>
              <w:ind w:left="-108" w:right="-108"/>
              <w:rPr>
                <w:szCs w:val="22"/>
              </w:rPr>
            </w:pPr>
            <w:r w:rsidRPr="006C5D4E">
              <w:rPr>
                <w:szCs w:val="22"/>
              </w:rPr>
              <w:t>22,864</w:t>
            </w:r>
          </w:p>
        </w:tc>
        <w:tc>
          <w:tcPr>
            <w:tcW w:w="268" w:type="dxa"/>
          </w:tcPr>
          <w:p w14:paraId="7A83383E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szCs w:val="22"/>
                <w:highlight w:val="cyan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7118E33" w14:textId="19CDAEA4" w:rsidR="002B5DCD" w:rsidRPr="002D09BB" w:rsidRDefault="00C57D92" w:rsidP="002B5D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98"/>
              <w:rPr>
                <w:szCs w:val="22"/>
              </w:rPr>
            </w:pPr>
            <w:r w:rsidRPr="00C57D92">
              <w:rPr>
                <w:szCs w:val="22"/>
              </w:rPr>
              <w:t>32,378</w:t>
            </w:r>
          </w:p>
        </w:tc>
        <w:tc>
          <w:tcPr>
            <w:tcW w:w="265" w:type="dxa"/>
          </w:tcPr>
          <w:p w14:paraId="1788EEC1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98"/>
              <w:rPr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B3C2CBD" w14:textId="4C6025DF" w:rsidR="002B5DCD" w:rsidRPr="002D09BB" w:rsidRDefault="002B5DCD" w:rsidP="002B5DC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08" w:right="-198"/>
              <w:rPr>
                <w:szCs w:val="22"/>
              </w:rPr>
            </w:pPr>
            <w:r w:rsidRPr="006C5D4E">
              <w:rPr>
                <w:szCs w:val="22"/>
              </w:rPr>
              <w:t>22,864</w:t>
            </w:r>
          </w:p>
        </w:tc>
      </w:tr>
      <w:tr w:rsidR="002B5DCD" w:rsidRPr="002D09BB" w14:paraId="348729EF" w14:textId="77777777" w:rsidTr="5BBACDB3">
        <w:trPr>
          <w:trHeight w:val="87"/>
        </w:trPr>
        <w:tc>
          <w:tcPr>
            <w:tcW w:w="4140" w:type="dxa"/>
            <w:shd w:val="clear" w:color="auto" w:fill="auto"/>
          </w:tcPr>
          <w:p w14:paraId="1D98CBBA" w14:textId="77777777" w:rsidR="002B5DCD" w:rsidRPr="002D09BB" w:rsidRDefault="002B5DCD" w:rsidP="002B5DCD">
            <w:pPr>
              <w:spacing w:line="240" w:lineRule="atLeast"/>
              <w:ind w:right="-115"/>
              <w:rPr>
                <w:b/>
                <w:bCs/>
                <w:szCs w:val="22"/>
              </w:rPr>
            </w:pPr>
            <w:r w:rsidRPr="002D09BB">
              <w:rPr>
                <w:b/>
                <w:bCs/>
                <w:szCs w:val="22"/>
              </w:rPr>
              <w:t>Total</w:t>
            </w:r>
            <w:r>
              <w:rPr>
                <w:b/>
                <w:bCs/>
                <w:szCs w:val="22"/>
              </w:rPr>
              <w:t xml:space="preserve"> revenue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CC4E14" w14:textId="44ACD804" w:rsidR="002B5DCD" w:rsidRPr="002D09BB" w:rsidRDefault="006954D2" w:rsidP="002B5DCD">
            <w:pPr>
              <w:tabs>
                <w:tab w:val="decimal" w:pos="1130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6954D2">
              <w:rPr>
                <w:b/>
                <w:bCs/>
                <w:szCs w:val="22"/>
              </w:rPr>
              <w:t>624,986</w:t>
            </w:r>
          </w:p>
        </w:tc>
        <w:tc>
          <w:tcPr>
            <w:tcW w:w="270" w:type="dxa"/>
          </w:tcPr>
          <w:p w14:paraId="7DDC0EE2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33E816" w14:textId="06AFD557" w:rsidR="002B5DCD" w:rsidRPr="002D09BB" w:rsidRDefault="002B5DCD" w:rsidP="002B5DCD">
            <w:pPr>
              <w:tabs>
                <w:tab w:val="decimal" w:pos="1050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6C5D4E">
              <w:rPr>
                <w:b/>
                <w:bCs/>
                <w:szCs w:val="22"/>
              </w:rPr>
              <w:t>560,816</w:t>
            </w:r>
          </w:p>
        </w:tc>
        <w:tc>
          <w:tcPr>
            <w:tcW w:w="264" w:type="dxa"/>
          </w:tcPr>
          <w:p w14:paraId="285B9B17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b/>
                <w:bCs/>
                <w:szCs w:val="22"/>
                <w:highlight w:val="cyan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D598803" w14:textId="3624F8F6" w:rsidR="002B5DCD" w:rsidRPr="002D09BB" w:rsidRDefault="006954D2" w:rsidP="002B5DCD">
            <w:pPr>
              <w:tabs>
                <w:tab w:val="decimal" w:pos="1060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6954D2">
              <w:rPr>
                <w:b/>
                <w:bCs/>
                <w:szCs w:val="22"/>
              </w:rPr>
              <w:t>489,936</w:t>
            </w:r>
          </w:p>
        </w:tc>
        <w:tc>
          <w:tcPr>
            <w:tcW w:w="270" w:type="dxa"/>
          </w:tcPr>
          <w:p w14:paraId="4EC3BFF1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A76D1F" w14:textId="44C98425" w:rsidR="002B5DCD" w:rsidRPr="002D09BB" w:rsidRDefault="002B5DCD" w:rsidP="002B5DCD">
            <w:pPr>
              <w:tabs>
                <w:tab w:val="decimal" w:pos="1060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6C5D4E">
              <w:rPr>
                <w:b/>
                <w:bCs/>
                <w:szCs w:val="22"/>
              </w:rPr>
              <w:t>355,588</w:t>
            </w:r>
          </w:p>
        </w:tc>
        <w:tc>
          <w:tcPr>
            <w:tcW w:w="268" w:type="dxa"/>
          </w:tcPr>
          <w:p w14:paraId="20121FAC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08"/>
              <w:rPr>
                <w:b/>
                <w:bCs/>
                <w:szCs w:val="22"/>
                <w:highlight w:val="cya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255C20D" w14:textId="4BF56430" w:rsidR="002B5DCD" w:rsidRPr="002D09BB" w:rsidRDefault="006954D2" w:rsidP="002B5D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98"/>
              <w:rPr>
                <w:b/>
                <w:bCs/>
                <w:szCs w:val="22"/>
              </w:rPr>
            </w:pPr>
            <w:r w:rsidRPr="006954D2">
              <w:rPr>
                <w:b/>
                <w:bCs/>
                <w:szCs w:val="22"/>
              </w:rPr>
              <w:t>1,114,922</w:t>
            </w:r>
          </w:p>
        </w:tc>
        <w:tc>
          <w:tcPr>
            <w:tcW w:w="265" w:type="dxa"/>
          </w:tcPr>
          <w:p w14:paraId="5F02723E" w14:textId="77777777" w:rsidR="002B5DCD" w:rsidRPr="002D09BB" w:rsidRDefault="002B5DCD" w:rsidP="002B5DCD">
            <w:pPr>
              <w:tabs>
                <w:tab w:val="decimal" w:pos="436"/>
              </w:tabs>
              <w:spacing w:line="240" w:lineRule="atLeast"/>
              <w:ind w:left="-108" w:right="-198"/>
              <w:rPr>
                <w:b/>
                <w:bCs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BE5A8BC" w14:textId="65B74B51" w:rsidR="002B5DCD" w:rsidRPr="002D09BB" w:rsidRDefault="002B5DCD" w:rsidP="002B5DC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08" w:right="-198"/>
              <w:rPr>
                <w:b/>
                <w:bCs/>
                <w:szCs w:val="22"/>
              </w:rPr>
            </w:pPr>
            <w:r w:rsidRPr="006C5D4E">
              <w:rPr>
                <w:b/>
                <w:bCs/>
                <w:szCs w:val="22"/>
              </w:rPr>
              <w:t>916,404</w:t>
            </w:r>
          </w:p>
        </w:tc>
      </w:tr>
    </w:tbl>
    <w:p w14:paraId="77BE5AB4" w14:textId="77777777" w:rsidR="00417FE7" w:rsidRDefault="00417FE7" w:rsidP="00811842">
      <w:pPr>
        <w:spacing w:line="240" w:lineRule="auto"/>
        <w:rPr>
          <w:rFonts w:cstheme="minorBidi"/>
          <w:szCs w:val="28"/>
          <w:highlight w:val="cyan"/>
          <w:lang w:val="en-AU" w:bidi="th-TH"/>
        </w:rPr>
      </w:pPr>
    </w:p>
    <w:p w14:paraId="76D0E7B5" w14:textId="74FBB792" w:rsidR="00417FE7" w:rsidRPr="00536462" w:rsidRDefault="00417FE7" w:rsidP="00811842">
      <w:pPr>
        <w:spacing w:line="240" w:lineRule="auto"/>
        <w:rPr>
          <w:rFonts w:cstheme="minorBidi"/>
          <w:szCs w:val="28"/>
          <w:highlight w:val="cyan"/>
          <w:lang w:val="en-US" w:bidi="th-TH"/>
        </w:rPr>
        <w:sectPr w:rsidR="00417FE7" w:rsidRPr="00536462" w:rsidSect="00ED20FA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55F381" w14:textId="63A3DA24" w:rsidR="008E218B" w:rsidRPr="00A5226E" w:rsidRDefault="008E218B" w:rsidP="00A5226E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A5226E">
        <w:rPr>
          <w:b/>
          <w:bCs/>
          <w:i w:val="0"/>
          <w:iCs/>
        </w:rPr>
        <w:lastRenderedPageBreak/>
        <w:t>Income tax expense</w:t>
      </w:r>
    </w:p>
    <w:p w14:paraId="476B734E" w14:textId="77777777" w:rsidR="00A51384" w:rsidRPr="001E44B8" w:rsidRDefault="00A51384" w:rsidP="004C08DB">
      <w:pPr>
        <w:pStyle w:val="block"/>
        <w:spacing w:after="0" w:line="240" w:lineRule="atLeast"/>
        <w:ind w:left="540" w:right="45"/>
        <w:jc w:val="both"/>
        <w:rPr>
          <w:szCs w:val="22"/>
          <w:cs/>
          <w:lang w:bidi="th-TH"/>
        </w:rPr>
      </w:pPr>
    </w:p>
    <w:p w14:paraId="6243CD81" w14:textId="434668D1" w:rsidR="00EB58AB" w:rsidRDefault="00EB58AB" w:rsidP="5BBACDB3">
      <w:pPr>
        <w:pStyle w:val="block"/>
        <w:spacing w:after="0" w:line="240" w:lineRule="auto"/>
        <w:ind w:left="540"/>
        <w:jc w:val="both"/>
        <w:rPr>
          <w:spacing w:val="-2"/>
          <w:lang w:bidi="th-TH"/>
        </w:rPr>
      </w:pPr>
      <w:r w:rsidRPr="5BBACDB3">
        <w:rPr>
          <w:spacing w:val="-2"/>
          <w:lang w:bidi="th-TH"/>
        </w:rPr>
        <w:t xml:space="preserve">Income tax expense is recognised based on management’s best estimate of the weighted average annual income tax rate expected for the full </w:t>
      </w:r>
      <w:bookmarkStart w:id="6" w:name="_Int_WrhspXKz"/>
      <w:r w:rsidRPr="5BBACDB3">
        <w:rPr>
          <w:spacing w:val="-2"/>
          <w:lang w:bidi="th-TH"/>
        </w:rPr>
        <w:t>financial year</w:t>
      </w:r>
      <w:bookmarkEnd w:id="6"/>
      <w:r w:rsidRPr="5BBACDB3">
        <w:rPr>
          <w:spacing w:val="-2"/>
          <w:lang w:bidi="th-TH"/>
        </w:rPr>
        <w:t xml:space="preserve"> multiplied by the pre-tax income of the interim reporting </w:t>
      </w:r>
      <w:r w:rsidRPr="5BBACDB3">
        <w:rPr>
          <w:spacing w:val="-6"/>
          <w:lang w:bidi="th-TH"/>
        </w:rPr>
        <w:t xml:space="preserve">period. The Group and the Company’s effective tax rate in respect of continuing operations for </w:t>
      </w:r>
      <w:r>
        <w:rPr>
          <w:spacing w:val="-6"/>
          <w:szCs w:val="22"/>
          <w:lang w:bidi="th-TH"/>
        </w:rPr>
        <w:br/>
      </w:r>
      <w:r w:rsidRPr="5BBACDB3">
        <w:rPr>
          <w:spacing w:val="-6"/>
          <w:lang w:bidi="th-TH"/>
        </w:rPr>
        <w:t xml:space="preserve">the </w:t>
      </w:r>
      <w:r w:rsidR="002B5DCD" w:rsidRPr="5BBACDB3">
        <w:rPr>
          <w:spacing w:val="-6"/>
          <w:lang w:bidi="th-TH"/>
        </w:rPr>
        <w:t>nine</w:t>
      </w:r>
      <w:r w:rsidRPr="5BBACDB3">
        <w:rPr>
          <w:spacing w:val="-6"/>
          <w:lang w:bidi="th-TH"/>
        </w:rPr>
        <w:t xml:space="preserve">-month period ended </w:t>
      </w:r>
      <w:r w:rsidR="00B51A7D" w:rsidRPr="5BBACDB3">
        <w:rPr>
          <w:spacing w:val="-6"/>
          <w:lang w:bidi="th-TH"/>
        </w:rPr>
        <w:t xml:space="preserve">30 </w:t>
      </w:r>
      <w:r w:rsidR="002B5DCD" w:rsidRPr="5BBACDB3">
        <w:rPr>
          <w:spacing w:val="-6"/>
          <w:lang w:bidi="th-TH"/>
        </w:rPr>
        <w:t>September</w:t>
      </w:r>
      <w:r w:rsidR="00B51A7D" w:rsidRPr="5BBACDB3">
        <w:rPr>
          <w:spacing w:val="-6"/>
          <w:lang w:bidi="th-TH"/>
        </w:rPr>
        <w:t xml:space="preserve"> </w:t>
      </w:r>
      <w:r w:rsidRPr="5BBACDB3">
        <w:rPr>
          <w:spacing w:val="-6"/>
          <w:lang w:bidi="th-TH"/>
        </w:rPr>
        <w:t xml:space="preserve">2023 were </w:t>
      </w:r>
      <w:r w:rsidR="006954D2">
        <w:rPr>
          <w:spacing w:val="-6"/>
          <w:lang w:bidi="th-TH"/>
        </w:rPr>
        <w:t>10.02</w:t>
      </w:r>
      <w:r w:rsidR="003C490D" w:rsidRPr="5BBACDB3">
        <w:rPr>
          <w:rFonts w:cstheme="minorBidi"/>
          <w:spacing w:val="-6"/>
          <w:lang w:val="en-US" w:bidi="th-TH"/>
        </w:rPr>
        <w:t>%</w:t>
      </w:r>
      <w:r w:rsidRPr="5BBACDB3">
        <w:rPr>
          <w:spacing w:val="-6"/>
          <w:lang w:bidi="th-TH"/>
        </w:rPr>
        <w:t xml:space="preserve"> and </w:t>
      </w:r>
      <w:r w:rsidR="006954D2">
        <w:rPr>
          <w:spacing w:val="-6"/>
          <w:lang w:bidi="th-TH"/>
        </w:rPr>
        <w:t>10.62</w:t>
      </w:r>
      <w:r w:rsidR="003C490D" w:rsidRPr="5BBACDB3">
        <w:rPr>
          <w:spacing w:val="-6"/>
          <w:lang w:bidi="th-TH"/>
        </w:rPr>
        <w:t>%</w:t>
      </w:r>
      <w:r w:rsidRPr="5BBACDB3">
        <w:rPr>
          <w:spacing w:val="-6"/>
          <w:lang w:bidi="th-TH"/>
        </w:rPr>
        <w:t xml:space="preserve">, respectively </w:t>
      </w:r>
      <w:r w:rsidRPr="5BBACDB3">
        <w:rPr>
          <w:i/>
          <w:iCs/>
          <w:spacing w:val="-2"/>
          <w:lang w:bidi="th-TH"/>
        </w:rPr>
        <w:t xml:space="preserve">(2022: </w:t>
      </w:r>
      <w:r w:rsidR="006B6EB1">
        <w:rPr>
          <w:i/>
          <w:iCs/>
          <w:spacing w:val="-2"/>
          <w:lang w:bidi="th-TH"/>
        </w:rPr>
        <w:t>0</w:t>
      </w:r>
      <w:r w:rsidR="006954D2">
        <w:rPr>
          <w:i/>
          <w:iCs/>
          <w:spacing w:val="-6"/>
          <w:lang w:bidi="th-TH"/>
        </w:rPr>
        <w:t>.99</w:t>
      </w:r>
      <w:r w:rsidRPr="5BBACDB3">
        <w:rPr>
          <w:i/>
          <w:iCs/>
          <w:spacing w:val="-2"/>
          <w:lang w:bidi="th-TH"/>
        </w:rPr>
        <w:t xml:space="preserve">% and </w:t>
      </w:r>
      <w:r w:rsidR="006954D2">
        <w:rPr>
          <w:i/>
          <w:iCs/>
          <w:spacing w:val="-6"/>
          <w:lang w:bidi="th-TH"/>
        </w:rPr>
        <w:t>12.00</w:t>
      </w:r>
      <w:r w:rsidRPr="5BBACDB3">
        <w:rPr>
          <w:i/>
          <w:iCs/>
          <w:spacing w:val="-2"/>
          <w:lang w:bidi="th-TH"/>
        </w:rPr>
        <w:t>%, respectively).</w:t>
      </w:r>
      <w:r w:rsidR="00076B1D" w:rsidRPr="5BBACDB3">
        <w:rPr>
          <w:rFonts w:cstheme="minorBidi"/>
          <w:spacing w:val="-2"/>
          <w:lang w:val="en-US" w:bidi="th-TH"/>
        </w:rPr>
        <w:t xml:space="preserve"> </w:t>
      </w:r>
      <w:r w:rsidRPr="5BBACDB3">
        <w:rPr>
          <w:spacing w:val="-2"/>
          <w:lang w:bidi="th-TH"/>
        </w:rPr>
        <w:t xml:space="preserve">This change in effective tax rate was caused </w:t>
      </w:r>
      <w:bookmarkStart w:id="7" w:name="_Int_vqgMx2kv"/>
      <w:r w:rsidRPr="5BBACDB3">
        <w:rPr>
          <w:spacing w:val="-2"/>
          <w:lang w:bidi="th-TH"/>
        </w:rPr>
        <w:t>mainly by</w:t>
      </w:r>
      <w:bookmarkEnd w:id="7"/>
      <w:r w:rsidRPr="00077A32">
        <w:t xml:space="preserve"> </w:t>
      </w:r>
      <w:r w:rsidRPr="5BBACDB3">
        <w:rPr>
          <w:spacing w:val="-2"/>
          <w:lang w:bidi="th-TH"/>
        </w:rPr>
        <w:t>the differences between accounting and taxable income and expenses.</w:t>
      </w:r>
    </w:p>
    <w:p w14:paraId="1448F9C3" w14:textId="4EA264B0" w:rsidR="00B51A7D" w:rsidRPr="00A5226E" w:rsidRDefault="00B51A7D" w:rsidP="00A5226E">
      <w:pPr>
        <w:pStyle w:val="Heading1"/>
        <w:numPr>
          <w:ilvl w:val="0"/>
          <w:numId w:val="0"/>
        </w:numPr>
        <w:tabs>
          <w:tab w:val="left" w:pos="567"/>
        </w:tabs>
        <w:spacing w:before="0" w:after="0" w:line="240" w:lineRule="auto"/>
        <w:jc w:val="both"/>
        <w:rPr>
          <w:b/>
          <w:bCs/>
          <w:i w:val="0"/>
          <w:iCs/>
        </w:rPr>
      </w:pPr>
    </w:p>
    <w:p w14:paraId="46FD8C47" w14:textId="5AE7EBEF" w:rsidR="00B51A7D" w:rsidRPr="00A5226E" w:rsidRDefault="00B51A7D" w:rsidP="00A5226E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A5226E">
        <w:rPr>
          <w:b/>
          <w:bCs/>
          <w:i w:val="0"/>
          <w:iCs/>
        </w:rPr>
        <w:t>Dividends</w:t>
      </w:r>
    </w:p>
    <w:p w14:paraId="55E8EBBE" w14:textId="6D25BAB0" w:rsidR="00B51A7D" w:rsidRPr="00D74FB0" w:rsidRDefault="00B51A7D" w:rsidP="00B51A7D">
      <w:pPr>
        <w:pStyle w:val="block"/>
        <w:spacing w:after="0" w:line="240" w:lineRule="auto"/>
        <w:ind w:left="0"/>
        <w:jc w:val="both"/>
        <w:rPr>
          <w:b/>
          <w:bCs/>
          <w:color w:val="000000"/>
          <w:szCs w:val="22"/>
        </w:rPr>
      </w:pPr>
      <w:r w:rsidRPr="00D74FB0">
        <w:rPr>
          <w:b/>
          <w:bCs/>
          <w:color w:val="000000"/>
          <w:szCs w:val="22"/>
        </w:rPr>
        <w:tab/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563"/>
        <w:gridCol w:w="1844"/>
        <w:gridCol w:w="1451"/>
        <w:gridCol w:w="236"/>
        <w:gridCol w:w="1746"/>
      </w:tblGrid>
      <w:tr w:rsidR="00B51A7D" w:rsidRPr="00B51A7D" w14:paraId="6942477F" w14:textId="77777777" w:rsidTr="0097295B">
        <w:tc>
          <w:tcPr>
            <w:tcW w:w="2160" w:type="dxa"/>
          </w:tcPr>
          <w:p w14:paraId="7F5A3858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563" w:type="dxa"/>
            <w:vAlign w:val="bottom"/>
            <w:hideMark/>
          </w:tcPr>
          <w:p w14:paraId="43307F8E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  <w:r w:rsidRPr="00B51A7D">
              <w:rPr>
                <w:lang w:eastAsia="en-GB"/>
              </w:rPr>
              <w:t>Approval date</w:t>
            </w:r>
          </w:p>
        </w:tc>
        <w:tc>
          <w:tcPr>
            <w:tcW w:w="1844" w:type="dxa"/>
            <w:vAlign w:val="bottom"/>
            <w:hideMark/>
          </w:tcPr>
          <w:p w14:paraId="369A4088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  <w:r w:rsidRPr="00B51A7D">
              <w:rPr>
                <w:lang w:eastAsia="en-GB"/>
              </w:rPr>
              <w:t>Payment schedule</w:t>
            </w:r>
          </w:p>
        </w:tc>
        <w:tc>
          <w:tcPr>
            <w:tcW w:w="1451" w:type="dxa"/>
            <w:vAlign w:val="bottom"/>
            <w:hideMark/>
          </w:tcPr>
          <w:p w14:paraId="56AA61FE" w14:textId="77777777" w:rsidR="00B51A7D" w:rsidRPr="00B51A7D" w:rsidRDefault="00B51A7D" w:rsidP="00B51A7D">
            <w:pPr>
              <w:spacing w:line="240" w:lineRule="atLeast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B51A7D">
              <w:rPr>
                <w:lang w:eastAsia="en-GB"/>
              </w:rPr>
              <w:t>Dividend rate per share</w:t>
            </w:r>
            <w:r w:rsidRPr="00B51A7D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17E3D24" w14:textId="77777777" w:rsidR="00B51A7D" w:rsidRPr="00B51A7D" w:rsidRDefault="00B51A7D" w:rsidP="00B51A7D">
            <w:pPr>
              <w:spacing w:line="240" w:lineRule="atLeast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46" w:type="dxa"/>
            <w:vAlign w:val="bottom"/>
            <w:hideMark/>
          </w:tcPr>
          <w:p w14:paraId="42FC6F2F" w14:textId="77777777" w:rsidR="00B51A7D" w:rsidRPr="00B51A7D" w:rsidRDefault="00B51A7D" w:rsidP="00B51A7D">
            <w:pPr>
              <w:spacing w:line="240" w:lineRule="atLeast"/>
              <w:ind w:left="-96" w:right="-83"/>
              <w:jc w:val="center"/>
              <w:rPr>
                <w:rFonts w:cs="Angsana New"/>
                <w:i/>
                <w:iCs/>
                <w:lang w:val="en-US" w:eastAsia="en-GB" w:bidi="th-TH"/>
              </w:rPr>
            </w:pPr>
            <w:r w:rsidRPr="00B51A7D">
              <w:rPr>
                <w:rFonts w:cs="Angsana New"/>
                <w:lang w:val="en-US" w:eastAsia="en-GB" w:bidi="th-TH"/>
              </w:rPr>
              <w:t>Amount</w:t>
            </w:r>
          </w:p>
        </w:tc>
      </w:tr>
      <w:tr w:rsidR="00B51A7D" w:rsidRPr="00B51A7D" w14:paraId="57623959" w14:textId="77777777" w:rsidTr="0097295B">
        <w:tc>
          <w:tcPr>
            <w:tcW w:w="2160" w:type="dxa"/>
          </w:tcPr>
          <w:p w14:paraId="2EBDC2C8" w14:textId="77777777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563" w:type="dxa"/>
            <w:vAlign w:val="bottom"/>
          </w:tcPr>
          <w:p w14:paraId="40E63EDC" w14:textId="77777777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C064D58" w14:textId="77777777" w:rsidR="00B51A7D" w:rsidRPr="00B51A7D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451" w:type="dxa"/>
            <w:vAlign w:val="bottom"/>
            <w:hideMark/>
          </w:tcPr>
          <w:p w14:paraId="78D2177C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  <w:r w:rsidRPr="00B51A7D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36" w:type="dxa"/>
            <w:vAlign w:val="bottom"/>
          </w:tcPr>
          <w:p w14:paraId="2EDBED2E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vAlign w:val="bottom"/>
            <w:hideMark/>
          </w:tcPr>
          <w:p w14:paraId="4626BE60" w14:textId="77777777" w:rsidR="00B51A7D" w:rsidRPr="00B51A7D" w:rsidRDefault="00B51A7D" w:rsidP="00B51A7D">
            <w:pPr>
              <w:spacing w:line="240" w:lineRule="atLeast"/>
              <w:ind w:left="-96" w:right="-83"/>
              <w:jc w:val="center"/>
              <w:rPr>
                <w:lang w:eastAsia="en-GB"/>
              </w:rPr>
            </w:pPr>
            <w:r w:rsidRPr="00B51A7D">
              <w:rPr>
                <w:i/>
                <w:iCs/>
                <w:lang w:eastAsia="en-GB"/>
              </w:rPr>
              <w:t>(</w:t>
            </w:r>
            <w:proofErr w:type="gramStart"/>
            <w:r w:rsidRPr="00B51A7D">
              <w:rPr>
                <w:i/>
                <w:iCs/>
                <w:lang w:eastAsia="en-GB"/>
              </w:rPr>
              <w:t>in</w:t>
            </w:r>
            <w:proofErr w:type="gramEnd"/>
            <w:r w:rsidRPr="00B51A7D">
              <w:rPr>
                <w:i/>
                <w:iCs/>
                <w:lang w:eastAsia="en-GB"/>
              </w:rPr>
              <w:t xml:space="preserve"> thousand Baht)</w:t>
            </w:r>
          </w:p>
        </w:tc>
      </w:tr>
      <w:tr w:rsidR="00B51A7D" w:rsidRPr="00B51A7D" w14:paraId="5EBB003B" w14:textId="77777777" w:rsidTr="0097295B">
        <w:tc>
          <w:tcPr>
            <w:tcW w:w="2160" w:type="dxa"/>
          </w:tcPr>
          <w:p w14:paraId="6E3EE851" w14:textId="4FA64D9D" w:rsidR="00B51A7D" w:rsidRPr="00B51A7D" w:rsidRDefault="00B51A7D" w:rsidP="00B51A7D">
            <w:pPr>
              <w:spacing w:line="240" w:lineRule="atLeast"/>
              <w:ind w:left="-18" w:right="-146"/>
              <w:rPr>
                <w:b/>
                <w:bCs/>
                <w:i/>
                <w:iCs/>
                <w:lang w:eastAsia="en-GB"/>
              </w:rPr>
            </w:pPr>
            <w:r w:rsidRPr="00B51A7D">
              <w:rPr>
                <w:b/>
                <w:bCs/>
                <w:i/>
                <w:iCs/>
                <w:lang w:eastAsia="en-GB"/>
              </w:rPr>
              <w:t>202</w:t>
            </w:r>
            <w:r>
              <w:rPr>
                <w:b/>
                <w:bCs/>
                <w:i/>
                <w:iCs/>
                <w:lang w:eastAsia="en-GB"/>
              </w:rPr>
              <w:t>3</w:t>
            </w:r>
          </w:p>
        </w:tc>
        <w:tc>
          <w:tcPr>
            <w:tcW w:w="1563" w:type="dxa"/>
            <w:vAlign w:val="bottom"/>
          </w:tcPr>
          <w:p w14:paraId="7E635539" w14:textId="77777777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43C957D4" w14:textId="77777777" w:rsidR="00B51A7D" w:rsidRPr="00B51A7D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451" w:type="dxa"/>
            <w:vAlign w:val="bottom"/>
          </w:tcPr>
          <w:p w14:paraId="1E3B3E0E" w14:textId="77777777" w:rsidR="00B51A7D" w:rsidRPr="00B51A7D" w:rsidRDefault="00B51A7D" w:rsidP="00B51A7D">
            <w:pPr>
              <w:spacing w:line="240" w:lineRule="atLeast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C850FD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5CD7D2B3" w14:textId="77777777" w:rsidR="00B51A7D" w:rsidRPr="00B51A7D" w:rsidRDefault="00B51A7D" w:rsidP="00B51A7D">
            <w:pPr>
              <w:spacing w:line="240" w:lineRule="atLeast"/>
              <w:ind w:left="-96" w:right="-83"/>
              <w:jc w:val="center"/>
              <w:rPr>
                <w:i/>
                <w:iCs/>
                <w:lang w:eastAsia="en-GB"/>
              </w:rPr>
            </w:pPr>
          </w:p>
        </w:tc>
      </w:tr>
      <w:tr w:rsidR="00B51A7D" w:rsidRPr="00B51A7D" w14:paraId="751C5F00" w14:textId="77777777" w:rsidTr="0097295B">
        <w:tc>
          <w:tcPr>
            <w:tcW w:w="2160" w:type="dxa"/>
            <w:shd w:val="clear" w:color="auto" w:fill="auto"/>
          </w:tcPr>
          <w:p w14:paraId="4704C428" w14:textId="3CD72205" w:rsidR="00B51A7D" w:rsidRPr="00B51A7D" w:rsidRDefault="00B51A7D" w:rsidP="00B51A7D">
            <w:pPr>
              <w:spacing w:line="240" w:lineRule="atLeast"/>
              <w:ind w:left="-18" w:right="-146"/>
              <w:rPr>
                <w:rFonts w:cstheme="minorBidi"/>
                <w:lang w:val="en-US" w:eastAsia="en-GB" w:bidi="th-TH"/>
              </w:rPr>
            </w:pPr>
            <w:r w:rsidRPr="00B51A7D">
              <w:rPr>
                <w:rFonts w:cstheme="minorBidi"/>
                <w:lang w:val="en-US" w:eastAsia="en-GB" w:bidi="th-TH"/>
              </w:rPr>
              <w:t>202</w:t>
            </w:r>
            <w:r>
              <w:rPr>
                <w:rFonts w:cstheme="minorBidi"/>
                <w:lang w:val="en-US" w:eastAsia="en-GB" w:bidi="th-TH"/>
              </w:rPr>
              <w:t>2</w:t>
            </w:r>
            <w:r w:rsidRPr="00B51A7D">
              <w:rPr>
                <w:rFonts w:cstheme="minorBidi"/>
                <w:lang w:val="en-US" w:eastAsia="en-GB" w:bidi="th-TH"/>
              </w:rPr>
              <w:t xml:space="preserve"> Annual dividend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CE5FB84" w14:textId="38F17138" w:rsidR="00B51A7D" w:rsidRPr="00036D67" w:rsidRDefault="00036D67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  <w:r w:rsidRPr="00036D67">
              <w:rPr>
                <w:lang w:eastAsia="en-GB"/>
              </w:rPr>
              <w:t>27</w:t>
            </w:r>
            <w:r w:rsidR="00B51A7D" w:rsidRPr="00036D67">
              <w:rPr>
                <w:lang w:eastAsia="en-GB"/>
              </w:rPr>
              <w:t xml:space="preserve"> April 202</w:t>
            </w:r>
            <w:r w:rsidR="009200E2" w:rsidRPr="00036D67">
              <w:rPr>
                <w:lang w:eastAsia="en-GB"/>
              </w:rPr>
              <w:t>3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3DEEA748" w14:textId="12BD2726" w:rsidR="00B51A7D" w:rsidRPr="00036D67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  <w:r w:rsidRPr="00036D67">
              <w:rPr>
                <w:lang w:eastAsia="en-GB"/>
              </w:rPr>
              <w:t>May 202</w:t>
            </w:r>
            <w:r w:rsidR="009200E2" w:rsidRPr="00036D67">
              <w:rPr>
                <w:lang w:eastAsia="en-GB"/>
              </w:rPr>
              <w:t>3</w:t>
            </w:r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45511" w14:textId="4B49EFF9" w:rsidR="00B51A7D" w:rsidRPr="00B51A7D" w:rsidRDefault="00905F50" w:rsidP="00B51A7D">
            <w:pPr>
              <w:tabs>
                <w:tab w:val="decimal" w:pos="900"/>
              </w:tabs>
              <w:spacing w:line="240" w:lineRule="atLeast"/>
              <w:ind w:left="-96" w:right="-83"/>
              <w:rPr>
                <w:rFonts w:cstheme="minorBidi"/>
                <w:b/>
                <w:bCs/>
                <w:lang w:val="en-US" w:eastAsia="en-GB" w:bidi="th-TH"/>
              </w:rPr>
            </w:pPr>
            <w:r>
              <w:rPr>
                <w:rFonts w:cstheme="minorBidi"/>
                <w:b/>
                <w:bCs/>
                <w:lang w:val="en-US" w:eastAsia="en-GB" w:bidi="th-TH"/>
              </w:rPr>
              <w:t>0.29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033D5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21573C" w14:textId="06E03FE1" w:rsidR="00B51A7D" w:rsidRPr="00B51A7D" w:rsidRDefault="00905F50" w:rsidP="00B51A7D">
            <w:pPr>
              <w:spacing w:line="240" w:lineRule="atLeast"/>
              <w:ind w:left="-96" w:right="69"/>
              <w:jc w:val="right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289,502</w:t>
            </w:r>
          </w:p>
        </w:tc>
      </w:tr>
      <w:tr w:rsidR="00B51A7D" w:rsidRPr="00B51A7D" w14:paraId="571AE7EC" w14:textId="77777777" w:rsidTr="0097295B">
        <w:tc>
          <w:tcPr>
            <w:tcW w:w="2160" w:type="dxa"/>
            <w:shd w:val="clear" w:color="auto" w:fill="auto"/>
          </w:tcPr>
          <w:p w14:paraId="5C758AC5" w14:textId="77777777" w:rsidR="00B51A7D" w:rsidRPr="00B51A7D" w:rsidRDefault="00B51A7D" w:rsidP="00B51A7D">
            <w:pPr>
              <w:spacing w:line="240" w:lineRule="atLeast"/>
              <w:ind w:left="-18" w:right="-146"/>
              <w:rPr>
                <w:rFonts w:cstheme="minorBidi"/>
                <w:lang w:val="en-US" w:eastAsia="en-GB"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4598681" w14:textId="77777777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1989BBA9" w14:textId="77777777" w:rsidR="00B51A7D" w:rsidRPr="00B51A7D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F11018" w14:textId="77777777" w:rsidR="00B51A7D" w:rsidRPr="00B51A7D" w:rsidRDefault="00B51A7D" w:rsidP="00B51A7D">
            <w:pPr>
              <w:tabs>
                <w:tab w:val="decimal" w:pos="900"/>
              </w:tabs>
              <w:spacing w:line="240" w:lineRule="atLeast"/>
              <w:ind w:left="-96" w:right="-83"/>
              <w:rPr>
                <w:rFonts w:cstheme="minorBidi"/>
                <w:b/>
                <w:bCs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03506B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3101B2" w14:textId="77777777" w:rsidR="00B51A7D" w:rsidRPr="00B51A7D" w:rsidRDefault="00B51A7D" w:rsidP="00B51A7D">
            <w:pPr>
              <w:spacing w:line="240" w:lineRule="atLeast"/>
              <w:ind w:left="-96" w:right="69"/>
              <w:jc w:val="right"/>
              <w:rPr>
                <w:b/>
                <w:bCs/>
                <w:lang w:eastAsia="en-GB"/>
              </w:rPr>
            </w:pPr>
          </w:p>
        </w:tc>
      </w:tr>
      <w:tr w:rsidR="00B51A7D" w:rsidRPr="00B51A7D" w14:paraId="01768075" w14:textId="77777777" w:rsidTr="0097295B">
        <w:tc>
          <w:tcPr>
            <w:tcW w:w="2160" w:type="dxa"/>
          </w:tcPr>
          <w:p w14:paraId="3E4035E8" w14:textId="4E2DF9AC" w:rsidR="00B51A7D" w:rsidRPr="00B51A7D" w:rsidRDefault="00B51A7D" w:rsidP="00B51A7D">
            <w:pPr>
              <w:spacing w:line="240" w:lineRule="atLeast"/>
              <w:ind w:left="-18" w:right="-146"/>
              <w:rPr>
                <w:b/>
                <w:bCs/>
                <w:i/>
                <w:iCs/>
                <w:lang w:eastAsia="en-GB"/>
              </w:rPr>
            </w:pPr>
            <w:r w:rsidRPr="00B51A7D">
              <w:rPr>
                <w:b/>
                <w:bCs/>
                <w:i/>
                <w:iCs/>
                <w:lang w:eastAsia="en-GB"/>
              </w:rPr>
              <w:t>202</w:t>
            </w:r>
            <w:r>
              <w:rPr>
                <w:b/>
                <w:bCs/>
                <w:i/>
                <w:iCs/>
                <w:lang w:eastAsia="en-GB"/>
              </w:rPr>
              <w:t>2</w:t>
            </w:r>
          </w:p>
        </w:tc>
        <w:tc>
          <w:tcPr>
            <w:tcW w:w="1563" w:type="dxa"/>
            <w:vAlign w:val="bottom"/>
          </w:tcPr>
          <w:p w14:paraId="4060D1B5" w14:textId="77777777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D59F115" w14:textId="77777777" w:rsidR="00B51A7D" w:rsidRPr="00B51A7D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451" w:type="dxa"/>
            <w:vAlign w:val="bottom"/>
          </w:tcPr>
          <w:p w14:paraId="5E8294C9" w14:textId="77777777" w:rsidR="00B51A7D" w:rsidRPr="00B51A7D" w:rsidRDefault="00B51A7D" w:rsidP="00B51A7D">
            <w:pPr>
              <w:spacing w:line="240" w:lineRule="atLeast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92BAE9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621958F4" w14:textId="77777777" w:rsidR="00B51A7D" w:rsidRPr="00B51A7D" w:rsidRDefault="00B51A7D" w:rsidP="00B51A7D">
            <w:pPr>
              <w:spacing w:line="240" w:lineRule="atLeast"/>
              <w:ind w:left="-96" w:right="-83"/>
              <w:jc w:val="center"/>
              <w:rPr>
                <w:i/>
                <w:iCs/>
                <w:lang w:eastAsia="en-GB"/>
              </w:rPr>
            </w:pPr>
          </w:p>
        </w:tc>
      </w:tr>
      <w:tr w:rsidR="00B51A7D" w:rsidRPr="00B51A7D" w14:paraId="30291F32" w14:textId="77777777" w:rsidTr="0097295B">
        <w:tc>
          <w:tcPr>
            <w:tcW w:w="2160" w:type="dxa"/>
            <w:shd w:val="clear" w:color="auto" w:fill="auto"/>
          </w:tcPr>
          <w:p w14:paraId="3A2AA6A0" w14:textId="243AA9B3" w:rsidR="00B51A7D" w:rsidRPr="00B51A7D" w:rsidRDefault="00B51A7D" w:rsidP="00B51A7D">
            <w:pPr>
              <w:spacing w:line="240" w:lineRule="atLeast"/>
              <w:ind w:left="-18" w:right="-146"/>
              <w:rPr>
                <w:rFonts w:cstheme="minorBidi"/>
                <w:lang w:val="en-US" w:eastAsia="en-GB" w:bidi="th-TH"/>
              </w:rPr>
            </w:pPr>
            <w:r w:rsidRPr="00B51A7D">
              <w:rPr>
                <w:rFonts w:cstheme="minorBidi"/>
                <w:lang w:val="en-US" w:eastAsia="en-GB" w:bidi="th-TH"/>
              </w:rPr>
              <w:t>2021 Annual dividend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14722B8" w14:textId="312A6365" w:rsidR="00B51A7D" w:rsidRPr="00B51A7D" w:rsidRDefault="00B51A7D" w:rsidP="00B51A7D">
            <w:pPr>
              <w:spacing w:line="240" w:lineRule="atLeast"/>
              <w:ind w:left="-135" w:right="-146"/>
              <w:jc w:val="center"/>
              <w:rPr>
                <w:lang w:eastAsia="en-GB"/>
              </w:rPr>
            </w:pPr>
            <w:r w:rsidRPr="00B51A7D">
              <w:rPr>
                <w:lang w:eastAsia="en-GB"/>
              </w:rPr>
              <w:t>28 April 2022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710B9C92" w14:textId="5BF61264" w:rsidR="00B51A7D" w:rsidRPr="00B51A7D" w:rsidRDefault="00B51A7D" w:rsidP="00B51A7D">
            <w:pPr>
              <w:spacing w:line="240" w:lineRule="atLeast"/>
              <w:ind w:left="-70" w:right="-146"/>
              <w:jc w:val="center"/>
              <w:rPr>
                <w:lang w:eastAsia="en-GB"/>
              </w:rPr>
            </w:pPr>
            <w:r w:rsidRPr="00B51A7D">
              <w:rPr>
                <w:lang w:eastAsia="en-GB"/>
              </w:rPr>
              <w:t>May 2022</w:t>
            </w:r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281ED" w14:textId="6E433476" w:rsidR="00B51A7D" w:rsidRPr="00B51A7D" w:rsidRDefault="00905F50" w:rsidP="00B51A7D">
            <w:pPr>
              <w:tabs>
                <w:tab w:val="decimal" w:pos="900"/>
              </w:tabs>
              <w:spacing w:line="240" w:lineRule="atLeast"/>
              <w:ind w:left="-96" w:right="-83"/>
              <w:rPr>
                <w:rFonts w:cstheme="minorBidi"/>
                <w:b/>
                <w:bCs/>
                <w:lang w:val="en-US" w:eastAsia="en-GB" w:bidi="th-TH"/>
              </w:rPr>
            </w:pPr>
            <w:r>
              <w:rPr>
                <w:rFonts w:cstheme="minorBidi"/>
                <w:b/>
                <w:bCs/>
                <w:lang w:val="en-US" w:eastAsia="en-GB" w:bidi="th-TH"/>
              </w:rPr>
              <w:t>0.19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F48B9" w14:textId="77777777" w:rsidR="00B51A7D" w:rsidRPr="00B51A7D" w:rsidRDefault="00B51A7D" w:rsidP="00B51A7D">
            <w:pPr>
              <w:spacing w:line="240" w:lineRule="atLeast"/>
              <w:jc w:val="center"/>
              <w:rPr>
                <w:lang w:eastAsia="en-GB"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5C30F" w14:textId="42A26C4C" w:rsidR="00B51A7D" w:rsidRPr="00B51A7D" w:rsidRDefault="00905F50" w:rsidP="00B51A7D">
            <w:pPr>
              <w:spacing w:line="240" w:lineRule="atLeast"/>
              <w:ind w:left="-96" w:right="69"/>
              <w:jc w:val="right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189,674</w:t>
            </w:r>
          </w:p>
        </w:tc>
      </w:tr>
    </w:tbl>
    <w:p w14:paraId="02AE60C0" w14:textId="1EC8009C" w:rsidR="00A55860" w:rsidRDefault="00A55860" w:rsidP="00A55860">
      <w:pPr>
        <w:pStyle w:val="block"/>
        <w:spacing w:after="0" w:line="240" w:lineRule="auto"/>
        <w:ind w:left="0"/>
        <w:jc w:val="both"/>
        <w:rPr>
          <w:spacing w:val="-2"/>
          <w:szCs w:val="22"/>
          <w:lang w:bidi="th-TH"/>
        </w:rPr>
      </w:pPr>
    </w:p>
    <w:p w14:paraId="390D21A1" w14:textId="6D7F40CD" w:rsidR="00793582" w:rsidRPr="004C08DB" w:rsidRDefault="00793582" w:rsidP="00A5226E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color w:val="000000"/>
          <w:szCs w:val="24"/>
        </w:rPr>
      </w:pPr>
      <w:r w:rsidRPr="00A5226E">
        <w:rPr>
          <w:b/>
          <w:bCs/>
          <w:i w:val="0"/>
          <w:iCs/>
        </w:rPr>
        <w:t>Financial instruments</w:t>
      </w:r>
    </w:p>
    <w:p w14:paraId="47CFF53B" w14:textId="77777777" w:rsidR="003C4B8D" w:rsidRPr="000F0501" w:rsidRDefault="003C4B8D" w:rsidP="004C08DB">
      <w:pPr>
        <w:pStyle w:val="block"/>
        <w:spacing w:after="0" w:line="240" w:lineRule="auto"/>
        <w:ind w:left="540"/>
        <w:jc w:val="both"/>
        <w:rPr>
          <w:spacing w:val="-2"/>
          <w:szCs w:val="22"/>
          <w:lang w:bidi="th-TH"/>
        </w:rPr>
      </w:pPr>
    </w:p>
    <w:p w14:paraId="0FFFA6D0" w14:textId="77777777" w:rsidR="000F0501" w:rsidRPr="000F0501" w:rsidRDefault="000F0501" w:rsidP="000F0501">
      <w:pPr>
        <w:pStyle w:val="block"/>
        <w:spacing w:after="0" w:line="240" w:lineRule="auto"/>
        <w:ind w:left="540"/>
        <w:jc w:val="both"/>
        <w:rPr>
          <w:i/>
          <w:iCs/>
          <w:spacing w:val="-2"/>
          <w:szCs w:val="22"/>
          <w:lang w:bidi="th-TH"/>
        </w:rPr>
      </w:pPr>
      <w:r w:rsidRPr="000F0501">
        <w:rPr>
          <w:i/>
          <w:iCs/>
          <w:spacing w:val="-2"/>
          <w:szCs w:val="22"/>
          <w:lang w:bidi="th-TH"/>
        </w:rPr>
        <w:t xml:space="preserve">Carrying amounts and fair values </w:t>
      </w:r>
    </w:p>
    <w:p w14:paraId="288877F2" w14:textId="19CA8996" w:rsidR="003B515B" w:rsidRPr="009A519D" w:rsidRDefault="00595847" w:rsidP="5BBACDB3">
      <w:pPr>
        <w:pStyle w:val="block"/>
        <w:spacing w:after="0" w:line="240" w:lineRule="auto"/>
        <w:ind w:left="540"/>
        <w:jc w:val="both"/>
        <w:rPr>
          <w:lang w:eastAsia="en-US"/>
        </w:rPr>
      </w:pPr>
      <w:r w:rsidRPr="5BBACDB3">
        <w:rPr>
          <w:lang w:eastAsia="en-US"/>
        </w:rPr>
        <w:t xml:space="preserve">As </w:t>
      </w:r>
      <w:bookmarkStart w:id="8" w:name="_Int_Q90rfKYg"/>
      <w:proofErr w:type="gramStart"/>
      <w:r w:rsidRPr="5BBACDB3">
        <w:rPr>
          <w:lang w:eastAsia="en-US"/>
        </w:rPr>
        <w:t>at</w:t>
      </w:r>
      <w:bookmarkEnd w:id="8"/>
      <w:proofErr w:type="gramEnd"/>
      <w:r w:rsidRPr="5BBACDB3">
        <w:rPr>
          <w:lang w:eastAsia="en-US"/>
        </w:rPr>
        <w:t xml:space="preserve"> </w:t>
      </w:r>
      <w:r w:rsidR="00B51A7D" w:rsidRPr="5BBACDB3">
        <w:rPr>
          <w:spacing w:val="-2"/>
          <w:lang w:bidi="th-TH"/>
        </w:rPr>
        <w:t>3</w:t>
      </w:r>
      <w:r w:rsidR="00B51A7D" w:rsidRPr="5BBACDB3">
        <w:rPr>
          <w:rFonts w:cstheme="minorBidi"/>
          <w:spacing w:val="-2"/>
          <w:lang w:val="en-US" w:bidi="th-TH"/>
        </w:rPr>
        <w:t xml:space="preserve">0 </w:t>
      </w:r>
      <w:r w:rsidR="002B5DCD" w:rsidRPr="5BBACDB3">
        <w:rPr>
          <w:rFonts w:cstheme="minorBidi"/>
          <w:spacing w:val="-2"/>
          <w:lang w:val="en-US" w:bidi="th-TH"/>
        </w:rPr>
        <w:t>September</w:t>
      </w:r>
      <w:r w:rsidR="00B51A7D" w:rsidRPr="5BBACDB3">
        <w:rPr>
          <w:rFonts w:cstheme="minorBidi"/>
          <w:spacing w:val="-2"/>
          <w:lang w:val="en-US" w:bidi="th-TH"/>
        </w:rPr>
        <w:t xml:space="preserve"> </w:t>
      </w:r>
      <w:r w:rsidRPr="5BBACDB3">
        <w:rPr>
          <w:lang w:eastAsia="en-US"/>
        </w:rPr>
        <w:t>202</w:t>
      </w:r>
      <w:r w:rsidR="00926A77" w:rsidRPr="5BBACDB3">
        <w:rPr>
          <w:lang w:eastAsia="en-US"/>
        </w:rPr>
        <w:t>3</w:t>
      </w:r>
      <w:r w:rsidRPr="5BBACDB3">
        <w:rPr>
          <w:lang w:eastAsia="en-US"/>
        </w:rPr>
        <w:t xml:space="preserve"> and 31 December 202</w:t>
      </w:r>
      <w:r w:rsidR="00926A77" w:rsidRPr="5BBACDB3">
        <w:rPr>
          <w:lang w:eastAsia="en-US"/>
        </w:rPr>
        <w:t>2</w:t>
      </w:r>
      <w:r w:rsidRPr="5BBACDB3">
        <w:rPr>
          <w:lang w:eastAsia="en-US"/>
        </w:rPr>
        <w:t>, the carrying amount of financial assets and liabilities are reasonable approximation of fair value.</w:t>
      </w:r>
    </w:p>
    <w:p w14:paraId="368911A7" w14:textId="4376FB13" w:rsidR="007B2ACC" w:rsidRDefault="007B2ACC" w:rsidP="00595847">
      <w:pPr>
        <w:pStyle w:val="block"/>
        <w:spacing w:after="0" w:line="240" w:lineRule="auto"/>
        <w:ind w:left="540"/>
        <w:jc w:val="both"/>
        <w:rPr>
          <w:spacing w:val="-2"/>
          <w:szCs w:val="22"/>
          <w:lang w:bidi="th-TH"/>
        </w:rPr>
      </w:pPr>
    </w:p>
    <w:p w14:paraId="05BBC217" w14:textId="30BA9C8D" w:rsidR="001E57AB" w:rsidRPr="00A5226E" w:rsidRDefault="001E57AB" w:rsidP="00A5226E">
      <w:pPr>
        <w:pStyle w:val="Heading1"/>
        <w:tabs>
          <w:tab w:val="left" w:pos="567"/>
        </w:tabs>
        <w:spacing w:before="0" w:after="0" w:line="240" w:lineRule="auto"/>
        <w:ind w:left="0" w:firstLine="0"/>
        <w:jc w:val="both"/>
        <w:rPr>
          <w:b/>
          <w:bCs/>
          <w:i w:val="0"/>
          <w:iCs/>
        </w:rPr>
      </w:pPr>
      <w:r w:rsidRPr="00A5226E">
        <w:rPr>
          <w:b/>
          <w:bCs/>
          <w:i w:val="0"/>
          <w:iCs/>
        </w:rPr>
        <w:t>Commitments with non-related parties</w:t>
      </w:r>
    </w:p>
    <w:p w14:paraId="0F11AC1F" w14:textId="77777777" w:rsidR="00E575DD" w:rsidRPr="00271E00" w:rsidRDefault="00E575DD" w:rsidP="001E57AB">
      <w:pPr>
        <w:pStyle w:val="BodyText"/>
        <w:tabs>
          <w:tab w:val="left" w:pos="567"/>
        </w:tabs>
        <w:spacing w:after="0" w:line="240" w:lineRule="auto"/>
        <w:jc w:val="both"/>
        <w:rPr>
          <w:bCs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11"/>
        <w:gridCol w:w="1350"/>
        <w:gridCol w:w="270"/>
        <w:gridCol w:w="1350"/>
      </w:tblGrid>
      <w:tr w:rsidR="007F22FE" w:rsidRPr="00652CD2" w14:paraId="2455D5A6" w14:textId="77777777" w:rsidTr="5BBACDB3">
        <w:trPr>
          <w:cantSplit/>
          <w:tblHeader/>
        </w:trPr>
        <w:tc>
          <w:tcPr>
            <w:tcW w:w="6111" w:type="dxa"/>
          </w:tcPr>
          <w:p w14:paraId="3404EAD8" w14:textId="77777777" w:rsidR="00593DE2" w:rsidRPr="00844905" w:rsidRDefault="00593DE2" w:rsidP="00D85AB7">
            <w:pPr>
              <w:spacing w:line="240" w:lineRule="atLeast"/>
              <w:rPr>
                <w:b/>
                <w:bCs/>
                <w:i/>
                <w:iCs/>
              </w:rPr>
            </w:pPr>
          </w:p>
          <w:p w14:paraId="3BB2222E" w14:textId="77777777" w:rsidR="00593DE2" w:rsidRPr="00844905" w:rsidRDefault="00593DE2" w:rsidP="00D85AB7">
            <w:pPr>
              <w:spacing w:line="240" w:lineRule="atLeast"/>
              <w:rPr>
                <w:b/>
                <w:bCs/>
                <w:i/>
                <w:iCs/>
              </w:rPr>
            </w:pPr>
          </w:p>
          <w:p w14:paraId="3BD62404" w14:textId="2B4B05B1" w:rsidR="007F22FE" w:rsidRPr="007E184E" w:rsidRDefault="7AE6DE2E" w:rsidP="5BBACDB3">
            <w:pPr>
              <w:spacing w:line="240" w:lineRule="atLeast"/>
              <w:rPr>
                <w:b/>
                <w:bCs/>
                <w:i/>
                <w:iCs/>
                <w:lang w:val="en-US"/>
              </w:rPr>
            </w:pPr>
            <w:bookmarkStart w:id="9" w:name="_Int_uePC1jzv"/>
            <w:proofErr w:type="gramStart"/>
            <w:r w:rsidRPr="5BBACDB3">
              <w:rPr>
                <w:b/>
                <w:bCs/>
                <w:i/>
                <w:iCs/>
              </w:rPr>
              <w:t>At</w:t>
            </w:r>
            <w:bookmarkEnd w:id="9"/>
            <w:proofErr w:type="gramEnd"/>
            <w:r w:rsidRPr="5BBACDB3">
              <w:rPr>
                <w:b/>
                <w:bCs/>
                <w:i/>
                <w:iCs/>
              </w:rPr>
              <w:t xml:space="preserve"> 30 </w:t>
            </w:r>
            <w:r w:rsidR="002B5DCD" w:rsidRPr="5BBACDB3">
              <w:rPr>
                <w:b/>
                <w:bCs/>
                <w:i/>
                <w:iCs/>
              </w:rPr>
              <w:t>September</w:t>
            </w:r>
            <w:r w:rsidRPr="5BBACDB3">
              <w:rPr>
                <w:b/>
                <w:bCs/>
                <w:i/>
                <w:iCs/>
              </w:rPr>
              <w:t xml:space="preserve"> 202</w:t>
            </w:r>
            <w:r w:rsidR="010C78EB" w:rsidRPr="5BBACDB3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30771C" w14:textId="77777777" w:rsidR="00E421B0" w:rsidRPr="00E421B0" w:rsidRDefault="00D85AB7" w:rsidP="00CA05DB">
            <w:pPr>
              <w:pStyle w:val="acctmergecolhdg"/>
              <w:spacing w:line="240" w:lineRule="atLeast"/>
              <w:ind w:left="-80" w:right="-80"/>
            </w:pPr>
            <w:r w:rsidRPr="00E421B0">
              <w:t xml:space="preserve">Consolidated </w:t>
            </w:r>
            <w:proofErr w:type="gramStart"/>
            <w:r w:rsidRPr="00E421B0">
              <w:t>financial</w:t>
            </w:r>
            <w:proofErr w:type="gramEnd"/>
            <w:r w:rsidRPr="00E421B0">
              <w:t xml:space="preserve"> </w:t>
            </w:r>
          </w:p>
          <w:p w14:paraId="5B5635DA" w14:textId="77777777" w:rsidR="007F22FE" w:rsidRPr="00E421B0" w:rsidRDefault="00D85AB7" w:rsidP="00CA05DB">
            <w:pPr>
              <w:pStyle w:val="acctmergecolhdg"/>
              <w:spacing w:line="240" w:lineRule="atLeast"/>
              <w:ind w:left="-80" w:right="-80"/>
            </w:pPr>
            <w:r w:rsidRPr="00E421B0">
              <w:t>statements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CCD61" w14:textId="77777777" w:rsidR="007F22FE" w:rsidRPr="00E421B0" w:rsidRDefault="007F22FE" w:rsidP="007E131C">
            <w:pPr>
              <w:pStyle w:val="acctmergecolhdg"/>
              <w:spacing w:line="240" w:lineRule="atLeas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FCC45" w14:textId="77777777" w:rsidR="00E421B0" w:rsidRPr="00E421B0" w:rsidRDefault="00D85AB7" w:rsidP="007E131C">
            <w:pPr>
              <w:pStyle w:val="acctmergecolhdg"/>
              <w:spacing w:line="240" w:lineRule="atLeast"/>
              <w:ind w:left="-79" w:right="-79"/>
            </w:pPr>
            <w:r w:rsidRPr="00E421B0">
              <w:t xml:space="preserve">Separate </w:t>
            </w:r>
          </w:p>
          <w:p w14:paraId="3E8C383A" w14:textId="77777777" w:rsidR="007F22FE" w:rsidRPr="00E421B0" w:rsidRDefault="00D85AB7" w:rsidP="007E131C">
            <w:pPr>
              <w:pStyle w:val="acctmergecolhdg"/>
              <w:spacing w:line="240" w:lineRule="atLeast"/>
              <w:ind w:left="-79" w:right="-79"/>
            </w:pPr>
            <w:r w:rsidRPr="00E421B0">
              <w:t>financial statements</w:t>
            </w:r>
          </w:p>
        </w:tc>
      </w:tr>
      <w:tr w:rsidR="00D85AB7" w:rsidRPr="00652CD2" w14:paraId="4F683E43" w14:textId="77777777" w:rsidTr="5BBACDB3">
        <w:trPr>
          <w:cantSplit/>
        </w:trPr>
        <w:tc>
          <w:tcPr>
            <w:tcW w:w="6111" w:type="dxa"/>
          </w:tcPr>
          <w:p w14:paraId="0BF20D36" w14:textId="77777777" w:rsidR="00D85AB7" w:rsidRPr="00652CD2" w:rsidRDefault="00D85AB7" w:rsidP="007E131C">
            <w:pPr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970" w:type="dxa"/>
            <w:gridSpan w:val="3"/>
          </w:tcPr>
          <w:p w14:paraId="5FF1842B" w14:textId="77777777" w:rsidR="00D85AB7" w:rsidRPr="00652CD2" w:rsidRDefault="00D85AB7" w:rsidP="00D85AB7">
            <w:pPr>
              <w:spacing w:line="240" w:lineRule="atLeast"/>
              <w:jc w:val="center"/>
              <w:rPr>
                <w:b/>
                <w:bCs/>
                <w:i/>
                <w:iCs/>
              </w:rPr>
            </w:pPr>
            <w:r w:rsidRPr="00E421B0">
              <w:rPr>
                <w:i/>
                <w:iCs/>
              </w:rPr>
              <w:t>(</w:t>
            </w:r>
            <w:proofErr w:type="gramStart"/>
            <w:r w:rsidRPr="00D85AB7">
              <w:rPr>
                <w:i/>
                <w:iCs/>
              </w:rPr>
              <w:t>in</w:t>
            </w:r>
            <w:proofErr w:type="gramEnd"/>
            <w:r w:rsidRPr="00D85AB7">
              <w:rPr>
                <w:i/>
                <w:iCs/>
              </w:rPr>
              <w:t xml:space="preserve"> thousand Baht)</w:t>
            </w:r>
          </w:p>
        </w:tc>
      </w:tr>
      <w:tr w:rsidR="00D85AB7" w:rsidRPr="00652CD2" w14:paraId="7647A5BC" w14:textId="77777777" w:rsidTr="5BBACDB3">
        <w:trPr>
          <w:cantSplit/>
          <w:trHeight w:val="171"/>
        </w:trPr>
        <w:tc>
          <w:tcPr>
            <w:tcW w:w="6111" w:type="dxa"/>
          </w:tcPr>
          <w:p w14:paraId="6D29659B" w14:textId="77777777" w:rsidR="00D85AB7" w:rsidRPr="00652CD2" w:rsidRDefault="00D85AB7" w:rsidP="007E131C">
            <w:pPr>
              <w:spacing w:line="240" w:lineRule="atLeast"/>
              <w:rPr>
                <w:b/>
                <w:bCs/>
                <w:i/>
                <w:iCs/>
              </w:rPr>
            </w:pPr>
            <w:r w:rsidRPr="00652CD2">
              <w:rPr>
                <w:b/>
                <w:bCs/>
                <w:i/>
                <w:iCs/>
              </w:rPr>
              <w:t>Capital commitments</w:t>
            </w:r>
            <w:r>
              <w:rPr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2970" w:type="dxa"/>
            <w:gridSpan w:val="3"/>
          </w:tcPr>
          <w:p w14:paraId="682BE045" w14:textId="77777777" w:rsidR="00D85AB7" w:rsidRPr="00652CD2" w:rsidRDefault="00D85AB7" w:rsidP="007E131C">
            <w:pPr>
              <w:spacing w:line="240" w:lineRule="atLeast"/>
              <w:rPr>
                <w:b/>
                <w:bCs/>
                <w:i/>
                <w:iCs/>
              </w:rPr>
            </w:pPr>
          </w:p>
        </w:tc>
      </w:tr>
      <w:tr w:rsidR="00F63F7B" w:rsidRPr="00652CD2" w14:paraId="7AA339C6" w14:textId="77777777" w:rsidTr="5BBACDB3">
        <w:trPr>
          <w:cantSplit/>
        </w:trPr>
        <w:tc>
          <w:tcPr>
            <w:tcW w:w="6111" w:type="dxa"/>
          </w:tcPr>
          <w:p w14:paraId="2982A305" w14:textId="05AB607B" w:rsidR="00F63F7B" w:rsidRPr="007815CF" w:rsidRDefault="00F63F7B" w:rsidP="00F63F7B">
            <w:pPr>
              <w:spacing w:line="240" w:lineRule="atLeast"/>
            </w:pPr>
            <w:r w:rsidRPr="007815CF">
              <w:t>Building improvements</w:t>
            </w:r>
          </w:p>
        </w:tc>
        <w:tc>
          <w:tcPr>
            <w:tcW w:w="1350" w:type="dxa"/>
          </w:tcPr>
          <w:p w14:paraId="13B4C2F2" w14:textId="20151336" w:rsidR="00F63F7B" w:rsidRPr="00E91B7D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16,373</w:t>
            </w:r>
          </w:p>
        </w:tc>
        <w:tc>
          <w:tcPr>
            <w:tcW w:w="270" w:type="dxa"/>
          </w:tcPr>
          <w:p w14:paraId="18A7865F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szCs w:val="22"/>
              </w:rPr>
            </w:pPr>
          </w:p>
        </w:tc>
        <w:tc>
          <w:tcPr>
            <w:tcW w:w="1350" w:type="dxa"/>
          </w:tcPr>
          <w:p w14:paraId="6DDAB6C9" w14:textId="360A8C88" w:rsidR="00F63F7B" w:rsidRPr="00C57D92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57D92">
              <w:rPr>
                <w:rFonts w:ascii="Times New Roman" w:hAnsi="Times New Roman" w:cs="Times New Roman"/>
                <w:sz w:val="22"/>
                <w:szCs w:val="22"/>
              </w:rPr>
              <w:t>2,757</w:t>
            </w:r>
          </w:p>
        </w:tc>
      </w:tr>
      <w:tr w:rsidR="00F63F7B" w:rsidRPr="00652CD2" w14:paraId="7C96D38C" w14:textId="77777777" w:rsidTr="5BBACDB3">
        <w:trPr>
          <w:cantSplit/>
        </w:trPr>
        <w:tc>
          <w:tcPr>
            <w:tcW w:w="6111" w:type="dxa"/>
          </w:tcPr>
          <w:p w14:paraId="61EB38FF" w14:textId="20EFC69C" w:rsidR="00F63F7B" w:rsidRPr="007815CF" w:rsidRDefault="00F63F7B" w:rsidP="00F63F7B">
            <w:pPr>
              <w:spacing w:line="240" w:lineRule="atLeast"/>
            </w:pPr>
            <w:r w:rsidRPr="007815CF">
              <w:rPr>
                <w:rFonts w:cs="Angsana New"/>
                <w:lang w:bidi="th-TH"/>
              </w:rPr>
              <w:t>S</w:t>
            </w:r>
            <w:r w:rsidRPr="007815CF">
              <w:t>ystems</w:t>
            </w:r>
          </w:p>
        </w:tc>
        <w:tc>
          <w:tcPr>
            <w:tcW w:w="1350" w:type="dxa"/>
          </w:tcPr>
          <w:p w14:paraId="17F66794" w14:textId="44D856BE" w:rsidR="00F63F7B" w:rsidRPr="00FE0B04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7,046</w:t>
            </w:r>
          </w:p>
        </w:tc>
        <w:tc>
          <w:tcPr>
            <w:tcW w:w="270" w:type="dxa"/>
          </w:tcPr>
          <w:p w14:paraId="62F0638B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szCs w:val="22"/>
              </w:rPr>
            </w:pPr>
          </w:p>
        </w:tc>
        <w:tc>
          <w:tcPr>
            <w:tcW w:w="1350" w:type="dxa"/>
          </w:tcPr>
          <w:p w14:paraId="3B27AFFA" w14:textId="4668FC79" w:rsidR="00F63F7B" w:rsidRPr="00A96457" w:rsidRDefault="00905F50" w:rsidP="00F63F7B">
            <w:pPr>
              <w:tabs>
                <w:tab w:val="decimal" w:pos="735"/>
              </w:tabs>
              <w:spacing w:line="240" w:lineRule="atLeast"/>
              <w:ind w:left="-108" w:right="-108"/>
              <w:rPr>
                <w:szCs w:val="22"/>
              </w:rPr>
            </w:pPr>
            <w:r>
              <w:rPr>
                <w:szCs w:val="22"/>
              </w:rPr>
              <w:t xml:space="preserve">     -</w:t>
            </w:r>
          </w:p>
        </w:tc>
      </w:tr>
      <w:tr w:rsidR="00F63F7B" w:rsidRPr="00652CD2" w14:paraId="0A89847E" w14:textId="77777777" w:rsidTr="5BBACDB3">
        <w:trPr>
          <w:cantSplit/>
        </w:trPr>
        <w:tc>
          <w:tcPr>
            <w:tcW w:w="6111" w:type="dxa"/>
          </w:tcPr>
          <w:p w14:paraId="0C2D0D92" w14:textId="77777777" w:rsidR="00F63F7B" w:rsidRPr="00652CD2" w:rsidRDefault="00F63F7B" w:rsidP="00F63F7B">
            <w:pPr>
              <w:spacing w:line="240" w:lineRule="atLeast"/>
            </w:pPr>
            <w:r>
              <w:t>Computer software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6E5B4D" w14:textId="18E47A6C" w:rsidR="00F63F7B" w:rsidRPr="00CB6A3B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</w:t>
            </w:r>
          </w:p>
        </w:tc>
        <w:tc>
          <w:tcPr>
            <w:tcW w:w="270" w:type="dxa"/>
          </w:tcPr>
          <w:p w14:paraId="1FB17AD5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C1F965" w14:textId="468CADB4" w:rsidR="00F63F7B" w:rsidRPr="00CB6A3B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</w:t>
            </w:r>
          </w:p>
        </w:tc>
      </w:tr>
      <w:tr w:rsidR="00F63F7B" w:rsidRPr="00652CD2" w14:paraId="4D7CEF1C" w14:textId="77777777" w:rsidTr="5BBACDB3">
        <w:trPr>
          <w:cantSplit/>
        </w:trPr>
        <w:tc>
          <w:tcPr>
            <w:tcW w:w="6111" w:type="dxa"/>
          </w:tcPr>
          <w:p w14:paraId="58AC7F5C" w14:textId="77777777" w:rsidR="00F63F7B" w:rsidRDefault="00F63F7B" w:rsidP="00F63F7B">
            <w:pPr>
              <w:spacing w:line="240" w:lineRule="atLeast"/>
            </w:pPr>
            <w:r w:rsidRPr="008F7BCD">
              <w:rPr>
                <w:b/>
                <w:bCs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9EBEFE" w14:textId="26552698" w:rsidR="00F63F7B" w:rsidRPr="004619F9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23,647</w:t>
            </w:r>
          </w:p>
        </w:tc>
        <w:tc>
          <w:tcPr>
            <w:tcW w:w="270" w:type="dxa"/>
          </w:tcPr>
          <w:p w14:paraId="2111F68F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C8F29" w14:textId="0FFF527B" w:rsidR="00F63F7B" w:rsidRPr="00E421B0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2,985</w:t>
            </w:r>
          </w:p>
        </w:tc>
      </w:tr>
      <w:tr w:rsidR="00F63F7B" w:rsidRPr="00652CD2" w14:paraId="7F5AAA53" w14:textId="77777777" w:rsidTr="5BBACDB3">
        <w:trPr>
          <w:cantSplit/>
        </w:trPr>
        <w:tc>
          <w:tcPr>
            <w:tcW w:w="6111" w:type="dxa"/>
          </w:tcPr>
          <w:p w14:paraId="4CEDEF7F" w14:textId="77777777" w:rsidR="00F63F7B" w:rsidRPr="00652CD2" w:rsidRDefault="00F63F7B" w:rsidP="00F63F7B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09AB4F" w14:textId="77777777" w:rsidR="00F63F7B" w:rsidRPr="00502F33" w:rsidRDefault="00F63F7B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  <w:tab w:val="decimal" w:pos="1356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FDDD2E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61ADB44" w14:textId="77777777" w:rsidR="00F63F7B" w:rsidRPr="00E421B0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F7B" w:rsidRPr="00652CD2" w14:paraId="5AA4CBEF" w14:textId="77777777" w:rsidTr="5BBACDB3">
        <w:trPr>
          <w:cantSplit/>
        </w:trPr>
        <w:tc>
          <w:tcPr>
            <w:tcW w:w="6111" w:type="dxa"/>
          </w:tcPr>
          <w:p w14:paraId="550FE4C7" w14:textId="1D4F3FB2" w:rsidR="00F63F7B" w:rsidRPr="00C06DAF" w:rsidRDefault="00F63F7B" w:rsidP="00F63F7B">
            <w:pPr>
              <w:spacing w:line="240" w:lineRule="atLeast"/>
              <w:rPr>
                <w:b/>
                <w:bCs/>
                <w:i/>
                <w:iCs/>
              </w:rPr>
            </w:pPr>
            <w:r w:rsidRPr="00C06DAF">
              <w:rPr>
                <w:b/>
                <w:bCs/>
                <w:i/>
                <w:iCs/>
              </w:rPr>
              <w:t>Future minimum lease payments under</w:t>
            </w:r>
          </w:p>
        </w:tc>
        <w:tc>
          <w:tcPr>
            <w:tcW w:w="1350" w:type="dxa"/>
          </w:tcPr>
          <w:p w14:paraId="5DC88E4B" w14:textId="77777777" w:rsidR="00F63F7B" w:rsidRPr="00502F33" w:rsidRDefault="00F63F7B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  <w:tab w:val="decimal" w:pos="1356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07BD0B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</w:tcPr>
          <w:p w14:paraId="2DEC3B1E" w14:textId="77777777" w:rsidR="00F63F7B" w:rsidRPr="00E421B0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F7B" w:rsidRPr="00652CD2" w14:paraId="598A9F3D" w14:textId="77777777" w:rsidTr="5BBACDB3">
        <w:trPr>
          <w:cantSplit/>
        </w:trPr>
        <w:tc>
          <w:tcPr>
            <w:tcW w:w="6111" w:type="dxa"/>
          </w:tcPr>
          <w:p w14:paraId="36A4B2C5" w14:textId="28C2E632" w:rsidR="00F63F7B" w:rsidRPr="00C06DAF" w:rsidRDefault="00F63F7B" w:rsidP="00F63F7B">
            <w:pPr>
              <w:spacing w:line="240" w:lineRule="atLeast"/>
              <w:ind w:left="562" w:hanging="36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</w:t>
            </w:r>
            <w:r w:rsidRPr="00C06DAF">
              <w:rPr>
                <w:b/>
                <w:bCs/>
                <w:i/>
                <w:iCs/>
              </w:rPr>
              <w:t>on-cancellable operating lease</w:t>
            </w:r>
          </w:p>
        </w:tc>
        <w:tc>
          <w:tcPr>
            <w:tcW w:w="1350" w:type="dxa"/>
          </w:tcPr>
          <w:p w14:paraId="676AF95E" w14:textId="77777777" w:rsidR="00F63F7B" w:rsidRPr="00502F33" w:rsidRDefault="00F63F7B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  <w:tab w:val="decimal" w:pos="1356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ED8822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</w:tcPr>
          <w:p w14:paraId="6C8C32ED" w14:textId="77777777" w:rsidR="00F63F7B" w:rsidRPr="00E421B0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F7B" w:rsidRPr="00652CD2" w14:paraId="2BFC7CE8" w14:textId="77777777" w:rsidTr="5BBACDB3">
        <w:trPr>
          <w:cantSplit/>
        </w:trPr>
        <w:tc>
          <w:tcPr>
            <w:tcW w:w="6111" w:type="dxa"/>
          </w:tcPr>
          <w:p w14:paraId="12EC14DB" w14:textId="171D3CF1" w:rsidR="00F63F7B" w:rsidRPr="00C06DAF" w:rsidRDefault="00F63F7B" w:rsidP="00F63F7B">
            <w:pPr>
              <w:spacing w:line="240" w:lineRule="atLeast"/>
            </w:pPr>
            <w:r w:rsidRPr="00C06DAF">
              <w:t>Within 1 year</w:t>
            </w:r>
          </w:p>
        </w:tc>
        <w:tc>
          <w:tcPr>
            <w:tcW w:w="1350" w:type="dxa"/>
          </w:tcPr>
          <w:p w14:paraId="05E8C1B2" w14:textId="415D013E" w:rsidR="00F63F7B" w:rsidRPr="00C06DAF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346</w:t>
            </w:r>
          </w:p>
        </w:tc>
        <w:tc>
          <w:tcPr>
            <w:tcW w:w="270" w:type="dxa"/>
          </w:tcPr>
          <w:p w14:paraId="4D5B7C9D" w14:textId="77777777" w:rsidR="00F63F7B" w:rsidRPr="00C06DAF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szCs w:val="22"/>
                <w:highlight w:val="yellow"/>
              </w:rPr>
            </w:pPr>
          </w:p>
        </w:tc>
        <w:tc>
          <w:tcPr>
            <w:tcW w:w="1350" w:type="dxa"/>
          </w:tcPr>
          <w:p w14:paraId="49C880A8" w14:textId="0FBFA6E0" w:rsidR="00F63F7B" w:rsidRPr="00C06DAF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</w:tr>
      <w:tr w:rsidR="00F63F7B" w:rsidRPr="00652CD2" w14:paraId="09599CC8" w14:textId="77777777" w:rsidTr="5BBACDB3">
        <w:trPr>
          <w:cantSplit/>
        </w:trPr>
        <w:tc>
          <w:tcPr>
            <w:tcW w:w="6111" w:type="dxa"/>
          </w:tcPr>
          <w:p w14:paraId="79113D17" w14:textId="1DB43AB7" w:rsidR="00F63F7B" w:rsidRPr="00C06DAF" w:rsidRDefault="00F63F7B" w:rsidP="00F63F7B">
            <w:pPr>
              <w:spacing w:line="240" w:lineRule="atLeast"/>
            </w:pPr>
            <w:r>
              <w:t>After 1 year but within 5 years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61A381" w14:textId="5BDE65A8" w:rsidR="00F63F7B" w:rsidRPr="00C06DAF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845</w:t>
            </w:r>
          </w:p>
        </w:tc>
        <w:tc>
          <w:tcPr>
            <w:tcW w:w="270" w:type="dxa"/>
          </w:tcPr>
          <w:p w14:paraId="2DCA40FD" w14:textId="77777777" w:rsidR="00F63F7B" w:rsidRPr="00C06DAF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2BFB6F" w14:textId="46718836" w:rsidR="00F63F7B" w:rsidRPr="00C06DAF" w:rsidRDefault="00905F50" w:rsidP="00F63F7B">
            <w:pPr>
              <w:tabs>
                <w:tab w:val="decimal" w:pos="735"/>
              </w:tabs>
              <w:spacing w:line="240" w:lineRule="atLeast"/>
              <w:ind w:left="-108" w:right="-108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F63F7B" w:rsidRPr="00652CD2" w14:paraId="12BC5019" w14:textId="77777777" w:rsidTr="5BBACDB3">
        <w:trPr>
          <w:cantSplit/>
        </w:trPr>
        <w:tc>
          <w:tcPr>
            <w:tcW w:w="6111" w:type="dxa"/>
          </w:tcPr>
          <w:p w14:paraId="5C52D875" w14:textId="05029B81" w:rsidR="00F63F7B" w:rsidRPr="00652CD2" w:rsidRDefault="00F63F7B" w:rsidP="00F63F7B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46E0A2" w14:textId="61E09448" w:rsidR="00F63F7B" w:rsidRPr="00C06DAF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1,191</w:t>
            </w:r>
          </w:p>
        </w:tc>
        <w:tc>
          <w:tcPr>
            <w:tcW w:w="270" w:type="dxa"/>
          </w:tcPr>
          <w:p w14:paraId="4724A8C7" w14:textId="77777777" w:rsidR="00F63F7B" w:rsidRPr="00C06DAF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6BB2EE" w14:textId="26030F91" w:rsidR="00F63F7B" w:rsidRPr="00C06DAF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</w:t>
            </w:r>
          </w:p>
        </w:tc>
      </w:tr>
      <w:tr w:rsidR="00F63F7B" w:rsidRPr="00652CD2" w14:paraId="6CA3EBE1" w14:textId="77777777" w:rsidTr="5BBACDB3">
        <w:trPr>
          <w:cantSplit/>
        </w:trPr>
        <w:tc>
          <w:tcPr>
            <w:tcW w:w="6111" w:type="dxa"/>
          </w:tcPr>
          <w:p w14:paraId="4C4EE546" w14:textId="77777777" w:rsidR="00F63F7B" w:rsidRPr="00652CD2" w:rsidRDefault="00F63F7B" w:rsidP="00F63F7B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BE9F80" w14:textId="77777777" w:rsidR="00F63F7B" w:rsidRPr="00502F33" w:rsidRDefault="00F63F7B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  <w:tab w:val="decimal" w:pos="1356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F9A8A5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both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4C7B628" w14:textId="77777777" w:rsidR="00F63F7B" w:rsidRPr="00E421B0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F7B" w:rsidRPr="00652CD2" w14:paraId="68FC8E24" w14:textId="77777777" w:rsidTr="5BBACDB3">
        <w:trPr>
          <w:cantSplit/>
        </w:trPr>
        <w:tc>
          <w:tcPr>
            <w:tcW w:w="6111" w:type="dxa"/>
          </w:tcPr>
          <w:p w14:paraId="37105462" w14:textId="77777777" w:rsidR="00F63F7B" w:rsidRPr="002A705D" w:rsidRDefault="00F63F7B" w:rsidP="00F63F7B">
            <w:pPr>
              <w:spacing w:line="240" w:lineRule="atLeast"/>
              <w:rPr>
                <w:b/>
                <w:bCs/>
              </w:rPr>
            </w:pPr>
            <w:r w:rsidRPr="00652CD2">
              <w:rPr>
                <w:b/>
                <w:bCs/>
                <w:i/>
                <w:iCs/>
              </w:rPr>
              <w:t>Other commitments</w:t>
            </w:r>
          </w:p>
        </w:tc>
        <w:tc>
          <w:tcPr>
            <w:tcW w:w="1350" w:type="dxa"/>
          </w:tcPr>
          <w:p w14:paraId="0882044E" w14:textId="77777777" w:rsidR="00F63F7B" w:rsidRPr="00502F33" w:rsidRDefault="00F63F7B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EBC97F" w14:textId="77777777" w:rsidR="00F63F7B" w:rsidRPr="00CB6A3B" w:rsidRDefault="00F63F7B" w:rsidP="00F63F7B">
            <w:pPr>
              <w:pStyle w:val="BodyText"/>
              <w:tabs>
                <w:tab w:val="left" w:pos="540"/>
                <w:tab w:val="decimal" w:pos="873"/>
              </w:tabs>
              <w:spacing w:after="0" w:line="240" w:lineRule="auto"/>
              <w:jc w:val="right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1350" w:type="dxa"/>
          </w:tcPr>
          <w:p w14:paraId="369E10F0" w14:textId="77777777" w:rsidR="00F63F7B" w:rsidRPr="00E421B0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F7B" w:rsidRPr="006F60CF" w14:paraId="0A965B91" w14:textId="77777777" w:rsidTr="5BBACDB3">
        <w:trPr>
          <w:cantSplit/>
        </w:trPr>
        <w:tc>
          <w:tcPr>
            <w:tcW w:w="6111" w:type="dxa"/>
          </w:tcPr>
          <w:p w14:paraId="3BE5FBCE" w14:textId="77777777" w:rsidR="00F63F7B" w:rsidRPr="00652CD2" w:rsidRDefault="00F63F7B" w:rsidP="00F63F7B">
            <w:pPr>
              <w:spacing w:line="240" w:lineRule="atLeast"/>
              <w:rPr>
                <w:b/>
                <w:bCs/>
                <w:i/>
                <w:iCs/>
              </w:rPr>
            </w:pPr>
            <w:r w:rsidRPr="00652CD2">
              <w:t>Bank guarantees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F9E9ED" w14:textId="68EE700C" w:rsidR="00F63F7B" w:rsidRPr="00983FE5" w:rsidRDefault="00905F50" w:rsidP="006871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0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30,238</w:t>
            </w:r>
          </w:p>
        </w:tc>
        <w:tc>
          <w:tcPr>
            <w:tcW w:w="270" w:type="dxa"/>
            <w:vAlign w:val="bottom"/>
          </w:tcPr>
          <w:p w14:paraId="0E8FE5A5" w14:textId="77777777" w:rsidR="00F63F7B" w:rsidRPr="00036D67" w:rsidRDefault="00F63F7B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69956D" w14:textId="4271C873" w:rsidR="00F63F7B" w:rsidRPr="00E421B0" w:rsidRDefault="00905F50" w:rsidP="00F63F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6,189</w:t>
            </w:r>
          </w:p>
        </w:tc>
      </w:tr>
    </w:tbl>
    <w:p w14:paraId="6DCCA019" w14:textId="68D68E27" w:rsidR="001453A0" w:rsidRDefault="001453A0" w:rsidP="00036D67">
      <w:pPr>
        <w:spacing w:line="240" w:lineRule="auto"/>
        <w:rPr>
          <w:b/>
          <w:bCs/>
          <w:color w:val="000000"/>
          <w:sz w:val="24"/>
          <w:szCs w:val="24"/>
        </w:rPr>
      </w:pPr>
    </w:p>
    <w:p w14:paraId="0F07F7AF" w14:textId="12975584" w:rsidR="00C822C2" w:rsidRDefault="00C822C2" w:rsidP="0079749F">
      <w:pPr>
        <w:spacing w:line="240" w:lineRule="auto"/>
        <w:ind w:left="540" w:hanging="540"/>
        <w:rPr>
          <w:b/>
          <w:bCs/>
          <w:color w:val="000000"/>
          <w:sz w:val="24"/>
          <w:szCs w:val="24"/>
        </w:rPr>
      </w:pPr>
    </w:p>
    <w:p w14:paraId="458B0C7D" w14:textId="5D1ADE5F" w:rsidR="001E6617" w:rsidRPr="000D6680" w:rsidRDefault="000D6680" w:rsidP="000D6680">
      <w:pPr>
        <w:spacing w:line="240" w:lineRule="auto"/>
        <w:jc w:val="thaiDistribute"/>
        <w:rPr>
          <w:bCs/>
          <w:spacing w:val="-2"/>
          <w:szCs w:val="22"/>
        </w:rPr>
      </w:pPr>
      <w:r>
        <w:rPr>
          <w:bCs/>
          <w:spacing w:val="-2"/>
          <w:szCs w:val="22"/>
        </w:rPr>
        <w:tab/>
      </w:r>
    </w:p>
    <w:sectPr w:rsidR="001E6617" w:rsidRPr="000D6680" w:rsidSect="002E7B1E">
      <w:headerReference w:type="default" r:id="rId14"/>
      <w:pgSz w:w="11907" w:h="16840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F03C6" w14:textId="77777777" w:rsidR="00DE3F04" w:rsidRDefault="00DE3F04">
      <w:r>
        <w:separator/>
      </w:r>
    </w:p>
  </w:endnote>
  <w:endnote w:type="continuationSeparator" w:id="0">
    <w:p w14:paraId="22A9057F" w14:textId="77777777" w:rsidR="00DE3F04" w:rsidRDefault="00DE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043C" w14:textId="77777777" w:rsidR="00030D07" w:rsidRDefault="00030D07">
    <w:pPr>
      <w:pStyle w:val="Footer"/>
      <w:jc w:val="center"/>
      <w:rPr>
        <w:caps/>
        <w:noProof/>
        <w:sz w:val="22"/>
        <w:szCs w:val="22"/>
      </w:rPr>
    </w:pPr>
    <w:r w:rsidRPr="004A4C74">
      <w:rPr>
        <w:caps/>
        <w:sz w:val="22"/>
        <w:szCs w:val="22"/>
      </w:rPr>
      <w:fldChar w:fldCharType="begin"/>
    </w:r>
    <w:r w:rsidRPr="004A4C74">
      <w:rPr>
        <w:caps/>
        <w:sz w:val="22"/>
        <w:szCs w:val="22"/>
      </w:rPr>
      <w:instrText xml:space="preserve"> PAGE   \* MERGEFORMAT </w:instrText>
    </w:r>
    <w:r w:rsidRPr="004A4C74">
      <w:rPr>
        <w:caps/>
        <w:sz w:val="22"/>
        <w:szCs w:val="22"/>
      </w:rPr>
      <w:fldChar w:fldCharType="separate"/>
    </w:r>
    <w:r>
      <w:rPr>
        <w:caps/>
        <w:noProof/>
        <w:sz w:val="22"/>
        <w:szCs w:val="22"/>
      </w:rPr>
      <w:t>21</w:t>
    </w:r>
    <w:r w:rsidRPr="004A4C74">
      <w:rPr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1542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413821" w14:textId="77777777" w:rsidR="00D903A1" w:rsidRDefault="00D903A1">
        <w:pPr>
          <w:pStyle w:val="Footer"/>
          <w:jc w:val="center"/>
        </w:pPr>
        <w:r w:rsidRPr="00414BFF">
          <w:rPr>
            <w:sz w:val="22"/>
            <w:szCs w:val="22"/>
          </w:rPr>
          <w:fldChar w:fldCharType="begin"/>
        </w:r>
        <w:r w:rsidRPr="00414BFF">
          <w:rPr>
            <w:sz w:val="22"/>
            <w:szCs w:val="22"/>
          </w:rPr>
          <w:instrText xml:space="preserve"> PAGE   \* MERGEFORMAT </w:instrText>
        </w:r>
        <w:r w:rsidRPr="00414BFF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29</w:t>
        </w:r>
        <w:r w:rsidRPr="00414BFF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7746" w14:textId="77777777" w:rsidR="00DE3F04" w:rsidRDefault="00DE3F04">
      <w:r>
        <w:separator/>
      </w:r>
    </w:p>
  </w:footnote>
  <w:footnote w:type="continuationSeparator" w:id="0">
    <w:p w14:paraId="09B30412" w14:textId="77777777" w:rsidR="00DE3F04" w:rsidRDefault="00DE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8B24" w14:textId="77777777" w:rsidR="007E2D59" w:rsidRPr="00A5226E" w:rsidRDefault="000E0657" w:rsidP="007E2D59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0E0657">
      <w:t xml:space="preserve">Amarin Corporations Public Company Limited and its Subsidiaries </w:t>
    </w:r>
    <w:r>
      <w:br/>
    </w:r>
    <w:r w:rsidR="007E2D59" w:rsidRPr="00A5226E">
      <w:rPr>
        <w:sz w:val="24"/>
        <w:szCs w:val="24"/>
      </w:rPr>
      <w:t>(</w:t>
    </w:r>
    <w:r w:rsidR="007E2D59">
      <w:rPr>
        <w:sz w:val="24"/>
        <w:szCs w:val="24"/>
      </w:rPr>
      <w:t>f</w:t>
    </w:r>
    <w:r w:rsidR="007E2D59" w:rsidRPr="00A5226E">
      <w:rPr>
        <w:sz w:val="24"/>
        <w:szCs w:val="24"/>
      </w:rPr>
      <w:t>ormerly Amarin Printing and Publishing Public Company Limited</w:t>
    </w:r>
    <w:r w:rsidR="007E2D59">
      <w:rPr>
        <w:sz w:val="24"/>
        <w:szCs w:val="24"/>
      </w:rPr>
      <w:t xml:space="preserve"> </w:t>
    </w:r>
    <w:r w:rsidR="007E2D59" w:rsidRPr="00A5226E">
      <w:rPr>
        <w:sz w:val="24"/>
        <w:szCs w:val="24"/>
      </w:rPr>
      <w:t>and its Subsidiaries)</w:t>
    </w:r>
  </w:p>
  <w:p w14:paraId="08E39A7B" w14:textId="6AF181E6" w:rsidR="002202C2" w:rsidRPr="0093722D" w:rsidRDefault="002202C2" w:rsidP="00A207F9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Notes to the</w:t>
    </w:r>
    <w:r>
      <w:rPr>
        <w:sz w:val="24"/>
        <w:szCs w:val="24"/>
      </w:rPr>
      <w:t xml:space="preserve"> condensed</w:t>
    </w:r>
    <w:r w:rsidRPr="0093722D">
      <w:rPr>
        <w:sz w:val="24"/>
        <w:szCs w:val="24"/>
      </w:rPr>
      <w:t xml:space="preserve"> </w:t>
    </w:r>
    <w:r>
      <w:rPr>
        <w:sz w:val="24"/>
        <w:szCs w:val="24"/>
      </w:rPr>
      <w:t>interim f</w:t>
    </w:r>
    <w:r w:rsidRPr="0093722D">
      <w:rPr>
        <w:sz w:val="24"/>
        <w:szCs w:val="24"/>
      </w:rPr>
      <w:t xml:space="preserve">inancial </w:t>
    </w:r>
    <w:proofErr w:type="gramStart"/>
    <w:r w:rsidRPr="0093722D">
      <w:rPr>
        <w:sz w:val="24"/>
        <w:szCs w:val="24"/>
      </w:rPr>
      <w:t>statements</w:t>
    </w:r>
    <w:proofErr w:type="gramEnd"/>
  </w:p>
  <w:p w14:paraId="5B142B67" w14:textId="53058530" w:rsidR="00A207F9" w:rsidRDefault="00A207F9" w:rsidP="00A207F9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and nine-month periods e</w:t>
    </w:r>
    <w:r w:rsidRPr="0093722D">
      <w:rPr>
        <w:sz w:val="24"/>
        <w:szCs w:val="24"/>
      </w:rPr>
      <w:t xml:space="preserve">nded </w:t>
    </w:r>
    <w:r>
      <w:rPr>
        <w:sz w:val="24"/>
        <w:szCs w:val="24"/>
      </w:rPr>
      <w:t>30 September 2023 (Unaudited)</w:t>
    </w:r>
  </w:p>
  <w:p w14:paraId="4FF406DB" w14:textId="2E9D4754" w:rsidR="00B1550C" w:rsidRDefault="00B1550C" w:rsidP="009841FA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62C61F54" w14:textId="77777777" w:rsidR="00105C86" w:rsidRPr="00105C86" w:rsidRDefault="00105C86" w:rsidP="009841FA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57E2" w14:textId="6C5A9440" w:rsidR="002202C2" w:rsidRPr="0093722D" w:rsidRDefault="0075541A" w:rsidP="002B5DCD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0E0657">
      <w:t xml:space="preserve">Amarin Corporations Public Company Limited and its Subsidiaries </w:t>
    </w:r>
    <w:r>
      <w:br/>
    </w:r>
    <w:r w:rsidR="002C04C3" w:rsidRPr="00A5226E">
      <w:rPr>
        <w:sz w:val="24"/>
        <w:szCs w:val="24"/>
      </w:rPr>
      <w:t>(</w:t>
    </w:r>
    <w:r w:rsidR="002C04C3">
      <w:rPr>
        <w:sz w:val="24"/>
        <w:szCs w:val="24"/>
      </w:rPr>
      <w:t>f</w:t>
    </w:r>
    <w:r w:rsidR="002C04C3" w:rsidRPr="00A5226E">
      <w:rPr>
        <w:sz w:val="24"/>
        <w:szCs w:val="24"/>
      </w:rPr>
      <w:t>ormerly Amarin Printing and Publishing Public Company Limited</w:t>
    </w:r>
    <w:r w:rsidR="002C04C3">
      <w:rPr>
        <w:sz w:val="24"/>
        <w:szCs w:val="24"/>
      </w:rPr>
      <w:t xml:space="preserve"> </w:t>
    </w:r>
    <w:r w:rsidR="002C04C3" w:rsidRPr="00A5226E">
      <w:rPr>
        <w:sz w:val="24"/>
        <w:szCs w:val="24"/>
      </w:rPr>
      <w:t>and its Subsidiaries)</w:t>
    </w:r>
    <w:r w:rsidR="002C04C3">
      <w:rPr>
        <w:sz w:val="24"/>
        <w:szCs w:val="24"/>
      </w:rPr>
      <w:t xml:space="preserve"> </w:t>
    </w:r>
    <w:r w:rsidR="002202C2" w:rsidRPr="0093722D">
      <w:rPr>
        <w:sz w:val="24"/>
        <w:szCs w:val="24"/>
      </w:rPr>
      <w:t>Notes to the</w:t>
    </w:r>
    <w:r w:rsidR="002202C2">
      <w:rPr>
        <w:sz w:val="24"/>
        <w:szCs w:val="24"/>
      </w:rPr>
      <w:t xml:space="preserve"> condensed</w:t>
    </w:r>
    <w:r w:rsidR="002202C2" w:rsidRPr="0093722D">
      <w:rPr>
        <w:sz w:val="24"/>
        <w:szCs w:val="24"/>
      </w:rPr>
      <w:t xml:space="preserve"> </w:t>
    </w:r>
    <w:r w:rsidR="002202C2">
      <w:rPr>
        <w:sz w:val="24"/>
        <w:szCs w:val="24"/>
      </w:rPr>
      <w:t>interim f</w:t>
    </w:r>
    <w:r w:rsidR="002202C2" w:rsidRPr="0093722D">
      <w:rPr>
        <w:sz w:val="24"/>
        <w:szCs w:val="24"/>
      </w:rPr>
      <w:t xml:space="preserve">inancial </w:t>
    </w:r>
    <w:proofErr w:type="gramStart"/>
    <w:r w:rsidR="002202C2" w:rsidRPr="0093722D">
      <w:rPr>
        <w:sz w:val="24"/>
        <w:szCs w:val="24"/>
      </w:rPr>
      <w:t>statements</w:t>
    </w:r>
    <w:proofErr w:type="gramEnd"/>
  </w:p>
  <w:p w14:paraId="5D50C3ED" w14:textId="77777777" w:rsidR="002B5DCD" w:rsidRDefault="002B5DCD" w:rsidP="002B5DCD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and nine-month periods e</w:t>
    </w:r>
    <w:r w:rsidRPr="0093722D">
      <w:rPr>
        <w:sz w:val="24"/>
        <w:szCs w:val="24"/>
      </w:rPr>
      <w:t xml:space="preserve">nded </w:t>
    </w:r>
    <w:r>
      <w:rPr>
        <w:sz w:val="24"/>
        <w:szCs w:val="24"/>
      </w:rPr>
      <w:t>30 September 2023 (Unaudited)</w:t>
    </w:r>
  </w:p>
  <w:p w14:paraId="39D82BB7" w14:textId="77777777" w:rsidR="00105C86" w:rsidRPr="00105C86" w:rsidRDefault="00105C86" w:rsidP="00105C86">
    <w:pPr>
      <w:pStyle w:val="acctmainheading"/>
      <w:spacing w:after="0" w:line="240" w:lineRule="atLeast"/>
      <w:rPr>
        <w:rFonts w:cs="Angsana New"/>
        <w:b w:val="0"/>
        <w:bCs/>
        <w:sz w:val="24"/>
        <w:szCs w:val="24"/>
        <w:lang w:bidi="th-TH"/>
      </w:rPr>
    </w:pPr>
  </w:p>
  <w:p w14:paraId="2BBCF431" w14:textId="77777777" w:rsidR="00D903A1" w:rsidRPr="00105C86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 w:val="24"/>
        <w:szCs w:val="24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gcxA9ad9NeGZ" int2:id="ORTJbQNJ">
      <int2:state int2:value="Rejected" int2:type="AugLoop_Text_Critique"/>
    </int2:textHash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bookmark int2:bookmarkName="_Int_WrhspXKz" int2:invalidationBookmarkName="" int2:hashCode="6X/4wpXdfDElP/" int2:id="qntPR9gH">
      <int2:state int2:value="Rejected" int2:type="AugLoop_Text_Critique"/>
    </int2:bookmark>
    <int2:bookmark int2:bookmarkName="_Int_6IFXXDE0" int2:invalidationBookmarkName="" int2:hashCode="EYoYcKqZL5QtXN" int2:id="9PJotuhI">
      <int2:state int2:value="Rejected" int2:type="AugLoop_Text_Critique"/>
    </int2:bookmark>
    <int2:bookmark int2:bookmarkName="_Int_MZtpm9nv" int2:invalidationBookmarkName="" int2:hashCode="gtUNkELeyxdYlJ" int2:id="j0uo7gsH">
      <int2:state int2:value="Rejected" int2:type="AugLoop_Text_Critique"/>
    </int2:bookmark>
    <int2:bookmark int2:bookmarkName="_Int_eEFQVgas" int2:invalidationBookmarkName="" int2:hashCode="kKiDTedjJoafPn" int2:id="sJa1PxjV">
      <int2:state int2:value="Rejected" int2:type="AugLoop_Text_Critique"/>
    </int2:bookmark>
    <int2:bookmark int2:bookmarkName="_Int_XySP9UnI" int2:invalidationBookmarkName="" int2:hashCode="kKiDTedjJoafPn" int2:id="JybMWrTi">
      <int2:state int2:value="Rejected" int2:type="AugLoop_Text_Critique"/>
    </int2:bookmark>
    <int2:bookmark int2:bookmarkName="_Int_uePC1jzv" int2:invalidationBookmarkName="" int2:hashCode="CFUAnEZyilyMua" int2:id="3Lgiagr2">
      <int2:state int2:value="Rejected" int2:type="AugLoop_Text_Critique"/>
    </int2:bookmark>
    <int2:bookmark int2:bookmarkName="_Int_Q90rfKYg" int2:invalidationBookmarkName="" int2:hashCode="J+kN+lfDWKz69H" int2:id="BKGoXtoX">
      <int2:state int2:value="Rejected" int2:type="AugLoop_Text_Critique"/>
    </int2:bookmark>
    <int2:bookmark int2:bookmarkName="_Int_JpTxtbPL" int2:invalidationBookmarkName="" int2:hashCode="J+kN+lfDWKz69H" int2:id="O8vpLQYp">
      <int2:state int2:value="Rejected" int2:type="AugLoop_Text_Critique"/>
    </int2:bookmark>
    <int2:bookmark int2:bookmarkName="_Int_2He9Z21I" int2:invalidationBookmarkName="" int2:hashCode="J+kN+lfDWKz69H" int2:id="vNJaCy3m">
      <int2:state int2:value="Rejected" int2:type="AugLoop_Text_Critique"/>
    </int2:bookmark>
    <int2:bookmark int2:bookmarkName="_Int_vqgMx2kv" int2:invalidationBookmarkName="" int2:hashCode="ajjT1qUiDSlcwk" int2:id="RkMtviOS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34188">
    <w:abstractNumId w:val="3"/>
  </w:num>
  <w:num w:numId="2" w16cid:durableId="701394057">
    <w:abstractNumId w:val="2"/>
  </w:num>
  <w:num w:numId="3" w16cid:durableId="223444619">
    <w:abstractNumId w:val="5"/>
  </w:num>
  <w:num w:numId="4" w16cid:durableId="1659764917">
    <w:abstractNumId w:val="17"/>
  </w:num>
  <w:num w:numId="5" w16cid:durableId="1526745409">
    <w:abstractNumId w:val="4"/>
  </w:num>
  <w:num w:numId="6" w16cid:durableId="1007288464">
    <w:abstractNumId w:val="18"/>
  </w:num>
  <w:num w:numId="7" w16cid:durableId="651521916">
    <w:abstractNumId w:val="16"/>
  </w:num>
  <w:num w:numId="8" w16cid:durableId="1202130827">
    <w:abstractNumId w:val="9"/>
  </w:num>
  <w:num w:numId="9" w16cid:durableId="1967470659">
    <w:abstractNumId w:val="14"/>
  </w:num>
  <w:num w:numId="10" w16cid:durableId="747339438">
    <w:abstractNumId w:val="15"/>
  </w:num>
  <w:num w:numId="11" w16cid:durableId="1073509102">
    <w:abstractNumId w:val="1"/>
  </w:num>
  <w:num w:numId="12" w16cid:durableId="469639352">
    <w:abstractNumId w:val="19"/>
  </w:num>
  <w:num w:numId="13" w16cid:durableId="1992708192">
    <w:abstractNumId w:val="0"/>
  </w:num>
  <w:num w:numId="14" w16cid:durableId="2146121575">
    <w:abstractNumId w:val="11"/>
  </w:num>
  <w:num w:numId="15" w16cid:durableId="1464806006">
    <w:abstractNumId w:val="6"/>
  </w:num>
  <w:num w:numId="16" w16cid:durableId="288168860">
    <w:abstractNumId w:val="16"/>
  </w:num>
  <w:num w:numId="17" w16cid:durableId="425806791">
    <w:abstractNumId w:val="16"/>
  </w:num>
  <w:num w:numId="18" w16cid:durableId="2067869886">
    <w:abstractNumId w:val="16"/>
  </w:num>
  <w:num w:numId="19" w16cid:durableId="790709373">
    <w:abstractNumId w:val="7"/>
  </w:num>
  <w:num w:numId="20" w16cid:durableId="251354023">
    <w:abstractNumId w:val="16"/>
    <w:lvlOverride w:ilvl="0">
      <w:startOverride w:val="7"/>
    </w:lvlOverride>
  </w:num>
  <w:num w:numId="21" w16cid:durableId="697893041">
    <w:abstractNumId w:val="12"/>
  </w:num>
  <w:num w:numId="22" w16cid:durableId="3442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828088">
    <w:abstractNumId w:val="8"/>
  </w:num>
  <w:num w:numId="24" w16cid:durableId="557327496">
    <w:abstractNumId w:val="16"/>
  </w:num>
  <w:num w:numId="25" w16cid:durableId="1384720268">
    <w:abstractNumId w:val="13"/>
  </w:num>
  <w:num w:numId="26" w16cid:durableId="1432748875">
    <w:abstractNumId w:val="16"/>
  </w:num>
  <w:num w:numId="27" w16cid:durableId="1416317098">
    <w:abstractNumId w:val="16"/>
  </w:num>
  <w:num w:numId="28" w16cid:durableId="1241449441">
    <w:abstractNumId w:val="16"/>
  </w:num>
  <w:num w:numId="29" w16cid:durableId="1707171979">
    <w:abstractNumId w:val="16"/>
  </w:num>
  <w:num w:numId="30" w16cid:durableId="1625843572">
    <w:abstractNumId w:val="16"/>
  </w:num>
  <w:num w:numId="31" w16cid:durableId="1247956380">
    <w:abstractNumId w:val="16"/>
  </w:num>
  <w:num w:numId="32" w16cid:durableId="383483002">
    <w:abstractNumId w:val="16"/>
  </w:num>
  <w:num w:numId="33" w16cid:durableId="2068606188">
    <w:abstractNumId w:val="16"/>
  </w:num>
  <w:num w:numId="34" w16cid:durableId="29060140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7C3"/>
    <w:rsid w:val="0001688E"/>
    <w:rsid w:val="00016E43"/>
    <w:rsid w:val="00017098"/>
    <w:rsid w:val="00017349"/>
    <w:rsid w:val="00017811"/>
    <w:rsid w:val="00017AD8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A"/>
    <w:rsid w:val="00174D2D"/>
    <w:rsid w:val="001750B1"/>
    <w:rsid w:val="00175424"/>
    <w:rsid w:val="00175830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B74"/>
    <w:rsid w:val="003C2294"/>
    <w:rsid w:val="003C23B1"/>
    <w:rsid w:val="003C247C"/>
    <w:rsid w:val="003C2666"/>
    <w:rsid w:val="003C332C"/>
    <w:rsid w:val="003C3548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8CB"/>
    <w:rsid w:val="004C08DB"/>
    <w:rsid w:val="004C0B75"/>
    <w:rsid w:val="004C0F51"/>
    <w:rsid w:val="004C12F4"/>
    <w:rsid w:val="004C1317"/>
    <w:rsid w:val="004C15AE"/>
    <w:rsid w:val="004C1A84"/>
    <w:rsid w:val="004C221A"/>
    <w:rsid w:val="004C23C8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59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412"/>
    <w:rsid w:val="00835BBF"/>
    <w:rsid w:val="00835D09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562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592"/>
    <w:rsid w:val="00A90794"/>
    <w:rsid w:val="00A90983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EEA"/>
    <w:rsid w:val="00B6102D"/>
    <w:rsid w:val="00B61172"/>
    <w:rsid w:val="00B611AD"/>
    <w:rsid w:val="00B611E8"/>
    <w:rsid w:val="00B6129F"/>
    <w:rsid w:val="00B612AA"/>
    <w:rsid w:val="00B61738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96C"/>
    <w:rsid w:val="00D04985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2E5"/>
    <w:rsid w:val="00D44383"/>
    <w:rsid w:val="00D44483"/>
    <w:rsid w:val="00D4469B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C5E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F57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E24"/>
    <w:rsid w:val="00FB0F63"/>
    <w:rsid w:val="00FB1091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FA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b400b461f3bcaf165d9a72cd9ddc037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c7941760b49739dbf683f374d6cbf383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customXml/itemProps3.xml><?xml version="1.0" encoding="utf-8"?>
<ds:datastoreItem xmlns:ds="http://schemas.openxmlformats.org/officeDocument/2006/customXml" ds:itemID="{2E2DD572-E229-4506-AC28-E3C4AC9B9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7</TotalTime>
  <Pages>9</Pages>
  <Words>1589</Words>
  <Characters>10883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Orathai, Nuchprasert</cp:lastModifiedBy>
  <cp:revision>3</cp:revision>
  <cp:lastPrinted>2023-08-07T09:45:00Z</cp:lastPrinted>
  <dcterms:created xsi:type="dcterms:W3CDTF">2023-11-03T07:01:00Z</dcterms:created>
  <dcterms:modified xsi:type="dcterms:W3CDTF">2023-11-07T03:21:00Z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