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6B7509" w:rsidRPr="0008053A" w14:paraId="25039D8D" w14:textId="77777777" w:rsidTr="00D9661D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525CCD" w14:textId="6AB50C6B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BEE5B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7A803F2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B7509" w:rsidRPr="0008053A" w14:paraId="1160FB9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BFF0B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0CD9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A90D5A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B7509" w:rsidRPr="0008053A" w14:paraId="6B252C8E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0A1028F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EC09F4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946C5F5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B7509" w:rsidRPr="0008053A" w14:paraId="13618FB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C2B3AA7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175BDE8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D0351AF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B7509" w:rsidRPr="0008053A" w14:paraId="28046A8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0D299C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6303C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3957709" w14:textId="68AB850C" w:rsidR="006B7509" w:rsidRPr="00B9481B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195657"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3960C0" w:rsidRPr="0008053A" w14:paraId="109AAE3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ACDC849" w14:textId="7294DDC2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3895FC7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82C252B" w14:textId="1467AED9" w:rsidR="003960C0" w:rsidRPr="00B9481B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3960C0" w:rsidRPr="0008053A" w14:paraId="479715D8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C77000D" w14:textId="7623969D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49D21C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0E386B" w14:textId="77777777" w:rsidR="003960C0" w:rsidRPr="00B9481B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B9481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3960C0" w:rsidRPr="0008053A" w14:paraId="700C8DB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2DE96C" w14:textId="54D769B2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E608192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7576D64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960C0" w:rsidRPr="0008053A" w14:paraId="1FFF5673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A6619B" w14:textId="56843D50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5FB37FA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19F1BEF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960C0" w:rsidRPr="0008053A" w14:paraId="58CEA10F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1A43D37" w14:textId="382BCC2E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CD2CBD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E3A2C9F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960C0" w:rsidRPr="0008053A" w14:paraId="3161CAC7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F7FD514" w14:textId="03FCBF56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61E3BAD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E44CC3" w14:textId="32C63877" w:rsidR="003960C0" w:rsidRPr="00E27634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960C0" w:rsidRPr="0008053A" w14:paraId="43E9D35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A05995D" w14:textId="7D4C3810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3D94141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0A9247F" w14:textId="4C5EC07C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960C0" w:rsidRPr="0008053A" w14:paraId="6A4BE931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C5E453D" w14:textId="6D08358A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79326AD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33F9BE1" w14:textId="7CBC6752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549EAE0F" w14:textId="359B9324" w:rsidR="0009267B" w:rsidRPr="007B311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08053A">
        <w:rPr>
          <w:rFonts w:ascii="Angsana New" w:hAnsi="Angsana New" w:hint="cs"/>
          <w:b/>
          <w:bCs/>
          <w:sz w:val="28"/>
          <w:szCs w:val="28"/>
        </w:rPr>
        <w:br w:type="page"/>
      </w:r>
      <w:r w:rsidRPr="007B3117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7B311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59DB5BB" w14:textId="26D8DBC7" w:rsidR="0009267B" w:rsidRPr="007B311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30"/>
          <w:szCs w:val="30"/>
          <w:cs/>
        </w:rPr>
      </w:pPr>
      <w:r w:rsidRPr="007B3117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7B3117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9827D2" w:rsidRPr="007B3117">
        <w:rPr>
          <w:rFonts w:ascii="Angsana New" w:hAnsi="Angsana New"/>
          <w:sz w:val="30"/>
          <w:szCs w:val="30"/>
        </w:rPr>
        <w:t xml:space="preserve"> </w:t>
      </w:r>
      <w:bookmarkStart w:id="0" w:name="_Hlk109051044"/>
      <w:r w:rsidR="009B6BD3">
        <w:rPr>
          <w:rFonts w:ascii="Angsana New" w:hAnsi="Angsana New"/>
          <w:sz w:val="30"/>
          <w:szCs w:val="30"/>
        </w:rPr>
        <w:t>13</w:t>
      </w:r>
      <w:r w:rsidR="00A24206" w:rsidRPr="007B3117">
        <w:rPr>
          <w:rFonts w:ascii="Angsana New" w:hAnsi="Angsana New"/>
          <w:sz w:val="30"/>
          <w:szCs w:val="30"/>
        </w:rPr>
        <w:t xml:space="preserve"> </w:t>
      </w:r>
      <w:r w:rsidR="00556A94" w:rsidRPr="00556A94">
        <w:rPr>
          <w:rFonts w:ascii="Angsana New" w:hAnsi="Angsana New" w:hint="cs"/>
          <w:sz w:val="30"/>
          <w:szCs w:val="30"/>
          <w:cs/>
        </w:rPr>
        <w:t>พฤศจิกายน</w:t>
      </w:r>
      <w:r w:rsidR="00A24206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A24206" w:rsidRPr="007B3117">
        <w:rPr>
          <w:rFonts w:ascii="Angsana New" w:hAnsi="Angsana New"/>
          <w:sz w:val="30"/>
          <w:szCs w:val="30"/>
        </w:rPr>
        <w:t>256</w:t>
      </w:r>
      <w:r w:rsidR="00AF794E">
        <w:rPr>
          <w:rFonts w:ascii="Angsana New" w:hAnsi="Angsana New"/>
          <w:sz w:val="30"/>
          <w:szCs w:val="30"/>
        </w:rPr>
        <w:t>6</w:t>
      </w:r>
    </w:p>
    <w:bookmarkEnd w:id="0"/>
    <w:p w14:paraId="7C750B8A" w14:textId="77777777" w:rsidR="009C729E" w:rsidRPr="007B3117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48A219" w14:textId="77777777" w:rsidR="0009267B" w:rsidRPr="007B3117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7B3117">
        <w:rPr>
          <w:rFonts w:ascii="Angsana New" w:hAnsi="Angsana New" w:hint="cs"/>
          <w:sz w:val="30"/>
          <w:szCs w:val="30"/>
          <w:cs/>
        </w:rPr>
        <w:t>เกณฑ์</w:t>
      </w:r>
      <w:r w:rsidR="00C714EB" w:rsidRPr="007B3117">
        <w:rPr>
          <w:rFonts w:ascii="Angsana New" w:hAnsi="Angsana New" w:hint="cs"/>
          <w:sz w:val="30"/>
          <w:szCs w:val="30"/>
          <w:cs/>
        </w:rPr>
        <w:t>การจัดทำ</w:t>
      </w:r>
      <w:r w:rsidR="00120E21" w:rsidRPr="007B3117">
        <w:rPr>
          <w:rFonts w:ascii="Angsana New" w:hAnsi="Angsana New" w:hint="cs"/>
          <w:sz w:val="30"/>
          <w:szCs w:val="30"/>
          <w:cs/>
        </w:rPr>
        <w:t>งบการเงิน</w:t>
      </w:r>
      <w:r w:rsidR="00C714EB" w:rsidRPr="007B3117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</w:p>
    <w:p w14:paraId="797539C1" w14:textId="77777777" w:rsidR="00C714EB" w:rsidRPr="007B3117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4"/>
          <w:szCs w:val="24"/>
        </w:rPr>
      </w:pPr>
    </w:p>
    <w:p w14:paraId="21358AC4" w14:textId="5EE9A94C" w:rsidR="00C714EB" w:rsidRPr="007B3117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3213FB" w:rsidRPr="007B3117">
        <w:rPr>
          <w:rFonts w:ascii="Angsana New" w:hAnsi="Angsana New" w:hint="cs"/>
          <w:sz w:val="30"/>
          <w:szCs w:val="30"/>
          <w:cs/>
        </w:rPr>
        <w:t>แบบย่อ</w:t>
      </w:r>
      <w:r w:rsidRPr="007B3117">
        <w:rPr>
          <w:rFonts w:ascii="Angsana New" w:hAnsi="Angsana New" w:hint="cs"/>
          <w:sz w:val="30"/>
          <w:szCs w:val="30"/>
          <w:cs/>
        </w:rPr>
        <w:t>นี้</w:t>
      </w:r>
      <w:r w:rsidR="00046D70" w:rsidRPr="007B3117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46D70" w:rsidRPr="00D239AB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213FB" w:rsidRPr="00D239A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213FB" w:rsidRPr="00D239AB">
        <w:rPr>
          <w:rFonts w:ascii="Angsana New" w:hAnsi="Angsana New" w:hint="cs"/>
          <w:spacing w:val="-2"/>
          <w:sz w:val="30"/>
          <w:szCs w:val="30"/>
        </w:rPr>
        <w:t>(“</w:t>
      </w:r>
      <w:r w:rsidR="003213FB" w:rsidRPr="00D239AB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="003213FB" w:rsidRPr="00D239AB">
        <w:rPr>
          <w:rFonts w:ascii="Angsana New" w:hAnsi="Angsana New" w:hint="cs"/>
          <w:spacing w:val="-2"/>
          <w:sz w:val="30"/>
          <w:szCs w:val="30"/>
        </w:rPr>
        <w:t xml:space="preserve">”) </w:t>
      </w:r>
      <w:r w:rsidRPr="00D239AB">
        <w:rPr>
          <w:rFonts w:ascii="Angsana New" w:hAnsi="Angsana New" w:hint="cs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CD692F" w:rsidRPr="00D239AB">
        <w:rPr>
          <w:rFonts w:ascii="Angsana New" w:hAnsi="Angsana New" w:hint="cs"/>
          <w:spacing w:val="-2"/>
          <w:sz w:val="30"/>
          <w:szCs w:val="30"/>
        </w:rPr>
        <w:t>34</w:t>
      </w:r>
      <w:r w:rsidR="00046D70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</w:rPr>
        <w:t>เรื่อง</w:t>
      </w:r>
      <w:r w:rsidR="008439C8" w:rsidRPr="007B311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7B3117">
        <w:rPr>
          <w:rFonts w:ascii="Angsana New" w:hAnsi="Angsana New" w:hint="cs"/>
          <w:i/>
          <w:iCs/>
          <w:sz w:val="30"/>
          <w:szCs w:val="30"/>
          <w:cs/>
        </w:rPr>
        <w:t>การเงินระหว่างกาล</w:t>
      </w:r>
      <w:r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Pr="007B3117">
        <w:rPr>
          <w:rFonts w:ascii="Angsana New" w:hAnsi="Angsana New" w:hint="cs"/>
          <w:sz w:val="30"/>
          <w:szCs w:val="30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</w:t>
      </w:r>
      <w:r w:rsidR="00783848" w:rsidRPr="007B3117">
        <w:rPr>
          <w:rFonts w:ascii="Angsana New" w:hAnsi="Angsana New" w:hint="cs"/>
          <w:sz w:val="30"/>
          <w:szCs w:val="30"/>
          <w:cs/>
        </w:rPr>
        <w:t>ที่ประกาศใช้โดยสภาวิชาชีพบัญชีฯ</w:t>
      </w:r>
      <w:r w:rsidR="002F2DFC" w:rsidRPr="007B3117">
        <w:rPr>
          <w:rFonts w:ascii="Angsana New" w:hAnsi="Angsana New" w:hint="cs"/>
          <w:sz w:val="30"/>
          <w:szCs w:val="30"/>
        </w:rPr>
        <w:t xml:space="preserve"> </w:t>
      </w:r>
      <w:r w:rsidR="00674F01" w:rsidRPr="007B3117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00783" w:rsidRPr="007B3117">
        <w:rPr>
          <w:rFonts w:ascii="Angsana New" w:hAnsi="Angsana New" w:hint="cs"/>
          <w:sz w:val="30"/>
          <w:szCs w:val="30"/>
          <w:cs/>
        </w:rPr>
        <w:t xml:space="preserve"> โดย</w:t>
      </w:r>
      <w:r w:rsidR="00100783" w:rsidRPr="007B3117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100783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100783" w:rsidRPr="007B3117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44060A" w:rsidRPr="007B3117">
        <w:rPr>
          <w:rFonts w:ascii="Angsana New" w:hAnsi="Angsana New"/>
          <w:sz w:val="30"/>
          <w:szCs w:val="30"/>
        </w:rPr>
        <w:t xml:space="preserve"> 31</w:t>
      </w:r>
      <w:r w:rsidR="00100783" w:rsidRPr="007B3117">
        <w:rPr>
          <w:rFonts w:ascii="Angsana New" w:hAnsi="Angsana New"/>
          <w:sz w:val="30"/>
          <w:szCs w:val="30"/>
        </w:rPr>
        <w:t xml:space="preserve"> </w:t>
      </w:r>
      <w:r w:rsidR="00100783" w:rsidRPr="007B3117">
        <w:rPr>
          <w:rFonts w:ascii="Angsana New" w:hAnsi="Angsana New"/>
          <w:sz w:val="30"/>
          <w:szCs w:val="30"/>
          <w:cs/>
        </w:rPr>
        <w:t>ธันวาคม</w:t>
      </w:r>
      <w:r w:rsidR="00100783" w:rsidRPr="007B3117">
        <w:rPr>
          <w:rFonts w:ascii="Angsana New" w:hAnsi="Angsana New"/>
          <w:sz w:val="30"/>
          <w:szCs w:val="30"/>
        </w:rPr>
        <w:t xml:space="preserve"> 256</w:t>
      </w:r>
      <w:r w:rsidR="00A24206" w:rsidRPr="007B3117">
        <w:rPr>
          <w:rFonts w:ascii="Angsana New" w:hAnsi="Angsana New"/>
          <w:sz w:val="30"/>
          <w:szCs w:val="30"/>
        </w:rPr>
        <w:t>5</w:t>
      </w:r>
      <w:r w:rsidR="00100783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100783" w:rsidRPr="007B3117">
        <w:rPr>
          <w:rFonts w:ascii="Angsana New" w:hAnsi="Angsana New"/>
          <w:sz w:val="30"/>
          <w:szCs w:val="30"/>
        </w:rPr>
        <w:t xml:space="preserve"> </w:t>
      </w:r>
    </w:p>
    <w:p w14:paraId="1E19392D" w14:textId="77777777" w:rsidR="005F61F1" w:rsidRPr="007B3117" w:rsidRDefault="005F61F1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44B189D" w14:textId="503FA667" w:rsidR="002D0017" w:rsidRPr="007B3117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7B3117">
        <w:rPr>
          <w:rFonts w:ascii="Angsana New" w:hAnsi="Angsana New" w:hint="cs"/>
          <w:sz w:val="30"/>
          <w:szCs w:val="30"/>
          <w:cs/>
        </w:rPr>
        <w:t>ที่</w:t>
      </w:r>
      <w:r w:rsidRPr="007B311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7B3117">
        <w:rPr>
          <w:rFonts w:ascii="Angsana New" w:hAnsi="Angsana New" w:hint="cs"/>
          <w:sz w:val="30"/>
          <w:szCs w:val="30"/>
          <w:cs/>
        </w:rPr>
        <w:t>ไว้</w:t>
      </w:r>
      <w:r w:rsidRPr="007B311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7B3117">
        <w:rPr>
          <w:rFonts w:ascii="Angsana New" w:hAnsi="Angsana New"/>
          <w:sz w:val="30"/>
          <w:szCs w:val="30"/>
        </w:rPr>
        <w:t xml:space="preserve">31 </w:t>
      </w:r>
      <w:r w:rsidRPr="007B311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B3117">
        <w:rPr>
          <w:rFonts w:ascii="Angsana New" w:hAnsi="Angsana New"/>
          <w:sz w:val="30"/>
          <w:szCs w:val="30"/>
        </w:rPr>
        <w:t>256</w:t>
      </w:r>
      <w:r w:rsidR="00A24206" w:rsidRPr="007B3117">
        <w:rPr>
          <w:rFonts w:ascii="Angsana New" w:hAnsi="Angsana New"/>
          <w:sz w:val="30"/>
          <w:szCs w:val="30"/>
        </w:rPr>
        <w:t>5</w:t>
      </w:r>
    </w:p>
    <w:p w14:paraId="38D92CDF" w14:textId="77777777" w:rsidR="00C61D4A" w:rsidRPr="007B3117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7DE356A" w14:textId="7D498343" w:rsidR="00EC54BB" w:rsidRPr="007B3117" w:rsidRDefault="009D589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557A9AB5" w14:textId="275A1932" w:rsidR="00EC54BB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70"/>
        <w:gridCol w:w="1259"/>
        <w:gridCol w:w="237"/>
        <w:gridCol w:w="1024"/>
        <w:gridCol w:w="270"/>
        <w:gridCol w:w="1080"/>
      </w:tblGrid>
      <w:tr w:rsidR="00F8564D" w:rsidRPr="007C4F1C" w14:paraId="244387BF" w14:textId="77777777" w:rsidTr="009A31D9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6D52ED3" w14:textId="30DD355E" w:rsidR="00F8564D" w:rsidRDefault="00F8564D" w:rsidP="00F856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722B92" w14:textId="5AA0E612" w:rsidR="00F8564D" w:rsidRPr="00542F24" w:rsidRDefault="00F8564D" w:rsidP="00F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2F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5FE4E7D" w14:textId="77777777" w:rsidR="00F8564D" w:rsidRPr="007C4F1C" w:rsidRDefault="00F8564D" w:rsidP="00F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815F212" w14:textId="23E77A04" w:rsidR="00F8564D" w:rsidRPr="007C4F1C" w:rsidRDefault="00F8564D" w:rsidP="006E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1" w:right="-10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</w:p>
        </w:tc>
        <w:tc>
          <w:tcPr>
            <w:tcW w:w="237" w:type="dxa"/>
            <w:shd w:val="clear" w:color="auto" w:fill="auto"/>
          </w:tcPr>
          <w:p w14:paraId="1CF45C28" w14:textId="77777777" w:rsidR="00F8564D" w:rsidRPr="007C4F1C" w:rsidRDefault="00F8564D" w:rsidP="00F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bottom"/>
          </w:tcPr>
          <w:p w14:paraId="7F0CAC86" w14:textId="09349147" w:rsidR="00F8564D" w:rsidRDefault="00F8564D" w:rsidP="00F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564D" w:rsidRPr="007C4F1C" w14:paraId="50C8A839" w14:textId="77777777" w:rsidTr="009A31D9">
        <w:trPr>
          <w:tblHeader/>
        </w:trPr>
        <w:tc>
          <w:tcPr>
            <w:tcW w:w="3690" w:type="dxa"/>
            <w:shd w:val="clear" w:color="auto" w:fill="auto"/>
          </w:tcPr>
          <w:p w14:paraId="12236864" w14:textId="77777777" w:rsidR="00F8564D" w:rsidRPr="008E2613" w:rsidRDefault="00F8564D" w:rsidP="00F856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shd w:val="clear" w:color="auto" w:fill="auto"/>
          </w:tcPr>
          <w:p w14:paraId="73686D29" w14:textId="316C599A" w:rsidR="00F8564D" w:rsidRPr="007C4F1C" w:rsidRDefault="00F8564D" w:rsidP="00F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830BDE0" w14:textId="77777777" w:rsidR="00F8564D" w:rsidRPr="007C4F1C" w:rsidRDefault="00F8564D" w:rsidP="00F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50F0F724" w14:textId="23DF6D93" w:rsidR="00F8564D" w:rsidRPr="007C4F1C" w:rsidRDefault="00F8564D" w:rsidP="00F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474605D5" w14:textId="77777777" w:rsidR="00F8564D" w:rsidRPr="007C4F1C" w:rsidRDefault="00F8564D" w:rsidP="00F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45A897A" w14:textId="2666012D" w:rsidR="00F8564D" w:rsidRPr="007C4F1C" w:rsidRDefault="00F8564D" w:rsidP="00F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0590A01" w14:textId="77777777" w:rsidR="00F8564D" w:rsidRPr="007C4F1C" w:rsidRDefault="00F8564D" w:rsidP="00F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E1856D" w14:textId="3D71A105" w:rsidR="00F8564D" w:rsidRPr="007C4F1C" w:rsidRDefault="00F8564D" w:rsidP="00F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F8564D" w:rsidRPr="007C4F1C" w14:paraId="36D90477" w14:textId="77777777" w:rsidTr="009A31D9">
        <w:trPr>
          <w:tblHeader/>
        </w:trPr>
        <w:tc>
          <w:tcPr>
            <w:tcW w:w="3690" w:type="dxa"/>
            <w:shd w:val="clear" w:color="auto" w:fill="auto"/>
          </w:tcPr>
          <w:p w14:paraId="3CEA8413" w14:textId="77777777" w:rsidR="00F8564D" w:rsidRPr="007C4F1C" w:rsidRDefault="00F8564D" w:rsidP="00F8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0BD99FED" w14:textId="77777777" w:rsidR="00F8564D" w:rsidRPr="007C4F1C" w:rsidRDefault="00F8564D" w:rsidP="00F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8564D" w:rsidRPr="008276FC" w14:paraId="616894DD" w14:textId="77777777" w:rsidTr="009A31D9">
        <w:trPr>
          <w:trHeight w:val="416"/>
        </w:trPr>
        <w:tc>
          <w:tcPr>
            <w:tcW w:w="3690" w:type="dxa"/>
            <w:shd w:val="clear" w:color="auto" w:fill="auto"/>
          </w:tcPr>
          <w:p w14:paraId="315BE63B" w14:textId="77777777" w:rsidR="00F8564D" w:rsidRPr="008276FC" w:rsidRDefault="00F8564D" w:rsidP="00F8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9E1DF8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9C44D2" w14:textId="77777777" w:rsidR="00F8564D" w:rsidRPr="008276FC" w:rsidRDefault="00F8564D" w:rsidP="00F856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08E888" w14:textId="77777777" w:rsidR="00F8564D" w:rsidRPr="008276FC" w:rsidRDefault="00F8564D" w:rsidP="00F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3CD84BE" w14:textId="77777777" w:rsidR="00F8564D" w:rsidRPr="008276FC" w:rsidRDefault="00F8564D" w:rsidP="00F856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E6A56F9" w14:textId="77777777" w:rsidR="00F8564D" w:rsidRPr="008276FC" w:rsidRDefault="00F8564D" w:rsidP="00F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097624D" w14:textId="77777777" w:rsidR="00F8564D" w:rsidRPr="008276FC" w:rsidRDefault="00F8564D" w:rsidP="00F856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A307A2" w14:textId="77777777" w:rsidR="00F8564D" w:rsidRPr="008276FC" w:rsidRDefault="00F8564D" w:rsidP="00F8564D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68754B" w14:textId="77777777" w:rsidR="00F8564D" w:rsidRPr="008276FC" w:rsidRDefault="00F8564D" w:rsidP="00F8564D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93ADB" w:rsidRPr="008276FC" w14:paraId="52044EF9" w14:textId="77777777" w:rsidTr="009A31D9">
        <w:trPr>
          <w:trHeight w:val="416"/>
        </w:trPr>
        <w:tc>
          <w:tcPr>
            <w:tcW w:w="3690" w:type="dxa"/>
            <w:shd w:val="clear" w:color="auto" w:fill="auto"/>
          </w:tcPr>
          <w:p w14:paraId="0423BB3B" w14:textId="77777777" w:rsidR="00193ADB" w:rsidRPr="008276FC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D26AD9" w14:textId="31D8DD69" w:rsidR="00193ADB" w:rsidRPr="008276FC" w:rsidRDefault="00193ADB" w:rsidP="001C4C0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59EB50" w14:textId="77777777" w:rsidR="00193ADB" w:rsidRPr="008276FC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CA525CB" w14:textId="77777777" w:rsidR="00193ADB" w:rsidRPr="008276FC" w:rsidRDefault="00193ADB" w:rsidP="0002168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6A7AC66" w14:textId="77777777" w:rsidR="00193ADB" w:rsidRPr="009E1DF8" w:rsidRDefault="00193ADB" w:rsidP="00193AD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98D7BC2" w14:textId="3BA6F06F" w:rsidR="00193ADB" w:rsidRPr="009E1DF8" w:rsidRDefault="00193ADB" w:rsidP="00193AD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D16585" w14:textId="77777777" w:rsidR="00193ADB" w:rsidRPr="008276FC" w:rsidRDefault="00193ADB" w:rsidP="00193A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060F4" w14:textId="27BCA6C0" w:rsidR="00193ADB" w:rsidRPr="008276FC" w:rsidRDefault="00193ADB" w:rsidP="00193AD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E1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193ADB" w:rsidRPr="008276FC" w14:paraId="10D458C4" w14:textId="77777777" w:rsidTr="009A31D9">
        <w:trPr>
          <w:trHeight w:val="416"/>
        </w:trPr>
        <w:tc>
          <w:tcPr>
            <w:tcW w:w="3690" w:type="dxa"/>
            <w:shd w:val="clear" w:color="auto" w:fill="auto"/>
          </w:tcPr>
          <w:p w14:paraId="1B5B18E3" w14:textId="77777777" w:rsidR="00193ADB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D67FD4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F2A6CF" w14:textId="77777777" w:rsidR="00193ADB" w:rsidRPr="008276FC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AF60EEA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CA71E4A" w14:textId="77777777" w:rsidR="00193ADB" w:rsidRPr="009E1DF8" w:rsidRDefault="00193ADB" w:rsidP="00193AD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4203AE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93FB5C" w14:textId="77777777" w:rsidR="00193ADB" w:rsidRPr="008276FC" w:rsidRDefault="00193ADB" w:rsidP="00193A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1EC766" w14:textId="77777777" w:rsidR="00193ADB" w:rsidRPr="009E1DF8" w:rsidRDefault="00193ADB" w:rsidP="00193AD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93ADB" w:rsidRPr="007C4F1C" w14:paraId="271547BE" w14:textId="77777777" w:rsidTr="009A31D9">
        <w:tc>
          <w:tcPr>
            <w:tcW w:w="3690" w:type="dxa"/>
            <w:shd w:val="clear" w:color="auto" w:fill="auto"/>
          </w:tcPr>
          <w:p w14:paraId="0A569A99" w14:textId="77777777" w:rsidR="00193ADB" w:rsidRPr="007C4F1C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75A7E4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B6942B" w14:textId="77777777" w:rsidR="00193ADB" w:rsidRPr="007C4F1C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25F1441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498EB43" w14:textId="77777777" w:rsidR="00193ADB" w:rsidRPr="007C4F1C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98647AD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78859F" w14:textId="77777777" w:rsidR="00193ADB" w:rsidRPr="007C4F1C" w:rsidRDefault="00193ADB" w:rsidP="00193A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AB136D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93ADB" w:rsidRPr="007C4F1C" w14:paraId="0F4382E4" w14:textId="77777777" w:rsidTr="009A31D9">
        <w:tc>
          <w:tcPr>
            <w:tcW w:w="3690" w:type="dxa"/>
            <w:shd w:val="clear" w:color="auto" w:fill="auto"/>
          </w:tcPr>
          <w:p w14:paraId="766E0356" w14:textId="77777777" w:rsidR="00193ADB" w:rsidRPr="007C4F1C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82E6BC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DABB19" w14:textId="77777777" w:rsidR="00193ADB" w:rsidRPr="007C4F1C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7489137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5F7AA5E" w14:textId="77777777" w:rsidR="00193ADB" w:rsidRPr="007C4F1C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94FCB9E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431C5B" w14:textId="77777777" w:rsidR="00193ADB" w:rsidRPr="007C4F1C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A38C21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93ADB" w:rsidRPr="007C4F1C" w14:paraId="08A060D1" w14:textId="77777777" w:rsidTr="009A31D9">
        <w:tc>
          <w:tcPr>
            <w:tcW w:w="3690" w:type="dxa"/>
            <w:shd w:val="clear" w:color="auto" w:fill="auto"/>
          </w:tcPr>
          <w:p w14:paraId="2C012172" w14:textId="77777777" w:rsidR="00193ADB" w:rsidRPr="007C4F1C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6CEA3B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62AEC6" w14:textId="77777777" w:rsidR="00193ADB" w:rsidRPr="007C4F1C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FD7DDDC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7672B66" w14:textId="77777777" w:rsidR="00193ADB" w:rsidRPr="007C4F1C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BF89FCD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175AB5" w14:textId="77777777" w:rsidR="00193ADB" w:rsidRPr="007C4F1C" w:rsidRDefault="00193ADB" w:rsidP="001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FFA66C" w14:textId="77777777" w:rsidR="00193ADB" w:rsidRPr="007C4F1C" w:rsidRDefault="00193ADB" w:rsidP="00193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0642B" w:rsidRPr="007C4F1C" w14:paraId="14CAF6C2" w14:textId="77777777" w:rsidTr="009A31D9">
        <w:tc>
          <w:tcPr>
            <w:tcW w:w="3690" w:type="dxa"/>
            <w:shd w:val="clear" w:color="auto" w:fill="auto"/>
          </w:tcPr>
          <w:p w14:paraId="0BAEF4C4" w14:textId="77777777" w:rsidR="0060642B" w:rsidRPr="007C4F1C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3643C1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รวมค่าตอบแทนกรรมการ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1F0B794" w14:textId="158D8E7B" w:rsidR="0060642B" w:rsidRPr="007C4F1C" w:rsidRDefault="0060642B" w:rsidP="006064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31,896</w:t>
            </w:r>
          </w:p>
        </w:tc>
        <w:tc>
          <w:tcPr>
            <w:tcW w:w="270" w:type="dxa"/>
            <w:shd w:val="clear" w:color="auto" w:fill="auto"/>
          </w:tcPr>
          <w:p w14:paraId="1ABF8155" w14:textId="77777777" w:rsidR="0060642B" w:rsidRPr="007C4F1C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FD1682E" w14:textId="0A75C900" w:rsidR="0060642B" w:rsidRPr="007C4F1C" w:rsidRDefault="0060642B" w:rsidP="006064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23,062</w:t>
            </w:r>
          </w:p>
        </w:tc>
        <w:tc>
          <w:tcPr>
            <w:tcW w:w="237" w:type="dxa"/>
            <w:shd w:val="clear" w:color="auto" w:fill="auto"/>
          </w:tcPr>
          <w:p w14:paraId="5F967F6E" w14:textId="77777777" w:rsidR="0060642B" w:rsidRPr="007C4F1C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BA38D2F" w14:textId="24F1DA2A" w:rsidR="0060642B" w:rsidRPr="007C4F1C" w:rsidRDefault="0060642B" w:rsidP="006064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31,896</w:t>
            </w:r>
          </w:p>
        </w:tc>
        <w:tc>
          <w:tcPr>
            <w:tcW w:w="270" w:type="dxa"/>
            <w:shd w:val="clear" w:color="auto" w:fill="auto"/>
          </w:tcPr>
          <w:p w14:paraId="3C6BFEF8" w14:textId="77777777" w:rsidR="0060642B" w:rsidRPr="007C4F1C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214118" w14:textId="4EF2413B" w:rsidR="0060642B" w:rsidRPr="007C4F1C" w:rsidRDefault="0060642B" w:rsidP="006064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23,062</w:t>
            </w:r>
          </w:p>
        </w:tc>
      </w:tr>
      <w:tr w:rsidR="0060642B" w:rsidRPr="007C4F1C" w14:paraId="3A27EC70" w14:textId="77777777" w:rsidTr="009A31D9">
        <w:tc>
          <w:tcPr>
            <w:tcW w:w="3690" w:type="dxa"/>
            <w:shd w:val="clear" w:color="auto" w:fill="auto"/>
          </w:tcPr>
          <w:p w14:paraId="49693D6D" w14:textId="77777777" w:rsidR="0060642B" w:rsidRPr="007C4F1C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C4F1C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65666D57" w14:textId="729FC57E" w:rsidR="0060642B" w:rsidRPr="007C4F1C" w:rsidRDefault="0060642B" w:rsidP="006064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257D8E48" w14:textId="77777777" w:rsidR="0060642B" w:rsidRPr="007C4F1C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5CC8144E" w14:textId="76D73357" w:rsidR="0060642B" w:rsidRPr="007C4F1C" w:rsidRDefault="0060642B" w:rsidP="006064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237" w:type="dxa"/>
            <w:shd w:val="clear" w:color="auto" w:fill="auto"/>
          </w:tcPr>
          <w:p w14:paraId="02BFDE5D" w14:textId="77777777" w:rsidR="0060642B" w:rsidRPr="007C4F1C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5C24A17" w14:textId="57C1FF5E" w:rsidR="0060642B" w:rsidRPr="007C4F1C" w:rsidRDefault="0060642B" w:rsidP="006064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59A0FF97" w14:textId="77777777" w:rsidR="0060642B" w:rsidRPr="007C4F1C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7A2D48" w14:textId="0039DC0E" w:rsidR="0060642B" w:rsidRPr="007C4F1C" w:rsidRDefault="0060642B" w:rsidP="006064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</w:tr>
      <w:tr w:rsidR="0060642B" w:rsidRPr="007C4F1C" w14:paraId="77212B21" w14:textId="77777777" w:rsidTr="009A31D9">
        <w:tc>
          <w:tcPr>
            <w:tcW w:w="3690" w:type="dxa"/>
            <w:shd w:val="clear" w:color="auto" w:fill="auto"/>
          </w:tcPr>
          <w:p w14:paraId="28A650E4" w14:textId="77777777" w:rsidR="0060642B" w:rsidRPr="00AE4361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F7A0A41" w14:textId="77777777" w:rsidR="0060642B" w:rsidRPr="00AE4361" w:rsidRDefault="0060642B" w:rsidP="006064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E827C5" w14:textId="77777777" w:rsidR="0060642B" w:rsidRPr="00AE4361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59" w:type="dxa"/>
            <w:shd w:val="clear" w:color="auto" w:fill="auto"/>
          </w:tcPr>
          <w:p w14:paraId="004A8756" w14:textId="77777777" w:rsidR="0060642B" w:rsidRPr="00AE4361" w:rsidRDefault="0060642B" w:rsidP="0060642B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636AEC1" w14:textId="77777777" w:rsidR="0060642B" w:rsidRPr="00AE4361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14:paraId="3ADB0B04" w14:textId="77777777" w:rsidR="0060642B" w:rsidRPr="00AE4361" w:rsidRDefault="0060642B" w:rsidP="006064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4265B5" w14:textId="77777777" w:rsidR="0060642B" w:rsidRPr="00AE4361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E448EA6" w14:textId="77777777" w:rsidR="0060642B" w:rsidRPr="00AE4361" w:rsidRDefault="0060642B" w:rsidP="006064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60642B" w:rsidRPr="007C4F1C" w14:paraId="7D2C342E" w14:textId="77777777" w:rsidTr="009A31D9">
        <w:tc>
          <w:tcPr>
            <w:tcW w:w="3690" w:type="dxa"/>
            <w:shd w:val="clear" w:color="auto" w:fill="auto"/>
          </w:tcPr>
          <w:p w14:paraId="4E807B5E" w14:textId="77777777" w:rsidR="0060642B" w:rsidRPr="007C4F1C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209A43C" w14:textId="77777777" w:rsidR="0060642B" w:rsidRDefault="0060642B" w:rsidP="006064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EE5888" w14:textId="77777777" w:rsidR="0060642B" w:rsidRPr="007C4F1C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0C71EDD" w14:textId="77777777" w:rsidR="0060642B" w:rsidRPr="007C4F1C" w:rsidRDefault="0060642B" w:rsidP="0060642B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1F7ECBD" w14:textId="77777777" w:rsidR="0060642B" w:rsidRPr="007C4F1C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F41CA3B" w14:textId="77777777" w:rsidR="0060642B" w:rsidRDefault="0060642B" w:rsidP="006064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F7FC6B" w14:textId="77777777" w:rsidR="0060642B" w:rsidRPr="007C4F1C" w:rsidRDefault="0060642B" w:rsidP="0060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9B7D8C" w14:textId="77777777" w:rsidR="0060642B" w:rsidRPr="007C4F1C" w:rsidRDefault="0060642B" w:rsidP="006064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C4C02" w:rsidRPr="007C4F1C" w14:paraId="60F1DC75" w14:textId="77777777" w:rsidTr="007A6A1C">
        <w:tc>
          <w:tcPr>
            <w:tcW w:w="3690" w:type="dxa"/>
            <w:shd w:val="clear" w:color="auto" w:fill="auto"/>
          </w:tcPr>
          <w:p w14:paraId="23DABE20" w14:textId="77777777" w:rsidR="001C4C02" w:rsidRPr="00C610B3" w:rsidRDefault="001C4C02" w:rsidP="001C4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BC9D61" w14:textId="0A3AD6EF" w:rsidR="001C4C02" w:rsidRPr="00C610B3" w:rsidRDefault="001C4C02" w:rsidP="001C4C0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EE5E36" w14:textId="77777777" w:rsidR="001C4C02" w:rsidRPr="007C4F1C" w:rsidRDefault="001C4C02" w:rsidP="001C4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AA144DE" w14:textId="0AE06631" w:rsidR="001C4C02" w:rsidRPr="00C610B3" w:rsidRDefault="001C4C02" w:rsidP="001C4C0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37" w:type="dxa"/>
            <w:shd w:val="clear" w:color="auto" w:fill="auto"/>
          </w:tcPr>
          <w:p w14:paraId="37DBA6E1" w14:textId="77777777" w:rsidR="001C4C02" w:rsidRPr="007C4F1C" w:rsidRDefault="001C4C02" w:rsidP="001C4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09DE25B" w14:textId="6CB8338A" w:rsidR="001C4C02" w:rsidRPr="006F17BE" w:rsidRDefault="001C4C02" w:rsidP="001C4C0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015DA7" w14:textId="77777777" w:rsidR="001C4C02" w:rsidRPr="007C4F1C" w:rsidRDefault="001C4C02" w:rsidP="001C4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72AA09" w14:textId="2796612A" w:rsidR="001C4C02" w:rsidRPr="00C610B3" w:rsidRDefault="001C4C02" w:rsidP="001C4C0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1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</w:tr>
      <w:tr w:rsidR="001C4C02" w:rsidRPr="007C4F1C" w14:paraId="23189508" w14:textId="77777777" w:rsidTr="00990556">
        <w:tc>
          <w:tcPr>
            <w:tcW w:w="3690" w:type="dxa"/>
            <w:shd w:val="clear" w:color="auto" w:fill="auto"/>
          </w:tcPr>
          <w:p w14:paraId="39A34F65" w14:textId="77777777" w:rsidR="001C4C02" w:rsidRPr="00C610B3" w:rsidRDefault="001C4C02" w:rsidP="001C4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2995D4" w14:textId="72C9885D" w:rsidR="001C4C02" w:rsidRPr="00C610B3" w:rsidRDefault="001C4C02" w:rsidP="001C4C0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65D26F" w14:textId="77777777" w:rsidR="001C4C02" w:rsidRPr="007C4F1C" w:rsidRDefault="001C4C02" w:rsidP="001C4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6C46E628" w14:textId="3BE11A8F" w:rsidR="001C4C02" w:rsidRPr="00C610B3" w:rsidRDefault="001C4C02" w:rsidP="001C4C0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15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12,912</w:t>
            </w:r>
          </w:p>
        </w:tc>
        <w:tc>
          <w:tcPr>
            <w:tcW w:w="237" w:type="dxa"/>
            <w:shd w:val="clear" w:color="auto" w:fill="auto"/>
          </w:tcPr>
          <w:p w14:paraId="76F873B4" w14:textId="77777777" w:rsidR="001C4C02" w:rsidRPr="007C4F1C" w:rsidRDefault="001C4C02" w:rsidP="001C4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47BC53D" w14:textId="79B45696" w:rsidR="001C4C02" w:rsidRDefault="001C4C02" w:rsidP="001C4C0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4A90F3" w14:textId="77777777" w:rsidR="001C4C02" w:rsidRPr="007C4F1C" w:rsidRDefault="001C4C02" w:rsidP="001C4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A7814F" w14:textId="3FCB066E" w:rsidR="001C4C02" w:rsidRPr="00C610B3" w:rsidRDefault="001C4C02" w:rsidP="001C4C0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15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12,912</w:t>
            </w:r>
          </w:p>
        </w:tc>
      </w:tr>
    </w:tbl>
    <w:p w14:paraId="4685686F" w14:textId="77777777" w:rsidR="008349B0" w:rsidRDefault="008349B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7BC2A4A3" w14:textId="7532EB3C" w:rsidR="008349B0" w:rsidRDefault="008349B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3D775DE6" w14:textId="77777777" w:rsidR="008349B0" w:rsidRPr="00CA7FC3" w:rsidRDefault="008349B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3C28C4C5" w14:textId="53E80BBD" w:rsidR="006C17D4" w:rsidRPr="0002168F" w:rsidRDefault="00CA3B7C" w:rsidP="00151F4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t>เงินล</w:t>
      </w:r>
      <w:r w:rsidRPr="0002168F">
        <w:rPr>
          <w:rFonts w:ascii="Angsana New" w:hAnsi="Angsana New" w:hint="cs"/>
          <w:sz w:val="30"/>
          <w:szCs w:val="30"/>
          <w:cs/>
        </w:rPr>
        <w:t>งทุนในบริษัท</w:t>
      </w:r>
      <w:r w:rsidR="00D564D1" w:rsidRPr="0002168F">
        <w:rPr>
          <w:rFonts w:ascii="Angsana New" w:hAnsi="Angsana New" w:hint="cs"/>
          <w:sz w:val="30"/>
          <w:szCs w:val="30"/>
          <w:cs/>
          <w:lang w:val="en-US"/>
        </w:rPr>
        <w:t>ย่อย</w:t>
      </w:r>
    </w:p>
    <w:p w14:paraId="219B3FE1" w14:textId="77777777" w:rsidR="00151F40" w:rsidRPr="0002168F" w:rsidRDefault="00151F40" w:rsidP="00151F40">
      <w:pPr>
        <w:rPr>
          <w:sz w:val="24"/>
          <w:szCs w:val="24"/>
          <w:cs/>
          <w:lang w:val="x-none" w:eastAsia="x-none"/>
        </w:rPr>
      </w:pPr>
    </w:p>
    <w:p w14:paraId="6BB6D737" w14:textId="77777777" w:rsidR="00CC32EB" w:rsidRPr="0002168F" w:rsidRDefault="00CC32EB" w:rsidP="00CC3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216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</w:t>
      </w:r>
    </w:p>
    <w:p w14:paraId="606B5BF4" w14:textId="77777777" w:rsidR="00CC32EB" w:rsidRPr="0002168F" w:rsidRDefault="00CC32EB" w:rsidP="00CC3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10"/>
          <w:sz w:val="20"/>
          <w:szCs w:val="20"/>
        </w:rPr>
      </w:pPr>
    </w:p>
    <w:p w14:paraId="5E54C90C" w14:textId="77777777" w:rsidR="00382A1C" w:rsidRPr="0002168F" w:rsidRDefault="00382A1C" w:rsidP="00382A1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02168F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เมื่อวันที่</w:t>
      </w:r>
      <w:r w:rsidRPr="0002168F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/>
          <w:spacing w:val="-2"/>
          <w:sz w:val="30"/>
          <w:szCs w:val="30"/>
          <w:lang w:val="en-US" w:bidi="th-TH"/>
        </w:rPr>
        <w:t>23</w:t>
      </w:r>
      <w:r w:rsidRPr="0002168F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มิถุนายน</w:t>
      </w:r>
      <w:r w:rsidRPr="0002168F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/>
          <w:spacing w:val="-2"/>
          <w:sz w:val="30"/>
          <w:szCs w:val="30"/>
          <w:lang w:bidi="th-TH"/>
        </w:rPr>
        <w:t>2566</w:t>
      </w:r>
      <w:r w:rsidRPr="0002168F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ที่ประชุมคณะกรรมการของบริษัทมีมติอนุมัติให้จัดตั้งบริษัทย่อยแห่งใหม่</w:t>
      </w:r>
      <w:r w:rsidRPr="0002168F">
        <w:rPr>
          <w:rFonts w:asciiTheme="majorBidi" w:hAnsiTheme="majorBidi"/>
          <w:spacing w:val="-2"/>
          <w:sz w:val="30"/>
          <w:szCs w:val="30"/>
          <w:cs/>
          <w:lang w:bidi="th-TH"/>
        </w:rPr>
        <w:br/>
      </w:r>
      <w:r w:rsidRPr="0002168F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ในประเทศไทย</w:t>
      </w:r>
      <w:r w:rsidRPr="0002168F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โดยดำเนินธุรกิจห้องเย็นและผลิตสินค้าซึ่งได้แก่</w:t>
      </w:r>
      <w:r w:rsidRPr="0002168F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บริษัท</w:t>
      </w:r>
      <w:r w:rsidRPr="0002168F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ฟู้ด</w:t>
      </w:r>
      <w:r w:rsidRPr="0002168F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ฟิวเจอร์ส</w:t>
      </w:r>
      <w:r w:rsidRPr="0002168F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จำกัด</w:t>
      </w:r>
      <w:r w:rsidRPr="0002168F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มีทุนจดทะเบียนจำนวนเงิน</w:t>
      </w:r>
      <w:r w:rsidRPr="0002168F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/>
          <w:spacing w:val="-6"/>
          <w:sz w:val="30"/>
          <w:szCs w:val="30"/>
          <w:lang w:bidi="th-TH"/>
        </w:rPr>
        <w:t>100</w:t>
      </w:r>
      <w:r w:rsidRPr="0002168F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ล้านบาท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 (</w:t>
      </w:r>
      <w:r w:rsidRPr="0002168F">
        <w:rPr>
          <w:rFonts w:asciiTheme="majorBidi" w:hAnsiTheme="majorBidi"/>
          <w:sz w:val="30"/>
          <w:szCs w:val="30"/>
          <w:lang w:bidi="th-TH"/>
        </w:rPr>
        <w:t>10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ล้านหุ้น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มูลค่าหุ้นละ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/>
          <w:sz w:val="30"/>
          <w:szCs w:val="30"/>
          <w:lang w:bidi="th-TH"/>
        </w:rPr>
        <w:t>10.00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บาท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)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โดยบริษัทถือหุ้นในสัดส่วนร้อยละ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/>
          <w:sz w:val="30"/>
          <w:szCs w:val="30"/>
          <w:lang w:bidi="th-TH"/>
        </w:rPr>
        <w:t>99.99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และชำระค่าหุ้นร้อยละ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/>
          <w:sz w:val="30"/>
          <w:szCs w:val="30"/>
          <w:lang w:bidi="th-TH"/>
        </w:rPr>
        <w:t>25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ของทุนจดทะเบียนเป็นจำนวนเงิน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/>
          <w:sz w:val="30"/>
          <w:szCs w:val="30"/>
          <w:lang w:bidi="th-TH"/>
        </w:rPr>
        <w:t>25.00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ล้านบาทและบริษัทย่อยดังกล่าวได้จดทะเบียนกับกระทรวงพาณิชย์แล้วเมื่อวันที่</w:t>
      </w:r>
      <w:r w:rsidRPr="0002168F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02168F">
        <w:rPr>
          <w:rFonts w:asciiTheme="majorBidi" w:hAnsiTheme="majorBidi"/>
          <w:sz w:val="30"/>
          <w:szCs w:val="30"/>
          <w:lang w:val="en-US" w:bidi="th-TH"/>
        </w:rPr>
        <w:t>5</w:t>
      </w:r>
      <w:r w:rsidRPr="0002168F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กรกฎาคม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/>
          <w:sz w:val="30"/>
          <w:szCs w:val="30"/>
          <w:lang w:bidi="th-TH"/>
        </w:rPr>
        <w:t>2566</w:t>
      </w:r>
    </w:p>
    <w:p w14:paraId="75B1B6D9" w14:textId="77777777" w:rsidR="00382A1C" w:rsidRPr="0002168F" w:rsidRDefault="00382A1C" w:rsidP="00382A1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3DC09120" w14:textId="3FC77507" w:rsidR="00382A1C" w:rsidRPr="007E57A9" w:rsidRDefault="00382A1C" w:rsidP="00382A1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02168F">
        <w:rPr>
          <w:rFonts w:asciiTheme="majorBidi" w:hAnsiTheme="majorBidi" w:hint="cs"/>
          <w:sz w:val="30"/>
          <w:szCs w:val="30"/>
          <w:cs/>
        </w:rPr>
        <w:t>เมื่อ</w:t>
      </w:r>
      <w:r w:rsidRPr="0002168F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02168F">
        <w:rPr>
          <w:rFonts w:asciiTheme="majorBidi" w:hAnsiTheme="majorBidi"/>
          <w:sz w:val="30"/>
          <w:szCs w:val="30"/>
          <w:lang w:val="en-US" w:bidi="th-TH"/>
        </w:rPr>
        <w:t xml:space="preserve">4 </w:t>
      </w:r>
      <w:r w:rsidRPr="0002168F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สิงหาคม </w:t>
      </w:r>
      <w:r w:rsidRPr="0002168F">
        <w:rPr>
          <w:rFonts w:asciiTheme="majorBidi" w:hAnsiTheme="majorBidi"/>
          <w:sz w:val="30"/>
          <w:szCs w:val="30"/>
          <w:lang w:val="en-US" w:bidi="th-TH"/>
        </w:rPr>
        <w:t>2566</w:t>
      </w:r>
      <w:r w:rsidRPr="0002168F">
        <w:rPr>
          <w:rFonts w:asciiTheme="majorBidi" w:hAnsiTheme="majorBidi" w:hint="cs"/>
          <w:sz w:val="30"/>
          <w:szCs w:val="30"/>
          <w:cs/>
        </w:rPr>
        <w:t xml:space="preserve">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ที่</w:t>
      </w:r>
      <w:r w:rsidRPr="0002168F">
        <w:rPr>
          <w:rFonts w:asciiTheme="majorBidi" w:hAnsiTheme="majorBidi" w:hint="cs"/>
          <w:sz w:val="30"/>
          <w:szCs w:val="30"/>
          <w:cs/>
        </w:rPr>
        <w:t>ประชุม</w:t>
      </w:r>
      <w:r w:rsidR="00957C9E">
        <w:rPr>
          <w:rFonts w:asciiTheme="majorBidi" w:hAnsiTheme="majorBidi" w:hint="cs"/>
          <w:sz w:val="30"/>
          <w:szCs w:val="30"/>
          <w:cs/>
          <w:lang w:bidi="th-TH"/>
        </w:rPr>
        <w:t>วิ</w:t>
      </w:r>
      <w:r w:rsidRPr="0002168F">
        <w:rPr>
          <w:rFonts w:asciiTheme="majorBidi" w:hAnsiTheme="majorBidi" w:hint="cs"/>
          <w:sz w:val="30"/>
          <w:szCs w:val="30"/>
          <w:cs/>
        </w:rPr>
        <w:t xml:space="preserve">สามัญผู้ถือหุ้นของบริษัท ฟู้ด ฟิวเจอร์ส จำกัด มีมติอนุมัติเพิ่มทุนจดทะเบียน จากเดิม </w:t>
      </w:r>
      <w:r w:rsidRPr="0002168F">
        <w:rPr>
          <w:rFonts w:asciiTheme="majorBidi" w:hAnsiTheme="majorBidi"/>
          <w:sz w:val="30"/>
          <w:szCs w:val="30"/>
        </w:rPr>
        <w:t>100</w:t>
      </w:r>
      <w:r w:rsidRPr="0002168F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Pr="0002168F">
        <w:rPr>
          <w:rFonts w:asciiTheme="majorBidi" w:hAnsiTheme="majorBidi"/>
          <w:sz w:val="30"/>
          <w:szCs w:val="30"/>
        </w:rPr>
        <w:t xml:space="preserve"> 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>(</w:t>
      </w:r>
      <w:r w:rsidRPr="0002168F">
        <w:rPr>
          <w:rFonts w:asciiTheme="majorBidi" w:hAnsiTheme="majorBidi"/>
          <w:sz w:val="30"/>
          <w:szCs w:val="30"/>
          <w:lang w:bidi="th-TH"/>
        </w:rPr>
        <w:t>10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ล้านหุ้น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มูลค่าหุ้นละ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/>
          <w:sz w:val="30"/>
          <w:szCs w:val="30"/>
          <w:lang w:bidi="th-TH"/>
        </w:rPr>
        <w:t>10.00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บาท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) </w:t>
      </w:r>
      <w:r w:rsidRPr="0002168F">
        <w:rPr>
          <w:rFonts w:asciiTheme="majorBidi" w:hAnsiTheme="majorBidi" w:hint="cs"/>
          <w:sz w:val="30"/>
          <w:szCs w:val="30"/>
          <w:cs/>
        </w:rPr>
        <w:t xml:space="preserve">เป็น </w:t>
      </w:r>
      <w:r w:rsidRPr="0002168F">
        <w:rPr>
          <w:rFonts w:asciiTheme="majorBidi" w:hAnsiTheme="majorBidi"/>
          <w:sz w:val="30"/>
          <w:szCs w:val="30"/>
        </w:rPr>
        <w:t>150</w:t>
      </w:r>
      <w:r w:rsidRPr="0002168F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Pr="0002168F">
        <w:rPr>
          <w:rFonts w:asciiTheme="majorBidi" w:hAnsiTheme="majorBidi"/>
          <w:sz w:val="30"/>
          <w:szCs w:val="30"/>
        </w:rPr>
        <w:t xml:space="preserve"> 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>(</w:t>
      </w:r>
      <w:r w:rsidRPr="0002168F">
        <w:rPr>
          <w:rFonts w:asciiTheme="majorBidi" w:hAnsiTheme="majorBidi"/>
          <w:sz w:val="30"/>
          <w:szCs w:val="30"/>
          <w:lang w:bidi="th-TH"/>
        </w:rPr>
        <w:t>1</w:t>
      </w:r>
      <w:r w:rsidRPr="0002168F">
        <w:rPr>
          <w:rFonts w:asciiTheme="majorBidi" w:hAnsiTheme="majorBidi"/>
          <w:sz w:val="30"/>
          <w:szCs w:val="30"/>
        </w:rPr>
        <w:t>5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ล้านหุ้น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มูลค่าหุ้นละ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/>
          <w:sz w:val="30"/>
          <w:szCs w:val="30"/>
          <w:lang w:bidi="th-TH"/>
        </w:rPr>
        <w:t>10.00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บาท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>)</w:t>
      </w:r>
      <w:r w:rsidRPr="0002168F">
        <w:rPr>
          <w:rFonts w:asciiTheme="majorBidi" w:hAnsiTheme="majorBidi" w:hint="cs"/>
          <w:sz w:val="30"/>
          <w:szCs w:val="30"/>
          <w:cs/>
        </w:rPr>
        <w:t xml:space="preserve"> แ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ละบริษัทย่อยดังกล่าวได้จดทะเบียน</w:t>
      </w:r>
      <w:r w:rsidR="0040071C">
        <w:rPr>
          <w:rFonts w:asciiTheme="majorBidi" w:hAnsiTheme="majorBidi" w:hint="cs"/>
          <w:sz w:val="30"/>
          <w:szCs w:val="30"/>
          <w:cs/>
          <w:lang w:bidi="th-TH"/>
        </w:rPr>
        <w:t>การเพิ่มทุน</w:t>
      </w:r>
      <w:r w:rsidRPr="0002168F">
        <w:rPr>
          <w:rFonts w:asciiTheme="majorBidi" w:hAnsiTheme="majorBidi" w:hint="cs"/>
          <w:sz w:val="30"/>
          <w:szCs w:val="30"/>
          <w:cs/>
          <w:lang w:bidi="th-TH"/>
        </w:rPr>
        <w:t>กับกระทรวงพาณิชย์แล้วเมื่อวันที่</w:t>
      </w:r>
      <w:r w:rsidRPr="0002168F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02168F">
        <w:rPr>
          <w:rFonts w:asciiTheme="majorBidi" w:hAnsiTheme="majorBidi"/>
          <w:sz w:val="30"/>
          <w:szCs w:val="30"/>
          <w:lang w:val="en-US" w:bidi="th-TH"/>
        </w:rPr>
        <w:t>9</w:t>
      </w:r>
      <w:r w:rsidRPr="0002168F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สิงหาคม</w:t>
      </w:r>
      <w:r w:rsidRPr="0002168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02168F">
        <w:rPr>
          <w:rFonts w:asciiTheme="majorBidi" w:hAnsiTheme="majorBidi"/>
          <w:sz w:val="30"/>
          <w:szCs w:val="30"/>
          <w:lang w:bidi="th-TH"/>
        </w:rPr>
        <w:t>2566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AF21C2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="00630849">
        <w:rPr>
          <w:rFonts w:asciiTheme="majorBidi" w:hAnsiTheme="majorBidi" w:hint="cs"/>
          <w:sz w:val="30"/>
          <w:szCs w:val="30"/>
          <w:cs/>
          <w:lang w:bidi="th-TH"/>
        </w:rPr>
        <w:t>ในวันเดียวกัน ผู้ถือหุ้นของ</w:t>
      </w:r>
      <w:r w:rsidR="007E57A9">
        <w:rPr>
          <w:rFonts w:asciiTheme="majorBidi" w:hAnsiTheme="majorBidi" w:hint="cs"/>
          <w:sz w:val="30"/>
          <w:szCs w:val="30"/>
          <w:cs/>
          <w:lang w:bidi="th-TH"/>
        </w:rPr>
        <w:t xml:space="preserve">บริษัทย่อยมีมติให้เรียกชำระค่าหุ้นสามัญร้อยละ </w:t>
      </w:r>
      <w:r w:rsidR="007E57A9">
        <w:rPr>
          <w:rFonts w:asciiTheme="majorBidi" w:hAnsiTheme="majorBidi"/>
          <w:sz w:val="30"/>
          <w:szCs w:val="30"/>
          <w:lang w:val="en-US" w:bidi="th-TH"/>
        </w:rPr>
        <w:t>35</w:t>
      </w:r>
      <w:r w:rsidR="007E57A9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ของทุนจดทะเบียน </w:t>
      </w:r>
      <w:r w:rsidR="007E57A9">
        <w:rPr>
          <w:rFonts w:asciiTheme="majorBidi" w:hAnsiTheme="majorBidi"/>
          <w:sz w:val="30"/>
          <w:szCs w:val="30"/>
          <w:lang w:val="en-US" w:bidi="th-TH"/>
        </w:rPr>
        <w:t>150</w:t>
      </w:r>
      <w:r w:rsidR="007E57A9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ล้านบาท</w:t>
      </w:r>
      <w:r w:rsidR="009C6783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9C6783">
        <w:rPr>
          <w:rFonts w:asciiTheme="majorBidi" w:hAnsiTheme="majorBidi" w:hint="cs"/>
          <w:sz w:val="30"/>
          <w:szCs w:val="30"/>
          <w:cs/>
          <w:lang w:val="en-US" w:bidi="th-TH"/>
        </w:rPr>
        <w:t>โดยบริษัทได้ชำระค่าหุ้นดังกล่าว</w:t>
      </w:r>
      <w:r w:rsidR="00F4137D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เป็นจำนวนเงิน </w:t>
      </w:r>
      <w:r w:rsidR="00C905AA">
        <w:rPr>
          <w:rFonts w:asciiTheme="majorBidi" w:hAnsiTheme="majorBidi"/>
          <w:sz w:val="30"/>
          <w:szCs w:val="30"/>
          <w:lang w:val="en-US" w:bidi="th-TH"/>
        </w:rPr>
        <w:t>27.50</w:t>
      </w:r>
      <w:r w:rsidR="00C905AA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ล้านบาท</w:t>
      </w:r>
    </w:p>
    <w:p w14:paraId="52E97659" w14:textId="77777777" w:rsidR="00CC32EB" w:rsidRPr="00CC32EB" w:rsidRDefault="00CC32EB" w:rsidP="00CC3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5A495BA" w14:textId="77777777" w:rsidR="000A58DC" w:rsidRDefault="000A5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8A79B03" w14:textId="08174128" w:rsidR="00B74353" w:rsidRPr="0002168F" w:rsidRDefault="00B74353" w:rsidP="00B7435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เงินล</w:t>
      </w:r>
      <w:r w:rsidRPr="0002168F">
        <w:rPr>
          <w:rFonts w:ascii="Angsana New" w:hAnsi="Angsana New" w:hint="cs"/>
          <w:sz w:val="30"/>
          <w:szCs w:val="30"/>
          <w:cs/>
        </w:rPr>
        <w:t>งทุนใน</w:t>
      </w:r>
      <w:r w:rsidRPr="0002168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02168F">
        <w:rPr>
          <w:rFonts w:ascii="Angsana New" w:hAnsi="Angsana New" w:hint="cs"/>
          <w:sz w:val="30"/>
          <w:szCs w:val="30"/>
          <w:cs/>
        </w:rPr>
        <w:t>ร่วม</w:t>
      </w:r>
    </w:p>
    <w:p w14:paraId="0A460B87" w14:textId="77777777" w:rsidR="00B74353" w:rsidRDefault="00B74353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73B19F7" w14:textId="3C34E2A8" w:rsidR="003B27B6" w:rsidRDefault="003B27B6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" w:name="_Hlk150286598"/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</w:t>
      </w:r>
    </w:p>
    <w:p w14:paraId="562EFEE4" w14:textId="565CEAF0" w:rsidR="008349B0" w:rsidRDefault="008349B0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236"/>
        <w:gridCol w:w="1170"/>
        <w:gridCol w:w="236"/>
        <w:gridCol w:w="1148"/>
        <w:gridCol w:w="270"/>
        <w:gridCol w:w="1080"/>
        <w:gridCol w:w="236"/>
        <w:gridCol w:w="1204"/>
      </w:tblGrid>
      <w:tr w:rsidR="004F2427" w:rsidRPr="007C4F1C" w14:paraId="4A1D42AB" w14:textId="77777777" w:rsidTr="00F61BB1">
        <w:tc>
          <w:tcPr>
            <w:tcW w:w="3690" w:type="dxa"/>
            <w:shd w:val="clear" w:color="auto" w:fill="auto"/>
          </w:tcPr>
          <w:p w14:paraId="7E45F32C" w14:textId="77777777" w:rsidR="004F2427" w:rsidRPr="007C4F1C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C8EE51B" w14:textId="77777777" w:rsidR="004F2427" w:rsidRPr="007C4F1C" w:rsidRDefault="004F2427" w:rsidP="004F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F81C0A" w14:textId="051BFF37" w:rsidR="004F2427" w:rsidRPr="00DF53AE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40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958A6A9" w14:textId="77777777" w:rsidR="004F2427" w:rsidRPr="00DF53AE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8FEAB7C" w14:textId="11363319" w:rsidR="004F2427" w:rsidRPr="00DF53AE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</w:p>
        </w:tc>
        <w:tc>
          <w:tcPr>
            <w:tcW w:w="270" w:type="dxa"/>
            <w:shd w:val="clear" w:color="auto" w:fill="auto"/>
          </w:tcPr>
          <w:p w14:paraId="3D05AB42" w14:textId="77777777" w:rsidR="004F2427" w:rsidRPr="00DF53AE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01162886" w14:textId="646CF57A" w:rsidR="004F2427" w:rsidRPr="00DF53AE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427" w:rsidRPr="007C4F1C" w14:paraId="54E1C1B4" w14:textId="77777777" w:rsidTr="00960A9E">
        <w:tc>
          <w:tcPr>
            <w:tcW w:w="3690" w:type="dxa"/>
            <w:shd w:val="clear" w:color="auto" w:fill="auto"/>
          </w:tcPr>
          <w:p w14:paraId="3AE1E468" w14:textId="77777777" w:rsidR="004F2427" w:rsidRPr="007C4F1C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7C4F1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070439E2" w14:textId="77777777" w:rsidR="004F2427" w:rsidRPr="007C4F1C" w:rsidRDefault="004F2427" w:rsidP="004F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2D4D3F" w14:textId="2CA3FF53" w:rsidR="004F2427" w:rsidRPr="00DF53AE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53AE">
              <w:rPr>
                <w:rFonts w:ascii="Angsana New" w:hAnsi="Angsana New"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CF941EE" w14:textId="77777777" w:rsidR="004F2427" w:rsidRPr="00DF53AE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1630B58" w14:textId="68D0EFD9" w:rsidR="004F2427" w:rsidRPr="00DF53AE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53AE">
              <w:rPr>
                <w:rFonts w:ascii="Angsana New" w:hAnsi="Angsana New"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FB71E89" w14:textId="77777777" w:rsidR="004F2427" w:rsidRPr="00DF53AE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1B595F" w14:textId="32FA11D9" w:rsidR="004F2427" w:rsidRPr="00DF53AE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53AE">
              <w:rPr>
                <w:rFonts w:ascii="Angsana New" w:hAnsi="Angsana New"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7403EB2" w14:textId="77777777" w:rsidR="004F2427" w:rsidRPr="00DF53AE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6B1FA71" w14:textId="4011F351" w:rsidR="004F2427" w:rsidRPr="00DF53AE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53AE">
              <w:rPr>
                <w:rFonts w:ascii="Angsana New" w:hAnsi="Angsana New"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4F2427" w:rsidRPr="007C4F1C" w14:paraId="49CC27D9" w14:textId="77777777" w:rsidTr="00960A9E">
        <w:tc>
          <w:tcPr>
            <w:tcW w:w="3690" w:type="dxa"/>
            <w:shd w:val="clear" w:color="auto" w:fill="auto"/>
          </w:tcPr>
          <w:p w14:paraId="73D0EB82" w14:textId="77777777" w:rsidR="004F2427" w:rsidRPr="007C4F1C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0E7C141" w14:textId="77777777" w:rsidR="004F2427" w:rsidRPr="007C4F1C" w:rsidRDefault="004F2427" w:rsidP="004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44" w:type="dxa"/>
            <w:gridSpan w:val="7"/>
            <w:shd w:val="clear" w:color="auto" w:fill="auto"/>
            <w:vAlign w:val="bottom"/>
          </w:tcPr>
          <w:p w14:paraId="45EDAB29" w14:textId="77777777" w:rsidR="004F2427" w:rsidRPr="00DF53AE" w:rsidRDefault="004F2427" w:rsidP="004F24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F53AE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754F7" w:rsidRPr="007C4F1C" w14:paraId="146080CE" w14:textId="77777777" w:rsidTr="00960A9E">
        <w:tc>
          <w:tcPr>
            <w:tcW w:w="3690" w:type="dxa"/>
            <w:shd w:val="clear" w:color="auto" w:fill="auto"/>
          </w:tcPr>
          <w:p w14:paraId="38219583" w14:textId="77777777" w:rsidR="00E754F7" w:rsidRPr="007C4F1C" w:rsidRDefault="00E754F7" w:rsidP="00E75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4F1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C4F1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7B7188B8" w14:textId="77777777" w:rsidR="00E754F7" w:rsidRPr="007C4F1C" w:rsidRDefault="00E754F7" w:rsidP="00E75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96FBA5" w14:textId="6CCFB6DB" w:rsidR="00E754F7" w:rsidRPr="00DF53AE" w:rsidRDefault="00E754F7" w:rsidP="00E754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E1F42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E1F42">
              <w:rPr>
                <w:rFonts w:ascii="Angsana New" w:hAnsi="Angsana New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36" w:type="dxa"/>
            <w:shd w:val="clear" w:color="auto" w:fill="auto"/>
          </w:tcPr>
          <w:p w14:paraId="3440CC13" w14:textId="77777777" w:rsidR="00E754F7" w:rsidRPr="00DF53AE" w:rsidRDefault="00E754F7" w:rsidP="00E754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34E1B44B" w14:textId="1929D148" w:rsidR="00E754F7" w:rsidRPr="00DF53AE" w:rsidRDefault="00E754F7" w:rsidP="00E754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142,220</w:t>
            </w:r>
          </w:p>
        </w:tc>
        <w:tc>
          <w:tcPr>
            <w:tcW w:w="270" w:type="dxa"/>
            <w:shd w:val="clear" w:color="auto" w:fill="auto"/>
          </w:tcPr>
          <w:p w14:paraId="51CE6E59" w14:textId="77777777" w:rsidR="00E754F7" w:rsidRPr="00DF53AE" w:rsidRDefault="00E754F7" w:rsidP="00E7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6C22A5" w14:textId="64692E69" w:rsidR="00E754F7" w:rsidRPr="00DF53AE" w:rsidRDefault="00E754F7" w:rsidP="00E754F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42,177</w:t>
            </w:r>
          </w:p>
        </w:tc>
        <w:tc>
          <w:tcPr>
            <w:tcW w:w="236" w:type="dxa"/>
            <w:shd w:val="clear" w:color="auto" w:fill="auto"/>
          </w:tcPr>
          <w:p w14:paraId="0A7A1DBD" w14:textId="77777777" w:rsidR="00E754F7" w:rsidRPr="00DF53AE" w:rsidRDefault="00E754F7" w:rsidP="00E754F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9D390A3" w14:textId="02815702" w:rsidR="00E754F7" w:rsidRPr="00DF53AE" w:rsidRDefault="00E754F7" w:rsidP="00E754F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42,177</w:t>
            </w:r>
          </w:p>
        </w:tc>
      </w:tr>
      <w:tr w:rsidR="00E754F7" w:rsidRPr="007C4F1C" w14:paraId="0DA7B0A6" w14:textId="77777777" w:rsidTr="00960A9E">
        <w:tc>
          <w:tcPr>
            <w:tcW w:w="3690" w:type="dxa"/>
            <w:shd w:val="clear" w:color="auto" w:fill="auto"/>
          </w:tcPr>
          <w:p w14:paraId="553A0C2B" w14:textId="6119C6FE" w:rsidR="00E754F7" w:rsidRPr="007C4F1C" w:rsidRDefault="00E754F7" w:rsidP="00E75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ส่วนแบ่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งขาดทุน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2EF1A357" w14:textId="77777777" w:rsidR="00E754F7" w:rsidRPr="007C4F1C" w:rsidRDefault="00E754F7" w:rsidP="00E75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1412A8" w14:textId="19B3FE9E" w:rsidR="00E754F7" w:rsidRPr="00DF53AE" w:rsidRDefault="00E754F7" w:rsidP="00E754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E1F42">
              <w:rPr>
                <w:rFonts w:ascii="Angsana New" w:hAnsi="Angsana New"/>
                <w:sz w:val="28"/>
                <w:szCs w:val="28"/>
                <w:lang w:val="en-US" w:bidi="th-TH"/>
              </w:rPr>
              <w:t>4,590</w:t>
            </w: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1C668A" w14:textId="77777777" w:rsidR="00E754F7" w:rsidRPr="00DF53AE" w:rsidRDefault="00E754F7" w:rsidP="00E754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649675C0" w14:textId="01E17D8F" w:rsidR="00E754F7" w:rsidRPr="00DF53AE" w:rsidRDefault="00E754F7" w:rsidP="00E754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(373)</w:t>
            </w:r>
          </w:p>
        </w:tc>
        <w:tc>
          <w:tcPr>
            <w:tcW w:w="270" w:type="dxa"/>
            <w:shd w:val="clear" w:color="auto" w:fill="auto"/>
          </w:tcPr>
          <w:p w14:paraId="7B303ABC" w14:textId="77777777" w:rsidR="00E754F7" w:rsidRPr="00DF53AE" w:rsidRDefault="00E754F7" w:rsidP="00E7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4A4566" w14:textId="322656A0" w:rsidR="00E754F7" w:rsidRPr="00DF53AE" w:rsidRDefault="00E754F7" w:rsidP="00E754F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54FA5A" w14:textId="77777777" w:rsidR="00E754F7" w:rsidRPr="00DF53AE" w:rsidRDefault="00E754F7" w:rsidP="00E754F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7150D2F" w14:textId="3854258F" w:rsidR="00E754F7" w:rsidRPr="00DF53AE" w:rsidRDefault="00E754F7" w:rsidP="00E754F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C22EF" w:rsidRPr="007C4F1C" w14:paraId="2D728604" w14:textId="77777777" w:rsidTr="00960A9E">
        <w:tc>
          <w:tcPr>
            <w:tcW w:w="3690" w:type="dxa"/>
            <w:shd w:val="clear" w:color="auto" w:fill="auto"/>
          </w:tcPr>
          <w:p w14:paraId="75308B58" w14:textId="77777777" w:rsidR="006C22EF" w:rsidRPr="00005EA7" w:rsidRDefault="006C22EF" w:rsidP="006C2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05EA7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25EB444" w14:textId="77777777" w:rsidR="006C22EF" w:rsidRPr="007C4F1C" w:rsidRDefault="006C22EF" w:rsidP="006C2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3673EF" w14:textId="50BE3816" w:rsidR="006C22EF" w:rsidRPr="00DF53AE" w:rsidRDefault="006C22EF" w:rsidP="006C22E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0A92DB" w14:textId="77777777" w:rsidR="006C22EF" w:rsidRPr="00DF53AE" w:rsidRDefault="006C22EF" w:rsidP="006C22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7AB0BF23" w14:textId="3D55CDEE" w:rsidR="006C22EF" w:rsidRPr="00DF53AE" w:rsidRDefault="006C22EF" w:rsidP="006C22E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(1,593)</w:t>
            </w:r>
          </w:p>
        </w:tc>
        <w:tc>
          <w:tcPr>
            <w:tcW w:w="270" w:type="dxa"/>
            <w:shd w:val="clear" w:color="auto" w:fill="auto"/>
          </w:tcPr>
          <w:p w14:paraId="69A18AE9" w14:textId="77777777" w:rsidR="006C22EF" w:rsidRPr="00DF53AE" w:rsidRDefault="006C22EF" w:rsidP="006C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5B0DBE" w14:textId="03D601DC" w:rsidR="006C22EF" w:rsidRPr="00DF53AE" w:rsidRDefault="006C22EF" w:rsidP="006C22E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2B30F4" w14:textId="77777777" w:rsidR="006C22EF" w:rsidRPr="00DF53AE" w:rsidRDefault="006C22EF" w:rsidP="006C2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101CF17" w14:textId="02936329" w:rsidR="006C22EF" w:rsidRPr="00DF53AE" w:rsidRDefault="006C22EF" w:rsidP="006C22EF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C22EF" w:rsidRPr="007C4F1C" w14:paraId="73BEFBC1" w14:textId="77777777" w:rsidTr="00960A9E">
        <w:tc>
          <w:tcPr>
            <w:tcW w:w="3690" w:type="dxa"/>
            <w:shd w:val="clear" w:color="auto" w:fill="auto"/>
          </w:tcPr>
          <w:p w14:paraId="1D8C0712" w14:textId="77777777" w:rsidR="006C22EF" w:rsidRPr="007C4F1C" w:rsidRDefault="006C22EF" w:rsidP="006C2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ผลต่างของอัตราแลกเปลี่ยนจาก</w:t>
            </w:r>
          </w:p>
          <w:p w14:paraId="1FF7F92F" w14:textId="77777777" w:rsidR="006C22EF" w:rsidRPr="007C4F1C" w:rsidRDefault="006C22EF" w:rsidP="006C2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071F4A08" w14:textId="77777777" w:rsidR="006C22EF" w:rsidRPr="007C4F1C" w:rsidRDefault="006C22EF" w:rsidP="006C2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9B06C9" w14:textId="77777777" w:rsidR="006C22EF" w:rsidRPr="00DF53AE" w:rsidRDefault="006C22EF" w:rsidP="006C22E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81A36C7" w14:textId="7EE033AF" w:rsidR="006C22EF" w:rsidRPr="00DF53AE" w:rsidRDefault="006C22EF" w:rsidP="006C22E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</w:t>
            </w: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624)</w:t>
            </w:r>
          </w:p>
        </w:tc>
        <w:tc>
          <w:tcPr>
            <w:tcW w:w="236" w:type="dxa"/>
            <w:shd w:val="clear" w:color="auto" w:fill="auto"/>
          </w:tcPr>
          <w:p w14:paraId="50B4622F" w14:textId="77777777" w:rsidR="006C22EF" w:rsidRPr="00DF53AE" w:rsidRDefault="006C22EF" w:rsidP="006C22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1FE548BB" w14:textId="77777777" w:rsidR="006C22EF" w:rsidRPr="00DF53AE" w:rsidRDefault="006C22EF" w:rsidP="006C22E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DC6A27A" w14:textId="3A23DFD6" w:rsidR="006C22EF" w:rsidRPr="00DF53AE" w:rsidRDefault="006C22EF" w:rsidP="006C22E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2,906</w:t>
            </w:r>
          </w:p>
        </w:tc>
        <w:tc>
          <w:tcPr>
            <w:tcW w:w="270" w:type="dxa"/>
            <w:shd w:val="clear" w:color="auto" w:fill="auto"/>
          </w:tcPr>
          <w:p w14:paraId="1853CF5B" w14:textId="77777777" w:rsidR="006C22EF" w:rsidRPr="00DF53AE" w:rsidRDefault="006C22EF" w:rsidP="006C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11FE35" w14:textId="77777777" w:rsidR="006C22EF" w:rsidRPr="00DF53AE" w:rsidRDefault="006C22EF" w:rsidP="006C22EF">
            <w:pPr>
              <w:pStyle w:val="acctfourfigures"/>
              <w:tabs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80B7373" w14:textId="01521452" w:rsidR="006C22EF" w:rsidRPr="00DF53AE" w:rsidRDefault="006C22EF" w:rsidP="006C22E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58D725" w14:textId="77777777" w:rsidR="006C22EF" w:rsidRPr="00DF53AE" w:rsidRDefault="006C22EF" w:rsidP="006C2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06E7A33" w14:textId="77777777" w:rsidR="006C22EF" w:rsidRPr="00DF53AE" w:rsidRDefault="006C22EF" w:rsidP="006C22EF">
            <w:pPr>
              <w:pStyle w:val="acctfourfigures"/>
              <w:tabs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E4838FC" w14:textId="5952EEA3" w:rsidR="006C22EF" w:rsidRPr="00DF53AE" w:rsidRDefault="006C22EF" w:rsidP="006C22EF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C22EF" w:rsidRPr="007C4F1C" w14:paraId="3C7B4208" w14:textId="77777777" w:rsidTr="00960A9E">
        <w:tc>
          <w:tcPr>
            <w:tcW w:w="3690" w:type="dxa"/>
            <w:shd w:val="clear" w:color="auto" w:fill="auto"/>
          </w:tcPr>
          <w:p w14:paraId="00CCFDA6" w14:textId="77777777" w:rsidR="006C22EF" w:rsidRPr="008E2613" w:rsidRDefault="006C22EF" w:rsidP="006C2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E26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261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32B7762" w14:textId="77777777" w:rsidR="006C22EF" w:rsidRPr="007C4F1C" w:rsidRDefault="006C22EF" w:rsidP="006C2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FDFA4" w14:textId="6B37CA18" w:rsidR="006C22EF" w:rsidRPr="00DF53AE" w:rsidRDefault="006C22EF" w:rsidP="006C22E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</w:t>
            </w:r>
            <w:r w:rsidRPr="00DF53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236" w:type="dxa"/>
            <w:shd w:val="clear" w:color="auto" w:fill="auto"/>
          </w:tcPr>
          <w:p w14:paraId="3B83713E" w14:textId="77777777" w:rsidR="006C22EF" w:rsidRPr="00DF53AE" w:rsidRDefault="006C22EF" w:rsidP="006C22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C291F" w14:textId="27FB5D9D" w:rsidR="006C22EF" w:rsidRPr="00DF53AE" w:rsidRDefault="006C22EF" w:rsidP="006C22E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143,160</w:t>
            </w:r>
          </w:p>
        </w:tc>
        <w:tc>
          <w:tcPr>
            <w:tcW w:w="270" w:type="dxa"/>
            <w:shd w:val="clear" w:color="auto" w:fill="auto"/>
          </w:tcPr>
          <w:p w14:paraId="4DE25CAF" w14:textId="77777777" w:rsidR="006C22EF" w:rsidRPr="00DF53AE" w:rsidRDefault="006C22EF" w:rsidP="006C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A77ED" w14:textId="44E231D4" w:rsidR="006C22EF" w:rsidRPr="00DF53AE" w:rsidRDefault="006C22EF" w:rsidP="006C22E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42,177</w:t>
            </w:r>
          </w:p>
        </w:tc>
        <w:tc>
          <w:tcPr>
            <w:tcW w:w="236" w:type="dxa"/>
            <w:shd w:val="clear" w:color="auto" w:fill="auto"/>
          </w:tcPr>
          <w:p w14:paraId="2CA7641D" w14:textId="77777777" w:rsidR="006C22EF" w:rsidRPr="00DF53AE" w:rsidRDefault="006C22EF" w:rsidP="006C2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87C09" w14:textId="6EF38860" w:rsidR="006C22EF" w:rsidRPr="00DF53AE" w:rsidRDefault="006C22EF" w:rsidP="006C22E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42,177</w:t>
            </w:r>
          </w:p>
        </w:tc>
      </w:tr>
    </w:tbl>
    <w:p w14:paraId="37A02F15" w14:textId="69A15559" w:rsidR="003B27B6" w:rsidRDefault="003B27B6" w:rsidP="0083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AA121D1" w14:textId="3F3C2C65" w:rsidR="003B27B6" w:rsidRPr="007B3117" w:rsidRDefault="0083623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083093" w:rsidRPr="007B3117">
        <w:rPr>
          <w:rFonts w:ascii="Angsana New" w:hAnsi="Angsana New"/>
          <w:sz w:val="30"/>
          <w:szCs w:val="30"/>
          <w:cs/>
        </w:rPr>
        <w:t>บริษัทบันทึกเงินลงทุนในบริษัท</w:t>
      </w:r>
      <w:r w:rsidR="00083093" w:rsidRPr="007B3117">
        <w:rPr>
          <w:rFonts w:ascii="Angsana New" w:hAnsi="Angsana New" w:hint="cs"/>
          <w:sz w:val="30"/>
          <w:szCs w:val="30"/>
          <w:cs/>
        </w:rPr>
        <w:t>ร่วมในต่างประเทศตาม</w:t>
      </w:r>
      <w:r w:rsidR="00083093" w:rsidRPr="007B3117">
        <w:rPr>
          <w:rFonts w:ascii="Angsana New" w:hAnsi="Angsana New"/>
          <w:sz w:val="30"/>
          <w:szCs w:val="30"/>
          <w:cs/>
        </w:rPr>
        <w:t>วิธีส่วนได้เสีย</w:t>
      </w:r>
      <w:r w:rsidR="00083093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083093" w:rsidRPr="007B3117">
        <w:rPr>
          <w:rFonts w:ascii="Angsana New" w:hAnsi="Angsana New"/>
          <w:sz w:val="30"/>
          <w:szCs w:val="30"/>
          <w:cs/>
        </w:rPr>
        <w:t>มูลค่าตามบัญชีของเงินลงทุนดังกล่าว</w:t>
      </w:r>
      <w:r w:rsidR="00083093" w:rsidRPr="007B3117">
        <w:rPr>
          <w:rFonts w:ascii="Angsana New" w:hAnsi="Angsana New"/>
          <w:sz w:val="30"/>
          <w:szCs w:val="30"/>
        </w:rPr>
        <w:t xml:space="preserve"> </w:t>
      </w:r>
      <w:r w:rsidR="00D239AB">
        <w:rPr>
          <w:rFonts w:ascii="Angsana New" w:hAnsi="Angsana New"/>
          <w:sz w:val="30"/>
          <w:szCs w:val="30"/>
        </w:rPr>
        <w:t xml:space="preserve"> </w:t>
      </w:r>
      <w:r w:rsidR="00D239AB">
        <w:rPr>
          <w:rFonts w:ascii="Angsana New" w:hAnsi="Angsana New"/>
          <w:sz w:val="30"/>
          <w:szCs w:val="30"/>
        </w:rPr>
        <w:br/>
      </w:r>
      <w:r w:rsidR="00083093" w:rsidRPr="007B3117">
        <w:rPr>
          <w:rFonts w:ascii="Angsana New" w:hAnsi="Angsana New"/>
          <w:sz w:val="30"/>
          <w:szCs w:val="30"/>
          <w:cs/>
        </w:rPr>
        <w:t>ณ วันที่</w:t>
      </w:r>
      <w:r w:rsidR="00083093" w:rsidRPr="007B3117">
        <w:rPr>
          <w:rFonts w:ascii="Angsana New" w:hAnsi="Angsana New"/>
          <w:sz w:val="30"/>
          <w:szCs w:val="30"/>
        </w:rPr>
        <w:t xml:space="preserve"> </w:t>
      </w:r>
      <w:r w:rsidR="00447834" w:rsidRPr="007B3117">
        <w:rPr>
          <w:rFonts w:ascii="Angsana New" w:hAnsi="Angsana New"/>
          <w:sz w:val="30"/>
          <w:szCs w:val="30"/>
        </w:rPr>
        <w:t>3</w:t>
      </w:r>
      <w:r w:rsidR="003C34BC">
        <w:rPr>
          <w:rFonts w:ascii="Angsana New" w:hAnsi="Angsana New"/>
          <w:sz w:val="30"/>
          <w:szCs w:val="30"/>
        </w:rPr>
        <w:t>0</w:t>
      </w:r>
      <w:r w:rsidR="00447834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8349B0">
        <w:rPr>
          <w:rFonts w:ascii="Angsana New" w:hAnsi="Angsana New" w:hint="cs"/>
          <w:sz w:val="30"/>
          <w:szCs w:val="30"/>
          <w:cs/>
        </w:rPr>
        <w:t>กันยายน</w:t>
      </w:r>
      <w:r w:rsidR="00447834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447834" w:rsidRPr="007B3117">
        <w:rPr>
          <w:rFonts w:ascii="Angsana New" w:hAnsi="Angsana New"/>
          <w:sz w:val="30"/>
          <w:szCs w:val="30"/>
        </w:rPr>
        <w:t>2566</w:t>
      </w:r>
      <w:r w:rsidR="00083093" w:rsidRPr="007B3117">
        <w:rPr>
          <w:rFonts w:ascii="Angsana New" w:hAnsi="Angsana New"/>
          <w:sz w:val="30"/>
          <w:szCs w:val="30"/>
          <w:cs/>
        </w:rPr>
        <w:t xml:space="preserve"> มีจำนวน</w:t>
      </w:r>
      <w:r w:rsidR="00083093" w:rsidRPr="007B3117">
        <w:rPr>
          <w:rFonts w:ascii="Angsana New" w:hAnsi="Angsana New" w:hint="cs"/>
          <w:sz w:val="30"/>
          <w:szCs w:val="30"/>
          <w:cs/>
        </w:rPr>
        <w:t>เงิน</w:t>
      </w:r>
      <w:r w:rsidR="00083093" w:rsidRPr="007B3117">
        <w:rPr>
          <w:rFonts w:ascii="Angsana New" w:hAnsi="Angsana New"/>
          <w:sz w:val="30"/>
          <w:szCs w:val="30"/>
          <w:cs/>
        </w:rPr>
        <w:t xml:space="preserve"> </w:t>
      </w:r>
      <w:r w:rsidR="006C22EF">
        <w:rPr>
          <w:rFonts w:ascii="Angsana New" w:hAnsi="Angsana New"/>
          <w:sz w:val="30"/>
          <w:szCs w:val="30"/>
        </w:rPr>
        <w:t>129.37</w:t>
      </w:r>
      <w:r w:rsidR="00083093" w:rsidRPr="007B3117">
        <w:rPr>
          <w:rFonts w:ascii="Angsana New" w:hAnsi="Angsana New"/>
          <w:sz w:val="30"/>
          <w:szCs w:val="30"/>
        </w:rPr>
        <w:t xml:space="preserve"> </w:t>
      </w:r>
      <w:r w:rsidR="00083093" w:rsidRPr="007B3117">
        <w:rPr>
          <w:rFonts w:ascii="Angsana New" w:hAnsi="Angsana New"/>
          <w:sz w:val="30"/>
          <w:szCs w:val="30"/>
          <w:cs/>
        </w:rPr>
        <w:t>ล้านบาท</w:t>
      </w:r>
      <w:r w:rsidR="00083093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083093" w:rsidRPr="007B3117">
        <w:rPr>
          <w:rFonts w:ascii="Angsana New" w:hAnsi="Angsana New"/>
          <w:i/>
          <w:iCs/>
          <w:sz w:val="30"/>
          <w:szCs w:val="30"/>
        </w:rPr>
        <w:t xml:space="preserve">(31 </w:t>
      </w:r>
      <w:r w:rsidR="00083093" w:rsidRPr="007B311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83093" w:rsidRPr="007B3117">
        <w:rPr>
          <w:rFonts w:ascii="Angsana New" w:hAnsi="Angsana New"/>
          <w:i/>
          <w:iCs/>
          <w:sz w:val="30"/>
          <w:szCs w:val="30"/>
        </w:rPr>
        <w:t>256</w:t>
      </w:r>
      <w:r w:rsidR="00447834" w:rsidRPr="007B3117">
        <w:rPr>
          <w:rFonts w:ascii="Angsana New" w:hAnsi="Angsana New"/>
          <w:i/>
          <w:iCs/>
          <w:sz w:val="30"/>
          <w:szCs w:val="30"/>
        </w:rPr>
        <w:t>5</w:t>
      </w:r>
      <w:r w:rsidR="00083093" w:rsidRPr="007B3117">
        <w:rPr>
          <w:rFonts w:ascii="Angsana New" w:hAnsi="Angsana New"/>
          <w:i/>
          <w:iCs/>
          <w:sz w:val="30"/>
          <w:szCs w:val="30"/>
        </w:rPr>
        <w:t xml:space="preserve">: </w:t>
      </w:r>
      <w:r w:rsidR="00447834" w:rsidRPr="007B3117">
        <w:rPr>
          <w:rFonts w:ascii="Angsana New" w:hAnsi="Angsana New"/>
          <w:i/>
          <w:iCs/>
          <w:sz w:val="30"/>
          <w:szCs w:val="30"/>
        </w:rPr>
        <w:t xml:space="preserve">137.59 </w:t>
      </w:r>
      <w:r w:rsidR="00083093" w:rsidRPr="007B311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83093" w:rsidRPr="007B3117">
        <w:rPr>
          <w:rFonts w:ascii="Angsana New" w:hAnsi="Angsana New"/>
          <w:i/>
          <w:iCs/>
          <w:sz w:val="30"/>
          <w:szCs w:val="30"/>
        </w:rPr>
        <w:t xml:space="preserve">) </w:t>
      </w:r>
      <w:r w:rsidR="00083093" w:rsidRPr="007B3117">
        <w:rPr>
          <w:rFonts w:ascii="Angsana New" w:hAnsi="Angsana New"/>
          <w:sz w:val="30"/>
          <w:szCs w:val="30"/>
          <w:cs/>
        </w:rPr>
        <w:t>และ</w:t>
      </w:r>
      <w:r w:rsidR="00083093" w:rsidRPr="007B3117">
        <w:rPr>
          <w:rFonts w:ascii="Angsana New" w:hAnsi="Angsana New" w:hint="cs"/>
          <w:sz w:val="30"/>
          <w:szCs w:val="30"/>
          <w:cs/>
        </w:rPr>
        <w:t>รับรู้</w:t>
      </w:r>
      <w:bookmarkStart w:id="2" w:name="_Hlk109992576"/>
      <w:r w:rsidR="00083093" w:rsidRPr="007B3117">
        <w:rPr>
          <w:rFonts w:ascii="Angsana New" w:hAnsi="Angsana New"/>
          <w:sz w:val="30"/>
          <w:szCs w:val="30"/>
          <w:cs/>
        </w:rPr>
        <w:t>ส่วนแบ่ง</w:t>
      </w:r>
      <w:bookmarkEnd w:id="2"/>
      <w:r w:rsidR="0011188A" w:rsidRPr="007B3117">
        <w:rPr>
          <w:rFonts w:ascii="Angsana New" w:hAnsi="Angsana New" w:hint="cs"/>
          <w:sz w:val="30"/>
          <w:szCs w:val="30"/>
          <w:cs/>
        </w:rPr>
        <w:t>ขาดทุน</w:t>
      </w:r>
      <w:r w:rsidR="00083093" w:rsidRPr="007B3117">
        <w:rPr>
          <w:rFonts w:ascii="Angsana New" w:hAnsi="Angsana New"/>
          <w:sz w:val="30"/>
          <w:szCs w:val="30"/>
          <w:cs/>
        </w:rPr>
        <w:t>จาก</w:t>
      </w:r>
      <w:r w:rsidR="00083093" w:rsidRPr="007B3117">
        <w:rPr>
          <w:rFonts w:ascii="Angsana New" w:hAnsi="Angsana New"/>
          <w:spacing w:val="8"/>
          <w:sz w:val="30"/>
          <w:szCs w:val="30"/>
          <w:cs/>
        </w:rPr>
        <w:t>เงินลงทุนในบริษัทร่วมดังกล่าว</w:t>
      </w:r>
      <w:r w:rsidR="00083093" w:rsidRPr="007B3117">
        <w:rPr>
          <w:rFonts w:ascii="Angsana New" w:hAnsi="Angsana New"/>
          <w:spacing w:val="8"/>
          <w:sz w:val="30"/>
          <w:szCs w:val="30"/>
        </w:rPr>
        <w:t xml:space="preserve"> </w:t>
      </w:r>
      <w:r w:rsidR="008E2613" w:rsidRPr="007B3117">
        <w:rPr>
          <w:rFonts w:ascii="Angsana New" w:hAnsi="Angsana New"/>
          <w:spacing w:val="8"/>
          <w:sz w:val="30"/>
          <w:szCs w:val="30"/>
          <w:cs/>
        </w:rPr>
        <w:t>สำหรับงวด</w:t>
      </w:r>
      <w:r w:rsidR="008349B0">
        <w:rPr>
          <w:rFonts w:ascii="Angsana New" w:hAnsi="Angsana New" w:hint="cs"/>
          <w:spacing w:val="8"/>
          <w:sz w:val="30"/>
          <w:szCs w:val="30"/>
          <w:cs/>
        </w:rPr>
        <w:t>เก้า</w:t>
      </w:r>
      <w:r w:rsidR="008E2613" w:rsidRPr="007B3117">
        <w:rPr>
          <w:rFonts w:ascii="Angsana New" w:hAnsi="Angsana New"/>
          <w:spacing w:val="8"/>
          <w:sz w:val="30"/>
          <w:szCs w:val="30"/>
          <w:cs/>
        </w:rPr>
        <w:t>เดือน</w:t>
      </w:r>
      <w:r w:rsidR="00083093" w:rsidRPr="007B3117">
        <w:rPr>
          <w:rFonts w:ascii="Angsana New" w:hAnsi="Angsana New"/>
          <w:spacing w:val="8"/>
          <w:sz w:val="30"/>
          <w:szCs w:val="30"/>
          <w:cs/>
        </w:rPr>
        <w:t>สิ้นสุดวันที่</w:t>
      </w:r>
      <w:r w:rsidR="00083093" w:rsidRPr="007B3117">
        <w:rPr>
          <w:rFonts w:ascii="Angsana New" w:hAnsi="Angsana New"/>
          <w:spacing w:val="8"/>
          <w:sz w:val="30"/>
          <w:szCs w:val="30"/>
        </w:rPr>
        <w:t xml:space="preserve"> </w:t>
      </w:r>
      <w:bookmarkStart w:id="3" w:name="_Hlk70997652"/>
      <w:r w:rsidR="008349B0" w:rsidRPr="008349B0">
        <w:rPr>
          <w:rFonts w:ascii="Angsana New" w:hAnsi="Angsana New"/>
          <w:spacing w:val="8"/>
          <w:sz w:val="30"/>
          <w:szCs w:val="30"/>
        </w:rPr>
        <w:t xml:space="preserve">30 </w:t>
      </w:r>
      <w:r w:rsidR="008349B0" w:rsidRPr="008349B0">
        <w:rPr>
          <w:rFonts w:ascii="Angsana New" w:hAnsi="Angsana New" w:hint="cs"/>
          <w:spacing w:val="8"/>
          <w:sz w:val="30"/>
          <w:szCs w:val="30"/>
          <w:cs/>
        </w:rPr>
        <w:t>กันยายน</w:t>
      </w:r>
      <w:r w:rsidR="008349B0" w:rsidRPr="008349B0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8349B0" w:rsidRPr="008349B0">
        <w:rPr>
          <w:rFonts w:ascii="Angsana New" w:hAnsi="Angsana New"/>
          <w:spacing w:val="8"/>
          <w:sz w:val="30"/>
          <w:szCs w:val="30"/>
        </w:rPr>
        <w:t xml:space="preserve">2566 </w:t>
      </w:r>
      <w:r w:rsidR="00083093" w:rsidRPr="007B3117">
        <w:rPr>
          <w:rFonts w:ascii="Angsana New" w:hAnsi="Angsana New"/>
          <w:spacing w:val="8"/>
          <w:sz w:val="30"/>
          <w:szCs w:val="30"/>
          <w:cs/>
        </w:rPr>
        <w:t>จำนวน</w:t>
      </w:r>
      <w:r w:rsidR="00083093" w:rsidRPr="007B3117">
        <w:rPr>
          <w:rFonts w:ascii="Angsana New" w:hAnsi="Angsana New" w:hint="cs"/>
          <w:spacing w:val="8"/>
          <w:sz w:val="30"/>
          <w:szCs w:val="30"/>
          <w:cs/>
        </w:rPr>
        <w:t>เงิน</w:t>
      </w:r>
      <w:r w:rsidR="00083093" w:rsidRPr="007B3117">
        <w:rPr>
          <w:rFonts w:ascii="Angsana New" w:hAnsi="Angsana New"/>
          <w:spacing w:val="8"/>
          <w:sz w:val="30"/>
          <w:szCs w:val="30"/>
          <w:cs/>
        </w:rPr>
        <w:t xml:space="preserve"> </w:t>
      </w:r>
      <w:bookmarkEnd w:id="3"/>
      <w:r w:rsidR="00F616B6">
        <w:rPr>
          <w:rFonts w:ascii="Angsana New" w:hAnsi="Angsana New"/>
          <w:spacing w:val="8"/>
          <w:sz w:val="30"/>
          <w:szCs w:val="30"/>
        </w:rPr>
        <w:t>4.59</w:t>
      </w:r>
      <w:r w:rsidR="00B93909" w:rsidRPr="007B3117">
        <w:rPr>
          <w:rFonts w:ascii="Angsana New" w:hAnsi="Angsana New"/>
          <w:spacing w:val="8"/>
          <w:sz w:val="30"/>
          <w:szCs w:val="30"/>
        </w:rPr>
        <w:t xml:space="preserve"> </w:t>
      </w:r>
      <w:r w:rsidR="00083093" w:rsidRPr="007B3117">
        <w:rPr>
          <w:rFonts w:ascii="Angsana New" w:hAnsi="Angsana New"/>
          <w:spacing w:val="8"/>
          <w:sz w:val="30"/>
          <w:szCs w:val="30"/>
          <w:cs/>
        </w:rPr>
        <w:t>ล้านบาท</w:t>
      </w:r>
      <w:r w:rsidR="00083093" w:rsidRPr="007B3117">
        <w:rPr>
          <w:rFonts w:ascii="Angsana New" w:hAnsi="Angsana New"/>
          <w:spacing w:val="8"/>
          <w:sz w:val="30"/>
          <w:szCs w:val="30"/>
        </w:rPr>
        <w:t xml:space="preserve"> </w:t>
      </w:r>
      <w:r w:rsidR="00083093" w:rsidRPr="007B3117">
        <w:rPr>
          <w:rFonts w:ascii="Angsana New" w:hAnsi="Angsana New"/>
          <w:i/>
          <w:iCs/>
          <w:spacing w:val="8"/>
          <w:sz w:val="30"/>
          <w:szCs w:val="30"/>
        </w:rPr>
        <w:t>(256</w:t>
      </w:r>
      <w:r w:rsidR="003455E5" w:rsidRPr="007B3117">
        <w:rPr>
          <w:rFonts w:ascii="Angsana New" w:hAnsi="Angsana New"/>
          <w:i/>
          <w:iCs/>
          <w:spacing w:val="8"/>
          <w:sz w:val="30"/>
          <w:szCs w:val="30"/>
        </w:rPr>
        <w:t>5</w:t>
      </w:r>
      <w:r w:rsidR="00083093" w:rsidRPr="00926C4C">
        <w:rPr>
          <w:rFonts w:ascii="Angsana New" w:hAnsi="Angsana New"/>
          <w:i/>
          <w:iCs/>
          <w:spacing w:val="8"/>
          <w:sz w:val="30"/>
          <w:szCs w:val="30"/>
        </w:rPr>
        <w:t>:</w:t>
      </w:r>
      <w:r w:rsidR="00083093" w:rsidRPr="00926C4C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</w:t>
      </w:r>
      <w:r w:rsidR="003455E5" w:rsidRPr="007B3117">
        <w:rPr>
          <w:rFonts w:ascii="Angsana New" w:hAnsi="Angsana New"/>
          <w:i/>
          <w:iCs/>
          <w:spacing w:val="8"/>
          <w:sz w:val="30"/>
          <w:szCs w:val="30"/>
        </w:rPr>
        <w:t>0.3</w:t>
      </w:r>
      <w:r w:rsidR="001B7767">
        <w:rPr>
          <w:rFonts w:ascii="Angsana New" w:hAnsi="Angsana New"/>
          <w:i/>
          <w:iCs/>
          <w:spacing w:val="8"/>
          <w:sz w:val="30"/>
          <w:szCs w:val="30"/>
        </w:rPr>
        <w:t>7</w:t>
      </w:r>
      <w:r w:rsidR="003455E5" w:rsidRPr="007B3117">
        <w:rPr>
          <w:rFonts w:ascii="Angsana New" w:hAnsi="Angsana New"/>
          <w:i/>
          <w:iCs/>
          <w:spacing w:val="8"/>
          <w:sz w:val="30"/>
          <w:szCs w:val="30"/>
        </w:rPr>
        <w:t xml:space="preserve"> </w:t>
      </w:r>
      <w:r w:rsidR="008E2613" w:rsidRPr="007B3117">
        <w:rPr>
          <w:rFonts w:ascii="Angsana New" w:hAnsi="Angsana New" w:hint="cs"/>
          <w:i/>
          <w:iCs/>
          <w:spacing w:val="8"/>
          <w:sz w:val="30"/>
          <w:szCs w:val="30"/>
          <w:cs/>
        </w:rPr>
        <w:t>ล้านบาท</w:t>
      </w:r>
      <w:r w:rsidR="00083093" w:rsidRPr="007B3117">
        <w:rPr>
          <w:rFonts w:ascii="Angsana New" w:hAnsi="Angsana New"/>
          <w:i/>
          <w:iCs/>
          <w:spacing w:val="8"/>
          <w:sz w:val="30"/>
          <w:szCs w:val="30"/>
        </w:rPr>
        <w:t>)</w:t>
      </w:r>
      <w:r w:rsidR="00083093" w:rsidRPr="007B3117">
        <w:rPr>
          <w:rFonts w:ascii="Angsana New" w:hAnsi="Angsana New"/>
          <w:i/>
          <w:iCs/>
          <w:sz w:val="30"/>
          <w:szCs w:val="30"/>
        </w:rPr>
        <w:t xml:space="preserve"> </w:t>
      </w:r>
      <w:r w:rsidR="00083093" w:rsidRPr="007B3117">
        <w:rPr>
          <w:rFonts w:ascii="Angsana New" w:hAnsi="Angsana New"/>
          <w:sz w:val="30"/>
          <w:szCs w:val="30"/>
          <w:cs/>
        </w:rPr>
        <w:t>โดยใช้</w:t>
      </w:r>
      <w:r w:rsidR="00083093" w:rsidRPr="007B3117">
        <w:rPr>
          <w:rFonts w:ascii="Angsana New" w:hAnsi="Angsana New" w:hint="cs"/>
          <w:sz w:val="30"/>
          <w:szCs w:val="30"/>
          <w:cs/>
        </w:rPr>
        <w:t>ข้อมูลทางการเงินของบริษัทร่วมในต่างประเทศซึ่ง</w:t>
      </w:r>
      <w:r w:rsidR="00083093" w:rsidRPr="007B3117">
        <w:rPr>
          <w:rFonts w:asciiTheme="majorBidi" w:hAnsiTheme="majorBidi" w:hint="cs"/>
          <w:sz w:val="30"/>
          <w:szCs w:val="30"/>
          <w:cs/>
        </w:rPr>
        <w:t>จัดทำโดยผู้บริหารของบริษัทร่วมและ</w:t>
      </w:r>
      <w:r w:rsidR="00083093" w:rsidRPr="007B3117">
        <w:rPr>
          <w:rFonts w:ascii="Angsana New" w:hAnsi="Angsana New" w:hint="cs"/>
          <w:sz w:val="30"/>
          <w:szCs w:val="30"/>
          <w:cs/>
        </w:rPr>
        <w:t>ยังมิได้สอบทานหรือตรวจสอบโดยผู้สอบบัญชี</w:t>
      </w:r>
    </w:p>
    <w:bookmarkEnd w:id="1"/>
    <w:p w14:paraId="30C1E1A7" w14:textId="77777777" w:rsidR="00E76142" w:rsidRPr="007B3117" w:rsidRDefault="00E76142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05D7BB8" w14:textId="19249BE7" w:rsidR="00236101" w:rsidRDefault="00236101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US"/>
        </w:rPr>
      </w:pPr>
      <w:r w:rsidRPr="007B3117">
        <w:rPr>
          <w:rFonts w:ascii="Angsana New" w:hAnsi="Angsana New" w:hint="cs"/>
          <w:sz w:val="30"/>
          <w:szCs w:val="30"/>
          <w:cs/>
        </w:rPr>
        <w:t>ที่ดิน</w:t>
      </w:r>
      <w:r w:rsidRPr="007B3117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t>อาคารและอุปกรณ์</w:t>
      </w:r>
      <w:r w:rsidRPr="007B3117">
        <w:rPr>
          <w:rFonts w:ascii="Angsana New" w:eastAsia="MS Mincho" w:hAnsi="Angsana New"/>
          <w:sz w:val="30"/>
          <w:szCs w:val="30"/>
          <w:cs/>
          <w:lang w:val="en-US"/>
        </w:rPr>
        <w:t xml:space="preserve">  </w:t>
      </w:r>
    </w:p>
    <w:p w14:paraId="3BC6E63B" w14:textId="77777777" w:rsidR="00B74353" w:rsidRDefault="00B74353" w:rsidP="00B74353">
      <w:pPr>
        <w:rPr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530"/>
        <w:gridCol w:w="270"/>
        <w:gridCol w:w="1530"/>
        <w:gridCol w:w="270"/>
        <w:gridCol w:w="1620"/>
      </w:tblGrid>
      <w:tr w:rsidR="00B74353" w:rsidRPr="007C4F1C" w14:paraId="0C9C8474" w14:textId="77777777" w:rsidTr="00023BFC">
        <w:trPr>
          <w:trHeight w:val="1280"/>
        </w:trPr>
        <w:tc>
          <w:tcPr>
            <w:tcW w:w="3780" w:type="dxa"/>
            <w:shd w:val="clear" w:color="auto" w:fill="auto"/>
          </w:tcPr>
          <w:p w14:paraId="7B80A1E7" w14:textId="77777777" w:rsidR="00B74353" w:rsidRPr="007C4F1C" w:rsidRDefault="00B74353" w:rsidP="006D2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0D00D30" w14:textId="77777777" w:rsidR="00B74353" w:rsidRPr="007C4F1C" w:rsidRDefault="00B74353" w:rsidP="006D2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969E11" w14:textId="6BE21959" w:rsidR="00B74353" w:rsidRPr="00023BFC" w:rsidRDefault="00023BFC" w:rsidP="006D2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40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23BF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023BFC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นรวม</w:t>
            </w:r>
          </w:p>
        </w:tc>
        <w:tc>
          <w:tcPr>
            <w:tcW w:w="270" w:type="dxa"/>
            <w:shd w:val="clear" w:color="auto" w:fill="auto"/>
          </w:tcPr>
          <w:p w14:paraId="653AAB6B" w14:textId="77777777" w:rsidR="00B74353" w:rsidRPr="00023BFC" w:rsidRDefault="00B74353" w:rsidP="006D2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C55E332" w14:textId="719C1635" w:rsidR="00B74353" w:rsidRPr="00023BFC" w:rsidRDefault="00023BFC" w:rsidP="00B7435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23BF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 w:rsidRPr="00023BF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 w:rsidRPr="00023BF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 w:rsidR="00B74353" w:rsidRPr="00023BF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16CF1F62" w14:textId="05F9F119" w:rsidR="00B74353" w:rsidRPr="00023BFC" w:rsidRDefault="00B74353" w:rsidP="00B74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23BF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22F3C194" w14:textId="77777777" w:rsidR="00B74353" w:rsidRPr="00023BFC" w:rsidRDefault="00B74353" w:rsidP="006D2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C560F79" w14:textId="05159FE5" w:rsidR="00B74353" w:rsidRPr="00023BFC" w:rsidRDefault="00023BFC" w:rsidP="006D2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23BF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023BFC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</w:t>
            </w:r>
            <w:r w:rsidRPr="00023BFC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023BFC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แสดงเงินลงทุน</w:t>
            </w:r>
            <w:r w:rsidRPr="00023BFC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023BFC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ตามส่วนได้เสีย</w:t>
            </w:r>
            <w:r w:rsidRPr="00023BF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/ </w:t>
            </w:r>
            <w:r w:rsidRPr="00023BFC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023BF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023BF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023BFC" w:rsidRPr="007C4F1C" w14:paraId="7A2F3520" w14:textId="77777777" w:rsidTr="00023BFC">
        <w:tc>
          <w:tcPr>
            <w:tcW w:w="3780" w:type="dxa"/>
            <w:shd w:val="clear" w:color="auto" w:fill="auto"/>
          </w:tcPr>
          <w:p w14:paraId="6B921467" w14:textId="77777777" w:rsidR="00023BFC" w:rsidRPr="007C4F1C" w:rsidRDefault="00023BFC" w:rsidP="006D2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7C4F1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E25B172" w14:textId="77777777" w:rsidR="00023BFC" w:rsidRPr="007C4F1C" w:rsidRDefault="00023BFC" w:rsidP="006D2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E32B39C" w14:textId="419A6503" w:rsidR="00023BFC" w:rsidRPr="00DF53AE" w:rsidRDefault="00023BFC" w:rsidP="008A1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53AE">
              <w:rPr>
                <w:rFonts w:ascii="Angsana New" w:hAnsi="Angsana New"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A212737" w14:textId="77777777" w:rsidR="00023BFC" w:rsidRPr="00DF53AE" w:rsidRDefault="00023BFC" w:rsidP="006D2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158E3FC" w14:textId="77777777" w:rsidR="00023BFC" w:rsidRPr="00DF53AE" w:rsidRDefault="00023BFC" w:rsidP="006D2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53AE">
              <w:rPr>
                <w:rFonts w:ascii="Angsana New" w:hAnsi="Angsana New"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B74353" w:rsidRPr="007C4F1C" w14:paraId="16ADE44E" w14:textId="77777777" w:rsidTr="00023BFC">
        <w:tc>
          <w:tcPr>
            <w:tcW w:w="3780" w:type="dxa"/>
            <w:shd w:val="clear" w:color="auto" w:fill="auto"/>
          </w:tcPr>
          <w:p w14:paraId="00161320" w14:textId="77777777" w:rsidR="00B74353" w:rsidRPr="007C4F1C" w:rsidRDefault="00B74353" w:rsidP="006D2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9E867E6" w14:textId="77777777" w:rsidR="00B74353" w:rsidRPr="007C4F1C" w:rsidRDefault="00B74353" w:rsidP="006D2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13E6C205" w14:textId="77777777" w:rsidR="00B74353" w:rsidRPr="00DF53AE" w:rsidRDefault="00B74353" w:rsidP="006D2B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F53AE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506EF" w:rsidRPr="007C4F1C" w14:paraId="66FA6710" w14:textId="77777777" w:rsidTr="00023BFC">
        <w:tc>
          <w:tcPr>
            <w:tcW w:w="3780" w:type="dxa"/>
            <w:shd w:val="clear" w:color="auto" w:fill="auto"/>
          </w:tcPr>
          <w:p w14:paraId="281C3770" w14:textId="038F499E" w:rsidR="000506EF" w:rsidRPr="007C4F1C" w:rsidRDefault="000506EF" w:rsidP="0005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D8798E1" w14:textId="77777777" w:rsidR="000506EF" w:rsidRPr="007C4F1C" w:rsidRDefault="000506EF" w:rsidP="0005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600DDBC" w14:textId="353CC36C" w:rsidR="000506EF" w:rsidRPr="00DF53AE" w:rsidRDefault="000506EF" w:rsidP="000506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506EF">
              <w:rPr>
                <w:rFonts w:ascii="Angsana New" w:hAnsi="Angsana New"/>
                <w:sz w:val="28"/>
                <w:szCs w:val="28"/>
                <w:lang w:val="en-US" w:bidi="th-TH"/>
              </w:rPr>
              <w:t>18,649</w:t>
            </w:r>
          </w:p>
        </w:tc>
        <w:tc>
          <w:tcPr>
            <w:tcW w:w="270" w:type="dxa"/>
            <w:shd w:val="clear" w:color="auto" w:fill="auto"/>
          </w:tcPr>
          <w:p w14:paraId="5A4741A6" w14:textId="77777777" w:rsidR="000506EF" w:rsidRPr="00DF53AE" w:rsidRDefault="000506EF" w:rsidP="000506EF">
            <w:pPr>
              <w:pStyle w:val="acctfourfigures"/>
              <w:tabs>
                <w:tab w:val="clear" w:pos="765"/>
                <w:tab w:val="decimal" w:pos="710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AAE5AA9" w14:textId="54B86F3C" w:rsidR="000506EF" w:rsidRPr="00DF53AE" w:rsidRDefault="000506EF" w:rsidP="000506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506EF">
              <w:rPr>
                <w:rFonts w:ascii="Angsana New" w:hAnsi="Angsana New"/>
                <w:sz w:val="28"/>
                <w:szCs w:val="28"/>
                <w:lang w:val="en-US" w:bidi="th-TH"/>
              </w:rPr>
              <w:t>18,649</w:t>
            </w:r>
          </w:p>
        </w:tc>
        <w:tc>
          <w:tcPr>
            <w:tcW w:w="270" w:type="dxa"/>
            <w:shd w:val="clear" w:color="auto" w:fill="auto"/>
          </w:tcPr>
          <w:p w14:paraId="0DD9120A" w14:textId="77777777" w:rsidR="000506EF" w:rsidRPr="00DF53AE" w:rsidRDefault="000506EF" w:rsidP="0005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2A74B24" w14:textId="6DCF0592" w:rsidR="000506EF" w:rsidRPr="00DF53AE" w:rsidRDefault="000506EF" w:rsidP="000506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506EF">
              <w:rPr>
                <w:rFonts w:ascii="Angsana New" w:hAnsi="Angsana New"/>
                <w:sz w:val="28"/>
                <w:szCs w:val="28"/>
                <w:lang w:val="en-US" w:bidi="th-TH"/>
              </w:rPr>
              <w:t>49,663</w:t>
            </w:r>
          </w:p>
        </w:tc>
      </w:tr>
      <w:tr w:rsidR="000506EF" w:rsidRPr="007C4F1C" w14:paraId="6B0FCD30" w14:textId="77777777" w:rsidTr="00023BFC">
        <w:tc>
          <w:tcPr>
            <w:tcW w:w="3780" w:type="dxa"/>
            <w:shd w:val="clear" w:color="auto" w:fill="auto"/>
          </w:tcPr>
          <w:p w14:paraId="2F50B97E" w14:textId="67FC6034" w:rsidR="000506EF" w:rsidRPr="007C4F1C" w:rsidRDefault="000506EF" w:rsidP="0005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6E8D7BC" w14:textId="77777777" w:rsidR="000506EF" w:rsidRPr="007C4F1C" w:rsidRDefault="000506EF" w:rsidP="0005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DA933A4" w14:textId="7721DF8C" w:rsidR="000506EF" w:rsidRPr="00DF53AE" w:rsidRDefault="000506EF" w:rsidP="000506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506EF">
              <w:rPr>
                <w:rFonts w:ascii="Angsana New" w:hAnsi="Angsana New"/>
                <w:sz w:val="28"/>
                <w:szCs w:val="28"/>
                <w:lang w:val="en-US" w:bidi="th-TH"/>
              </w:rPr>
              <w:t>(1,341)</w:t>
            </w:r>
          </w:p>
        </w:tc>
        <w:tc>
          <w:tcPr>
            <w:tcW w:w="270" w:type="dxa"/>
            <w:shd w:val="clear" w:color="auto" w:fill="auto"/>
          </w:tcPr>
          <w:p w14:paraId="0F2F0D72" w14:textId="77777777" w:rsidR="000506EF" w:rsidRPr="00DF53AE" w:rsidRDefault="000506EF" w:rsidP="000506EF">
            <w:pPr>
              <w:pStyle w:val="acctfourfigures"/>
              <w:tabs>
                <w:tab w:val="clear" w:pos="765"/>
                <w:tab w:val="decimal" w:pos="710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B23936D" w14:textId="35C69F13" w:rsidR="000506EF" w:rsidRPr="00DF53AE" w:rsidRDefault="000506EF" w:rsidP="000506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506EF">
              <w:rPr>
                <w:rFonts w:ascii="Angsana New" w:hAnsi="Angsana New"/>
                <w:sz w:val="28"/>
                <w:szCs w:val="28"/>
                <w:lang w:val="en-US" w:bidi="th-TH"/>
              </w:rPr>
              <w:t>(1,341)</w:t>
            </w:r>
          </w:p>
        </w:tc>
        <w:tc>
          <w:tcPr>
            <w:tcW w:w="270" w:type="dxa"/>
            <w:shd w:val="clear" w:color="auto" w:fill="auto"/>
          </w:tcPr>
          <w:p w14:paraId="3EDB7B3D" w14:textId="77777777" w:rsidR="000506EF" w:rsidRPr="00DF53AE" w:rsidRDefault="000506EF" w:rsidP="0005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F18F22F" w14:textId="66957100" w:rsidR="000506EF" w:rsidRPr="00DF53AE" w:rsidRDefault="000506EF" w:rsidP="000506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506EF">
              <w:rPr>
                <w:rFonts w:ascii="Angsana New" w:hAnsi="Angsana New"/>
                <w:sz w:val="28"/>
                <w:szCs w:val="28"/>
                <w:lang w:val="en-US" w:bidi="th-TH"/>
              </w:rPr>
              <w:t>(68)</w:t>
            </w:r>
          </w:p>
        </w:tc>
      </w:tr>
      <w:tr w:rsidR="00023BFC" w:rsidRPr="007C4F1C" w14:paraId="4A3E47BF" w14:textId="77777777" w:rsidTr="00023BFC">
        <w:tc>
          <w:tcPr>
            <w:tcW w:w="3780" w:type="dxa"/>
            <w:shd w:val="clear" w:color="auto" w:fill="auto"/>
          </w:tcPr>
          <w:p w14:paraId="583F9BA7" w14:textId="17C9C8E0" w:rsidR="00023BFC" w:rsidRPr="00005EA7" w:rsidRDefault="00CF16D9" w:rsidP="00B74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</w:t>
            </w:r>
            <w:r w:rsidR="00F93ACE">
              <w:rPr>
                <w:rFonts w:asciiTheme="majorBidi" w:hAnsiTheme="majorBidi" w:cstheme="majorBidi" w:hint="cs"/>
                <w:sz w:val="30"/>
                <w:szCs w:val="30"/>
                <w:cs/>
              </w:rPr>
              <w:t>งและติดตั้ง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434131" w14:textId="77777777" w:rsidR="00023BFC" w:rsidRPr="007C4F1C" w:rsidRDefault="00023BFC" w:rsidP="00B74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E28C160" w14:textId="1916E6F7" w:rsidR="00023BFC" w:rsidRPr="00DF53AE" w:rsidRDefault="00B15B47" w:rsidP="000506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42,959</w:t>
            </w:r>
          </w:p>
        </w:tc>
        <w:tc>
          <w:tcPr>
            <w:tcW w:w="270" w:type="dxa"/>
            <w:shd w:val="clear" w:color="auto" w:fill="auto"/>
          </w:tcPr>
          <w:p w14:paraId="7C8F7223" w14:textId="77777777" w:rsidR="00023BFC" w:rsidRPr="00DF53AE" w:rsidRDefault="00023BFC" w:rsidP="00B743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61AA912" w14:textId="3DA3719E" w:rsidR="00023BFC" w:rsidRPr="00DF53AE" w:rsidRDefault="000506EF" w:rsidP="000506E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D4D0DB" w14:textId="77777777" w:rsidR="00023BFC" w:rsidRPr="00DF53AE" w:rsidRDefault="00023BFC" w:rsidP="00B74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17CC27F" w14:textId="77777777" w:rsidR="00023BFC" w:rsidRPr="00DF53AE" w:rsidRDefault="00023BFC" w:rsidP="000506E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53A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D7479A6" w14:textId="5ABE30CE" w:rsidR="00172489" w:rsidRPr="007B3117" w:rsidRDefault="00172489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30"/>
          <w:szCs w:val="30"/>
          <w:cs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หนี้สินที่มีภาระดอกเบี้ย</w:t>
      </w:r>
    </w:p>
    <w:p w14:paraId="386BA9D3" w14:textId="560066A7" w:rsidR="0010263C" w:rsidRPr="00005EA7" w:rsidRDefault="0010263C" w:rsidP="003643C1">
      <w:pPr>
        <w:rPr>
          <w:rFonts w:ascii="Angsana New" w:hAnsi="Angsana New"/>
          <w:sz w:val="22"/>
          <w:szCs w:val="22"/>
          <w:lang w:val="x-none" w:eastAsia="x-none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360"/>
        <w:gridCol w:w="1710"/>
        <w:gridCol w:w="270"/>
        <w:gridCol w:w="1620"/>
      </w:tblGrid>
      <w:tr w:rsidR="000F713D" w:rsidRPr="007B3117" w14:paraId="57C4BA09" w14:textId="77777777" w:rsidTr="00005EA7">
        <w:trPr>
          <w:trHeight w:val="1721"/>
        </w:trPr>
        <w:tc>
          <w:tcPr>
            <w:tcW w:w="4950" w:type="dxa"/>
            <w:shd w:val="clear" w:color="auto" w:fill="auto"/>
          </w:tcPr>
          <w:p w14:paraId="39492376" w14:textId="77777777" w:rsidR="000F713D" w:rsidRPr="007B3117" w:rsidRDefault="000F713D" w:rsidP="000F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5E230CC" w14:textId="77777777" w:rsidR="000F713D" w:rsidRPr="007B3117" w:rsidRDefault="000F713D" w:rsidP="000F7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396B6A4" w14:textId="77777777" w:rsidR="000F713D" w:rsidRPr="004A7A26" w:rsidRDefault="000F713D" w:rsidP="000F71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7A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4A7A2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4A7A2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  <w:r w:rsidRPr="004A7A26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4A7A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</w:r>
            <w:r w:rsidRPr="004A7A2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4A7A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1176CE2A" w14:textId="67E97C0E" w:rsidR="000F713D" w:rsidRPr="004A7A26" w:rsidRDefault="000F713D" w:rsidP="000F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A7A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15CFE2BF" w14:textId="77777777" w:rsidR="000F713D" w:rsidRPr="007B3117" w:rsidRDefault="000F713D" w:rsidP="000F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3A89C8" w14:textId="2BD8B224" w:rsidR="000F713D" w:rsidRPr="00005EA7" w:rsidRDefault="000F713D" w:rsidP="000F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005E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005EA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นที่</w:t>
            </w:r>
            <w:r w:rsidRPr="00005EA7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005EA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แสดงเงินลงทุน</w:t>
            </w:r>
            <w:r w:rsidRPr="00005EA7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005EA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ตามส่วนได้เสีย</w:t>
            </w:r>
            <w:r w:rsidRPr="00005EA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Pr="00005EA7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005E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005E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0F713D" w:rsidRPr="007B3117" w14:paraId="78F6FAD4" w14:textId="77777777" w:rsidTr="00FF59B6">
        <w:tc>
          <w:tcPr>
            <w:tcW w:w="4950" w:type="dxa"/>
            <w:shd w:val="clear" w:color="auto" w:fill="auto"/>
          </w:tcPr>
          <w:p w14:paraId="2C32E1AF" w14:textId="77777777" w:rsidR="000F713D" w:rsidRPr="007B3117" w:rsidRDefault="000F713D" w:rsidP="000F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708D25D" w14:textId="77777777" w:rsidR="000F713D" w:rsidRPr="007B3117" w:rsidRDefault="000F713D" w:rsidP="000F7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87B00D1" w14:textId="3038D1B8" w:rsidR="000F713D" w:rsidRPr="004A7A26" w:rsidRDefault="000F713D" w:rsidP="000F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</w:pPr>
            <w:r w:rsidRPr="004A7A26">
              <w:rPr>
                <w:rFonts w:ascii="Angsana New" w:hAnsi="Angsana New"/>
                <w:bCs/>
                <w:spacing w:val="-4"/>
                <w:sz w:val="30"/>
                <w:szCs w:val="30"/>
              </w:rPr>
              <w:t>30</w:t>
            </w:r>
            <w:r w:rsidRPr="004A7A26">
              <w:rPr>
                <w:rFonts w:ascii="Angsana New" w:hAnsi="Angsana New"/>
                <w:b/>
                <w:spacing w:val="-4"/>
                <w:sz w:val="30"/>
                <w:szCs w:val="30"/>
              </w:rPr>
              <w:t xml:space="preserve"> </w:t>
            </w:r>
            <w:r w:rsidRPr="004A7A26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51DB3342" w14:textId="77777777" w:rsidR="000F713D" w:rsidRPr="007B3117" w:rsidRDefault="000F713D" w:rsidP="000F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14A42F1" w14:textId="6E2510A9" w:rsidR="000F713D" w:rsidRPr="007B3117" w:rsidRDefault="000F713D" w:rsidP="000F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 xml:space="preserve">31 </w:t>
            </w:r>
            <w:r w:rsidRPr="007B3117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0F713D" w:rsidRPr="007B3117" w14:paraId="5E7358F9" w14:textId="77777777" w:rsidTr="00FF59B6">
        <w:tc>
          <w:tcPr>
            <w:tcW w:w="4950" w:type="dxa"/>
            <w:shd w:val="clear" w:color="auto" w:fill="auto"/>
          </w:tcPr>
          <w:p w14:paraId="30028114" w14:textId="77777777" w:rsidR="000F713D" w:rsidRPr="007B3117" w:rsidRDefault="000F713D" w:rsidP="000F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6B1E9F66" w14:textId="77777777" w:rsidR="000F713D" w:rsidRPr="007B3117" w:rsidRDefault="000F713D" w:rsidP="000F7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0D602AB" w14:textId="1CD572EF" w:rsidR="000F713D" w:rsidRPr="007B3117" w:rsidRDefault="000F713D" w:rsidP="000F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D312246" w14:textId="77777777" w:rsidR="000F713D" w:rsidRPr="007B3117" w:rsidRDefault="000F713D" w:rsidP="000F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0FCD48F" w14:textId="78585763" w:rsidR="000F713D" w:rsidRPr="007B3117" w:rsidRDefault="000F713D" w:rsidP="000F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5</w:t>
            </w:r>
          </w:p>
        </w:tc>
      </w:tr>
      <w:tr w:rsidR="000F713D" w:rsidRPr="007B3117" w14:paraId="7CC7858D" w14:textId="77777777" w:rsidTr="00FF59B6">
        <w:tc>
          <w:tcPr>
            <w:tcW w:w="4950" w:type="dxa"/>
            <w:shd w:val="clear" w:color="auto" w:fill="auto"/>
          </w:tcPr>
          <w:p w14:paraId="0A293F4C" w14:textId="77777777" w:rsidR="000F713D" w:rsidRPr="007B3117" w:rsidRDefault="000F713D" w:rsidP="000F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6B6DFD3B" w14:textId="77777777" w:rsidR="000F713D" w:rsidRPr="007B3117" w:rsidRDefault="000F713D" w:rsidP="000F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7598AA3B" w14:textId="77777777" w:rsidR="000F713D" w:rsidRPr="007B3117" w:rsidRDefault="000F713D" w:rsidP="000F71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713D" w:rsidRPr="007B3117" w14:paraId="332549EB" w14:textId="77777777" w:rsidTr="00FF59B6">
        <w:tc>
          <w:tcPr>
            <w:tcW w:w="4950" w:type="dxa"/>
            <w:shd w:val="clear" w:color="auto" w:fill="auto"/>
          </w:tcPr>
          <w:p w14:paraId="0D5B76A0" w14:textId="77777777" w:rsidR="000F713D" w:rsidRPr="007B3117" w:rsidRDefault="000F713D" w:rsidP="000F7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8E28A1B" w14:textId="77777777" w:rsidR="000F713D" w:rsidRPr="007B3117" w:rsidRDefault="000F713D" w:rsidP="000F7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5D8E733" w14:textId="77777777" w:rsidR="000F713D" w:rsidRPr="007B3117" w:rsidRDefault="000F713D" w:rsidP="000F713D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2A94FA" w14:textId="77777777" w:rsidR="000F713D" w:rsidRPr="007B3117" w:rsidRDefault="000F713D" w:rsidP="000F713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5A201A2" w14:textId="77777777" w:rsidR="000F713D" w:rsidRPr="007B3117" w:rsidRDefault="000F713D" w:rsidP="000F713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713D" w:rsidRPr="007B3117" w14:paraId="408E73CD" w14:textId="77777777" w:rsidTr="00FF59B6">
        <w:tc>
          <w:tcPr>
            <w:tcW w:w="4950" w:type="dxa"/>
            <w:shd w:val="clear" w:color="auto" w:fill="auto"/>
          </w:tcPr>
          <w:p w14:paraId="38917A56" w14:textId="77777777" w:rsidR="000F713D" w:rsidRPr="00E47081" w:rsidRDefault="000F713D" w:rsidP="000F7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E4708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00F1766" w14:textId="77777777" w:rsidR="000F713D" w:rsidRPr="00E47081" w:rsidRDefault="000F713D" w:rsidP="000F7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E017BF3" w14:textId="562F8CF8" w:rsidR="000F713D" w:rsidRPr="00E47081" w:rsidRDefault="00D46C3C" w:rsidP="000F713D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466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266D5">
              <w:rPr>
                <w:rFonts w:ascii="Angsana New" w:hAnsi="Angsana New"/>
                <w:sz w:val="30"/>
                <w:szCs w:val="30"/>
                <w:lang w:val="en-US" w:bidi="th-TH"/>
              </w:rPr>
              <w:t>287</w:t>
            </w:r>
            <w:r w:rsidR="004466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266D5">
              <w:rPr>
                <w:rFonts w:ascii="Angsana New" w:hAnsi="Angsana New"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270" w:type="dxa"/>
            <w:shd w:val="clear" w:color="auto" w:fill="auto"/>
          </w:tcPr>
          <w:p w14:paraId="39FCCF3A" w14:textId="77777777" w:rsidR="000F713D" w:rsidRPr="00E47081" w:rsidRDefault="000F713D" w:rsidP="000F713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2A6B585" w14:textId="6962297C" w:rsidR="000F713D" w:rsidRPr="00E47081" w:rsidRDefault="000F713D" w:rsidP="000F713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7081">
              <w:rPr>
                <w:rFonts w:ascii="Angsana New" w:hAnsi="Angsana New"/>
                <w:sz w:val="30"/>
                <w:szCs w:val="30"/>
                <w:lang w:val="en-US" w:bidi="th-TH"/>
              </w:rPr>
              <w:t>1,172,767</w:t>
            </w:r>
          </w:p>
        </w:tc>
      </w:tr>
      <w:tr w:rsidR="000F713D" w:rsidRPr="007B3117" w14:paraId="3328A15A" w14:textId="77777777" w:rsidTr="00FF59B6">
        <w:tc>
          <w:tcPr>
            <w:tcW w:w="4950" w:type="dxa"/>
            <w:shd w:val="clear" w:color="auto" w:fill="auto"/>
          </w:tcPr>
          <w:p w14:paraId="78A27A3B" w14:textId="77777777" w:rsidR="000F713D" w:rsidRPr="007B3117" w:rsidRDefault="000F713D" w:rsidP="000F7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C381017" w14:textId="77777777" w:rsidR="000F713D" w:rsidRPr="007B3117" w:rsidRDefault="000F713D" w:rsidP="000F7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DF023" w14:textId="47E51910" w:rsidR="000F713D" w:rsidRPr="007B3117" w:rsidRDefault="00D46C3C" w:rsidP="000F713D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69,485</w:t>
            </w:r>
          </w:p>
        </w:tc>
        <w:tc>
          <w:tcPr>
            <w:tcW w:w="270" w:type="dxa"/>
            <w:shd w:val="clear" w:color="auto" w:fill="auto"/>
          </w:tcPr>
          <w:p w14:paraId="408247E1" w14:textId="77777777" w:rsidR="000F713D" w:rsidRPr="007B3117" w:rsidRDefault="000F713D" w:rsidP="000F713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626C" w14:textId="25486E3C" w:rsidR="000F713D" w:rsidRPr="007B3117" w:rsidRDefault="000F713D" w:rsidP="000F713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83,555</w:t>
            </w:r>
          </w:p>
        </w:tc>
      </w:tr>
      <w:tr w:rsidR="000F713D" w:rsidRPr="007B3117" w14:paraId="7D4C218C" w14:textId="77777777" w:rsidTr="00FF59B6">
        <w:tc>
          <w:tcPr>
            <w:tcW w:w="4950" w:type="dxa"/>
            <w:shd w:val="clear" w:color="auto" w:fill="auto"/>
          </w:tcPr>
          <w:p w14:paraId="38C2C48D" w14:textId="77777777" w:rsidR="000F713D" w:rsidRPr="007B3117" w:rsidRDefault="000F713D" w:rsidP="000F7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</w:t>
            </w: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อกเบี้ย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2FB1A4F" w14:textId="77777777" w:rsidR="000F713D" w:rsidRPr="007B3117" w:rsidRDefault="000F713D" w:rsidP="000F7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D0E4F" w14:textId="54CD8096" w:rsidR="000F713D" w:rsidRPr="007B3117" w:rsidRDefault="0044665C" w:rsidP="000F713D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E13F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13F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  <w:shd w:val="clear" w:color="auto" w:fill="auto"/>
          </w:tcPr>
          <w:p w14:paraId="598ABCB9" w14:textId="77777777" w:rsidR="000F713D" w:rsidRPr="007B3117" w:rsidRDefault="000F713D" w:rsidP="000F713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6DEBF" w14:textId="66B9B775" w:rsidR="000F713D" w:rsidRPr="007B3117" w:rsidRDefault="000F713D" w:rsidP="000F713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1,256,322</w:t>
            </w:r>
          </w:p>
        </w:tc>
      </w:tr>
    </w:tbl>
    <w:p w14:paraId="06474727" w14:textId="2CFAECE3" w:rsidR="009F02B4" w:rsidRPr="00005EA7" w:rsidRDefault="009F02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7D5A3739" w14:textId="7BF9BF8A" w:rsidR="003B27B6" w:rsidRPr="007B3117" w:rsidRDefault="004B514A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3117">
        <w:rPr>
          <w:rFonts w:ascii="Angsana New" w:hAnsi="Angsana New"/>
          <w:sz w:val="30"/>
          <w:szCs w:val="30"/>
          <w:cs/>
        </w:rPr>
        <w:t>ณ วันที่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="00E87EFA" w:rsidRPr="00E87EFA">
        <w:rPr>
          <w:rFonts w:ascii="Angsana New" w:hAnsi="Angsana New"/>
          <w:sz w:val="30"/>
          <w:szCs w:val="30"/>
        </w:rPr>
        <w:t xml:space="preserve">30 </w:t>
      </w:r>
      <w:r w:rsidR="00E87EFA" w:rsidRPr="00E87EFA">
        <w:rPr>
          <w:rFonts w:ascii="Angsana New" w:hAnsi="Angsana New" w:hint="cs"/>
          <w:sz w:val="30"/>
          <w:szCs w:val="30"/>
          <w:cs/>
        </w:rPr>
        <w:t>กันยายน</w:t>
      </w:r>
      <w:r w:rsidR="00E87EFA">
        <w:rPr>
          <w:rFonts w:ascii="Angsana New" w:hAnsi="Angsana New"/>
          <w:sz w:val="30"/>
          <w:szCs w:val="30"/>
        </w:rPr>
        <w:t xml:space="preserve"> </w:t>
      </w:r>
      <w:r w:rsidR="00327014" w:rsidRPr="007B3117">
        <w:rPr>
          <w:rFonts w:ascii="Angsana New" w:hAnsi="Angsana New"/>
          <w:sz w:val="30"/>
          <w:szCs w:val="30"/>
        </w:rPr>
        <w:t>2566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บริษัทมีวงเงินสินเชื่อซึ่งยังมิได้เบิกใช้</w:t>
      </w:r>
      <w:r w:rsidR="00E76DCF" w:rsidRPr="007B3117">
        <w:rPr>
          <w:rFonts w:ascii="Angsana New" w:hAnsi="Angsana New"/>
          <w:sz w:val="30"/>
          <w:szCs w:val="30"/>
        </w:rPr>
        <w:t xml:space="preserve"> (</w:t>
      </w:r>
      <w:r w:rsidR="00E76DCF" w:rsidRPr="007B3117">
        <w:rPr>
          <w:rFonts w:ascii="Angsana New" w:hAnsi="Angsana New" w:hint="cs"/>
          <w:sz w:val="30"/>
          <w:szCs w:val="30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="00E76DCF" w:rsidRPr="007B3117">
        <w:rPr>
          <w:rFonts w:ascii="Angsana New" w:hAnsi="Angsana New"/>
          <w:sz w:val="30"/>
          <w:szCs w:val="30"/>
          <w:cs/>
        </w:rPr>
        <w:t xml:space="preserve">) </w:t>
      </w:r>
      <w:r w:rsidRPr="007B3117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923854">
        <w:rPr>
          <w:rFonts w:ascii="Angsana New" w:hAnsi="Angsana New"/>
          <w:sz w:val="30"/>
          <w:szCs w:val="30"/>
        </w:rPr>
        <w:t xml:space="preserve"> 997</w:t>
      </w:r>
      <w:r w:rsidR="00327014"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ล้านบาท</w:t>
      </w:r>
      <w:bookmarkStart w:id="4" w:name="_Hlk68519170"/>
      <w:r w:rsidR="008C5261"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i/>
          <w:iCs/>
          <w:sz w:val="30"/>
          <w:szCs w:val="30"/>
        </w:rPr>
        <w:t>(</w:t>
      </w:r>
      <w:r w:rsidR="00CD692F" w:rsidRPr="007B3117">
        <w:rPr>
          <w:rFonts w:ascii="Angsana New" w:hAnsi="Angsana New"/>
          <w:i/>
          <w:iCs/>
          <w:sz w:val="30"/>
          <w:szCs w:val="30"/>
        </w:rPr>
        <w:t>31</w:t>
      </w:r>
      <w:r w:rsidR="00955912" w:rsidRPr="007B3117">
        <w:rPr>
          <w:rFonts w:ascii="Angsana New" w:hAnsi="Angsana New"/>
          <w:i/>
          <w:iCs/>
          <w:sz w:val="30"/>
          <w:szCs w:val="30"/>
        </w:rPr>
        <w:t xml:space="preserve"> </w:t>
      </w:r>
      <w:r w:rsidR="00955912" w:rsidRPr="007B311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D692F" w:rsidRPr="007B3117">
        <w:rPr>
          <w:rFonts w:ascii="Angsana New" w:hAnsi="Angsana New"/>
          <w:i/>
          <w:iCs/>
          <w:sz w:val="30"/>
          <w:szCs w:val="30"/>
        </w:rPr>
        <w:t>256</w:t>
      </w:r>
      <w:r w:rsidR="00327014" w:rsidRPr="007B3117">
        <w:rPr>
          <w:rFonts w:ascii="Angsana New" w:hAnsi="Angsana New"/>
          <w:i/>
          <w:iCs/>
          <w:sz w:val="30"/>
          <w:szCs w:val="30"/>
        </w:rPr>
        <w:t>5</w:t>
      </w:r>
      <w:r w:rsidRPr="007B3117">
        <w:rPr>
          <w:rFonts w:ascii="Angsana New" w:hAnsi="Angsana New"/>
          <w:i/>
          <w:iCs/>
          <w:sz w:val="30"/>
          <w:szCs w:val="30"/>
        </w:rPr>
        <w:t xml:space="preserve">: </w:t>
      </w:r>
      <w:r w:rsidR="00327014" w:rsidRPr="007B3117">
        <w:rPr>
          <w:rFonts w:ascii="Angsana New" w:hAnsi="Angsana New"/>
          <w:i/>
          <w:iCs/>
          <w:sz w:val="30"/>
          <w:szCs w:val="30"/>
        </w:rPr>
        <w:t xml:space="preserve">896 </w:t>
      </w:r>
      <w:r w:rsidRPr="007B311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B3117">
        <w:rPr>
          <w:rFonts w:ascii="Angsana New" w:hAnsi="Angsana New"/>
          <w:i/>
          <w:iCs/>
          <w:sz w:val="30"/>
          <w:szCs w:val="30"/>
        </w:rPr>
        <w:t>)</w:t>
      </w:r>
      <w:bookmarkEnd w:id="4"/>
      <w:r w:rsidR="00493EB8" w:rsidRPr="007B311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58D90C7C" w14:textId="2D4407F9" w:rsidR="00E76142" w:rsidRPr="00005EA7" w:rsidRDefault="00E76142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eastAsia="MS Mincho" w:hAnsi="Angsana New"/>
          <w:sz w:val="22"/>
          <w:szCs w:val="22"/>
        </w:rPr>
      </w:pPr>
    </w:p>
    <w:p w14:paraId="254B56EE" w14:textId="4831CBF8" w:rsidR="009A45B0" w:rsidRPr="007B3117" w:rsidRDefault="009A45B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  <w:lang w:val="th-TH"/>
        </w:rPr>
        <w:t>ส่วนงาน</w:t>
      </w:r>
      <w:r w:rsidR="0056329F" w:rsidRPr="007B3117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A5678B" w:rsidRPr="007B3117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52A494FA" w14:textId="00711FA5" w:rsidR="000E6B7D" w:rsidRPr="00005EA7" w:rsidRDefault="000E6B7D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2"/>
          <w:szCs w:val="22"/>
        </w:rPr>
      </w:pPr>
    </w:p>
    <w:p w14:paraId="05B4323C" w14:textId="77777777" w:rsidR="00623BD1" w:rsidRPr="007B3117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ผู้บริหารพิจารณาว่า กลุ่มบริษัทดำเนินกิจการในส่วนงานเดียวคือธุรกิจเกี่ยวกับการผลิตอาหารทะเลแช่แข็ง</w:t>
      </w:r>
      <w:r w:rsidRPr="007B3117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0ED7BE82" w14:textId="77777777" w:rsidR="00623BD1" w:rsidRPr="00005EA7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18A67655" w14:textId="1C309C04" w:rsidR="00E03F32" w:rsidRPr="007B3117" w:rsidRDefault="00CF2660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กลุ่มบริษัทได้นำเสนอข้อมูลส่วนงานดำเนินงานทางภูมิศาสตร์โดยพิจารณาจากระบบการบริหาร</w:t>
      </w:r>
      <w:r w:rsidRPr="007B3117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1FA6A63E" w14:textId="4C18C935" w:rsidR="005F6840" w:rsidRPr="00005EA7" w:rsidRDefault="005F684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710"/>
        <w:gridCol w:w="262"/>
        <w:gridCol w:w="1628"/>
      </w:tblGrid>
      <w:tr w:rsidR="00751A40" w:rsidRPr="007B3117" w14:paraId="3DBBE617" w14:textId="77777777" w:rsidTr="00A17DB2">
        <w:trPr>
          <w:tblHeader/>
        </w:trPr>
        <w:tc>
          <w:tcPr>
            <w:tcW w:w="5310" w:type="dxa"/>
            <w:shd w:val="clear" w:color="auto" w:fill="auto"/>
          </w:tcPr>
          <w:p w14:paraId="67D4F9BF" w14:textId="77777777" w:rsidR="00751A40" w:rsidRPr="00E87EFA" w:rsidRDefault="00751A40" w:rsidP="0075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07DFB56" w14:textId="5B88B267" w:rsidR="00751A40" w:rsidRPr="00727EA7" w:rsidRDefault="00751A40" w:rsidP="0075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7EA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2C20021D" w14:textId="77777777" w:rsidR="00751A40" w:rsidRPr="007B3117" w:rsidRDefault="00751A40" w:rsidP="0075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62FDCD5A" w14:textId="6BC18A05" w:rsidR="00751A40" w:rsidRPr="00005EA7" w:rsidRDefault="00751A40" w:rsidP="0075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5EA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งบการเงินที่</w:t>
            </w:r>
            <w:r w:rsidRPr="00005EA7">
              <w:rPr>
                <w:rFonts w:asciiTheme="majorBidi" w:hAnsiTheme="majorBidi"/>
                <w:bCs/>
                <w:color w:val="000000"/>
                <w:sz w:val="30"/>
                <w:szCs w:val="30"/>
                <w:lang w:val="en-GB"/>
              </w:rPr>
              <w:br/>
            </w:r>
            <w:r w:rsidRPr="00005EA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แสดงเงินลงทุน</w:t>
            </w:r>
            <w:r w:rsidRPr="00005EA7">
              <w:rPr>
                <w:rFonts w:asciiTheme="majorBidi" w:hAnsiTheme="majorBidi"/>
                <w:bCs/>
                <w:color w:val="000000"/>
                <w:sz w:val="30"/>
                <w:szCs w:val="30"/>
                <w:lang w:val="en-GB"/>
              </w:rPr>
              <w:br/>
            </w:r>
            <w:r w:rsidRPr="00005EA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ตามส่วนได้เสีย</w:t>
            </w:r>
          </w:p>
        </w:tc>
      </w:tr>
      <w:tr w:rsidR="00751A40" w:rsidRPr="007B3117" w14:paraId="23D00DA6" w14:textId="77777777" w:rsidTr="0071424A">
        <w:trPr>
          <w:tblHeader/>
        </w:trPr>
        <w:tc>
          <w:tcPr>
            <w:tcW w:w="5310" w:type="dxa"/>
            <w:shd w:val="clear" w:color="auto" w:fill="auto"/>
          </w:tcPr>
          <w:p w14:paraId="0FE41A23" w14:textId="77777777" w:rsidR="00751A40" w:rsidRPr="00005EA7" w:rsidRDefault="00751A40" w:rsidP="0075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3CA868FA" w14:textId="51BD675E" w:rsidR="00751A40" w:rsidRPr="007B3117" w:rsidRDefault="00751A40" w:rsidP="0075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การผลิตอาหารทะเลแช่แข็ง</w:t>
            </w:r>
          </w:p>
        </w:tc>
      </w:tr>
      <w:tr w:rsidR="00751A40" w:rsidRPr="007B3117" w14:paraId="72D6C640" w14:textId="77777777" w:rsidTr="008276FC">
        <w:trPr>
          <w:tblHeader/>
        </w:trPr>
        <w:tc>
          <w:tcPr>
            <w:tcW w:w="5310" w:type="dxa"/>
            <w:shd w:val="clear" w:color="auto" w:fill="auto"/>
          </w:tcPr>
          <w:p w14:paraId="7B3BA6DA" w14:textId="38F35C72" w:rsidR="00751A40" w:rsidRPr="007B3117" w:rsidRDefault="00751A40" w:rsidP="0075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87EFA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30 </w:t>
            </w:r>
            <w:r w:rsidRPr="00E87EFA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  <w:shd w:val="clear" w:color="auto" w:fill="auto"/>
          </w:tcPr>
          <w:p w14:paraId="3A7CE851" w14:textId="00690C2F" w:rsidR="00751A40" w:rsidRPr="007B3117" w:rsidRDefault="00751A40" w:rsidP="0075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64E92D49" w14:textId="77777777" w:rsidR="00751A40" w:rsidRPr="007B3117" w:rsidRDefault="00751A40" w:rsidP="0075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607B3CC2" w14:textId="74156E62" w:rsidR="00751A40" w:rsidRPr="007B3117" w:rsidRDefault="00751A40" w:rsidP="0075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751A40" w:rsidRPr="007B3117" w14:paraId="709362E5" w14:textId="77777777" w:rsidTr="008276FC">
        <w:trPr>
          <w:tblHeader/>
        </w:trPr>
        <w:tc>
          <w:tcPr>
            <w:tcW w:w="5310" w:type="dxa"/>
            <w:shd w:val="clear" w:color="auto" w:fill="auto"/>
          </w:tcPr>
          <w:p w14:paraId="3480750B" w14:textId="77777777" w:rsidR="00751A40" w:rsidRPr="00005EA7" w:rsidRDefault="00751A40" w:rsidP="0075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F170123" w14:textId="77777777" w:rsidR="00751A40" w:rsidRPr="007B3117" w:rsidRDefault="00751A40" w:rsidP="00751A4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7B31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751A40" w:rsidRPr="007B3117" w14:paraId="6C8D4DF6" w14:textId="77777777" w:rsidTr="008276FC">
        <w:tc>
          <w:tcPr>
            <w:tcW w:w="5310" w:type="dxa"/>
            <w:shd w:val="clear" w:color="auto" w:fill="auto"/>
          </w:tcPr>
          <w:p w14:paraId="6145DA75" w14:textId="77777777" w:rsidR="00751A40" w:rsidRPr="007B3117" w:rsidRDefault="00751A40" w:rsidP="0075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DAB0AA" w14:textId="77777777" w:rsidR="00751A40" w:rsidRPr="007B3117" w:rsidRDefault="00751A40" w:rsidP="00751A4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B854C2" w14:textId="77777777" w:rsidR="00751A40" w:rsidRPr="007B3117" w:rsidRDefault="00751A40" w:rsidP="00751A4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219858A4" w14:textId="77777777" w:rsidR="00751A40" w:rsidRPr="007B3117" w:rsidRDefault="00751A40" w:rsidP="00751A4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51A40" w:rsidRPr="007B3117" w14:paraId="4ABBEFA0" w14:textId="77777777" w:rsidTr="008276FC">
        <w:tc>
          <w:tcPr>
            <w:tcW w:w="5310" w:type="dxa"/>
            <w:shd w:val="clear" w:color="auto" w:fill="auto"/>
            <w:vAlign w:val="bottom"/>
          </w:tcPr>
          <w:p w14:paraId="03F4D407" w14:textId="77777777" w:rsidR="00751A40" w:rsidRPr="007B3117" w:rsidRDefault="00751A40" w:rsidP="0075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6B52E" w14:textId="1F5C671E" w:rsidR="00751A40" w:rsidRPr="007B3117" w:rsidRDefault="00C43A7A" w:rsidP="00751A4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1,988,317</w:t>
            </w:r>
          </w:p>
        </w:tc>
        <w:tc>
          <w:tcPr>
            <w:tcW w:w="262" w:type="dxa"/>
            <w:shd w:val="clear" w:color="auto" w:fill="auto"/>
          </w:tcPr>
          <w:p w14:paraId="7F119F17" w14:textId="77777777" w:rsidR="00751A40" w:rsidRPr="007B3117" w:rsidRDefault="00751A40" w:rsidP="00751A4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113F72" w14:textId="0DC9F4EC" w:rsidR="00751A40" w:rsidRPr="007B3117" w:rsidRDefault="00751A40" w:rsidP="00751A4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E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2,460,409</w:t>
            </w:r>
          </w:p>
        </w:tc>
      </w:tr>
    </w:tbl>
    <w:p w14:paraId="75F6BB08" w14:textId="71B01DD1" w:rsidR="009472C6" w:rsidRDefault="0041051A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  <w:r w:rsidR="00480DB4"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 xml:space="preserve">ตามส่วนงานภูมิศาสตร์หลัก 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</w:t>
      </w:r>
      <w:r w:rsidR="00A94CC4" w:rsidRPr="007B311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ด</w:t>
      </w:r>
      <w:r w:rsidR="00E83F76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เก้า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2E427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C17B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0</w:t>
      </w:r>
      <w:r w:rsidR="00C17BB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E83F76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กันยายน</w:t>
      </w:r>
    </w:p>
    <w:p w14:paraId="5652A1AF" w14:textId="54F5F8AB" w:rsidR="00B3681F" w:rsidRPr="007B3117" w:rsidRDefault="00477227" w:rsidP="00B36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>
        <w:rPr>
          <w:noProof/>
        </w:rPr>
        <w:drawing>
          <wp:inline distT="0" distB="0" distL="0" distR="0" wp14:anchorId="7B5189F1" wp14:editId="4408DB56">
            <wp:extent cx="6099175" cy="24504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45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2AE82" w14:textId="1B5D9F2C" w:rsidR="00FC2346" w:rsidRDefault="00480DB4" w:rsidP="00FC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  <w:r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ตาม</w:t>
      </w:r>
      <w:r w:rsidR="002425EA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ประเภทของสินค้าและบริการหลัก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E83F76" w:rsidRPr="00E83F76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สำหรับงวดเก้าเดือนสิ้นสุดวันที่</w:t>
      </w:r>
      <w:r w:rsidR="00E83F76" w:rsidRPr="00E83F76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 xml:space="preserve"> 30 </w:t>
      </w:r>
      <w:r w:rsidR="00E83F76" w:rsidRPr="00E83F76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กันยายน</w:t>
      </w:r>
    </w:p>
    <w:p w14:paraId="0F11E385" w14:textId="2E1B88D3" w:rsidR="00144869" w:rsidRDefault="00A26706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  <w:r>
        <w:rPr>
          <w:noProof/>
        </w:rPr>
        <w:drawing>
          <wp:inline distT="0" distB="0" distL="0" distR="0" wp14:anchorId="236DE163" wp14:editId="3888AED4">
            <wp:extent cx="6099175" cy="25393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53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18015" w14:textId="715CE2BD" w:rsidR="00843707" w:rsidRPr="007B3117" w:rsidRDefault="00BF3E54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B740120" wp14:editId="7F963736">
            <wp:simplePos x="0" y="0"/>
            <wp:positionH relativeFrom="column">
              <wp:posOffset>630555</wp:posOffset>
            </wp:positionH>
            <wp:positionV relativeFrom="paragraph">
              <wp:posOffset>137795</wp:posOffset>
            </wp:positionV>
            <wp:extent cx="5638800" cy="2738091"/>
            <wp:effectExtent l="0" t="0" r="0" b="571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27380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3707"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2B69A908" w14:textId="4B396EC8" w:rsidR="00351D80" w:rsidRDefault="00480DB4" w:rsidP="00D61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  <w:r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ตาม</w:t>
      </w:r>
      <w:r w:rsidR="002425EA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จังหวะเวลาในการรับรู้รายได้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E83F76" w:rsidRPr="00E83F76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สำหรับงวดเก้าเดือนสิ้นสุดวันที่</w:t>
      </w:r>
      <w:r w:rsidR="00E83F76" w:rsidRPr="00E83F76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 xml:space="preserve"> 30 </w:t>
      </w:r>
      <w:r w:rsidR="00E83F76" w:rsidRPr="00E83F76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กันยายน</w:t>
      </w:r>
    </w:p>
    <w:p w14:paraId="7E8A745B" w14:textId="77777777" w:rsidR="00216619" w:rsidRPr="00216619" w:rsidRDefault="00216619" w:rsidP="00D61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0"/>
          <w:szCs w:val="20"/>
        </w:rPr>
      </w:pPr>
    </w:p>
    <w:p w14:paraId="2570744D" w14:textId="03B08993" w:rsidR="008234A1" w:rsidRDefault="00B02DD2" w:rsidP="00351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>
        <w:rPr>
          <w:noProof/>
        </w:rPr>
        <w:drawing>
          <wp:inline distT="0" distB="0" distL="0" distR="0" wp14:anchorId="269A8041" wp14:editId="2A973904">
            <wp:extent cx="4789928" cy="28575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98054" cy="2862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E913A" w14:textId="77777777" w:rsidR="00A5611D" w:rsidRDefault="00A5611D" w:rsidP="00351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9B2773D" w14:textId="2DED77A6" w:rsidR="00F2469E" w:rsidRPr="007B3117" w:rsidRDefault="00F2469E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cs/>
          <w:lang w:val="en-US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t>ภาษีเงินได้</w:t>
      </w:r>
    </w:p>
    <w:p w14:paraId="5E954AFB" w14:textId="77777777" w:rsidR="002C565E" w:rsidRPr="007B3117" w:rsidRDefault="002C565E" w:rsidP="003643C1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24"/>
          <w:szCs w:val="24"/>
          <w:lang w:val="en-US"/>
        </w:rPr>
      </w:pPr>
    </w:p>
    <w:p w14:paraId="7E2A7734" w14:textId="2B13897A" w:rsidR="00E27634" w:rsidRPr="00E27634" w:rsidRDefault="00936A69" w:rsidP="00E27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B3117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</w:t>
      </w:r>
      <w:r w:rsidR="0063328D">
        <w:rPr>
          <w:rFonts w:asciiTheme="majorBidi" w:hAnsiTheme="majorBidi" w:cstheme="majorBidi" w:hint="cs"/>
          <w:sz w:val="30"/>
          <w:szCs w:val="30"/>
          <w:cs/>
        </w:rPr>
        <w:t>บนงบกำไรขาดทุนเบ็ดเสร็จ</w:t>
      </w:r>
      <w:r w:rsidR="00C20032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63328D">
        <w:rPr>
          <w:rFonts w:asciiTheme="majorBidi" w:hAnsiTheme="majorBidi" w:cstheme="majorBidi" w:hint="cs"/>
          <w:sz w:val="30"/>
          <w:szCs w:val="30"/>
          <w:cs/>
        </w:rPr>
        <w:t>และงบกำไรขาดทุน</w:t>
      </w:r>
      <w:r w:rsidR="0063328D" w:rsidRPr="00357399">
        <w:rPr>
          <w:rFonts w:asciiTheme="majorBidi" w:hAnsiTheme="majorBidi" w:cstheme="majorBidi" w:hint="cs"/>
          <w:spacing w:val="-2"/>
          <w:sz w:val="30"/>
          <w:szCs w:val="30"/>
          <w:cs/>
        </w:rPr>
        <w:t>เบ็ดเสร็จเฉพาะกิจการ</w:t>
      </w:r>
      <w:r w:rsidR="00E33341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143278" w:rsidRPr="00357399">
        <w:rPr>
          <w:rFonts w:ascii="Angsana New" w:hAnsi="Angsana New"/>
          <w:spacing w:val="-2"/>
          <w:sz w:val="30"/>
          <w:szCs w:val="30"/>
          <w:cs/>
        </w:rPr>
        <w:t>ในการดำเนินงานต่อเนื่องเป็นระยะเวลา</w:t>
      </w:r>
      <w:r w:rsidR="00E87EFA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2B0049" w:rsidRPr="00357399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143278" w:rsidRPr="00357399">
        <w:rPr>
          <w:rFonts w:ascii="Angsana New" w:hAnsi="Angsana New"/>
          <w:spacing w:val="-2"/>
          <w:sz w:val="30"/>
          <w:szCs w:val="30"/>
          <w:cs/>
        </w:rPr>
        <w:t>ดือ</w:t>
      </w:r>
      <w:r w:rsidR="00143278" w:rsidRPr="00357399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357399">
        <w:rPr>
          <w:rFonts w:asciiTheme="majorBidi" w:hAnsiTheme="majorBidi" w:cstheme="majorBidi"/>
          <w:spacing w:val="-2"/>
          <w:sz w:val="30"/>
          <w:szCs w:val="30"/>
          <w:cs/>
        </w:rPr>
        <w:t>สิ้นสุดวันที่</w:t>
      </w:r>
      <w:r w:rsidR="00FF1DE5" w:rsidRPr="003573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87EFA" w:rsidRPr="00E87EFA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E87EFA" w:rsidRPr="00E87EFA">
        <w:rPr>
          <w:rFonts w:asciiTheme="majorBidi" w:hAnsiTheme="majorBidi" w:hint="cs"/>
          <w:spacing w:val="-2"/>
          <w:sz w:val="30"/>
          <w:szCs w:val="30"/>
          <w:cs/>
        </w:rPr>
        <w:t>กันยายน</w:t>
      </w:r>
      <w:r w:rsidR="00E87EFA" w:rsidRPr="00E87EF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C34BC" w:rsidRPr="00357399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357399">
        <w:rPr>
          <w:rFonts w:asciiTheme="majorBidi" w:hAnsiTheme="majorBidi" w:cstheme="majorBidi"/>
          <w:spacing w:val="-2"/>
          <w:sz w:val="30"/>
          <w:szCs w:val="30"/>
          <w:cs/>
        </w:rPr>
        <w:t>คือร้อยละ</w:t>
      </w:r>
      <w:r w:rsidR="00C63234" w:rsidRPr="003573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54A39">
        <w:rPr>
          <w:rFonts w:asciiTheme="majorBidi" w:hAnsiTheme="majorBidi" w:cstheme="majorBidi"/>
          <w:spacing w:val="-2"/>
          <w:sz w:val="30"/>
          <w:szCs w:val="30"/>
        </w:rPr>
        <w:t>6.14</w:t>
      </w:r>
      <w:r w:rsidR="00F84D76" w:rsidRPr="007B3117">
        <w:rPr>
          <w:rFonts w:asciiTheme="majorBidi" w:hAnsiTheme="majorBidi" w:cstheme="majorBidi"/>
          <w:sz w:val="30"/>
          <w:szCs w:val="30"/>
        </w:rPr>
        <w:t xml:space="preserve"> </w:t>
      </w:r>
      <w:r w:rsidRPr="007B3117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Pr="007B3117">
        <w:rPr>
          <w:rFonts w:asciiTheme="majorBidi" w:hAnsiTheme="majorBidi" w:cstheme="majorBidi"/>
          <w:sz w:val="30"/>
          <w:szCs w:val="30"/>
        </w:rPr>
        <w:t xml:space="preserve"> </w:t>
      </w:r>
      <w:r w:rsidR="00854A39">
        <w:rPr>
          <w:rFonts w:asciiTheme="majorBidi" w:hAnsiTheme="majorBidi" w:cstheme="majorBidi"/>
          <w:sz w:val="30"/>
          <w:szCs w:val="30"/>
        </w:rPr>
        <w:t>5.92</w:t>
      </w:r>
      <w:r w:rsidR="00F84D76" w:rsidRPr="007B3117">
        <w:rPr>
          <w:rFonts w:asciiTheme="majorBidi" w:hAnsiTheme="majorBidi" w:cstheme="majorBidi"/>
          <w:sz w:val="30"/>
          <w:szCs w:val="30"/>
        </w:rPr>
        <w:t xml:space="preserve"> </w:t>
      </w:r>
      <w:r w:rsidRPr="007B3117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D692F" w:rsidRPr="007B311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21EC9" w:rsidRPr="007B311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B3117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A94CC4"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B7767">
        <w:rPr>
          <w:rFonts w:asciiTheme="majorBidi" w:hAnsiTheme="majorBidi" w:cstheme="majorBidi"/>
          <w:i/>
          <w:iCs/>
          <w:sz w:val="30"/>
          <w:szCs w:val="30"/>
        </w:rPr>
        <w:t>2.38</w:t>
      </w:r>
      <w:r w:rsidR="00621EC9"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E2613" w:rsidRPr="007B3117">
        <w:rPr>
          <w:rFonts w:asciiTheme="majorBidi" w:hAnsiTheme="majorBidi" w:hint="cs"/>
          <w:i/>
          <w:iCs/>
          <w:sz w:val="30"/>
          <w:szCs w:val="30"/>
          <w:cs/>
        </w:rPr>
        <w:t>และร้อยละ</w:t>
      </w:r>
      <w:r w:rsidR="008E2613" w:rsidRPr="007B311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1B7767">
        <w:rPr>
          <w:rFonts w:asciiTheme="majorBidi" w:hAnsiTheme="majorBidi" w:cstheme="majorBidi"/>
          <w:i/>
          <w:iCs/>
          <w:sz w:val="30"/>
          <w:szCs w:val="30"/>
        </w:rPr>
        <w:t>2.3</w:t>
      </w:r>
      <w:r w:rsidR="00D610E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621EC9"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3117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B31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53F1E" w:rsidRPr="007B3117">
        <w:rPr>
          <w:rFonts w:asciiTheme="majorBidi" w:hAnsiTheme="majorBidi" w:cstheme="majorBidi" w:hint="cs"/>
          <w:sz w:val="30"/>
          <w:szCs w:val="30"/>
          <w:cs/>
        </w:rPr>
        <w:t>ผลแตกต่าง</w:t>
      </w:r>
      <w:r w:rsidRPr="007B3117">
        <w:rPr>
          <w:rFonts w:asciiTheme="majorBidi" w:hAnsiTheme="majorBidi" w:cstheme="majorBidi"/>
          <w:sz w:val="30"/>
          <w:szCs w:val="30"/>
          <w:cs/>
        </w:rPr>
        <w:t>ในอัตราภาษีเงินได้ที่แท้จริงมีสาเหตุหลักจาก</w:t>
      </w:r>
      <w:r w:rsidR="001A6290" w:rsidRPr="007B3117">
        <w:rPr>
          <w:rFonts w:asciiTheme="majorBidi" w:hAnsiTheme="majorBidi" w:hint="cs"/>
          <w:sz w:val="30"/>
          <w:szCs w:val="30"/>
          <w:cs/>
        </w:rPr>
        <w:t>ความแตกต่างระหว่างการรับรู้ค่าใช้จ่ายทางบัญชีกับทางภาษีบางรายการ</w:t>
      </w:r>
      <w:r w:rsidR="000A2BAF" w:rsidRPr="007B3117">
        <w:rPr>
          <w:rFonts w:asciiTheme="majorBidi" w:hAnsiTheme="majorBidi" w:hint="cs"/>
          <w:sz w:val="30"/>
          <w:szCs w:val="30"/>
          <w:cs/>
        </w:rPr>
        <w:t xml:space="preserve">สำหรับงวด </w:t>
      </w:r>
      <w:r w:rsidR="000A2BAF" w:rsidRPr="007B3117">
        <w:rPr>
          <w:rFonts w:asciiTheme="majorBidi" w:hAnsiTheme="majorBidi"/>
          <w:sz w:val="30"/>
          <w:szCs w:val="30"/>
        </w:rPr>
        <w:t>256</w:t>
      </w:r>
      <w:r w:rsidR="00621EC9" w:rsidRPr="007B3117">
        <w:rPr>
          <w:rFonts w:asciiTheme="majorBidi" w:hAnsiTheme="majorBidi"/>
          <w:sz w:val="30"/>
          <w:szCs w:val="30"/>
        </w:rPr>
        <w:t>6</w:t>
      </w:r>
      <w:r w:rsidR="000A2BAF" w:rsidRPr="007B3117">
        <w:rPr>
          <w:rFonts w:asciiTheme="majorBidi" w:hAnsiTheme="majorBidi"/>
          <w:sz w:val="30"/>
          <w:szCs w:val="30"/>
        </w:rPr>
        <w:t xml:space="preserve"> </w:t>
      </w:r>
      <w:r w:rsidR="000A2BAF" w:rsidRPr="007B3117">
        <w:rPr>
          <w:rFonts w:asciiTheme="majorBidi" w:hAnsiTheme="majorBidi" w:hint="cs"/>
          <w:sz w:val="30"/>
          <w:szCs w:val="30"/>
          <w:cs/>
        </w:rPr>
        <w:t>และสาเหตุหลักจาก</w:t>
      </w:r>
      <w:r w:rsidR="00E157A5" w:rsidRPr="007B3117">
        <w:rPr>
          <w:rFonts w:asciiTheme="majorBidi" w:hAnsiTheme="majorBidi" w:hint="cs"/>
          <w:sz w:val="30"/>
          <w:szCs w:val="30"/>
          <w:cs/>
        </w:rPr>
        <w:t>ขาดทุน</w:t>
      </w:r>
      <w:r w:rsidR="000311FD" w:rsidRPr="007B3117">
        <w:rPr>
          <w:rFonts w:asciiTheme="majorBidi" w:hAnsiTheme="majorBidi" w:hint="cs"/>
          <w:sz w:val="30"/>
          <w:szCs w:val="30"/>
          <w:cs/>
        </w:rPr>
        <w:t>ทางภาษี</w:t>
      </w:r>
      <w:r w:rsidR="00E157A5" w:rsidRPr="007B3117">
        <w:rPr>
          <w:rFonts w:asciiTheme="majorBidi" w:hAnsiTheme="majorBidi" w:hint="cs"/>
          <w:sz w:val="30"/>
          <w:szCs w:val="30"/>
          <w:cs/>
        </w:rPr>
        <w:t>ที่ไม่รับรู้เป็นสินทรัพย์ภาษีเงินได้รอการตัดบัญชี</w:t>
      </w:r>
    </w:p>
    <w:p w14:paraId="38B666B1" w14:textId="77777777" w:rsidR="00E27634" w:rsidRPr="007B3117" w:rsidRDefault="00E27634" w:rsidP="005D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1B100DA8" w14:textId="1C7EC0CB" w:rsidR="00E27634" w:rsidRDefault="00E27634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GB"/>
        </w:rPr>
      </w:pPr>
      <w:r>
        <w:rPr>
          <w:rFonts w:ascii="Angsana New" w:eastAsia="MS Mincho" w:hAnsi="Angsana New" w:hint="cs"/>
          <w:sz w:val="30"/>
          <w:szCs w:val="30"/>
          <w:cs/>
          <w:lang w:val="en-GB"/>
        </w:rPr>
        <w:t>เงินปันผล</w:t>
      </w:r>
    </w:p>
    <w:p w14:paraId="69AADA6C" w14:textId="5A8A427D" w:rsidR="00E27634" w:rsidRDefault="00E27634" w:rsidP="000E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620"/>
        <w:gridCol w:w="1710"/>
        <w:gridCol w:w="1170"/>
        <w:gridCol w:w="1170"/>
      </w:tblGrid>
      <w:tr w:rsidR="00EA5805" w:rsidRPr="007B3117" w14:paraId="6CFB3BDD" w14:textId="77777777" w:rsidTr="00694C5A">
        <w:trPr>
          <w:tblHeader/>
        </w:trPr>
        <w:tc>
          <w:tcPr>
            <w:tcW w:w="3690" w:type="dxa"/>
            <w:shd w:val="clear" w:color="auto" w:fill="auto"/>
          </w:tcPr>
          <w:p w14:paraId="67B7B9FD" w14:textId="7EF00954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D4D9C5D" w14:textId="2BB9D061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</w:tcPr>
          <w:p w14:paraId="1102AF17" w14:textId="4087C31C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shd w:val="clear" w:color="auto" w:fill="auto"/>
          </w:tcPr>
          <w:p w14:paraId="0E670C29" w14:textId="42F46584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70" w:type="dxa"/>
            <w:shd w:val="clear" w:color="auto" w:fill="auto"/>
          </w:tcPr>
          <w:p w14:paraId="12D0BD4F" w14:textId="74B1DC29" w:rsidR="00EA5805" w:rsidRPr="00E27634" w:rsidRDefault="00EA5805" w:rsidP="0069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  <w:tab w:val="left" w:pos="1050"/>
                <w:tab w:val="left" w:pos="169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63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A5805" w:rsidRPr="007B3117" w14:paraId="369F1D29" w14:textId="77777777" w:rsidTr="00694C5A">
        <w:trPr>
          <w:tblHeader/>
        </w:trPr>
        <w:tc>
          <w:tcPr>
            <w:tcW w:w="3690" w:type="dxa"/>
            <w:shd w:val="clear" w:color="auto" w:fill="auto"/>
          </w:tcPr>
          <w:p w14:paraId="22F5C5D1" w14:textId="77777777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E5E7D7B" w14:textId="77777777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5D2C71" w14:textId="5A723E39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B29FD8" w14:textId="329D28EC" w:rsidR="00EA5805" w:rsidRPr="00EA5805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58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A580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EA58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C97CCF9" w14:textId="712721B7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76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276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276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5805" w:rsidRPr="007B3117" w14:paraId="3942B997" w14:textId="77777777" w:rsidTr="00694C5A">
        <w:tc>
          <w:tcPr>
            <w:tcW w:w="3690" w:type="dxa"/>
            <w:shd w:val="clear" w:color="auto" w:fill="auto"/>
            <w:vAlign w:val="bottom"/>
          </w:tcPr>
          <w:p w14:paraId="02E6798A" w14:textId="75E20B4E" w:rsidR="00EA5805" w:rsidRPr="007B3117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39E6F052" w14:textId="7C7CC15E" w:rsidR="00EA5805" w:rsidRDefault="00EA5805" w:rsidP="00694C5A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94C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10" w:type="dxa"/>
          </w:tcPr>
          <w:p w14:paraId="74022BBB" w14:textId="67026800" w:rsidR="00EA5805" w:rsidRDefault="00694C5A" w:rsidP="00694C5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D15269" w14:textId="15A6309D" w:rsidR="00EA5805" w:rsidRPr="007B3117" w:rsidRDefault="00694C5A" w:rsidP="00694C5A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1FA67B" w14:textId="13B27ABA" w:rsidR="00EA5805" w:rsidRPr="007B3117" w:rsidRDefault="00694C5A" w:rsidP="00694C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63,750</w:t>
            </w:r>
          </w:p>
        </w:tc>
      </w:tr>
      <w:tr w:rsidR="000E4EE1" w:rsidRPr="007B3117" w14:paraId="1FE01325" w14:textId="77777777" w:rsidTr="00694C5A">
        <w:tc>
          <w:tcPr>
            <w:tcW w:w="3690" w:type="dxa"/>
            <w:shd w:val="clear" w:color="auto" w:fill="auto"/>
            <w:vAlign w:val="bottom"/>
          </w:tcPr>
          <w:p w14:paraId="7B74503F" w14:textId="77777777" w:rsidR="000E4EE1" w:rsidRDefault="000E4EE1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83770FB" w14:textId="77777777" w:rsidR="000E4EE1" w:rsidRDefault="000E4EE1" w:rsidP="00694C5A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1F61CD5" w14:textId="77777777" w:rsidR="000E4EE1" w:rsidRDefault="000E4EE1" w:rsidP="00694C5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BCF471" w14:textId="77777777" w:rsidR="000E4EE1" w:rsidRDefault="000E4EE1" w:rsidP="00694C5A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FA5D75" w14:textId="77777777" w:rsidR="000E4EE1" w:rsidRDefault="000E4EE1" w:rsidP="00694C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4EE1" w:rsidRPr="007B3117" w14:paraId="771E8486" w14:textId="77777777" w:rsidTr="005067B5">
        <w:tc>
          <w:tcPr>
            <w:tcW w:w="3690" w:type="dxa"/>
            <w:shd w:val="clear" w:color="auto" w:fill="auto"/>
          </w:tcPr>
          <w:p w14:paraId="008F9D45" w14:textId="456F3600" w:rsidR="000E4EE1" w:rsidRPr="000E4EE1" w:rsidRDefault="000E4EE1" w:rsidP="000E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4E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E4EE1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20911F29" w14:textId="56777D62" w:rsidR="000E4EE1" w:rsidRPr="000E4EE1" w:rsidRDefault="000E4EE1" w:rsidP="000E4EE1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4EE1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0E4E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E4EE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7A65191F" w14:textId="4111FB35" w:rsidR="000E4EE1" w:rsidRPr="000E4EE1" w:rsidRDefault="000E4EE1" w:rsidP="000E4E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4EE1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0E4E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E4EE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1381AC91" w14:textId="69DEFB97" w:rsidR="000E4EE1" w:rsidRPr="000E4EE1" w:rsidRDefault="000E4EE1" w:rsidP="000E4EE1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4EE1">
              <w:rPr>
                <w:rFonts w:asciiTheme="majorBidi" w:hAnsiTheme="majorBidi" w:cstheme="majorBidi"/>
                <w:sz w:val="30"/>
                <w:szCs w:val="30"/>
              </w:rPr>
              <w:t>3.18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C600ED" w14:textId="2AEAA188" w:rsidR="000E4EE1" w:rsidRPr="000E4EE1" w:rsidRDefault="000E4EE1" w:rsidP="000E4EE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4E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23,850</w:t>
            </w:r>
          </w:p>
        </w:tc>
      </w:tr>
    </w:tbl>
    <w:p w14:paraId="0525ACC6" w14:textId="77777777" w:rsidR="00E27634" w:rsidRPr="00E27634" w:rsidRDefault="00E27634" w:rsidP="00E27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3D0FFC" w14:textId="68BC8B70" w:rsidR="00E27634" w:rsidRDefault="00E27634" w:rsidP="00E27634">
      <w:pPr>
        <w:pStyle w:val="Heading6"/>
        <w:tabs>
          <w:tab w:val="left" w:pos="540"/>
        </w:tabs>
        <w:ind w:left="900"/>
        <w:jc w:val="both"/>
        <w:rPr>
          <w:rFonts w:ascii="Angsana New" w:eastAsia="MS Mincho" w:hAnsi="Angsana New"/>
          <w:sz w:val="30"/>
          <w:szCs w:val="30"/>
          <w:lang w:val="en-GB"/>
        </w:rPr>
      </w:pPr>
    </w:p>
    <w:p w14:paraId="243E2DE4" w14:textId="00735461" w:rsidR="00EA5805" w:rsidRDefault="00EA5805" w:rsidP="00EA5805">
      <w:pPr>
        <w:rPr>
          <w:lang w:val="en-GB" w:eastAsia="x-none"/>
        </w:rPr>
      </w:pPr>
    </w:p>
    <w:p w14:paraId="6378CAD4" w14:textId="77777777" w:rsidR="00EA5805" w:rsidRPr="00EA5805" w:rsidRDefault="00EA5805" w:rsidP="00EA5805">
      <w:pPr>
        <w:rPr>
          <w:lang w:val="en-GB" w:eastAsia="x-none"/>
        </w:rPr>
      </w:pPr>
    </w:p>
    <w:p w14:paraId="20A97C0A" w14:textId="65B50992" w:rsidR="00B96F63" w:rsidRPr="007B3117" w:rsidRDefault="00B96F6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GB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lastRenderedPageBreak/>
        <w:t>เครื่องมือ</w:t>
      </w:r>
      <w:r w:rsidRPr="007B3117">
        <w:rPr>
          <w:rFonts w:ascii="Angsana New" w:eastAsia="MS Mincho" w:hAnsi="Angsana New" w:hint="cs"/>
          <w:sz w:val="30"/>
          <w:szCs w:val="30"/>
          <w:cs/>
          <w:lang w:val="en-GB"/>
        </w:rPr>
        <w:t>ทางการเงิน</w:t>
      </w:r>
    </w:p>
    <w:p w14:paraId="210861F4" w14:textId="77777777" w:rsidR="00B96F63" w:rsidRPr="007B3117" w:rsidRDefault="00B96F63" w:rsidP="003643C1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14:paraId="59A28AB5" w14:textId="77777777" w:rsidR="00B96F63" w:rsidRPr="007B3117" w:rsidRDefault="00B96F63" w:rsidP="003643C1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7B3117" w:rsidRDefault="00B96F63" w:rsidP="003643C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4174FBCE" w14:textId="0300F733" w:rsidR="002659A5" w:rsidRPr="007B3117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B3117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F372574" w14:textId="104851C0" w:rsidR="002659A5" w:rsidRPr="007B3117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2659A5" w:rsidRPr="007B3117" w:rsidSect="005C3A2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tbl>
      <w:tblPr>
        <w:tblW w:w="149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4"/>
        <w:gridCol w:w="718"/>
        <w:gridCol w:w="270"/>
        <w:gridCol w:w="1253"/>
        <w:gridCol w:w="7"/>
        <w:gridCol w:w="233"/>
        <w:gridCol w:w="37"/>
        <w:gridCol w:w="1230"/>
        <w:gridCol w:w="30"/>
        <w:gridCol w:w="206"/>
        <w:gridCol w:w="64"/>
        <w:gridCol w:w="1083"/>
        <w:gridCol w:w="236"/>
        <w:gridCol w:w="34"/>
        <w:gridCol w:w="1085"/>
        <w:gridCol w:w="270"/>
        <w:gridCol w:w="810"/>
        <w:gridCol w:w="240"/>
        <w:gridCol w:w="30"/>
        <w:gridCol w:w="900"/>
        <w:gridCol w:w="17"/>
        <w:gridCol w:w="267"/>
        <w:gridCol w:w="20"/>
        <w:gridCol w:w="860"/>
        <w:gridCol w:w="6"/>
        <w:gridCol w:w="234"/>
        <w:gridCol w:w="36"/>
        <w:gridCol w:w="902"/>
      </w:tblGrid>
      <w:tr w:rsidR="00800EF9" w:rsidRPr="007B3117" w14:paraId="6CA14FC0" w14:textId="77777777" w:rsidTr="0025086E">
        <w:trPr>
          <w:cantSplit/>
          <w:trHeight w:val="261"/>
        </w:trPr>
        <w:tc>
          <w:tcPr>
            <w:tcW w:w="3864" w:type="dxa"/>
            <w:shd w:val="clear" w:color="auto" w:fill="auto"/>
            <w:vAlign w:val="bottom"/>
          </w:tcPr>
          <w:p w14:paraId="4EBFD2AF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8" w:type="dxa"/>
            <w:vAlign w:val="bottom"/>
          </w:tcPr>
          <w:p w14:paraId="30027445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26"/>
          </w:tcPr>
          <w:p w14:paraId="693335BC" w14:textId="77777777" w:rsidR="00800EF9" w:rsidRPr="00820F79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820F7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820F79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  <w:r w:rsidRPr="00820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20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0EF9" w:rsidRPr="007B3117" w14:paraId="7B8193CB" w14:textId="77777777" w:rsidTr="0025086E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037D6C85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8" w:type="dxa"/>
            <w:vAlign w:val="bottom"/>
          </w:tcPr>
          <w:p w14:paraId="7DB8CFD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13"/>
          </w:tcPr>
          <w:p w14:paraId="360ADE79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A05A099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12"/>
            <w:vAlign w:val="bottom"/>
          </w:tcPr>
          <w:p w14:paraId="24EEE2D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0EF9" w:rsidRPr="007B3117" w14:paraId="33C1C2F0" w14:textId="77777777" w:rsidTr="0025086E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350FC157" w14:textId="77777777" w:rsidR="00800EF9" w:rsidRPr="007B3117" w:rsidRDefault="00800EF9" w:rsidP="0025086E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8" w:type="dxa"/>
            <w:vAlign w:val="bottom"/>
          </w:tcPr>
          <w:p w14:paraId="38790457" w14:textId="77777777" w:rsidR="00800EF9" w:rsidRPr="000113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113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15A8605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78592B1" w14:textId="77777777" w:rsidR="00800EF9" w:rsidRPr="007B3117" w:rsidRDefault="00800EF9" w:rsidP="0025086E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5A59985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gridSpan w:val="2"/>
          </w:tcPr>
          <w:p w14:paraId="3A3748F5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5F6ADA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gridSpan w:val="2"/>
          </w:tcPr>
          <w:p w14:paraId="1371BB6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D2F84D6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7B3117">
              <w:rPr>
                <w:rFonts w:asciiTheme="majorBidi" w:hAnsiTheme="majorBidi"/>
                <w:sz w:val="30"/>
                <w:szCs w:val="30"/>
                <w:lang w:bidi="th-TH"/>
              </w:rPr>
              <w:br/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07C97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CC92EF5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D1B1432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2E2759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34C5066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9294C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  <w:gridSpan w:val="3"/>
          </w:tcPr>
          <w:p w14:paraId="6361579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286A7E3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  <w:gridSpan w:val="2"/>
          </w:tcPr>
          <w:p w14:paraId="18790AE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A5051B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0EF9" w:rsidRPr="007B3117" w14:paraId="3CCBA8B6" w14:textId="77777777" w:rsidTr="0025086E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2B603AD8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  <w:vAlign w:val="bottom"/>
          </w:tcPr>
          <w:p w14:paraId="25BE3927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A347F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4C0D7EF0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0EF9" w:rsidRPr="007B3117" w14:paraId="396008A1" w14:textId="77777777" w:rsidTr="0025086E">
        <w:trPr>
          <w:trHeight w:val="261"/>
        </w:trPr>
        <w:tc>
          <w:tcPr>
            <w:tcW w:w="3864" w:type="dxa"/>
            <w:shd w:val="clear" w:color="auto" w:fill="auto"/>
          </w:tcPr>
          <w:p w14:paraId="6C141AB1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30 </w:t>
            </w: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18" w:type="dxa"/>
          </w:tcPr>
          <w:p w14:paraId="5A50EA9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4396A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4F7D75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30E024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B7AEC9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5D2FB3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9FBC30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757B73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80D9C1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9990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E0CC1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E0204F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6431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gridSpan w:val="3"/>
          </w:tcPr>
          <w:p w14:paraId="4FC79EE5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3827881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F9DA0F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D351B2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3783B787" w14:textId="77777777" w:rsidTr="0025086E">
        <w:trPr>
          <w:trHeight w:val="261"/>
        </w:trPr>
        <w:tc>
          <w:tcPr>
            <w:tcW w:w="3864" w:type="dxa"/>
            <w:shd w:val="clear" w:color="auto" w:fill="auto"/>
          </w:tcPr>
          <w:p w14:paraId="3437D152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18" w:type="dxa"/>
          </w:tcPr>
          <w:p w14:paraId="5C65FF8B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095FA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2A7293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1E4E88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5B8D90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F69FF6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07754C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FB3726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7F67C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CEEE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25AA7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D09B15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E5E24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gridSpan w:val="3"/>
          </w:tcPr>
          <w:p w14:paraId="59258432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0F4D4EE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3D9AEF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11B186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2C146467" w14:textId="77777777" w:rsidTr="0025086E">
        <w:trPr>
          <w:trHeight w:val="261"/>
        </w:trPr>
        <w:tc>
          <w:tcPr>
            <w:tcW w:w="3864" w:type="dxa"/>
            <w:shd w:val="clear" w:color="auto" w:fill="auto"/>
          </w:tcPr>
          <w:p w14:paraId="532491FB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718" w:type="dxa"/>
          </w:tcPr>
          <w:p w14:paraId="3D011F27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14F44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1EB60B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DE9428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8AA729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DFBB9A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D0DA2C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2B13E6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2A7235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390B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D329E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FFB349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1D957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gridSpan w:val="3"/>
          </w:tcPr>
          <w:p w14:paraId="30FBE5CD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4AABAEB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75A294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8EF36C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1F36A7BE" w14:textId="77777777" w:rsidTr="0025086E">
        <w:trPr>
          <w:trHeight w:val="68"/>
        </w:trPr>
        <w:tc>
          <w:tcPr>
            <w:tcW w:w="3864" w:type="dxa"/>
            <w:shd w:val="clear" w:color="auto" w:fill="auto"/>
          </w:tcPr>
          <w:p w14:paraId="255C988A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 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718" w:type="dxa"/>
          </w:tcPr>
          <w:p w14:paraId="6C54A6CB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8FB09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176214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BE6FF1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7D45FC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gridSpan w:val="2"/>
          </w:tcPr>
          <w:p w14:paraId="196B5A5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4676926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DB537B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21E7C4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691E35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CC5C7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C055BB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9B49F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  <w:gridSpan w:val="3"/>
          </w:tcPr>
          <w:p w14:paraId="4471C9E5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5C5B3A5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  <w:gridSpan w:val="2"/>
          </w:tcPr>
          <w:p w14:paraId="32DB22B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BD04012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800EF9" w:rsidRPr="007B3117" w14:paraId="34C1950B" w14:textId="77777777" w:rsidTr="0025086E">
        <w:trPr>
          <w:trHeight w:val="288"/>
        </w:trPr>
        <w:tc>
          <w:tcPr>
            <w:tcW w:w="3864" w:type="dxa"/>
            <w:shd w:val="clear" w:color="auto" w:fill="auto"/>
          </w:tcPr>
          <w:p w14:paraId="0ECDD627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</w:tcPr>
          <w:p w14:paraId="099D5D8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18CE5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3B0CD7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0C699B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0381E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79C64C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5D1D2B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8CD24E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E6CB36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2C6C8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4C9AF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FE29FD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1BFE4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  <w:gridSpan w:val="3"/>
          </w:tcPr>
          <w:p w14:paraId="30F6187F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6C1696E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9A802C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D800EB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EF9" w:rsidRPr="007B3117" w14:paraId="2914BE7F" w14:textId="77777777" w:rsidTr="0025086E">
        <w:trPr>
          <w:trHeight w:val="261"/>
        </w:trPr>
        <w:tc>
          <w:tcPr>
            <w:tcW w:w="3864" w:type="dxa"/>
            <w:shd w:val="clear" w:color="auto" w:fill="auto"/>
          </w:tcPr>
          <w:p w14:paraId="017F8591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18" w:type="dxa"/>
          </w:tcPr>
          <w:p w14:paraId="1433B27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5342B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B32917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E03B93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FE65F8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3EACBD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19B4AE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D96530A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AFCAB0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3A2A4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7392A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0CDA30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F40A5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  <w:gridSpan w:val="3"/>
          </w:tcPr>
          <w:p w14:paraId="1C3DEB20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0E71E89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2F4CB0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41D09F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EF9" w:rsidRPr="007B3117" w14:paraId="4B5C45CC" w14:textId="77777777" w:rsidTr="0025086E">
        <w:trPr>
          <w:trHeight w:val="261"/>
        </w:trPr>
        <w:tc>
          <w:tcPr>
            <w:tcW w:w="3864" w:type="dxa"/>
            <w:shd w:val="clear" w:color="auto" w:fill="auto"/>
          </w:tcPr>
          <w:p w14:paraId="1BDCDF96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ระยะสั้น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718" w:type="dxa"/>
          </w:tcPr>
          <w:p w14:paraId="037A41FB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441EE6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063FCC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6E50E7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C690A0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4B19E3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D101D6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455F80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66D6BD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270" w:type="dxa"/>
          </w:tcPr>
          <w:p w14:paraId="0ED0109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19751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EAE572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51BAC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304" w:type="dxa"/>
            <w:gridSpan w:val="3"/>
          </w:tcPr>
          <w:p w14:paraId="277613EB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77E6F2B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1FB2AB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BA31B5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</w:tr>
      <w:tr w:rsidR="00800EF9" w:rsidRPr="007B3117" w14:paraId="448DCE47" w14:textId="77777777" w:rsidTr="0025086E">
        <w:trPr>
          <w:trHeight w:val="261"/>
        </w:trPr>
        <w:tc>
          <w:tcPr>
            <w:tcW w:w="3864" w:type="dxa"/>
            <w:shd w:val="clear" w:color="auto" w:fill="auto"/>
          </w:tcPr>
          <w:p w14:paraId="2DEE8C9C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18" w:type="dxa"/>
          </w:tcPr>
          <w:p w14:paraId="33950CEC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1D81D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F09FEBA" w14:textId="77777777" w:rsidR="00800EF9" w:rsidRPr="00EB46CC" w:rsidRDefault="00800EF9" w:rsidP="0025086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6,450</w:t>
            </w:r>
          </w:p>
        </w:tc>
        <w:tc>
          <w:tcPr>
            <w:tcW w:w="270" w:type="dxa"/>
            <w:gridSpan w:val="2"/>
          </w:tcPr>
          <w:p w14:paraId="5D7DEA4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2919549" w14:textId="77777777" w:rsidR="00800EF9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618F62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6A7E778" w14:textId="77777777" w:rsidR="00800EF9" w:rsidRPr="00155C46" w:rsidRDefault="00800EF9" w:rsidP="0025086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67D45D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44AD198" w14:textId="77777777" w:rsidR="00800EF9" w:rsidRPr="00155C46" w:rsidRDefault="00800EF9" w:rsidP="002508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75579DF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530BC8" w14:textId="77777777" w:rsidR="00800EF9" w:rsidRDefault="00800EF9" w:rsidP="0025086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5F7BA6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B76EA3" w14:textId="77777777" w:rsidR="00800EF9" w:rsidRDefault="00800EF9" w:rsidP="0025086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304" w:type="dxa"/>
            <w:gridSpan w:val="3"/>
          </w:tcPr>
          <w:p w14:paraId="471C6644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278C0CB5" w14:textId="77777777" w:rsidR="00800EF9" w:rsidRDefault="00800EF9" w:rsidP="0025086E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2D0329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8321649" w14:textId="77777777" w:rsidR="00800EF9" w:rsidRPr="00155C46" w:rsidRDefault="00800EF9" w:rsidP="0025086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800EF9" w:rsidRPr="007B3117" w14:paraId="0DB3BF85" w14:textId="77777777" w:rsidTr="0025086E">
        <w:trPr>
          <w:trHeight w:val="288"/>
        </w:trPr>
        <w:tc>
          <w:tcPr>
            <w:tcW w:w="3864" w:type="dxa"/>
            <w:shd w:val="clear" w:color="auto" w:fill="auto"/>
          </w:tcPr>
          <w:p w14:paraId="0F2F58E1" w14:textId="77777777" w:rsidR="00800EF9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6717679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18" w:type="dxa"/>
          </w:tcPr>
          <w:p w14:paraId="69DAC56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D45BF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5D8A7C9" w14:textId="77777777" w:rsidR="00800EF9" w:rsidRPr="001F1EF0" w:rsidRDefault="00800EF9" w:rsidP="0025086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3A9A56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E3C5DE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CEA506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41AC30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1B8AE19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4FBC4A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B4372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B3952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16DBA6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95EFD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281E0775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2310E7E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A9C441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7ECACF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7D0CC186" w14:textId="77777777" w:rsidTr="0025086E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43C7119B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  <w:vAlign w:val="bottom"/>
          </w:tcPr>
          <w:p w14:paraId="46FB3B4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F1EEA9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50197E3D" w14:textId="77777777" w:rsidR="00800EF9" w:rsidRPr="00444790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4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444790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นที่แสดงเงินลงทุนตามส่วนได้เสีย</w:t>
            </w:r>
            <w:r w:rsidRPr="00444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444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0EF9" w:rsidRPr="007B3117" w14:paraId="31C6616C" w14:textId="77777777" w:rsidTr="0025086E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6D6929F0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  <w:vAlign w:val="bottom"/>
          </w:tcPr>
          <w:p w14:paraId="767ACA8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FB998D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8" w:type="dxa"/>
            <w:gridSpan w:val="12"/>
          </w:tcPr>
          <w:p w14:paraId="6E29D95B" w14:textId="77777777" w:rsidR="00800EF9" w:rsidRPr="00D03FB0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03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684630E" w14:textId="77777777" w:rsidR="00800EF9" w:rsidRPr="00D03FB0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12"/>
            <w:tcBorders>
              <w:left w:val="nil"/>
            </w:tcBorders>
            <w:vAlign w:val="bottom"/>
          </w:tcPr>
          <w:p w14:paraId="2FD8F89D" w14:textId="77777777" w:rsidR="00800EF9" w:rsidRPr="00D03FB0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03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0EF9" w:rsidRPr="007B3117" w14:paraId="7B299845" w14:textId="77777777" w:rsidTr="0025086E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22944387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  <w:vAlign w:val="bottom"/>
          </w:tcPr>
          <w:p w14:paraId="2CEF5CF9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75CE8882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0F57CB15" w14:textId="77777777" w:rsidR="00800EF9" w:rsidRPr="007B3117" w:rsidRDefault="00800EF9" w:rsidP="0025086E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36168ED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  <w:gridSpan w:val="2"/>
          </w:tcPr>
          <w:p w14:paraId="1A71A585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7" w:type="dxa"/>
            <w:gridSpan w:val="2"/>
          </w:tcPr>
          <w:p w14:paraId="14E79EA2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</w:tcPr>
          <w:p w14:paraId="14BD72F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42F107FC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7B3117">
              <w:rPr>
                <w:rFonts w:asciiTheme="majorBidi" w:hAnsiTheme="majorBidi"/>
                <w:sz w:val="30"/>
                <w:szCs w:val="30"/>
                <w:lang w:bidi="th-TH"/>
              </w:rPr>
              <w:br/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33CC319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B97BFBB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7A33A28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BFAE679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436896E9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1E723227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</w:tcPr>
          <w:p w14:paraId="1DFABCE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372E2012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  <w:gridSpan w:val="2"/>
          </w:tcPr>
          <w:p w14:paraId="7F911BD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38" w:type="dxa"/>
            <w:gridSpan w:val="2"/>
            <w:vAlign w:val="bottom"/>
          </w:tcPr>
          <w:p w14:paraId="7CE5137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0EF9" w:rsidRPr="007B3117" w14:paraId="5CD5E2D5" w14:textId="77777777" w:rsidTr="0025086E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05C384A2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  <w:vAlign w:val="bottom"/>
          </w:tcPr>
          <w:p w14:paraId="38C3EE2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F951E72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26BDDD0C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0EF9" w:rsidRPr="007B3117" w14:paraId="7A1C143E" w14:textId="77777777" w:rsidTr="0025086E">
        <w:trPr>
          <w:trHeight w:val="261"/>
        </w:trPr>
        <w:tc>
          <w:tcPr>
            <w:tcW w:w="3864" w:type="dxa"/>
            <w:shd w:val="clear" w:color="auto" w:fill="auto"/>
          </w:tcPr>
          <w:p w14:paraId="146BFE8A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B31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18" w:type="dxa"/>
          </w:tcPr>
          <w:p w14:paraId="0E10C2F6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140E2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06F4C7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8D4BBA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42FFAB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FB320B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5FBEB1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75E768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23B60E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01CC9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11D58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A3989B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65EE8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2D7B9259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78AA1EB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16A6AF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A97517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1ADFE1F8" w14:textId="77777777" w:rsidTr="0025086E">
        <w:trPr>
          <w:trHeight w:val="261"/>
        </w:trPr>
        <w:tc>
          <w:tcPr>
            <w:tcW w:w="3864" w:type="dxa"/>
            <w:shd w:val="clear" w:color="auto" w:fill="auto"/>
          </w:tcPr>
          <w:p w14:paraId="22419792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18" w:type="dxa"/>
          </w:tcPr>
          <w:p w14:paraId="4960780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EA9DE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7B7B70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DF6404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B0D5D8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AC9ED8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FAABDB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43E1077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C0A9B6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F8366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4BD68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6729D7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109C1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164072AD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417C0E4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F3D3CF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B58DB3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2175E3AC" w14:textId="77777777" w:rsidTr="0025086E">
        <w:trPr>
          <w:trHeight w:val="261"/>
        </w:trPr>
        <w:tc>
          <w:tcPr>
            <w:tcW w:w="3864" w:type="dxa"/>
            <w:shd w:val="clear" w:color="auto" w:fill="auto"/>
          </w:tcPr>
          <w:p w14:paraId="19ECB818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718" w:type="dxa"/>
          </w:tcPr>
          <w:p w14:paraId="295F31C2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04AC6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257C05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B7AB54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D893F4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54E947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2A1654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4B63CE9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E4BAFB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A160C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0B06A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C0A929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A5F8C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3646C3CA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53D1E4D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644D86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A2DFDF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7754F662" w14:textId="77777777" w:rsidTr="0025086E">
        <w:trPr>
          <w:trHeight w:val="261"/>
        </w:trPr>
        <w:tc>
          <w:tcPr>
            <w:tcW w:w="3864" w:type="dxa"/>
            <w:shd w:val="clear" w:color="auto" w:fill="auto"/>
          </w:tcPr>
          <w:p w14:paraId="42AC14A0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 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718" w:type="dxa"/>
          </w:tcPr>
          <w:p w14:paraId="5EA0217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313FF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C7040E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977752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6D7183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gridSpan w:val="2"/>
          </w:tcPr>
          <w:p w14:paraId="74C8B9C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38C62F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BE26E7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8E73F1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A6C20A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2DBBE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28F465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8A703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  <w:gridSpan w:val="3"/>
          </w:tcPr>
          <w:p w14:paraId="0300BEF0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4EA9AA7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  <w:gridSpan w:val="2"/>
          </w:tcPr>
          <w:p w14:paraId="5DFCA62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07F866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800EF9" w:rsidRPr="007B3117" w14:paraId="32F07BE1" w14:textId="77777777" w:rsidTr="0025086E">
        <w:trPr>
          <w:trHeight w:val="288"/>
        </w:trPr>
        <w:tc>
          <w:tcPr>
            <w:tcW w:w="3864" w:type="dxa"/>
            <w:shd w:val="clear" w:color="auto" w:fill="auto"/>
          </w:tcPr>
          <w:p w14:paraId="117D184C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18" w:type="dxa"/>
          </w:tcPr>
          <w:p w14:paraId="0719D77B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6C422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533B6E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FC8DB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2D672F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80619E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D1C32B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DD19B99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D4B1A9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48F7A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520DB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5E456C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E3015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06B64A29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1A47B02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3EB1C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F36C35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791D9507" w14:textId="77777777" w:rsidTr="0025086E">
        <w:trPr>
          <w:trHeight w:val="261"/>
        </w:trPr>
        <w:tc>
          <w:tcPr>
            <w:tcW w:w="3864" w:type="dxa"/>
            <w:shd w:val="clear" w:color="auto" w:fill="auto"/>
          </w:tcPr>
          <w:p w14:paraId="4ECD4513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18" w:type="dxa"/>
          </w:tcPr>
          <w:p w14:paraId="33DFB7A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96568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A81EAA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5140DA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D5D1C6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8179FF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D60AD0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0D9FD51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5D7F33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9ADA0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AA1B5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3E80E0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6E332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06AC28A6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15A0098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79938E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C28179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39C17669" w14:textId="77777777" w:rsidTr="0025086E">
        <w:trPr>
          <w:trHeight w:val="261"/>
        </w:trPr>
        <w:tc>
          <w:tcPr>
            <w:tcW w:w="3864" w:type="dxa"/>
            <w:shd w:val="clear" w:color="auto" w:fill="auto"/>
          </w:tcPr>
          <w:p w14:paraId="7EEB2EF1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ระยะสั้น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718" w:type="dxa"/>
          </w:tcPr>
          <w:p w14:paraId="1F74C81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E2BF90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7FDA55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8BCB0A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9D0E8E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E83CCA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14EB0E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E57B64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8BB6D4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  <w:tc>
          <w:tcPr>
            <w:tcW w:w="270" w:type="dxa"/>
          </w:tcPr>
          <w:p w14:paraId="095B9D8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B7FE8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FABF50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E4F18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  <w:tc>
          <w:tcPr>
            <w:tcW w:w="304" w:type="dxa"/>
            <w:gridSpan w:val="3"/>
          </w:tcPr>
          <w:p w14:paraId="4412A0E8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19B3CE7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20420B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368E26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</w:tr>
      <w:tr w:rsidR="00800EF9" w:rsidRPr="007B3117" w14:paraId="6DBFA68F" w14:textId="77777777" w:rsidTr="0025086E">
        <w:trPr>
          <w:trHeight w:val="261"/>
        </w:trPr>
        <w:tc>
          <w:tcPr>
            <w:tcW w:w="3864" w:type="dxa"/>
            <w:shd w:val="clear" w:color="auto" w:fill="auto"/>
          </w:tcPr>
          <w:p w14:paraId="4DE86572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18" w:type="dxa"/>
          </w:tcPr>
          <w:p w14:paraId="6788B54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A06AF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F33982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  <w:gridSpan w:val="2"/>
          </w:tcPr>
          <w:p w14:paraId="59622DD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685C87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567F62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05C666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D25F74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8A4C8A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70" w:type="dxa"/>
          </w:tcPr>
          <w:p w14:paraId="04B2442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EE2AD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CEE78A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97BD3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304" w:type="dxa"/>
            <w:gridSpan w:val="3"/>
          </w:tcPr>
          <w:p w14:paraId="2F42CE4F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30F172A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9C9701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FDD743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</w:tr>
    </w:tbl>
    <w:p w14:paraId="6BC1AFC0" w14:textId="77777777" w:rsidR="00F514CB" w:rsidRDefault="00F514CB">
      <w:r>
        <w:br w:type="page"/>
      </w:r>
    </w:p>
    <w:p w14:paraId="120ED6E5" w14:textId="77777777" w:rsidR="0025355F" w:rsidRPr="007B3117" w:rsidRDefault="0025355F" w:rsidP="003643C1">
      <w:pPr>
        <w:rPr>
          <w:sz w:val="30"/>
          <w:szCs w:val="30"/>
        </w:rPr>
        <w:sectPr w:rsidR="0025355F" w:rsidRPr="007B3117" w:rsidSect="0025355F">
          <w:headerReference w:type="default" r:id="rId17"/>
          <w:footerReference w:type="default" r:id="rId18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AF31DD1" w14:textId="69A7F0DA" w:rsidR="00820F68" w:rsidRPr="007B3117" w:rsidRDefault="00820F68" w:rsidP="00CB2F93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eastAsia="MS Mincho" w:hAnsi="Angsana New"/>
          <w:sz w:val="30"/>
          <w:szCs w:val="30"/>
          <w:lang w:val="en-US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1BCBADF3" w14:textId="1CF35B63" w:rsidR="00D8286C" w:rsidRPr="007B3117" w:rsidRDefault="00D8286C" w:rsidP="003643C1">
      <w:pPr>
        <w:rPr>
          <w:rFonts w:ascii="Angsana New" w:hAnsi="Angsana New"/>
          <w:sz w:val="24"/>
          <w:szCs w:val="24"/>
        </w:rPr>
      </w:pPr>
    </w:p>
    <w:tbl>
      <w:tblPr>
        <w:tblW w:w="915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2070"/>
        <w:gridCol w:w="270"/>
        <w:gridCol w:w="2045"/>
      </w:tblGrid>
      <w:tr w:rsidR="00C7675B" w:rsidRPr="007B3117" w14:paraId="45B7BBD6" w14:textId="2EEB53CD" w:rsidTr="009A3A16">
        <w:trPr>
          <w:trHeight w:val="107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AF4E" w14:textId="47C545C5" w:rsidR="00C7675B" w:rsidRPr="007B3117" w:rsidRDefault="00C7675B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7E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87E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87E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87E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30 </w:t>
            </w:r>
            <w:r w:rsidRPr="00E87E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87E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AF624" w14:textId="4637579D" w:rsidR="00C7675B" w:rsidRPr="007B3117" w:rsidRDefault="00C7675B" w:rsidP="00E96CD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FABDF6" w14:textId="77777777" w:rsidR="00C7675B" w:rsidRPr="00E96CD4" w:rsidRDefault="00C7675B" w:rsidP="00005EA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2897B70B" w14:textId="31C87718" w:rsidR="00E96CD4" w:rsidRPr="00C25E41" w:rsidRDefault="00E96CD4" w:rsidP="00E96CD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5F55DBAA" w14:textId="77777777" w:rsidR="00E96CD4" w:rsidRPr="00C25E41" w:rsidRDefault="00E96CD4" w:rsidP="00E96CD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5E41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</w:t>
            </w:r>
          </w:p>
          <w:p w14:paraId="72563BB7" w14:textId="7BD8EB36" w:rsidR="00C7675B" w:rsidRPr="00C25E41" w:rsidRDefault="00E96CD4" w:rsidP="00E96CD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40B" w:rsidRPr="007B3117" w14:paraId="4583612B" w14:textId="0E8BD1D6" w:rsidTr="00C50C41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4ADEC31" w14:textId="77777777" w:rsidR="0069540B" w:rsidRPr="007B3117" w:rsidRDefault="0069540B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5686AFE" w14:textId="77777777" w:rsidR="0069540B" w:rsidRPr="007B3117" w:rsidRDefault="0069540B" w:rsidP="00B61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</w:tcPr>
          <w:p w14:paraId="24FDC208" w14:textId="77777777" w:rsidR="0069540B" w:rsidRPr="007B3117" w:rsidRDefault="0069540B" w:rsidP="00B61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60964BB" w14:textId="77777777" w:rsidR="0069540B" w:rsidRPr="007B3117" w:rsidRDefault="0069540B" w:rsidP="00B61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9540B" w:rsidRPr="007B3117" w14:paraId="618AD38E" w14:textId="7FB8D945" w:rsidTr="00C50C4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8829" w14:textId="77777777" w:rsidR="0069540B" w:rsidRPr="007B3117" w:rsidRDefault="0069540B" w:rsidP="00B61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FB690F" w14:textId="280C0EBF" w:rsidR="0069540B" w:rsidRPr="007B3117" w:rsidRDefault="0069540B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71743841" w14:textId="77777777" w:rsidR="0069540B" w:rsidRPr="007B3117" w:rsidRDefault="0069540B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129F1020" w14:textId="77777777" w:rsidR="0069540B" w:rsidRPr="007B3117" w:rsidRDefault="0069540B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540B" w:rsidRPr="007B3117" w14:paraId="3870D464" w14:textId="37358B50" w:rsidTr="00FE20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2E69F" w14:textId="77777777" w:rsidR="0069540B" w:rsidRPr="007B3117" w:rsidRDefault="0069540B" w:rsidP="009A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B63B28" w14:textId="03C4500C" w:rsidR="0069540B" w:rsidRPr="003D4A9C" w:rsidRDefault="003D4A9C" w:rsidP="003D4A9C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A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166,450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C2E553B" w14:textId="77777777" w:rsidR="0069540B" w:rsidRDefault="0069540B" w:rsidP="009A3A16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88871C1" w14:textId="7DA132BE" w:rsidR="0069540B" w:rsidRDefault="0069540B" w:rsidP="009A3A16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62,370</w:t>
            </w:r>
          </w:p>
        </w:tc>
      </w:tr>
      <w:tr w:rsidR="0069540B" w:rsidRPr="007B3117" w14:paraId="7B4CCD7C" w14:textId="6370CEF7" w:rsidTr="00B313D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0E136" w14:textId="77777777" w:rsidR="0069540B" w:rsidRPr="007B3117" w:rsidRDefault="0069540B" w:rsidP="009A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1CA922" w14:textId="6E0A6C75" w:rsidR="0069540B" w:rsidRPr="003D4A9C" w:rsidRDefault="0069540B" w:rsidP="009A3A16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A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79C0C5B3" w14:textId="77777777" w:rsidR="0069540B" w:rsidRDefault="0069540B" w:rsidP="009A3A16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736D5A69" w14:textId="2C24A853" w:rsidR="0069540B" w:rsidRDefault="0069540B" w:rsidP="009A3A16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</w:t>
            </w:r>
          </w:p>
        </w:tc>
      </w:tr>
      <w:tr w:rsidR="0069540B" w:rsidRPr="007B3117" w14:paraId="2330785D" w14:textId="3E351E10" w:rsidTr="00AE12C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1405" w14:textId="77777777" w:rsidR="0069540B" w:rsidRPr="007B3117" w:rsidRDefault="0069540B" w:rsidP="009A3A1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0D4F7" w14:textId="5A4BCC30" w:rsidR="0069540B" w:rsidRPr="003D4A9C" w:rsidRDefault="003D4A9C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A9C">
              <w:rPr>
                <w:rFonts w:ascii="Angsana New" w:hAnsi="Angsana New"/>
                <w:b/>
                <w:bCs/>
                <w:sz w:val="30"/>
                <w:szCs w:val="30"/>
              </w:rPr>
              <w:t>166,823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6CF146C" w14:textId="77777777" w:rsidR="0069540B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F2716" w14:textId="155A3107" w:rsidR="0069540B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62,743</w:t>
            </w:r>
          </w:p>
        </w:tc>
      </w:tr>
      <w:tr w:rsidR="0069540B" w:rsidRPr="007B3117" w14:paraId="411BCA88" w14:textId="5376BE51" w:rsidTr="00AE12C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460E" w14:textId="77777777" w:rsidR="0069540B" w:rsidRPr="007B3117" w:rsidRDefault="0069540B" w:rsidP="009A3A1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A3863" w14:textId="77777777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D7017E0" w14:textId="77777777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095D0" w14:textId="77777777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540B" w:rsidRPr="007B3117" w14:paraId="7F3DE837" w14:textId="335EAFB0" w:rsidTr="00C3124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A8A2" w14:textId="77777777" w:rsidR="0069540B" w:rsidRPr="007B3117" w:rsidRDefault="0069540B" w:rsidP="009A3A16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9337E7" w14:textId="5D369C19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5286CA3A" w14:textId="77777777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1809045D" w14:textId="77777777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540B" w:rsidRPr="007B3117" w14:paraId="00B88D1C" w14:textId="7FC8F39D" w:rsidTr="0001258B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861D" w14:textId="77777777" w:rsidR="0069540B" w:rsidRPr="007B3117" w:rsidRDefault="0069540B" w:rsidP="009A3A16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CDFAB06" w14:textId="05AA9EDC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4,926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5B36CA7D" w14:textId="77777777" w:rsidR="0069540B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6003125F" w14:textId="401787D9" w:rsidR="0069540B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4,926</w:t>
            </w:r>
          </w:p>
        </w:tc>
      </w:tr>
      <w:tr w:rsidR="0069540B" w:rsidRPr="007B3117" w14:paraId="7343C9C1" w14:textId="7B0F7953" w:rsidTr="000E4215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A1E59" w14:textId="77777777" w:rsidR="0069540B" w:rsidRPr="007B3117" w:rsidRDefault="0069540B" w:rsidP="009A3A16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B187E" w14:textId="1E68DA00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4,178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BAE5566" w14:textId="77777777" w:rsidR="0069540B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EE16E" w14:textId="61C37369" w:rsidR="0069540B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4,178</w:t>
            </w:r>
          </w:p>
        </w:tc>
      </w:tr>
      <w:tr w:rsidR="0069540B" w:rsidRPr="007B3117" w14:paraId="7648D393" w14:textId="482219E0" w:rsidTr="0069540B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F3DE" w14:textId="77777777" w:rsidR="0069540B" w:rsidRPr="007B3117" w:rsidRDefault="0069540B" w:rsidP="009A3A1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B3DC7" w14:textId="0B7E6C81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9,104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5F4781C9" w14:textId="77777777" w:rsidR="0069540B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AECEF" w14:textId="222F6C59" w:rsidR="0069540B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9,104</w:t>
            </w:r>
          </w:p>
        </w:tc>
      </w:tr>
    </w:tbl>
    <w:p w14:paraId="17637DF7" w14:textId="77777777" w:rsidR="00762550" w:rsidRPr="007B3117" w:rsidRDefault="0076255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722523B2" w14:textId="0DA691FD" w:rsidR="00D72061" w:rsidRPr="001D489E" w:rsidRDefault="00205AE7" w:rsidP="001D489E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168FE">
        <w:rPr>
          <w:rFonts w:ascii="Angsana New" w:hAnsi="Angsana New" w:hint="cs"/>
          <w:sz w:val="30"/>
          <w:szCs w:val="30"/>
          <w:cs/>
          <w:lang w:bidi="th-TH"/>
        </w:rPr>
        <w:t>บริษัทมีภาระผูกพันกับ</w:t>
      </w:r>
      <w:r w:rsidR="00CB229A" w:rsidRPr="00C168FE">
        <w:rPr>
          <w:rFonts w:ascii="Angsana New" w:hAnsi="Angsana New" w:hint="cs"/>
          <w:sz w:val="30"/>
          <w:szCs w:val="30"/>
          <w:cs/>
          <w:lang w:bidi="th-TH"/>
        </w:rPr>
        <w:t>สถาบันการเงิน</w:t>
      </w:r>
      <w:r w:rsidRPr="00C168FE">
        <w:rPr>
          <w:rFonts w:ascii="Angsana New" w:hAnsi="Angsana New" w:hint="cs"/>
          <w:sz w:val="30"/>
          <w:szCs w:val="30"/>
          <w:cs/>
          <w:lang w:bidi="th-TH"/>
        </w:rPr>
        <w:t>แห่งหนึ่งออกหนังสือค้ำประกันบริษัทสำหรับการใช้ไฟฟ้าให้แก่หน่วยงานราชการ</w:t>
      </w:r>
      <w:r w:rsidRPr="00C168F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168FE">
        <w:rPr>
          <w:rFonts w:ascii="Angsana New" w:hAnsi="Angsana New" w:hint="cs"/>
          <w:sz w:val="30"/>
          <w:szCs w:val="30"/>
          <w:cs/>
          <w:lang w:bidi="th-TH"/>
        </w:rPr>
        <w:t>และบริษัทเอกชน</w:t>
      </w:r>
      <w:r w:rsidRPr="00C168FE">
        <w:rPr>
          <w:rFonts w:ascii="Angsana New" w:hAnsi="Angsana New" w:hint="cs"/>
          <w:sz w:val="30"/>
          <w:szCs w:val="30"/>
          <w:cs/>
        </w:rPr>
        <w:t xml:space="preserve"> </w:t>
      </w:r>
      <w:r w:rsidR="008B618C" w:rsidRPr="00C168FE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E36DDC" w:rsidRPr="00C168FE">
        <w:rPr>
          <w:rFonts w:ascii="Angsana New" w:hAnsi="Angsana New" w:hint="cs"/>
          <w:sz w:val="30"/>
          <w:szCs w:val="30"/>
          <w:cs/>
          <w:lang w:bidi="th-TH"/>
        </w:rPr>
        <w:t>หนังสือค้ำประกันบริษัทให้แก่</w:t>
      </w:r>
      <w:r w:rsidRPr="00C168FE">
        <w:rPr>
          <w:rFonts w:ascii="Angsana New" w:hAnsi="Angsana New" w:hint="cs"/>
          <w:sz w:val="30"/>
          <w:szCs w:val="30"/>
          <w:cs/>
          <w:lang w:bidi="th-TH"/>
        </w:rPr>
        <w:t>กรมศุลกากร</w:t>
      </w:r>
      <w:r w:rsidR="00D72061">
        <w:rPr>
          <w:rFonts w:asciiTheme="majorBidi" w:hAnsiTheme="majorBidi" w:hint="cs"/>
          <w:sz w:val="30"/>
          <w:szCs w:val="30"/>
          <w:cs/>
        </w:rPr>
        <w:t xml:space="preserve"> </w:t>
      </w:r>
    </w:p>
    <w:sectPr w:rsidR="00D72061" w:rsidRPr="001D489E" w:rsidSect="0025355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86221" w14:textId="77777777" w:rsidR="002E6FE3" w:rsidRDefault="002E6FE3" w:rsidP="00900EE2">
      <w:r>
        <w:separator/>
      </w:r>
    </w:p>
  </w:endnote>
  <w:endnote w:type="continuationSeparator" w:id="0">
    <w:p w14:paraId="1396078B" w14:textId="77777777" w:rsidR="002E6FE3" w:rsidRDefault="002E6FE3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E3DB5" w14:textId="77777777" w:rsidR="00840A2E" w:rsidRPr="00211355" w:rsidRDefault="00840A2E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39D227EA" w14:textId="77777777" w:rsidR="00840A2E" w:rsidRDefault="00840A2E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06F8C" w14:textId="77777777" w:rsidR="002E6FE3" w:rsidRDefault="002E6FE3" w:rsidP="00900EE2">
      <w:r>
        <w:separator/>
      </w:r>
    </w:p>
  </w:footnote>
  <w:footnote w:type="continuationSeparator" w:id="0">
    <w:p w14:paraId="332A7365" w14:textId="77777777" w:rsidR="002E6FE3" w:rsidRDefault="002E6FE3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38F8" w14:textId="565477EC" w:rsidR="00F02719" w:rsidRPr="00E669A5" w:rsidRDefault="00F02719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 w:rsidR="00E945BD"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4002860B" w14:textId="77777777" w:rsidR="00F02719" w:rsidRPr="00E669A5" w:rsidRDefault="00F02719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BDD28E4" w14:textId="04A462A2" w:rsidR="00F02719" w:rsidRDefault="00BE45ED" w:rsidP="008E26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bookmarkStart w:id="5" w:name="_Hlk144206300"/>
    <w:r w:rsidRPr="00BE45ED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</w:t>
    </w:r>
    <w:r w:rsidRPr="00BE45ED">
      <w:rPr>
        <w:rFonts w:ascii="Angsana New" w:hAnsi="Angsana New"/>
        <w:b w:val="0"/>
        <w:bCs/>
        <w:sz w:val="32"/>
        <w:szCs w:val="32"/>
        <w:cs/>
        <w:lang w:bidi="th-TH"/>
      </w:rPr>
      <w:t xml:space="preserve"> 30 </w:t>
    </w:r>
    <w:r w:rsidRPr="00BE45ED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A24206">
      <w:rPr>
        <w:rFonts w:ascii="Angsana New" w:hAnsi="Angsana New"/>
        <w:sz w:val="32"/>
        <w:szCs w:val="32"/>
        <w:lang w:val="en-US" w:bidi="th-TH"/>
      </w:rPr>
      <w:t>2566</w:t>
    </w:r>
    <w:r w:rsidR="00F02719">
      <w:rPr>
        <w:rFonts w:ascii="Angsana New" w:hAnsi="Angsana New"/>
        <w:sz w:val="32"/>
        <w:szCs w:val="32"/>
        <w:lang w:bidi="th-TH"/>
      </w:rPr>
      <w:t xml:space="preserve"> </w:t>
    </w:r>
    <w:r w:rsidR="00F02719">
      <w:rPr>
        <w:rFonts w:ascii="Angsana New" w:hAnsi="Angsana New"/>
        <w:b w:val="0"/>
        <w:bCs/>
        <w:sz w:val="32"/>
        <w:szCs w:val="32"/>
        <w:lang w:bidi="th-TH"/>
      </w:rPr>
      <w:t>(</w:t>
    </w:r>
    <w:r w:rsidR="00F0271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F02719">
      <w:rPr>
        <w:rFonts w:ascii="Angsana New" w:hAnsi="Angsana New"/>
        <w:b w:val="0"/>
        <w:bCs/>
        <w:sz w:val="32"/>
        <w:szCs w:val="32"/>
        <w:lang w:val="en-US" w:bidi="th-TH"/>
      </w:rPr>
      <w:t>)</w:t>
    </w:r>
    <w:bookmarkEnd w:id="5"/>
  </w:p>
  <w:p w14:paraId="2E7684F3" w14:textId="77777777" w:rsidR="00F02719" w:rsidRPr="00823C1B" w:rsidRDefault="00F02719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F16F" w14:textId="1BB17BE5" w:rsidR="00A01D46" w:rsidRPr="00E669A5" w:rsidRDefault="00A01D46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</w:p>
  <w:p w14:paraId="3E630A83" w14:textId="77777777" w:rsidR="00A01D46" w:rsidRPr="00E669A5" w:rsidRDefault="00A01D46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A432E2" w14:textId="1C4175D2" w:rsidR="00A01D46" w:rsidRDefault="00BE45ED" w:rsidP="00EB7364">
    <w:pPr>
      <w:pStyle w:val="Header"/>
      <w:rPr>
        <w:rFonts w:ascii="Angsana New" w:hAnsi="Angsana New"/>
        <w:bCs/>
        <w:sz w:val="32"/>
        <w:szCs w:val="32"/>
        <w:lang w:val="en-GB" w:eastAsia="en-US"/>
      </w:rPr>
    </w:pPr>
    <w:r w:rsidRPr="00BE45ED">
      <w:rPr>
        <w:rFonts w:ascii="Angsana New" w:hAnsi="Angsana New" w:hint="cs"/>
        <w:bCs/>
        <w:sz w:val="32"/>
        <w:szCs w:val="32"/>
        <w:cs/>
        <w:lang w:val="en-GB" w:eastAsia="en-US"/>
      </w:rPr>
      <w:t>สำหรับงวดสามเดือนและเก้าเดือนสิ้นสุดวันที่</w:t>
    </w:r>
    <w:r w:rsidRPr="00BE45ED">
      <w:rPr>
        <w:rFonts w:ascii="Angsana New" w:hAnsi="Angsana New"/>
        <w:bCs/>
        <w:sz w:val="32"/>
        <w:szCs w:val="32"/>
        <w:cs/>
        <w:lang w:val="en-GB" w:eastAsia="en-US"/>
      </w:rPr>
      <w:t xml:space="preserve"> 30 </w:t>
    </w:r>
    <w:r w:rsidRPr="00BE45ED">
      <w:rPr>
        <w:rFonts w:ascii="Angsana New" w:hAnsi="Angsana New" w:hint="cs"/>
        <w:bCs/>
        <w:sz w:val="32"/>
        <w:szCs w:val="32"/>
        <w:cs/>
        <w:lang w:val="en-GB" w:eastAsia="en-US"/>
      </w:rPr>
      <w:t>กันยายน</w:t>
    </w:r>
    <w:r w:rsidRPr="00BE45ED">
      <w:rPr>
        <w:rFonts w:ascii="Angsana New" w:hAnsi="Angsana New"/>
        <w:bCs/>
        <w:sz w:val="32"/>
        <w:szCs w:val="32"/>
        <w:cs/>
        <w:lang w:val="en-GB" w:eastAsia="en-US"/>
      </w:rPr>
      <w:t xml:space="preserve"> 2566 (</w:t>
    </w:r>
    <w:r w:rsidRPr="00BE45ED">
      <w:rPr>
        <w:rFonts w:ascii="Angsana New" w:hAnsi="Angsana New" w:hint="cs"/>
        <w:bCs/>
        <w:sz w:val="32"/>
        <w:szCs w:val="32"/>
        <w:cs/>
        <w:lang w:val="en-GB" w:eastAsia="en-US"/>
      </w:rPr>
      <w:t>ไม่ได้ตรวจสอบ</w:t>
    </w:r>
    <w:r w:rsidRPr="00BE45ED">
      <w:rPr>
        <w:rFonts w:ascii="Angsana New" w:hAnsi="Angsana New"/>
        <w:bCs/>
        <w:sz w:val="32"/>
        <w:szCs w:val="32"/>
        <w:cs/>
        <w:lang w:val="en-GB" w:eastAsia="en-US"/>
      </w:rPr>
      <w:t>)</w:t>
    </w:r>
  </w:p>
  <w:p w14:paraId="1651C1BF" w14:textId="77777777" w:rsidR="00BE45ED" w:rsidRPr="006B7509" w:rsidRDefault="00BE45ED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A15023F2"/>
    <w:lvl w:ilvl="0" w:tplc="6DFE183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119810">
    <w:abstractNumId w:val="6"/>
  </w:num>
  <w:num w:numId="2" w16cid:durableId="966203084">
    <w:abstractNumId w:val="5"/>
  </w:num>
  <w:num w:numId="3" w16cid:durableId="1902250223">
    <w:abstractNumId w:val="9"/>
  </w:num>
  <w:num w:numId="4" w16cid:durableId="1448160972">
    <w:abstractNumId w:val="7"/>
  </w:num>
  <w:num w:numId="5" w16cid:durableId="1073969673">
    <w:abstractNumId w:val="8"/>
  </w:num>
  <w:num w:numId="6" w16cid:durableId="1344744607">
    <w:abstractNumId w:val="3"/>
  </w:num>
  <w:num w:numId="7" w16cid:durableId="883951225">
    <w:abstractNumId w:val="2"/>
  </w:num>
  <w:num w:numId="8" w16cid:durableId="350498932">
    <w:abstractNumId w:val="0"/>
  </w:num>
  <w:num w:numId="9" w16cid:durableId="990405205">
    <w:abstractNumId w:val="1"/>
  </w:num>
  <w:num w:numId="10" w16cid:durableId="1607613091">
    <w:abstractNumId w:val="4"/>
  </w:num>
  <w:num w:numId="11" w16cid:durableId="1825387419">
    <w:abstractNumId w:val="22"/>
  </w:num>
  <w:num w:numId="12" w16cid:durableId="1676304247">
    <w:abstractNumId w:val="15"/>
  </w:num>
  <w:num w:numId="13" w16cid:durableId="446316606">
    <w:abstractNumId w:val="37"/>
  </w:num>
  <w:num w:numId="14" w16cid:durableId="1245332797">
    <w:abstractNumId w:val="18"/>
  </w:num>
  <w:num w:numId="15" w16cid:durableId="807864919">
    <w:abstractNumId w:val="26"/>
  </w:num>
  <w:num w:numId="16" w16cid:durableId="854617965">
    <w:abstractNumId w:val="32"/>
  </w:num>
  <w:num w:numId="17" w16cid:durableId="950819408">
    <w:abstractNumId w:val="19"/>
  </w:num>
  <w:num w:numId="18" w16cid:durableId="1937051070">
    <w:abstractNumId w:val="41"/>
  </w:num>
  <w:num w:numId="19" w16cid:durableId="357857648">
    <w:abstractNumId w:val="35"/>
  </w:num>
  <w:num w:numId="20" w16cid:durableId="1940597606">
    <w:abstractNumId w:val="30"/>
  </w:num>
  <w:num w:numId="21" w16cid:durableId="691759390">
    <w:abstractNumId w:val="13"/>
  </w:num>
  <w:num w:numId="22" w16cid:durableId="885220674">
    <w:abstractNumId w:val="36"/>
  </w:num>
  <w:num w:numId="23" w16cid:durableId="91824091">
    <w:abstractNumId w:val="39"/>
  </w:num>
  <w:num w:numId="24" w16cid:durableId="1990860499">
    <w:abstractNumId w:val="31"/>
  </w:num>
  <w:num w:numId="25" w16cid:durableId="1719478458">
    <w:abstractNumId w:val="29"/>
  </w:num>
  <w:num w:numId="26" w16cid:durableId="850803550">
    <w:abstractNumId w:val="23"/>
  </w:num>
  <w:num w:numId="27" w16cid:durableId="1722559912">
    <w:abstractNumId w:val="17"/>
  </w:num>
  <w:num w:numId="28" w16cid:durableId="1784377279">
    <w:abstractNumId w:val="25"/>
  </w:num>
  <w:num w:numId="29" w16cid:durableId="401293441">
    <w:abstractNumId w:val="27"/>
  </w:num>
  <w:num w:numId="30" w16cid:durableId="889222154">
    <w:abstractNumId w:val="14"/>
  </w:num>
  <w:num w:numId="31" w16cid:durableId="1156873997">
    <w:abstractNumId w:val="28"/>
  </w:num>
  <w:num w:numId="32" w16cid:durableId="1381125642">
    <w:abstractNumId w:val="38"/>
  </w:num>
  <w:num w:numId="33" w16cid:durableId="796030028">
    <w:abstractNumId w:val="10"/>
  </w:num>
  <w:num w:numId="34" w16cid:durableId="1300839503">
    <w:abstractNumId w:val="24"/>
  </w:num>
  <w:num w:numId="35" w16cid:durableId="1500392106">
    <w:abstractNumId w:val="33"/>
  </w:num>
  <w:num w:numId="36" w16cid:durableId="1106121803">
    <w:abstractNumId w:val="11"/>
  </w:num>
  <w:num w:numId="37" w16cid:durableId="1405376380">
    <w:abstractNumId w:val="16"/>
  </w:num>
  <w:num w:numId="38" w16cid:durableId="121116513">
    <w:abstractNumId w:val="42"/>
  </w:num>
  <w:num w:numId="39" w16cid:durableId="868446655">
    <w:abstractNumId w:val="12"/>
  </w:num>
  <w:num w:numId="40" w16cid:durableId="1937058098">
    <w:abstractNumId w:val="21"/>
  </w:num>
  <w:num w:numId="41" w16cid:durableId="1298334392">
    <w:abstractNumId w:val="40"/>
  </w:num>
  <w:num w:numId="42" w16cid:durableId="1139806846">
    <w:abstractNumId w:val="20"/>
  </w:num>
  <w:num w:numId="43" w16cid:durableId="260728254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5EA7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317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8F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BFC"/>
    <w:rsid w:val="00023C68"/>
    <w:rsid w:val="00023E75"/>
    <w:rsid w:val="00024242"/>
    <w:rsid w:val="0002435A"/>
    <w:rsid w:val="000247AE"/>
    <w:rsid w:val="00024966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6D5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200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A7F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08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36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6EF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85C"/>
    <w:rsid w:val="00061DF6"/>
    <w:rsid w:val="00061E63"/>
    <w:rsid w:val="000621FA"/>
    <w:rsid w:val="000621FD"/>
    <w:rsid w:val="00062202"/>
    <w:rsid w:val="00062406"/>
    <w:rsid w:val="00062455"/>
    <w:rsid w:val="000624ED"/>
    <w:rsid w:val="0006256B"/>
    <w:rsid w:val="00062794"/>
    <w:rsid w:val="00062ADC"/>
    <w:rsid w:val="00062B9A"/>
    <w:rsid w:val="00062D5F"/>
    <w:rsid w:val="00062EE1"/>
    <w:rsid w:val="00062F23"/>
    <w:rsid w:val="0006333F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51C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3D8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730"/>
    <w:rsid w:val="000779B4"/>
    <w:rsid w:val="00077B8E"/>
    <w:rsid w:val="00077FB5"/>
    <w:rsid w:val="000802E6"/>
    <w:rsid w:val="0008040B"/>
    <w:rsid w:val="00080420"/>
    <w:rsid w:val="000804E9"/>
    <w:rsid w:val="0008053A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8DC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09E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4AAB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2FF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296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A59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EE1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0D6F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791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13D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DED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744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C35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5A6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0D7"/>
    <w:rsid w:val="001403D1"/>
    <w:rsid w:val="0014040D"/>
    <w:rsid w:val="00140526"/>
    <w:rsid w:val="00140670"/>
    <w:rsid w:val="001407B8"/>
    <w:rsid w:val="00140BF0"/>
    <w:rsid w:val="00140D56"/>
    <w:rsid w:val="00141215"/>
    <w:rsid w:val="0014135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869"/>
    <w:rsid w:val="00144D9D"/>
    <w:rsid w:val="00144E77"/>
    <w:rsid w:val="00144F3C"/>
    <w:rsid w:val="00145062"/>
    <w:rsid w:val="0014564F"/>
    <w:rsid w:val="00145B81"/>
    <w:rsid w:val="00145BB9"/>
    <w:rsid w:val="00145E40"/>
    <w:rsid w:val="001461FB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E7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1F40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C46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55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B1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ADB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657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767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02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89E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1EF0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579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19"/>
    <w:rsid w:val="00216622"/>
    <w:rsid w:val="002166C0"/>
    <w:rsid w:val="00216773"/>
    <w:rsid w:val="00217034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4F56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17C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AE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C6A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B90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55F"/>
    <w:rsid w:val="00253677"/>
    <w:rsid w:val="00253761"/>
    <w:rsid w:val="0025379D"/>
    <w:rsid w:val="0025393E"/>
    <w:rsid w:val="002539B3"/>
    <w:rsid w:val="00253B32"/>
    <w:rsid w:val="00253BA5"/>
    <w:rsid w:val="00253EB9"/>
    <w:rsid w:val="0025400B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1E77"/>
    <w:rsid w:val="0027212B"/>
    <w:rsid w:val="0027221B"/>
    <w:rsid w:val="002724DF"/>
    <w:rsid w:val="00272652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4F7F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049"/>
    <w:rsid w:val="002B0C69"/>
    <w:rsid w:val="002B0E7A"/>
    <w:rsid w:val="002B1284"/>
    <w:rsid w:val="002B146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0A7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5F9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02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2"/>
    <w:rsid w:val="002E4273"/>
    <w:rsid w:val="002E42E3"/>
    <w:rsid w:val="002E4355"/>
    <w:rsid w:val="002E48A4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6FE3"/>
    <w:rsid w:val="002E7759"/>
    <w:rsid w:val="002E788A"/>
    <w:rsid w:val="002E7A48"/>
    <w:rsid w:val="002E7D83"/>
    <w:rsid w:val="002E7F7E"/>
    <w:rsid w:val="002F008F"/>
    <w:rsid w:val="002F04AA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EC4"/>
    <w:rsid w:val="002F3F2E"/>
    <w:rsid w:val="002F449C"/>
    <w:rsid w:val="002F465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2F7DFE"/>
    <w:rsid w:val="0030016C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690"/>
    <w:rsid w:val="0030691D"/>
    <w:rsid w:val="00306BC5"/>
    <w:rsid w:val="00306CE8"/>
    <w:rsid w:val="00306ECB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5F9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14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5E5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A6C"/>
    <w:rsid w:val="00347CE9"/>
    <w:rsid w:val="00347E91"/>
    <w:rsid w:val="00350058"/>
    <w:rsid w:val="00350310"/>
    <w:rsid w:val="0035042B"/>
    <w:rsid w:val="0035049C"/>
    <w:rsid w:val="00350774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D80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4B4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399"/>
    <w:rsid w:val="003577A2"/>
    <w:rsid w:val="00357808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C3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A1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27D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E0C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1C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0C0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CB6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9C5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4BC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5E9E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2DD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A9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3"/>
    <w:rsid w:val="003E0CE5"/>
    <w:rsid w:val="003E0DCB"/>
    <w:rsid w:val="003E1060"/>
    <w:rsid w:val="003E128F"/>
    <w:rsid w:val="003E14C2"/>
    <w:rsid w:val="003E192D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46C"/>
    <w:rsid w:val="003F457C"/>
    <w:rsid w:val="003F48DA"/>
    <w:rsid w:val="003F4A63"/>
    <w:rsid w:val="003F4C15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71C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294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0A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825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790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65C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834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365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227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B8E"/>
    <w:rsid w:val="00482BA4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A7A26"/>
    <w:rsid w:val="004B02B5"/>
    <w:rsid w:val="004B0308"/>
    <w:rsid w:val="004B0459"/>
    <w:rsid w:val="004B0667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7F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0B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1A2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427"/>
    <w:rsid w:val="004F2500"/>
    <w:rsid w:val="004F2C50"/>
    <w:rsid w:val="004F2D06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5B8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6E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24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A94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255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324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87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6A2"/>
    <w:rsid w:val="005857E0"/>
    <w:rsid w:val="0058580D"/>
    <w:rsid w:val="00585B52"/>
    <w:rsid w:val="00585FED"/>
    <w:rsid w:val="00586059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576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A29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52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9C6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798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82E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42B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75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6E2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1EC9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6DBD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849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28D"/>
    <w:rsid w:val="0063334F"/>
    <w:rsid w:val="006334E1"/>
    <w:rsid w:val="006335F5"/>
    <w:rsid w:val="00633744"/>
    <w:rsid w:val="00633A5F"/>
    <w:rsid w:val="006341B0"/>
    <w:rsid w:val="006343B8"/>
    <w:rsid w:val="0063461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3D8A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448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B84"/>
    <w:rsid w:val="00687E13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C5A"/>
    <w:rsid w:val="00694D40"/>
    <w:rsid w:val="0069531D"/>
    <w:rsid w:val="0069540B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21B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4E08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7D4"/>
    <w:rsid w:val="006C1E4E"/>
    <w:rsid w:val="006C1EBF"/>
    <w:rsid w:val="006C1F7A"/>
    <w:rsid w:val="006C22EF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0FF8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5FFE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CC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749"/>
    <w:rsid w:val="00700994"/>
    <w:rsid w:val="007009F4"/>
    <w:rsid w:val="00700BE7"/>
    <w:rsid w:val="00700D8C"/>
    <w:rsid w:val="00701306"/>
    <w:rsid w:val="007013BF"/>
    <w:rsid w:val="007019D8"/>
    <w:rsid w:val="00702080"/>
    <w:rsid w:val="00702307"/>
    <w:rsid w:val="00702865"/>
    <w:rsid w:val="00702E6D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4FCC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263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D5C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1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EA7"/>
    <w:rsid w:val="00727FAE"/>
    <w:rsid w:val="00727FC7"/>
    <w:rsid w:val="00730152"/>
    <w:rsid w:val="00730649"/>
    <w:rsid w:val="007306A2"/>
    <w:rsid w:val="0073089B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658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A40"/>
    <w:rsid w:val="00751CD9"/>
    <w:rsid w:val="00751DB5"/>
    <w:rsid w:val="00751E0F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180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03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36B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0FE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117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7A9"/>
    <w:rsid w:val="007E594F"/>
    <w:rsid w:val="007E5951"/>
    <w:rsid w:val="007E5A5D"/>
    <w:rsid w:val="007E5BCA"/>
    <w:rsid w:val="007E5C3C"/>
    <w:rsid w:val="007E5EDA"/>
    <w:rsid w:val="007E5F6A"/>
    <w:rsid w:val="007E609A"/>
    <w:rsid w:val="007E6501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EF9"/>
    <w:rsid w:val="00800FF3"/>
    <w:rsid w:val="0080143C"/>
    <w:rsid w:val="008014F3"/>
    <w:rsid w:val="00801808"/>
    <w:rsid w:val="00801865"/>
    <w:rsid w:val="008019C8"/>
    <w:rsid w:val="00801C6E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877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39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0F79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88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9B0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23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A2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39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62D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60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AEB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5F1D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B9A"/>
    <w:rsid w:val="008C1C52"/>
    <w:rsid w:val="008C1E1B"/>
    <w:rsid w:val="008C2454"/>
    <w:rsid w:val="008C24C1"/>
    <w:rsid w:val="008C29D2"/>
    <w:rsid w:val="008C2AA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B87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1F42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3865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5F7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248"/>
    <w:rsid w:val="0090242A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A4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17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17F6E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854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C4C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22"/>
    <w:rsid w:val="00935795"/>
    <w:rsid w:val="0093676C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2EC0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C8D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9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0A9E"/>
    <w:rsid w:val="0096119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0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AC8"/>
    <w:rsid w:val="00981B08"/>
    <w:rsid w:val="00981CEF"/>
    <w:rsid w:val="00981E58"/>
    <w:rsid w:val="00981ED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1D9"/>
    <w:rsid w:val="009A350A"/>
    <w:rsid w:val="009A3881"/>
    <w:rsid w:val="009A3883"/>
    <w:rsid w:val="009A394C"/>
    <w:rsid w:val="009A3A16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3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BD3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783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0CE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206"/>
    <w:rsid w:val="00A24CA0"/>
    <w:rsid w:val="00A25804"/>
    <w:rsid w:val="00A25B8B"/>
    <w:rsid w:val="00A26177"/>
    <w:rsid w:val="00A26248"/>
    <w:rsid w:val="00A26706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B43"/>
    <w:rsid w:val="00A32B78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64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1D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133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4C3"/>
    <w:rsid w:val="00A86C3B"/>
    <w:rsid w:val="00A86CE1"/>
    <w:rsid w:val="00A86DCB"/>
    <w:rsid w:val="00A87120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8B3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3F80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41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3EAF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52A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A9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1C2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94E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DD2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47"/>
    <w:rsid w:val="00B15D67"/>
    <w:rsid w:val="00B163E2"/>
    <w:rsid w:val="00B16453"/>
    <w:rsid w:val="00B16C0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81F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E1D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6F5B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2FE"/>
    <w:rsid w:val="00B73611"/>
    <w:rsid w:val="00B736C3"/>
    <w:rsid w:val="00B738EE"/>
    <w:rsid w:val="00B73D85"/>
    <w:rsid w:val="00B73F30"/>
    <w:rsid w:val="00B73F79"/>
    <w:rsid w:val="00B7409A"/>
    <w:rsid w:val="00B74353"/>
    <w:rsid w:val="00B7474C"/>
    <w:rsid w:val="00B74A3A"/>
    <w:rsid w:val="00B74AEB"/>
    <w:rsid w:val="00B74B7A"/>
    <w:rsid w:val="00B74EB4"/>
    <w:rsid w:val="00B752F7"/>
    <w:rsid w:val="00B757EC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4F72"/>
    <w:rsid w:val="00B851C4"/>
    <w:rsid w:val="00B852C6"/>
    <w:rsid w:val="00B852DB"/>
    <w:rsid w:val="00B8543A"/>
    <w:rsid w:val="00B854E3"/>
    <w:rsid w:val="00B8570C"/>
    <w:rsid w:val="00B85EEA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0E13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1B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D24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0A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770"/>
    <w:rsid w:val="00BD4B2D"/>
    <w:rsid w:val="00BD4DA7"/>
    <w:rsid w:val="00BD4E82"/>
    <w:rsid w:val="00BD5130"/>
    <w:rsid w:val="00BD5191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6FD4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5ED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C5D"/>
    <w:rsid w:val="00BE7F78"/>
    <w:rsid w:val="00BF0044"/>
    <w:rsid w:val="00BF057B"/>
    <w:rsid w:val="00BF093E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E54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5C84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6C"/>
    <w:rsid w:val="00C13AD8"/>
    <w:rsid w:val="00C13D41"/>
    <w:rsid w:val="00C14224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8FE"/>
    <w:rsid w:val="00C16A59"/>
    <w:rsid w:val="00C16C47"/>
    <w:rsid w:val="00C1702C"/>
    <w:rsid w:val="00C171F7"/>
    <w:rsid w:val="00C173AE"/>
    <w:rsid w:val="00C17923"/>
    <w:rsid w:val="00C17BB0"/>
    <w:rsid w:val="00C17DBC"/>
    <w:rsid w:val="00C17F8E"/>
    <w:rsid w:val="00C20032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E41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D7E"/>
    <w:rsid w:val="00C32F54"/>
    <w:rsid w:val="00C330D2"/>
    <w:rsid w:val="00C33168"/>
    <w:rsid w:val="00C3338B"/>
    <w:rsid w:val="00C335B2"/>
    <w:rsid w:val="00C336B8"/>
    <w:rsid w:val="00C33E6C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3A7A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360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59D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5B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01C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CAF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5AA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717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C3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E1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2EB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2FC7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093C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28D"/>
    <w:rsid w:val="00CF151D"/>
    <w:rsid w:val="00CF16D9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7E"/>
    <w:rsid w:val="00CF4D86"/>
    <w:rsid w:val="00CF4EFB"/>
    <w:rsid w:val="00CF501C"/>
    <w:rsid w:val="00CF508C"/>
    <w:rsid w:val="00CF5157"/>
    <w:rsid w:val="00CF5275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52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3FB0"/>
    <w:rsid w:val="00D040E1"/>
    <w:rsid w:val="00D04854"/>
    <w:rsid w:val="00D048EF"/>
    <w:rsid w:val="00D04A3B"/>
    <w:rsid w:val="00D04B9B"/>
    <w:rsid w:val="00D04D2D"/>
    <w:rsid w:val="00D04D3B"/>
    <w:rsid w:val="00D05194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9AB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E54"/>
    <w:rsid w:val="00D33EAC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C3C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B47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D1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E8"/>
    <w:rsid w:val="00D612B8"/>
    <w:rsid w:val="00D614BE"/>
    <w:rsid w:val="00D615DD"/>
    <w:rsid w:val="00D61653"/>
    <w:rsid w:val="00D616CC"/>
    <w:rsid w:val="00D61913"/>
    <w:rsid w:val="00D61A30"/>
    <w:rsid w:val="00D61CB0"/>
    <w:rsid w:val="00D61DA7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5D7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6FD7"/>
    <w:rsid w:val="00D672E4"/>
    <w:rsid w:val="00D67573"/>
    <w:rsid w:val="00D67A2D"/>
    <w:rsid w:val="00D67C6A"/>
    <w:rsid w:val="00D67CD4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061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73D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233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9A9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945"/>
    <w:rsid w:val="00DE1B90"/>
    <w:rsid w:val="00DE1DB1"/>
    <w:rsid w:val="00DE24AD"/>
    <w:rsid w:val="00DE25AF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3AE"/>
    <w:rsid w:val="00DF53F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7A5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3FC3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634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34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CD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166"/>
    <w:rsid w:val="00E46579"/>
    <w:rsid w:val="00E467BF"/>
    <w:rsid w:val="00E46996"/>
    <w:rsid w:val="00E46A4C"/>
    <w:rsid w:val="00E46D1E"/>
    <w:rsid w:val="00E46E8E"/>
    <w:rsid w:val="00E47081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12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2A4"/>
    <w:rsid w:val="00E61CC9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4F7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3F76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EFA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5BD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6CD4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805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CE1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CC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5E2"/>
    <w:rsid w:val="00ED562C"/>
    <w:rsid w:val="00ED56B2"/>
    <w:rsid w:val="00ED56CA"/>
    <w:rsid w:val="00ED5A41"/>
    <w:rsid w:val="00ED5EA2"/>
    <w:rsid w:val="00ED5F6E"/>
    <w:rsid w:val="00ED6253"/>
    <w:rsid w:val="00ED635D"/>
    <w:rsid w:val="00ED6388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498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91F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4BB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6C7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80C"/>
    <w:rsid w:val="00F3198E"/>
    <w:rsid w:val="00F31D82"/>
    <w:rsid w:val="00F31EE4"/>
    <w:rsid w:val="00F32025"/>
    <w:rsid w:val="00F3205A"/>
    <w:rsid w:val="00F320C2"/>
    <w:rsid w:val="00F320C8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37F9C"/>
    <w:rsid w:val="00F40B01"/>
    <w:rsid w:val="00F40B51"/>
    <w:rsid w:val="00F40D4F"/>
    <w:rsid w:val="00F40EF4"/>
    <w:rsid w:val="00F4137D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4C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6B6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79C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EAB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4D76"/>
    <w:rsid w:val="00F850DE"/>
    <w:rsid w:val="00F85225"/>
    <w:rsid w:val="00F85458"/>
    <w:rsid w:val="00F85475"/>
    <w:rsid w:val="00F8561F"/>
    <w:rsid w:val="00F8564D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CE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6B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4CAE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46"/>
    <w:rsid w:val="00FC23B1"/>
    <w:rsid w:val="00FC27CC"/>
    <w:rsid w:val="00FC2880"/>
    <w:rsid w:val="00FC28B1"/>
    <w:rsid w:val="00FC2DD6"/>
    <w:rsid w:val="00FC2E8A"/>
    <w:rsid w:val="00FC2FE5"/>
    <w:rsid w:val="00FC32D8"/>
    <w:rsid w:val="00FC3498"/>
    <w:rsid w:val="00FC35BE"/>
    <w:rsid w:val="00FC366A"/>
    <w:rsid w:val="00FC3825"/>
    <w:rsid w:val="00FC388F"/>
    <w:rsid w:val="00FC38B8"/>
    <w:rsid w:val="00FC3979"/>
    <w:rsid w:val="00FC3AA6"/>
    <w:rsid w:val="00FC3B38"/>
    <w:rsid w:val="00FC3BA5"/>
    <w:rsid w:val="00FC3E2D"/>
    <w:rsid w:val="00FC3F9C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0EBA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DE5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5991935-FDB6-4E32-9EC0-326857DB6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2FE67E-7F39-4C4C-8423-C60969CEF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41921-F1EB-4417-8AA4-6C30FBF7003A}">
  <ds:schemaRefs>
    <ds:schemaRef ds:uri="f6ba49b0-bcda-4796-8236-5b5cc1493ac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4243d5be-521d-4052-81ca-f0f31ea6f2da"/>
    <ds:schemaRef ds:uri="http://www.w3.org/XML/1998/namespace"/>
    <ds:schemaRef ds:uri="http://schemas.microsoft.com/office/infopath/2007/PartnerControls"/>
    <ds:schemaRef ds:uri="05716746-add9-412a-97a9-1b5167d151a3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433</TotalTime>
  <Pages>11</Pages>
  <Words>1731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Thanetpol, Boonkerdsukcharoen</cp:lastModifiedBy>
  <cp:revision>141</cp:revision>
  <cp:lastPrinted>2023-11-07T14:55:00Z</cp:lastPrinted>
  <dcterms:created xsi:type="dcterms:W3CDTF">2023-08-15T00:54:00Z</dcterms:created>
  <dcterms:modified xsi:type="dcterms:W3CDTF">2023-11-12T09:32:00Z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f0d2caf0805898ff48ab7ec8883acfb324089dd31e6243682de4f2cfbd06d7a4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