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830CAE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830CAE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830CA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830CAE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830CA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830CA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830CAE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830CA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830CA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830CAE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CBA222D" w:rsidR="007A2546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830CAE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830CAE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830CAE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830CA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830CA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830CA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830CAE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830CA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830CA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830CAE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79B8039" w:rsidR="002E4D96" w:rsidRPr="00830CA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830CAE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31ABF51" w:rsidR="002E4D96" w:rsidRPr="00830CAE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830CAE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66C429DE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574AF04E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830CAE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0B153C0F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5B7AE3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0F1C7A9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E70A73" w:rsidRPr="00830CAE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4AE002FD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A88D4F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06858ABF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830CAE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464D68F5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4C2867AD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830CAE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288CAFBF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23F20E88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830CAE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5491F862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1824433D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830CAE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73AD0E54" w:rsidR="00E70A73" w:rsidRPr="00830CA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423427BE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830CAE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5060AE55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21E103EF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830CAE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08A73EA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3A6F2EC5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830CAE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830CAE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830CAE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830CAE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E70A73" w:rsidRPr="00830CA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830CAE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830CAE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830CAE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</w:rPr>
        <w:br w:type="page"/>
      </w:r>
      <w:r w:rsidRPr="00830CA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3A715D63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830CAE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830CAE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830CA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70A73" w:rsidRPr="00830C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10</w:t>
      </w:r>
      <w:r w:rsidR="00796818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796818" w:rsidRPr="00830CA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2F3E409B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2566</w:t>
      </w:r>
    </w:p>
    <w:p w14:paraId="0055BCD2" w14:textId="77777777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830CAE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830CAE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830CAE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830CAE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830CAE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068C17C6" w:rsidR="0009267B" w:rsidRPr="00830CA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830CA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30CAE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830CA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830CAE">
        <w:rPr>
          <w:rFonts w:asciiTheme="majorBidi" w:hAnsiTheme="majorBidi" w:cstheme="majorBidi"/>
          <w:sz w:val="30"/>
          <w:szCs w:val="30"/>
        </w:rPr>
        <w:br/>
      </w:r>
      <w:r w:rsidR="00D81125" w:rsidRPr="00830CA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830CA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830CAE">
        <w:rPr>
          <w:rFonts w:asciiTheme="majorBidi" w:hAnsiTheme="majorBidi" w:cstheme="majorBidi"/>
          <w:sz w:val="30"/>
          <w:szCs w:val="30"/>
        </w:rPr>
        <w:t>“</w:t>
      </w:r>
      <w:r w:rsidR="00601744" w:rsidRPr="00830CA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830CAE">
        <w:rPr>
          <w:rFonts w:asciiTheme="majorBidi" w:hAnsiTheme="majorBidi" w:cstheme="majorBidi"/>
          <w:sz w:val="30"/>
          <w:szCs w:val="30"/>
        </w:rPr>
        <w:t>”</w:t>
      </w:r>
      <w:r w:rsidR="00601744" w:rsidRPr="00830CA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30CA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830CAE">
        <w:rPr>
          <w:rFonts w:asciiTheme="majorBidi" w:hAnsiTheme="majorBidi" w:cstheme="majorBidi"/>
          <w:sz w:val="30"/>
          <w:szCs w:val="30"/>
          <w:cs/>
        </w:rPr>
        <w:t>่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34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830CA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830CAE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830CAE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830CA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830CAE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830CA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830CA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830CAE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830CA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5C0C03" w:rsidRPr="00830CAE">
        <w:rPr>
          <w:rFonts w:asciiTheme="majorBidi" w:hAnsiTheme="majorBidi" w:cstheme="majorBidi" w:hint="cs"/>
          <w:spacing w:val="6"/>
          <w:sz w:val="30"/>
          <w:szCs w:val="30"/>
        </w:rPr>
        <w:t>5</w:t>
      </w:r>
    </w:p>
    <w:p w14:paraId="2ABE7E87" w14:textId="77777777" w:rsidR="00A97F99" w:rsidRPr="00830CAE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7BA58FB2" w:rsidR="001419CD" w:rsidRPr="00830CAE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830CAE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830CAE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830CAE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830CAE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830CAE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830CAE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830CAE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830CAE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5C0C03" w:rsidRPr="00830CAE">
        <w:rPr>
          <w:rFonts w:asciiTheme="majorBidi" w:hAnsiTheme="majorBidi" w:cstheme="majorBidi"/>
          <w:sz w:val="30"/>
          <w:szCs w:val="30"/>
        </w:rPr>
        <w:t>31</w:t>
      </w:r>
      <w:r w:rsidR="00E70B40" w:rsidRPr="00830C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830CAE">
        <w:rPr>
          <w:rFonts w:asciiTheme="majorBidi" w:hAnsiTheme="majorBidi" w:cstheme="majorBidi"/>
          <w:sz w:val="30"/>
          <w:szCs w:val="30"/>
        </w:rPr>
        <w:t>256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5</w:t>
      </w:r>
    </w:p>
    <w:p w14:paraId="7369B47E" w14:textId="77777777" w:rsidR="007A2546" w:rsidRPr="00830CAE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830CAE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830CAE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830CAE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8"/>
          <w:szCs w:val="8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830CAE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830CAE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830CA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830CA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830CA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830CAE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1F26EF6B" w:rsidR="00DD6666" w:rsidRPr="00830CAE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5C0C03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2AF5055C" w14:textId="15465D46" w:rsidR="00DD6666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830CA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6C763888" w:rsidR="00DD6666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E8F39DC" w14:textId="77777777" w:rsidR="00DD6666" w:rsidRPr="00830CA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7DEC3F9B" w:rsidR="00DD6666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4395F42" w14:textId="77777777" w:rsidR="00DD6666" w:rsidRPr="00830CA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22395883" w:rsidR="00DD6666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</w:tr>
      <w:tr w:rsidR="00DD6666" w:rsidRPr="00830CAE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830CAE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830CAE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830CAE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830CAE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830CA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830CA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830CA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830CA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830CA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830CA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830CA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4737" w:rsidRPr="00830CAE" w14:paraId="4C37C065" w14:textId="77777777" w:rsidTr="00736BBB">
        <w:tc>
          <w:tcPr>
            <w:tcW w:w="4140" w:type="dxa"/>
            <w:hideMark/>
          </w:tcPr>
          <w:p w14:paraId="000CD226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623F563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3F7F6399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02BB3B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79A0ED4" w14:textId="2DC5AD7C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2A4737" w:rsidRPr="00830CAE" w14:paraId="25DC16DD" w14:textId="77777777" w:rsidTr="00736BBB">
        <w:tc>
          <w:tcPr>
            <w:tcW w:w="4140" w:type="dxa"/>
            <w:hideMark/>
          </w:tcPr>
          <w:p w14:paraId="11DCB351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7C89881D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1E521D9B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33F9E9A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B466E4" w14:textId="6D611B49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2A4737" w:rsidRPr="00830CAE" w14:paraId="7C9D1EAF" w14:textId="77777777" w:rsidTr="00736BBB">
        <w:tc>
          <w:tcPr>
            <w:tcW w:w="4140" w:type="dxa"/>
            <w:hideMark/>
          </w:tcPr>
          <w:p w14:paraId="0765F48E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4337C6BB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12ED0BE0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2AE4E3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3FAEE83" w14:textId="72243B4F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</w:tr>
      <w:tr w:rsidR="002A4737" w:rsidRPr="00830CAE" w14:paraId="43613764" w14:textId="77777777" w:rsidTr="00736BBB">
        <w:tc>
          <w:tcPr>
            <w:tcW w:w="4140" w:type="dxa"/>
            <w:vAlign w:val="bottom"/>
            <w:hideMark/>
          </w:tcPr>
          <w:p w14:paraId="32AF2386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DCFDA0F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4DCCECE6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1959D4F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3C0B809" w14:textId="24721CE9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2A4737" w:rsidRPr="00830CAE" w14:paraId="377439E9" w14:textId="77777777" w:rsidTr="00736BBB">
        <w:tc>
          <w:tcPr>
            <w:tcW w:w="4140" w:type="dxa"/>
            <w:hideMark/>
          </w:tcPr>
          <w:p w14:paraId="0396D691" w14:textId="39CBB2D7" w:rsidR="002A4737" w:rsidRPr="00830CAE" w:rsidRDefault="002A4737" w:rsidP="002A4737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39ED6165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2A4737" w:rsidRPr="00830CA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35D642E8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CAD7091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4C43D66" w14:textId="520C5FC5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A4737" w:rsidRPr="00830CAE" w14:paraId="70A6A04C" w14:textId="77777777" w:rsidTr="00736BBB">
        <w:tc>
          <w:tcPr>
            <w:tcW w:w="4140" w:type="dxa"/>
            <w:hideMark/>
          </w:tcPr>
          <w:p w14:paraId="00DE80E8" w14:textId="7777777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62BE216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2A4737" w:rsidRPr="00830CA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3C502B42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4E29DC3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4CB2712" w14:textId="355FDFD4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2A4737" w:rsidRPr="00830CAE" w14:paraId="1583FCB6" w14:textId="77777777" w:rsidTr="00736BBB">
        <w:tc>
          <w:tcPr>
            <w:tcW w:w="4140" w:type="dxa"/>
            <w:hideMark/>
          </w:tcPr>
          <w:p w14:paraId="43607DBE" w14:textId="7777777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331451B9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2A4737" w:rsidRPr="00830CA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5DA3CA8D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917192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562CF370" w14:textId="2B165C5A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A4737" w:rsidRPr="00830CAE" w14:paraId="40E6A2B1" w14:textId="77777777" w:rsidTr="00736BBB">
        <w:tc>
          <w:tcPr>
            <w:tcW w:w="4140" w:type="dxa"/>
          </w:tcPr>
          <w:p w14:paraId="0382909D" w14:textId="7777777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F276E1" w14:textId="2D8FEFDD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AC77725" w14:textId="77777777" w:rsidR="002A4737" w:rsidRPr="00830CA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0132A561" w14:textId="77777777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EFF331D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F588DD7" w14:textId="6BF2EC8D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3466030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E4E309" w14:textId="37105477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A4737" w:rsidRPr="00830CAE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830CAE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830CA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830CAE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830CA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830CAE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830CAE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830CAE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4737" w:rsidRPr="00830CAE" w14:paraId="146B1E43" w14:textId="77777777" w:rsidTr="00736BBB">
        <w:tc>
          <w:tcPr>
            <w:tcW w:w="4140" w:type="dxa"/>
            <w:hideMark/>
          </w:tcPr>
          <w:p w14:paraId="0CACC98A" w14:textId="5698BB02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5597E2F6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7EF86DD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B15C5D1" w14:textId="74BCDE17" w:rsidR="002A4737" w:rsidRPr="00830CAE" w:rsidRDefault="005C0C03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D52D498" w14:textId="77777777" w:rsidR="002A4737" w:rsidRPr="00830CAE" w:rsidRDefault="002A4737" w:rsidP="002A473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2C8F9C04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6DDDFDE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8E215CC" w14:textId="49A283E1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A4737" w:rsidRPr="00830CAE" w14:paraId="17FDBD0E" w14:textId="77777777" w:rsidTr="00736BBB">
        <w:tc>
          <w:tcPr>
            <w:tcW w:w="4140" w:type="dxa"/>
            <w:hideMark/>
          </w:tcPr>
          <w:p w14:paraId="6C749A39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6B84D736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4514871E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3F905C78" w14:textId="78D2BD79" w:rsidR="002A4737" w:rsidRPr="00830CAE" w:rsidRDefault="005C0C03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03847E1" w14:textId="77777777" w:rsidR="002A4737" w:rsidRPr="00830CAE" w:rsidRDefault="002A4737" w:rsidP="002A473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6AC3FA34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2C772A0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852C35" w14:textId="0820703B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A4737" w:rsidRPr="00830CAE" w14:paraId="014E83D9" w14:textId="77777777" w:rsidTr="00736BBB">
        <w:tc>
          <w:tcPr>
            <w:tcW w:w="4140" w:type="dxa"/>
            <w:hideMark/>
          </w:tcPr>
          <w:p w14:paraId="7C4A86B8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3AD1DF8E" w:rsidR="002A4737" w:rsidRPr="00830CAE" w:rsidRDefault="002A4737" w:rsidP="002A4737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-   </w:t>
            </w:r>
          </w:p>
        </w:tc>
        <w:tc>
          <w:tcPr>
            <w:tcW w:w="261" w:type="dxa"/>
          </w:tcPr>
          <w:p w14:paraId="1082E3FA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0870A5B8" w14:textId="54DEE624" w:rsidR="002A4737" w:rsidRPr="00830CAE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735A258B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29E3E0C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BBF3484" w14:textId="5339E618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2A4737" w:rsidRPr="00830CAE" w14:paraId="6F59870C" w14:textId="77777777" w:rsidTr="00736BBB">
        <w:trPr>
          <w:trHeight w:val="203"/>
        </w:trPr>
        <w:tc>
          <w:tcPr>
            <w:tcW w:w="4140" w:type="dxa"/>
            <w:hideMark/>
          </w:tcPr>
          <w:p w14:paraId="3C24D1C8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0CE484ED" w:rsidR="002A4737" w:rsidRPr="00830CAE" w:rsidRDefault="005C0C03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1" w:type="dxa"/>
          </w:tcPr>
          <w:p w14:paraId="29CD56C2" w14:textId="77777777" w:rsidR="002A4737" w:rsidRPr="00830CA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586231F" w14:textId="3671D0CE" w:rsidR="002A4737" w:rsidRPr="00830CAE" w:rsidRDefault="005C0C03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45FE4383" w14:textId="77777777" w:rsidR="002A4737" w:rsidRPr="00830CAE" w:rsidRDefault="002A4737" w:rsidP="002A473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7573EF4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30043B7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C32AE67" w14:textId="6E337BC8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2A4737" w:rsidRPr="00830CAE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830CAE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830CAE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830CA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830CAE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4737" w:rsidRPr="00830CAE" w14:paraId="61E149EB" w14:textId="77777777" w:rsidTr="00736BBB">
        <w:tc>
          <w:tcPr>
            <w:tcW w:w="4140" w:type="dxa"/>
            <w:hideMark/>
          </w:tcPr>
          <w:p w14:paraId="34C59608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1188434C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3DA7962A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64402A89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5257A477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3E050EC9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9216613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155C131" w14:textId="1DC84F74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4737" w:rsidRPr="00830CAE" w14:paraId="4CC7C8CD" w14:textId="77777777" w:rsidTr="00736BBB">
        <w:tc>
          <w:tcPr>
            <w:tcW w:w="4140" w:type="dxa"/>
            <w:hideMark/>
          </w:tcPr>
          <w:p w14:paraId="1ADDA366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2D7DE14F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76682807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1C85743C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6FFBBBA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21492E89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5D4AEB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B3F0C4D" w14:textId="3966856A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4737" w:rsidRPr="00830CAE" w14:paraId="7E825649" w14:textId="77777777" w:rsidTr="00736BBB">
        <w:tc>
          <w:tcPr>
            <w:tcW w:w="4140" w:type="dxa"/>
            <w:hideMark/>
          </w:tcPr>
          <w:p w14:paraId="276F50B8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4785A10" w14:textId="60898D3B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482412FF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AF98BCB" w14:textId="5A439965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274A557" w14:textId="77777777" w:rsidR="002A4737" w:rsidRPr="00830CAE" w:rsidRDefault="002A4737" w:rsidP="002A473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FF7D619" w14:textId="36A7CD7B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1DD283E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C5D9DFB" w14:textId="592A44A5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A4737" w:rsidRPr="00830CAE" w14:paraId="788578FE" w14:textId="77777777" w:rsidTr="00F76807">
        <w:tc>
          <w:tcPr>
            <w:tcW w:w="4140" w:type="dxa"/>
            <w:vAlign w:val="center"/>
            <w:hideMark/>
          </w:tcPr>
          <w:p w14:paraId="69351FE2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0DFFA179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00730EF6" w14:textId="283ECFCF" w:rsidR="002A4737" w:rsidRPr="00830CAE" w:rsidRDefault="005C0C03" w:rsidP="002A4737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A4737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2CA471E0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71981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  <w:hideMark/>
          </w:tcPr>
          <w:p w14:paraId="50E4E72D" w14:textId="4A5283E3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2A4737" w:rsidRPr="00830CAE" w14:paraId="0DA45C0C" w14:textId="77777777" w:rsidTr="00736BBB">
        <w:tc>
          <w:tcPr>
            <w:tcW w:w="4140" w:type="dxa"/>
          </w:tcPr>
          <w:p w14:paraId="337FABB3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43EABC95" w14:textId="79985FE6" w:rsidR="002A4737" w:rsidRPr="00830CAE" w:rsidRDefault="00F82609" w:rsidP="006212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F516FB4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237227D" w14:textId="6A46567E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832BD92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D9F71A9" w14:textId="1C505389" w:rsidR="002A4737" w:rsidRPr="00830CAE" w:rsidRDefault="00F82609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D8689D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323191" w14:textId="38F8D619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4737" w:rsidRPr="00830CAE" w14:paraId="6F47036C" w14:textId="77777777" w:rsidTr="00736BBB">
        <w:tc>
          <w:tcPr>
            <w:tcW w:w="4140" w:type="dxa"/>
            <w:hideMark/>
          </w:tcPr>
          <w:p w14:paraId="756C0010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1557239F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259B6461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5669D87" w14:textId="7E629130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CB6180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1ABCDB21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10B99D9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519F133" w14:textId="1D9CE913" w:rsidR="002A4737" w:rsidRPr="00830CAE" w:rsidRDefault="005C0C03" w:rsidP="002A473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A4737" w:rsidRPr="00830CAE" w14:paraId="51B6DEB3" w14:textId="77777777" w:rsidTr="00736BBB">
        <w:tc>
          <w:tcPr>
            <w:tcW w:w="4140" w:type="dxa"/>
            <w:hideMark/>
          </w:tcPr>
          <w:p w14:paraId="125B3488" w14:textId="77777777" w:rsidR="002A4737" w:rsidRPr="00830CAE" w:rsidRDefault="002A4737" w:rsidP="002A473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664FFA66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C52AEF1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3B0E3B54" w14:textId="092C9738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2C06CF06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27EE3E9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E0EEE28" w14:textId="77777777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DD3642D" w14:textId="2D0C100F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2A4737" w:rsidRPr="00830CAE" w14:paraId="6F4522B1" w14:textId="77777777" w:rsidTr="00736BBB">
        <w:tc>
          <w:tcPr>
            <w:tcW w:w="4140" w:type="dxa"/>
          </w:tcPr>
          <w:p w14:paraId="6F8A5663" w14:textId="77777777" w:rsidR="002A4737" w:rsidRPr="00830CA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920FA3E" w14:textId="5FCBAD19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712CF41D" w14:textId="77777777" w:rsidR="002A4737" w:rsidRPr="00830CAE" w:rsidRDefault="002A4737" w:rsidP="002A4737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9DE356" w14:textId="1419E67B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18273C2D" w14:textId="77777777" w:rsidR="002A4737" w:rsidRPr="00830CAE" w:rsidRDefault="002A4737" w:rsidP="002A4737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3C4D56" w14:textId="2595E2F8" w:rsidR="002A4737" w:rsidRPr="00830CA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86F9E8F" w14:textId="77777777" w:rsidR="002A4737" w:rsidRPr="00830CAE" w:rsidRDefault="002A4737" w:rsidP="002A4737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227DE9" w14:textId="03D998E1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A4737" w:rsidRPr="00830CAE" w14:paraId="29C3C98F" w14:textId="77777777" w:rsidTr="00736BBB">
        <w:tc>
          <w:tcPr>
            <w:tcW w:w="4140" w:type="dxa"/>
          </w:tcPr>
          <w:p w14:paraId="7EFFE1EC" w14:textId="7777777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2A4737" w:rsidRPr="00830CAE" w:rsidRDefault="002A4737" w:rsidP="002A4737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830CAE" w14:paraId="2C42A757" w14:textId="77777777" w:rsidTr="00FC274C">
        <w:tc>
          <w:tcPr>
            <w:tcW w:w="4140" w:type="dxa"/>
          </w:tcPr>
          <w:p w14:paraId="34DFF574" w14:textId="52625427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2A4737" w:rsidRPr="00830CAE" w:rsidRDefault="002A4737" w:rsidP="002A4737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A4737" w:rsidRPr="00830CAE" w14:paraId="15C323C0" w14:textId="77777777" w:rsidTr="00FC274C">
        <w:tc>
          <w:tcPr>
            <w:tcW w:w="4140" w:type="dxa"/>
          </w:tcPr>
          <w:p w14:paraId="73CBE0D9" w14:textId="21432B5F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2A4737" w:rsidRPr="00830CA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2A4737" w:rsidRPr="00830CAE" w:rsidRDefault="002A4737" w:rsidP="002A4737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2A4737" w:rsidRPr="00830CAE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4737" w:rsidRPr="00830CAE" w14:paraId="4631B52C" w14:textId="77777777" w:rsidTr="00FC274C">
        <w:tc>
          <w:tcPr>
            <w:tcW w:w="4140" w:type="dxa"/>
          </w:tcPr>
          <w:p w14:paraId="7183396C" w14:textId="28E38EC4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2E736CBC" w:rsidR="002A4737" w:rsidRPr="00830CAE" w:rsidRDefault="005C0C03" w:rsidP="0062124E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1" w:type="dxa"/>
            <w:vAlign w:val="bottom"/>
          </w:tcPr>
          <w:p w14:paraId="4EB7F1EC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3A33B56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vAlign w:val="bottom"/>
          </w:tcPr>
          <w:p w14:paraId="11350A08" w14:textId="77777777" w:rsidR="002A4737" w:rsidRPr="00830CAE" w:rsidRDefault="002A4737" w:rsidP="002A4737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622B3DB8" w:rsidR="002A4737" w:rsidRPr="00830CAE" w:rsidRDefault="005C0C03" w:rsidP="0062124E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vAlign w:val="bottom"/>
          </w:tcPr>
          <w:p w14:paraId="1F9DE86D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48ABB45C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2A4737" w:rsidRPr="00830CAE" w14:paraId="2327A231" w14:textId="77777777" w:rsidTr="00FC274C">
        <w:tc>
          <w:tcPr>
            <w:tcW w:w="4140" w:type="dxa"/>
          </w:tcPr>
          <w:p w14:paraId="4DD7C464" w14:textId="16F6BDF0" w:rsidR="002A4737" w:rsidRPr="00830CA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16AE79C4" w:rsidR="002A4737" w:rsidRPr="00830CAE" w:rsidRDefault="005C0C03" w:rsidP="0062124E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vAlign w:val="bottom"/>
          </w:tcPr>
          <w:p w14:paraId="3DD710DC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1F75B87A" w:rsidR="002A4737" w:rsidRPr="00830CAE" w:rsidRDefault="005C0C03" w:rsidP="002A4737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C97867B" w14:textId="77777777" w:rsidR="002A4737" w:rsidRPr="00830CAE" w:rsidRDefault="002A4737" w:rsidP="002A4737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24739B5C" w:rsidR="002A4737" w:rsidRPr="00830CAE" w:rsidRDefault="005C0C03" w:rsidP="0062124E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017FDC6" w14:textId="77777777" w:rsidR="002A4737" w:rsidRPr="00830CAE" w:rsidRDefault="002A4737" w:rsidP="002A4737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01F68AE0" w:rsidR="002A4737" w:rsidRPr="00830CAE" w:rsidRDefault="005C0C03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5281D46" w14:textId="0FF378B1" w:rsidR="005B2D20" w:rsidRPr="00830CAE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30CAE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830CAE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830CAE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830CAE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5B2D20" w:rsidRPr="00830CAE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DD6666" w:rsidRPr="00830CAE">
        <w:rPr>
          <w:rFonts w:ascii="Angsana New" w:hAnsi="Angsana New" w:hint="cs"/>
          <w:sz w:val="30"/>
          <w:szCs w:val="30"/>
          <w:cs/>
        </w:rPr>
        <w:t>เ</w:t>
      </w:r>
      <w:r w:rsidR="000D619F" w:rsidRPr="00830CAE">
        <w:rPr>
          <w:rFonts w:ascii="Angsana New" w:hAnsi="Angsana New" w:hint="cs"/>
          <w:sz w:val="30"/>
          <w:szCs w:val="30"/>
          <w:cs/>
        </w:rPr>
        <w:t>ก</w:t>
      </w:r>
      <w:r w:rsidR="00DD6666" w:rsidRPr="00830CAE">
        <w:rPr>
          <w:rFonts w:ascii="Angsana New" w:hAnsi="Angsana New" w:hint="cs"/>
          <w:sz w:val="30"/>
          <w:szCs w:val="30"/>
          <w:cs/>
        </w:rPr>
        <w:t>้า</w:t>
      </w:r>
      <w:r w:rsidR="005B2D20" w:rsidRPr="00830CAE">
        <w:rPr>
          <w:rFonts w:ascii="Angsana New" w:hAnsi="Angsana New" w:hint="cs"/>
          <w:sz w:val="30"/>
          <w:szCs w:val="30"/>
          <w:cs/>
        </w:rPr>
        <w:t>เดือน</w:t>
      </w:r>
      <w:r w:rsidR="005B2D20" w:rsidRPr="00830C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30CAE">
        <w:rPr>
          <w:rFonts w:ascii="Angsana New" w:hAnsi="Angsana New"/>
          <w:sz w:val="30"/>
          <w:szCs w:val="30"/>
        </w:rPr>
        <w:t>30</w:t>
      </w:r>
      <w:r w:rsidR="005B2D20" w:rsidRPr="00830CAE">
        <w:rPr>
          <w:rFonts w:ascii="Angsana New" w:hAnsi="Angsana New"/>
          <w:sz w:val="30"/>
          <w:szCs w:val="30"/>
        </w:rPr>
        <w:t xml:space="preserve"> </w:t>
      </w:r>
      <w:r w:rsidR="00DD6666" w:rsidRPr="00830CAE">
        <w:rPr>
          <w:rFonts w:ascii="Angsana New" w:hAnsi="Angsana New" w:hint="cs"/>
          <w:sz w:val="30"/>
          <w:szCs w:val="30"/>
          <w:cs/>
        </w:rPr>
        <w:t>กันยา</w:t>
      </w:r>
      <w:r w:rsidR="00500E50" w:rsidRPr="00830CAE">
        <w:rPr>
          <w:rFonts w:ascii="Angsana New" w:hAnsi="Angsana New" w:hint="cs"/>
          <w:sz w:val="30"/>
          <w:szCs w:val="30"/>
          <w:cs/>
        </w:rPr>
        <w:t>ยน</w:t>
      </w:r>
      <w:r w:rsidR="005B2D20" w:rsidRPr="00830CAE">
        <w:rPr>
          <w:rFonts w:ascii="Angsana New" w:hAnsi="Angsana New" w:hint="cs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>2566</w:t>
      </w:r>
      <w:r w:rsidR="005B2D20" w:rsidRPr="00830CAE">
        <w:rPr>
          <w:rFonts w:ascii="Angsana New" w:hAnsi="Angsana New"/>
          <w:sz w:val="30"/>
          <w:szCs w:val="30"/>
        </w:rPr>
        <w:t xml:space="preserve"> </w:t>
      </w:r>
      <w:r w:rsidR="005B2D20" w:rsidRPr="00830C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30CAE">
        <w:rPr>
          <w:rFonts w:ascii="Angsana New" w:hAnsi="Angsana New"/>
          <w:sz w:val="30"/>
          <w:szCs w:val="30"/>
        </w:rPr>
        <w:t>2565</w:t>
      </w:r>
      <w:r w:rsidR="005B2D20" w:rsidRPr="00830CAE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830CAE">
        <w:rPr>
          <w:rFonts w:ascii="Angsana New" w:hAnsi="Angsana New"/>
          <w:sz w:val="30"/>
          <w:szCs w:val="30"/>
          <w:cs/>
        </w:rPr>
        <w:t>จำนวน</w:t>
      </w:r>
      <w:r w:rsidR="00500E50" w:rsidRPr="00830CAE">
        <w:rPr>
          <w:rFonts w:ascii="Angsana New" w:hAnsi="Angsana New"/>
          <w:sz w:val="30"/>
          <w:szCs w:val="30"/>
        </w:rPr>
        <w:t xml:space="preserve"> </w:t>
      </w:r>
      <w:r w:rsidRPr="00830CAE">
        <w:rPr>
          <w:rFonts w:ascii="Angsana New" w:hAnsi="Angsana New"/>
          <w:sz w:val="30"/>
          <w:szCs w:val="30"/>
        </w:rPr>
        <w:t>768</w:t>
      </w:r>
      <w:r w:rsidR="005E4467" w:rsidRPr="00830CAE">
        <w:rPr>
          <w:rFonts w:ascii="Angsana New" w:hAnsi="Angsana New"/>
          <w:sz w:val="30"/>
          <w:szCs w:val="30"/>
        </w:rPr>
        <w:t xml:space="preserve"> </w:t>
      </w:r>
      <w:r w:rsidR="005B2D20" w:rsidRPr="00830CA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830CAE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830CAE">
        <w:rPr>
          <w:rFonts w:ascii="Angsana New" w:hAnsi="Angsana New"/>
          <w:sz w:val="30"/>
          <w:szCs w:val="30"/>
        </w:rPr>
        <w:t>2</w:t>
      </w:r>
      <w:r w:rsidR="00796818" w:rsidRPr="00830CAE">
        <w:rPr>
          <w:rFonts w:ascii="Angsana New" w:hAnsi="Angsana New"/>
          <w:sz w:val="30"/>
          <w:szCs w:val="30"/>
        </w:rPr>
        <w:t>,</w:t>
      </w:r>
      <w:r w:rsidRPr="00830CAE">
        <w:rPr>
          <w:rFonts w:ascii="Angsana New" w:hAnsi="Angsana New"/>
          <w:sz w:val="30"/>
          <w:szCs w:val="30"/>
        </w:rPr>
        <w:t>158</w:t>
      </w:r>
      <w:r w:rsidR="000D619F" w:rsidRPr="00830CAE">
        <w:rPr>
          <w:rFonts w:ascii="Angsana New" w:hAnsi="Angsana New"/>
          <w:spacing w:val="-2"/>
          <w:sz w:val="30"/>
          <w:szCs w:val="30"/>
        </w:rPr>
        <w:t xml:space="preserve"> </w:t>
      </w:r>
      <w:r w:rsidR="005B2D20" w:rsidRPr="00830CA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830CAE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830CAE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830CAE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7533782A" w14:textId="7DD821F6" w:rsidR="00CF40A9" w:rsidRPr="00830CAE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30CAE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830CAE">
        <w:rPr>
          <w:rFonts w:ascii="Angsana New" w:hAnsi="Angsana New" w:hint="cs"/>
          <w:sz w:val="30"/>
          <w:szCs w:val="30"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ณ วันที่</w:t>
      </w:r>
      <w:r w:rsidRPr="00830CAE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5C0C03" w:rsidRPr="00830CAE">
        <w:rPr>
          <w:rFonts w:ascii="Angsana New" w:hAnsi="Angsana New"/>
          <w:sz w:val="30"/>
          <w:szCs w:val="30"/>
        </w:rPr>
        <w:t>30</w:t>
      </w:r>
      <w:r w:rsidR="00500E50" w:rsidRPr="00830CAE">
        <w:rPr>
          <w:rFonts w:ascii="Angsana New" w:hAnsi="Angsana New"/>
          <w:sz w:val="30"/>
          <w:szCs w:val="30"/>
        </w:rPr>
        <w:t xml:space="preserve"> </w:t>
      </w:r>
      <w:r w:rsidR="00DD6666" w:rsidRPr="00830CAE">
        <w:rPr>
          <w:rFonts w:ascii="Angsana New" w:hAnsi="Angsana New" w:hint="cs"/>
          <w:sz w:val="30"/>
          <w:szCs w:val="30"/>
          <w:cs/>
        </w:rPr>
        <w:t>กันยา</w:t>
      </w:r>
      <w:r w:rsidR="00500E50" w:rsidRPr="00830CAE">
        <w:rPr>
          <w:rFonts w:ascii="Angsana New" w:hAnsi="Angsana New" w:hint="cs"/>
          <w:sz w:val="30"/>
          <w:szCs w:val="30"/>
          <w:cs/>
        </w:rPr>
        <w:t xml:space="preserve">ยน </w:t>
      </w:r>
      <w:r w:rsidR="005C0C03" w:rsidRPr="00830CAE">
        <w:rPr>
          <w:rFonts w:ascii="Angsana New" w:hAnsi="Angsana New" w:hint="cs"/>
          <w:sz w:val="30"/>
          <w:szCs w:val="30"/>
        </w:rPr>
        <w:t>256</w:t>
      </w:r>
      <w:r w:rsidR="005C0C03" w:rsidRPr="00830CAE">
        <w:rPr>
          <w:rFonts w:ascii="Angsana New" w:hAnsi="Angsana New"/>
          <w:sz w:val="30"/>
          <w:szCs w:val="30"/>
        </w:rPr>
        <w:t>6</w:t>
      </w:r>
      <w:r w:rsidRPr="00830CAE">
        <w:rPr>
          <w:rFonts w:ascii="Angsana New" w:hAnsi="Angsana New" w:hint="cs"/>
          <w:sz w:val="30"/>
          <w:szCs w:val="30"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0C03" w:rsidRPr="00830CAE">
        <w:rPr>
          <w:rFonts w:ascii="Angsana New" w:hAnsi="Angsana New" w:hint="cs"/>
          <w:sz w:val="30"/>
          <w:szCs w:val="30"/>
        </w:rPr>
        <w:t>31</w:t>
      </w:r>
      <w:r w:rsidRPr="00830CAE">
        <w:rPr>
          <w:rFonts w:ascii="Angsana New" w:hAnsi="Angsana New" w:hint="cs"/>
          <w:sz w:val="30"/>
          <w:szCs w:val="30"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830CAE">
        <w:rPr>
          <w:rFonts w:ascii="Angsana New" w:hAnsi="Angsana New" w:hint="cs"/>
          <w:sz w:val="30"/>
          <w:szCs w:val="30"/>
        </w:rPr>
        <w:t>256</w:t>
      </w:r>
      <w:r w:rsidR="005C0C03" w:rsidRPr="00830CAE">
        <w:rPr>
          <w:rFonts w:ascii="Angsana New" w:hAnsi="Angsana New"/>
          <w:sz w:val="30"/>
          <w:szCs w:val="30"/>
        </w:rPr>
        <w:t>5</w:t>
      </w:r>
      <w:r w:rsidRPr="00830CAE">
        <w:rPr>
          <w:rFonts w:ascii="Angsana New" w:hAnsi="Angsana New" w:hint="cs"/>
          <w:sz w:val="30"/>
          <w:szCs w:val="30"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830CAE" w:rsidRDefault="00A15395" w:rsidP="00EF0DA5">
      <w:pPr>
        <w:rPr>
          <w:rFonts w:ascii="Angsana New" w:hAnsi="Angsana New"/>
          <w:sz w:val="14"/>
          <w:szCs w:val="14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830CAE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830CAE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830CAE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830CA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830CA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830CA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830CAE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63405B3E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D666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1E448DD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289D78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632985A6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D666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gridSpan w:val="2"/>
          </w:tcPr>
          <w:p w14:paraId="1B7D4BE5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53F30526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830C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830CAE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640337E8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5739B98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003A4621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</w:tcPr>
          <w:p w14:paraId="45C150A4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051CACC3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</w:tcPr>
          <w:p w14:paraId="320ECB4E" w14:textId="77777777" w:rsidR="00DD6666" w:rsidRPr="00830CA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35CF121B" w:rsidR="00DD6666" w:rsidRPr="00830CA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D6666" w:rsidRPr="00830CAE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DD6666" w:rsidRPr="00830CAE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666" w:rsidRPr="00830CAE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DD6666" w:rsidRPr="00830CAE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D6666" w:rsidRPr="00830CAE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DD6666" w:rsidRPr="00830CAE" w:rsidRDefault="00DD6666" w:rsidP="00DD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70505563" w:rsidR="00DD6666" w:rsidRPr="00830CAE" w:rsidRDefault="005C0C03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gridSpan w:val="2"/>
          </w:tcPr>
          <w:p w14:paraId="311F5E36" w14:textId="77777777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7DB0EAFC" w:rsidR="00DD6666" w:rsidRPr="00830CAE" w:rsidRDefault="005C0C03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</w:tcPr>
          <w:p w14:paraId="66AC9606" w14:textId="77777777" w:rsidR="00DD6666" w:rsidRPr="00830CAE" w:rsidRDefault="00DD6666" w:rsidP="00DD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35BD4F7F" w:rsidR="00DD6666" w:rsidRPr="00830CAE" w:rsidRDefault="005C0C03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gridSpan w:val="2"/>
          </w:tcPr>
          <w:p w14:paraId="6D5E8561" w14:textId="77777777" w:rsidR="00DD6666" w:rsidRPr="00830CA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06DA100F" w:rsidR="00DD6666" w:rsidRPr="00830CAE" w:rsidRDefault="005C0C03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</w:tr>
    </w:tbl>
    <w:p w14:paraId="19D79B50" w14:textId="77777777" w:rsidR="002C4259" w:rsidRPr="00830CAE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830CAE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830CAE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830CAE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830CAE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830CAE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7D4A54D6" w:rsidR="006013D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E26AD6" w14:textId="77777777" w:rsidR="006013DD" w:rsidRPr="00830CAE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13B8D638" w:rsidR="006013D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8F1F22" w14:textId="77777777" w:rsidR="006013DD" w:rsidRPr="00830CAE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6787955C" w:rsidR="006013DD" w:rsidRPr="00830CAE" w:rsidRDefault="00F8260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830CAE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830CAE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830CAE" w:rsidRDefault="002C4259" w:rsidP="00EF0DA5">
      <w:pPr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830CAE" w14:paraId="79860B14" w14:textId="77777777" w:rsidTr="00696DD7">
        <w:tc>
          <w:tcPr>
            <w:tcW w:w="4230" w:type="dxa"/>
          </w:tcPr>
          <w:p w14:paraId="11E5D786" w14:textId="039BACFC" w:rsidR="00696DD7" w:rsidRPr="00830CAE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830CAE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82609" w:rsidRPr="00830CAE" w14:paraId="20670098" w14:textId="77777777" w:rsidTr="00EA242C">
        <w:tc>
          <w:tcPr>
            <w:tcW w:w="4230" w:type="dxa"/>
          </w:tcPr>
          <w:p w14:paraId="070F4ED1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69C7D335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CE54AEC" w14:textId="77777777" w:rsidR="00F82609" w:rsidRPr="00830CAE" w:rsidRDefault="00F82609" w:rsidP="00F8260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1928AAE4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18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0C298605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82609" w:rsidRPr="00830CAE" w14:paraId="384A7E20" w14:textId="77777777" w:rsidTr="00EA242C">
        <w:tc>
          <w:tcPr>
            <w:tcW w:w="4230" w:type="dxa"/>
          </w:tcPr>
          <w:p w14:paraId="2A8E906D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1E6996D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168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DA40EC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66E5D7B3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251</w:t>
            </w:r>
          </w:p>
        </w:tc>
        <w:tc>
          <w:tcPr>
            <w:tcW w:w="273" w:type="dxa"/>
          </w:tcPr>
          <w:p w14:paraId="13781108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4E059BFD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37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1B69506C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24A4C96D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F82609" w:rsidRPr="00830CAE" w14:paraId="16608225" w14:textId="77777777" w:rsidTr="00EA242C">
        <w:tc>
          <w:tcPr>
            <w:tcW w:w="4230" w:type="dxa"/>
          </w:tcPr>
          <w:p w14:paraId="1CD576A1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46E643D0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816A04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27734B9D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6CB45D5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1CC4592D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3181" w:rsidRPr="00830CAE">
              <w:rPr>
                <w:rFonts w:ascii="Angsana New" w:hAnsi="Angsana New"/>
                <w:sz w:val="30"/>
                <w:szCs w:val="30"/>
              </w:rPr>
              <w:t>-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2FE20DE2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7C7AD7E2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</w:tr>
      <w:tr w:rsidR="00F82609" w:rsidRPr="00830CAE" w14:paraId="658FC3EE" w14:textId="77777777" w:rsidTr="00EA242C">
        <w:tc>
          <w:tcPr>
            <w:tcW w:w="4230" w:type="dxa"/>
          </w:tcPr>
          <w:p w14:paraId="0F6D789F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128448DA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4954D2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449A4468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</w:tcPr>
          <w:p w14:paraId="44BA15F3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3337FE55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4CD316C7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13B933CF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F82609" w:rsidRPr="00830CAE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24ED1FE1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167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AED8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3F1D36D8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AU"/>
              </w:rPr>
              <w:t>(</w:t>
            </w:r>
            <w:r w:rsidR="005C0C03" w:rsidRPr="00830CAE">
              <w:rPr>
                <w:rFonts w:ascii="Angsana New" w:hAnsi="Angsana New" w:hint="cs"/>
                <w:sz w:val="30"/>
                <w:szCs w:val="30"/>
              </w:rPr>
              <w:t>197</w:t>
            </w:r>
            <w:r w:rsidRPr="00830CAE">
              <w:rPr>
                <w:rFonts w:ascii="Angsana New" w:hAnsi="Angsana New" w:hint="cs"/>
                <w:sz w:val="30"/>
                <w:szCs w:val="30"/>
                <w:lang w:val="en-AU"/>
              </w:rPr>
              <w:t>)</w:t>
            </w:r>
          </w:p>
        </w:tc>
        <w:tc>
          <w:tcPr>
            <w:tcW w:w="273" w:type="dxa"/>
          </w:tcPr>
          <w:p w14:paraId="00BEF574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6B14A55D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40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58FB923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66BE91C2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103</w:t>
            </w:r>
            <w:r w:rsidRPr="00830CAE"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F82609" w:rsidRPr="00830CAE" w14:paraId="4CDD0807" w14:textId="77777777" w:rsidTr="00EA242C">
        <w:tc>
          <w:tcPr>
            <w:tcW w:w="4230" w:type="dxa"/>
          </w:tcPr>
          <w:p w14:paraId="6DCA11E3" w14:textId="77777777" w:rsidR="00F82609" w:rsidRPr="00830CAE" w:rsidRDefault="00F82609" w:rsidP="00F8260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5ACD71A9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82609"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3873C5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4B0BEEF3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3" w:type="dxa"/>
          </w:tcPr>
          <w:p w14:paraId="4F0F0EF2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2C9DDF9C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F82609"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6A546F51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462A2584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6BF536AE" w14:textId="55EC51C9" w:rsidR="00696DD7" w:rsidRPr="00830CAE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819"/>
        <w:gridCol w:w="981"/>
        <w:gridCol w:w="236"/>
        <w:gridCol w:w="935"/>
        <w:gridCol w:w="236"/>
        <w:gridCol w:w="990"/>
        <w:gridCol w:w="272"/>
        <w:gridCol w:w="1018"/>
        <w:gridCol w:w="9"/>
      </w:tblGrid>
      <w:tr w:rsidR="00942868" w:rsidRPr="00830CAE" w14:paraId="3F9EBD73" w14:textId="77777777" w:rsidTr="00EA7E83">
        <w:tc>
          <w:tcPr>
            <w:tcW w:w="4688" w:type="dxa"/>
            <w:gridSpan w:val="2"/>
          </w:tcPr>
          <w:p w14:paraId="56CAC70C" w14:textId="77777777" w:rsidR="00942868" w:rsidRPr="00830CAE" w:rsidRDefault="00942868" w:rsidP="00EA7E83">
            <w:pPr>
              <w:pStyle w:val="a1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52" w:type="dxa"/>
            <w:gridSpan w:val="3"/>
          </w:tcPr>
          <w:p w14:paraId="3C42F29F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62A0BD" w14:textId="77777777" w:rsidR="00942868" w:rsidRPr="00830CAE" w:rsidRDefault="00942868" w:rsidP="00EA7E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289" w:type="dxa"/>
            <w:gridSpan w:val="4"/>
          </w:tcPr>
          <w:p w14:paraId="35BD70D7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868" w:rsidRPr="00830CAE" w14:paraId="1C80B0BA" w14:textId="77777777" w:rsidTr="00EA7E83">
        <w:tc>
          <w:tcPr>
            <w:tcW w:w="3869" w:type="dxa"/>
          </w:tcPr>
          <w:p w14:paraId="47D6BA58" w14:textId="77777777" w:rsidR="00942868" w:rsidRPr="00830CAE" w:rsidRDefault="00942868" w:rsidP="00EA7E83">
            <w:pPr>
              <w:pStyle w:val="a1"/>
              <w:ind w:right="-108" w:firstLine="16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9" w:type="dxa"/>
          </w:tcPr>
          <w:p w14:paraId="13B7AC72" w14:textId="77777777" w:rsidR="00942868" w:rsidRPr="00830CAE" w:rsidRDefault="00942868" w:rsidP="00EA7E83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1" w:type="dxa"/>
          </w:tcPr>
          <w:p w14:paraId="085F492A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A868921" w14:textId="77777777" w:rsidR="00942868" w:rsidRPr="00830CAE" w:rsidRDefault="00942868" w:rsidP="00EA7E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35" w:type="dxa"/>
          </w:tcPr>
          <w:p w14:paraId="26478BA9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1C58F9D" w14:textId="77777777" w:rsidR="00942868" w:rsidRPr="00830CAE" w:rsidRDefault="00942868" w:rsidP="00EA7E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3233CDF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</w:tcPr>
          <w:p w14:paraId="69E311BF" w14:textId="77777777" w:rsidR="00942868" w:rsidRPr="00830CAE" w:rsidRDefault="00942868" w:rsidP="00EA7E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7" w:type="dxa"/>
            <w:gridSpan w:val="2"/>
          </w:tcPr>
          <w:p w14:paraId="472CCB51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42868" w:rsidRPr="00830CAE" w14:paraId="3EEBCF63" w14:textId="77777777" w:rsidTr="00EA7E83">
        <w:trPr>
          <w:gridAfter w:val="1"/>
          <w:wAfter w:w="9" w:type="dxa"/>
        </w:trPr>
        <w:tc>
          <w:tcPr>
            <w:tcW w:w="3869" w:type="dxa"/>
          </w:tcPr>
          <w:p w14:paraId="1008A24B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3646DF1A" w14:textId="77777777" w:rsidR="00942868" w:rsidRPr="00830CAE" w:rsidRDefault="00942868" w:rsidP="00EA7E83">
            <w:pPr>
              <w:pStyle w:val="a1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668" w:type="dxa"/>
            <w:gridSpan w:val="7"/>
          </w:tcPr>
          <w:p w14:paraId="57E9C9B3" w14:textId="77777777" w:rsidR="00942868" w:rsidRPr="00830CAE" w:rsidRDefault="00942868" w:rsidP="00EA7E83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2868" w:rsidRPr="00830CAE" w14:paraId="1E49CD89" w14:textId="77777777" w:rsidTr="00EA7E83">
        <w:tc>
          <w:tcPr>
            <w:tcW w:w="3869" w:type="dxa"/>
          </w:tcPr>
          <w:p w14:paraId="777FF05D" w14:textId="77777777" w:rsidR="00942868" w:rsidRPr="00830CAE" w:rsidRDefault="00942868" w:rsidP="00EA7E8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9" w:type="dxa"/>
          </w:tcPr>
          <w:p w14:paraId="0235131B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1" w:type="dxa"/>
          </w:tcPr>
          <w:p w14:paraId="492A94E7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1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9F2E34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2BC218F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 w:right="4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04C49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5B4997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72" w:type="dxa"/>
          </w:tcPr>
          <w:p w14:paraId="5422DAC1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582F0118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 w:right="4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2868" w:rsidRPr="00830CAE" w14:paraId="330C9DB1" w14:textId="77777777" w:rsidTr="00EA7E83">
        <w:tc>
          <w:tcPr>
            <w:tcW w:w="3869" w:type="dxa"/>
          </w:tcPr>
          <w:p w14:paraId="105ED61E" w14:textId="77777777" w:rsidR="00942868" w:rsidRPr="00830CAE" w:rsidRDefault="00942868" w:rsidP="00EA7E8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9" w:type="dxa"/>
          </w:tcPr>
          <w:p w14:paraId="2148EC1B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1" w:type="dxa"/>
          </w:tcPr>
          <w:p w14:paraId="05968BEC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36" w:type="dxa"/>
          </w:tcPr>
          <w:p w14:paraId="7B82947A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B8711EB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36" w:type="dxa"/>
          </w:tcPr>
          <w:p w14:paraId="67C7391D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E6F815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2" w:type="dxa"/>
          </w:tcPr>
          <w:p w14:paraId="17C822B6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73E854DD" w14:textId="77777777" w:rsidR="00942868" w:rsidRPr="00830CAE" w:rsidRDefault="00942868" w:rsidP="00EA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</w:tbl>
    <w:p w14:paraId="660A8135" w14:textId="74850463" w:rsidR="00796818" w:rsidRPr="00830CAE" w:rsidRDefault="00796818" w:rsidP="004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  <w:cs/>
        </w:rPr>
      </w:pPr>
      <w:r w:rsidRPr="00830CAE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830CAE" w14:paraId="378F5E9C" w14:textId="77777777" w:rsidTr="007B27C9">
        <w:tc>
          <w:tcPr>
            <w:tcW w:w="3240" w:type="dxa"/>
          </w:tcPr>
          <w:p w14:paraId="29818636" w14:textId="77777777" w:rsidR="00CF40A9" w:rsidRPr="00830CAE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69067D96" w14:textId="77777777" w:rsidR="00CF40A9" w:rsidRPr="00830CAE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D7A2" w14:textId="77777777" w:rsidR="00CF40A9" w:rsidRPr="00830CAE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830CAE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830CAE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830CAE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830CAE" w14:paraId="09A07542" w14:textId="77777777" w:rsidTr="007B27C9">
        <w:tc>
          <w:tcPr>
            <w:tcW w:w="3240" w:type="dxa"/>
          </w:tcPr>
          <w:p w14:paraId="2F68777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5BB3CA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13F179" w14:textId="77777777" w:rsidR="003F5E56" w:rsidRPr="00830CAE" w:rsidRDefault="003F5E56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580F3748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BFE8C0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5F5FD919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755FEFD5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EE4DEE5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6FAF47CF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7C9" w:rsidRPr="00830CAE" w14:paraId="51BCC2DC" w14:textId="77777777" w:rsidTr="00C82C2B">
        <w:tc>
          <w:tcPr>
            <w:tcW w:w="3240" w:type="dxa"/>
          </w:tcPr>
          <w:p w14:paraId="122D6502" w14:textId="00076A83" w:rsidR="007B27C9" w:rsidRPr="00830CAE" w:rsidRDefault="007B27C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4F3DC2C" w14:textId="2E6FAD15" w:rsidR="007B27C9" w:rsidRPr="00830CAE" w:rsidRDefault="007B27C9" w:rsidP="00C6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24267" w14:textId="1D37C17D" w:rsidR="007B27C9" w:rsidRPr="00830CAE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0CA28A8" w14:textId="77777777" w:rsidR="007B27C9" w:rsidRPr="00830CAE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39ACEF94" w:rsidR="007B27C9" w:rsidRPr="00830CAE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E43E82" w14:textId="77777777" w:rsidR="007B27C9" w:rsidRPr="00830CAE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28E9B76A" w:rsidR="007B27C9" w:rsidRPr="00830CAE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EBA1D97" w14:textId="77777777" w:rsidR="007B27C9" w:rsidRPr="00830CAE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69736C84" w:rsidR="007B27C9" w:rsidRPr="00830CAE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F5E56" w:rsidRPr="00830CAE" w14:paraId="4E6C19BA" w14:textId="77777777" w:rsidTr="00A0288E">
        <w:tc>
          <w:tcPr>
            <w:tcW w:w="3960" w:type="dxa"/>
            <w:gridSpan w:val="2"/>
          </w:tcPr>
          <w:p w14:paraId="518C441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E16B5" w14:textId="77777777" w:rsidR="003F5E56" w:rsidRPr="00830CA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3F5E56" w:rsidRPr="00830CA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830CAE" w14:paraId="529F4B3F" w14:textId="77777777" w:rsidTr="00A0288E">
        <w:tc>
          <w:tcPr>
            <w:tcW w:w="3960" w:type="dxa"/>
            <w:gridSpan w:val="2"/>
          </w:tcPr>
          <w:p w14:paraId="587DE648" w14:textId="0A22987A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830CA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830CA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2609" w:rsidRPr="00830CAE" w14:paraId="5E6BA935" w14:textId="77777777" w:rsidTr="00A0288E">
        <w:tc>
          <w:tcPr>
            <w:tcW w:w="3960" w:type="dxa"/>
            <w:gridSpan w:val="2"/>
          </w:tcPr>
          <w:p w14:paraId="2423CE43" w14:textId="77777777" w:rsidR="00F82609" w:rsidRPr="00830CAE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430B422A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       -   </w:t>
            </w:r>
          </w:p>
        </w:tc>
        <w:tc>
          <w:tcPr>
            <w:tcW w:w="270" w:type="dxa"/>
          </w:tcPr>
          <w:p w14:paraId="0A14AB40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1BBDC492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CF3292C" w14:textId="77777777" w:rsidR="00F82609" w:rsidRPr="00830CAE" w:rsidRDefault="00F82609" w:rsidP="00F826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66FC4740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F82609" w:rsidRPr="00830CAE" w14:paraId="1F2CB075" w14:textId="77777777" w:rsidTr="00A0288E">
        <w:tc>
          <w:tcPr>
            <w:tcW w:w="3960" w:type="dxa"/>
            <w:gridSpan w:val="2"/>
          </w:tcPr>
          <w:p w14:paraId="44FBF62E" w14:textId="37292432" w:rsidR="00F82609" w:rsidRPr="00830CAE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19E09A3D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2609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175005B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6A3477C4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92A917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7E4C83E0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D2BACA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2B42BDFB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82609" w:rsidRPr="00830CAE" w14:paraId="093CB63C" w14:textId="77777777" w:rsidTr="00A0288E">
        <w:tc>
          <w:tcPr>
            <w:tcW w:w="3960" w:type="dxa"/>
            <w:gridSpan w:val="2"/>
          </w:tcPr>
          <w:p w14:paraId="107A33C4" w14:textId="77777777" w:rsidR="00F82609" w:rsidRPr="00830CAE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38120F02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32D07C4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388C6868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8C4C42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16FD04E5" w:rsidR="00F82609" w:rsidRPr="00830CAE" w:rsidRDefault="005C0C03" w:rsidP="006A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916B4B7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1049FA8D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F82609" w:rsidRPr="00830CAE" w14:paraId="537E9165" w14:textId="77777777" w:rsidTr="008D6E21">
        <w:tc>
          <w:tcPr>
            <w:tcW w:w="4230" w:type="dxa"/>
            <w:gridSpan w:val="3"/>
          </w:tcPr>
          <w:p w14:paraId="10DB1164" w14:textId="59895FCB" w:rsidR="00F82609" w:rsidRPr="00830CAE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08535195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6CB2EE9D" w:rsidR="00F82609" w:rsidRPr="00830CAE" w:rsidRDefault="00A429A1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67B1C934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609" w:rsidRPr="00830CAE" w14:paraId="1A18F5F9" w14:textId="77777777" w:rsidTr="00A0288E">
        <w:tc>
          <w:tcPr>
            <w:tcW w:w="3960" w:type="dxa"/>
            <w:gridSpan w:val="2"/>
          </w:tcPr>
          <w:p w14:paraId="399CA7F5" w14:textId="77777777" w:rsidR="00F82609" w:rsidRPr="00830CAE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701B9258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43700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27771C3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F14AE1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5D0EA96E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FD1DE2D" w14:textId="77777777" w:rsidR="00F82609" w:rsidRPr="00830CAE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36BCFD3B" w:rsidR="00F82609" w:rsidRPr="00830CAE" w:rsidRDefault="005C0C03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52EF5662" w14:textId="77777777" w:rsidR="00EC4F59" w:rsidRPr="00830CAE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830CAE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819"/>
        <w:gridCol w:w="981"/>
        <w:gridCol w:w="236"/>
        <w:gridCol w:w="935"/>
        <w:gridCol w:w="236"/>
        <w:gridCol w:w="990"/>
        <w:gridCol w:w="272"/>
        <w:gridCol w:w="1018"/>
        <w:gridCol w:w="9"/>
      </w:tblGrid>
      <w:tr w:rsidR="00EC4F59" w:rsidRPr="00830CAE" w14:paraId="20F0AD65" w14:textId="77777777" w:rsidTr="001D52C1">
        <w:tc>
          <w:tcPr>
            <w:tcW w:w="4688" w:type="dxa"/>
            <w:gridSpan w:val="2"/>
          </w:tcPr>
          <w:p w14:paraId="42D1C9C3" w14:textId="77777777" w:rsidR="00EC4F59" w:rsidRPr="00830CAE" w:rsidRDefault="00EC4F59" w:rsidP="001D52C1">
            <w:pPr>
              <w:pStyle w:val="a1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52" w:type="dxa"/>
            <w:gridSpan w:val="3"/>
          </w:tcPr>
          <w:p w14:paraId="053627B8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9E6436" w14:textId="77777777" w:rsidR="00EC4F59" w:rsidRPr="00830CAE" w:rsidRDefault="00EC4F59" w:rsidP="001D52C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289" w:type="dxa"/>
            <w:gridSpan w:val="4"/>
          </w:tcPr>
          <w:p w14:paraId="1C771F18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F59" w:rsidRPr="00830CAE" w14:paraId="482FD6DF" w14:textId="77777777" w:rsidTr="001D52C1">
        <w:tc>
          <w:tcPr>
            <w:tcW w:w="3869" w:type="dxa"/>
          </w:tcPr>
          <w:p w14:paraId="4C38AEB8" w14:textId="1B234152" w:rsidR="00EC4F59" w:rsidRPr="00830CAE" w:rsidRDefault="00EC4F59" w:rsidP="001D52C1">
            <w:pPr>
              <w:pStyle w:val="a1"/>
              <w:ind w:right="-108" w:firstLine="16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830CA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30CA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87C2B" w:rsidRPr="00830CA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30CA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9" w:type="dxa"/>
          </w:tcPr>
          <w:p w14:paraId="35939712" w14:textId="77777777" w:rsidR="00EC4F59" w:rsidRPr="00830CAE" w:rsidRDefault="00EC4F59" w:rsidP="001D52C1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1" w:type="dxa"/>
          </w:tcPr>
          <w:p w14:paraId="7A17594A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CC95E39" w14:textId="77777777" w:rsidR="00EC4F59" w:rsidRPr="00830CAE" w:rsidRDefault="00EC4F59" w:rsidP="001D52C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35" w:type="dxa"/>
          </w:tcPr>
          <w:p w14:paraId="043091BE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653E231" w14:textId="77777777" w:rsidR="00EC4F59" w:rsidRPr="00830CAE" w:rsidRDefault="00EC4F59" w:rsidP="001D52C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B19462B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</w:tcPr>
          <w:p w14:paraId="43A5CDB1" w14:textId="77777777" w:rsidR="00EC4F59" w:rsidRPr="00830CAE" w:rsidRDefault="00EC4F59" w:rsidP="001D52C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7" w:type="dxa"/>
            <w:gridSpan w:val="2"/>
          </w:tcPr>
          <w:p w14:paraId="4AD0D2B2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4F59" w:rsidRPr="00830CAE" w14:paraId="684EB11F" w14:textId="77777777" w:rsidTr="001D52C1">
        <w:trPr>
          <w:gridAfter w:val="1"/>
          <w:wAfter w:w="9" w:type="dxa"/>
        </w:trPr>
        <w:tc>
          <w:tcPr>
            <w:tcW w:w="3869" w:type="dxa"/>
          </w:tcPr>
          <w:p w14:paraId="6E530B8A" w14:textId="77777777" w:rsidR="00EC4F59" w:rsidRPr="00830CAE" w:rsidRDefault="00EC4F59" w:rsidP="001D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02EEA7DF" w14:textId="77777777" w:rsidR="00EC4F59" w:rsidRPr="00830CAE" w:rsidRDefault="00EC4F59" w:rsidP="001D52C1">
            <w:pPr>
              <w:pStyle w:val="a1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668" w:type="dxa"/>
            <w:gridSpan w:val="7"/>
          </w:tcPr>
          <w:p w14:paraId="18AAB782" w14:textId="77777777" w:rsidR="00EC4F59" w:rsidRPr="00830CAE" w:rsidRDefault="00EC4F59" w:rsidP="001D52C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F59" w:rsidRPr="00830CAE" w14:paraId="68514318" w14:textId="77777777" w:rsidTr="001D52C1">
        <w:tc>
          <w:tcPr>
            <w:tcW w:w="3869" w:type="dxa"/>
          </w:tcPr>
          <w:p w14:paraId="2DEDDA43" w14:textId="77777777" w:rsidR="00EC4F59" w:rsidRPr="00830CAE" w:rsidRDefault="00EC4F59" w:rsidP="00EC4F5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9" w:type="dxa"/>
          </w:tcPr>
          <w:p w14:paraId="18DB1AAD" w14:textId="77777777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1" w:type="dxa"/>
          </w:tcPr>
          <w:p w14:paraId="289B2CA0" w14:textId="6F533DE1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BBE6E" w14:textId="77777777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19566AA" w14:textId="46D77068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36" w:type="dxa"/>
          </w:tcPr>
          <w:p w14:paraId="4B906664" w14:textId="77777777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B4F3F9" w14:textId="67E41E4A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2009C02" w14:textId="77777777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0C6DB8A5" w14:textId="5F8E1F70" w:rsidR="00EC4F59" w:rsidRPr="00830CAE" w:rsidRDefault="00EC4F59" w:rsidP="00EC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</w:tbl>
    <w:p w14:paraId="0C7E933A" w14:textId="6EE2DE6D" w:rsidR="0052638B" w:rsidRPr="00830CAE" w:rsidRDefault="0052638B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720"/>
        <w:gridCol w:w="270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830CAE" w14:paraId="7B6F17E8" w14:textId="77777777" w:rsidTr="003E0C7F">
        <w:tc>
          <w:tcPr>
            <w:tcW w:w="3240" w:type="dxa"/>
          </w:tcPr>
          <w:p w14:paraId="6B9E2D8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720" w:type="dxa"/>
          </w:tcPr>
          <w:p w14:paraId="2E46798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FAE5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960EA5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BC6F30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025477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38B" w:rsidRPr="00830CAE" w14:paraId="7D36F179" w14:textId="77777777" w:rsidTr="003E0C7F">
        <w:tc>
          <w:tcPr>
            <w:tcW w:w="3240" w:type="dxa"/>
          </w:tcPr>
          <w:p w14:paraId="6FF50A1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690FEAE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872976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4E5BF4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02A4914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14248E7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6F38814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B85004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E280BE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71EA51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2638B" w:rsidRPr="00830CAE" w14:paraId="5D4B308F" w14:textId="77777777" w:rsidTr="003E0C7F">
        <w:tc>
          <w:tcPr>
            <w:tcW w:w="3240" w:type="dxa"/>
          </w:tcPr>
          <w:p w14:paraId="3FDABD2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598118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E5725C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E611919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E0CC0A7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A47A825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A0A9FC9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4A09DBC" w14:textId="77777777" w:rsidR="0052638B" w:rsidRPr="00830CAE" w:rsidRDefault="0052638B" w:rsidP="003E0C7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D02C95" w14:textId="77777777" w:rsidR="0052638B" w:rsidRPr="00830CAE" w:rsidRDefault="0052638B" w:rsidP="003E0C7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2638B" w:rsidRPr="00830CAE" w14:paraId="4ADE62A3" w14:textId="77777777" w:rsidTr="003E0C7F">
        <w:tc>
          <w:tcPr>
            <w:tcW w:w="3960" w:type="dxa"/>
            <w:gridSpan w:val="2"/>
          </w:tcPr>
          <w:p w14:paraId="2892D56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10FEF9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B125F4A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38B" w:rsidRPr="00830CAE" w14:paraId="0A19F2EE" w14:textId="77777777" w:rsidTr="003E0C7F">
        <w:trPr>
          <w:cantSplit/>
        </w:trPr>
        <w:tc>
          <w:tcPr>
            <w:tcW w:w="4229" w:type="dxa"/>
            <w:gridSpan w:val="3"/>
          </w:tcPr>
          <w:p w14:paraId="546B26D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1" w:type="dxa"/>
            <w:gridSpan w:val="7"/>
          </w:tcPr>
          <w:p w14:paraId="2DBEC1B4" w14:textId="77777777" w:rsidR="0052638B" w:rsidRPr="00830CA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830CAE" w14:paraId="301D6A9A" w14:textId="77777777" w:rsidTr="003E0C7F">
        <w:trPr>
          <w:cantSplit/>
        </w:trPr>
        <w:tc>
          <w:tcPr>
            <w:tcW w:w="4229" w:type="dxa"/>
            <w:gridSpan w:val="3"/>
          </w:tcPr>
          <w:p w14:paraId="20895474" w14:textId="77777777" w:rsidR="0052638B" w:rsidRPr="00830CA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F799E4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830CAE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D739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830CAE" w14:paraId="7380CD50" w14:textId="77777777" w:rsidTr="003E0C7F">
        <w:trPr>
          <w:cantSplit/>
          <w:trHeight w:val="62"/>
        </w:trPr>
        <w:tc>
          <w:tcPr>
            <w:tcW w:w="4229" w:type="dxa"/>
            <w:gridSpan w:val="3"/>
          </w:tcPr>
          <w:p w14:paraId="738F5841" w14:textId="77777777" w:rsidR="0052638B" w:rsidRPr="00830CA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D39AC4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2A6012D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C046EE" w14:textId="77777777" w:rsidR="0052638B" w:rsidRPr="00830CAE" w:rsidRDefault="0052638B" w:rsidP="003E0C7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56DFD7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C79460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638B" w:rsidRPr="00830CAE" w14:paraId="155ADFD8" w14:textId="77777777" w:rsidTr="003E0C7F">
        <w:trPr>
          <w:cantSplit/>
        </w:trPr>
        <w:tc>
          <w:tcPr>
            <w:tcW w:w="4229" w:type="dxa"/>
            <w:gridSpan w:val="3"/>
          </w:tcPr>
          <w:p w14:paraId="2F51748B" w14:textId="77777777" w:rsidR="0052638B" w:rsidRPr="00830CA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79" w:type="dxa"/>
          </w:tcPr>
          <w:p w14:paraId="62F0C35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830CAE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85F1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830CAE" w14:paraId="2AFCF467" w14:textId="77777777" w:rsidTr="003E0C7F">
        <w:trPr>
          <w:cantSplit/>
        </w:trPr>
        <w:tc>
          <w:tcPr>
            <w:tcW w:w="4229" w:type="dxa"/>
            <w:gridSpan w:val="3"/>
          </w:tcPr>
          <w:p w14:paraId="5A4A14F1" w14:textId="77777777" w:rsidR="0052638B" w:rsidRPr="00830CA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712599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830CAE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10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7CDB40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36AD1F8E" w14:textId="777F3623" w:rsidR="0052638B" w:rsidRPr="00830CAE" w:rsidRDefault="0052638B" w:rsidP="00EF0DA5">
      <w:pPr>
        <w:rPr>
          <w:cs/>
        </w:rPr>
      </w:pPr>
    </w:p>
    <w:p w14:paraId="664CD7F8" w14:textId="77777777" w:rsidR="0052638B" w:rsidRPr="00830CAE" w:rsidRDefault="0052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830CAE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830CAE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830CA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830CA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830CA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830CA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830CA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5E56" w:rsidRPr="00830CAE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2AB35AC8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3682B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67271B75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7E8B7280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1989A0C2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830CAE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427706D6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AF593C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F40AEE7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5311BBB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732BEC5D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5E56" w:rsidRPr="00830CAE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830CAE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830CAE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7B3A89A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B7A60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7A60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7A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67837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752121E8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7A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4C63334A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45B9B239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3F5E56" w:rsidRPr="00830CAE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6D5F7C8E" w:rsidR="003F5E56" w:rsidRPr="00830CAE" w:rsidRDefault="004B7A60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6CA800FE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5E56" w:rsidRPr="00830CAE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61B52016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294C60CA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71D1F853" w14:textId="6132A91A" w:rsidR="00312D6B" w:rsidRPr="00830CAE" w:rsidRDefault="00312D6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830CAE" w14:paraId="24A34B40" w14:textId="77777777" w:rsidTr="007F686C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830CA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830CA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39DB8F5" w14:textId="77777777" w:rsidR="00613164" w:rsidRPr="00830CA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830CA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830CA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830CAE" w14:paraId="54ACB58F" w14:textId="77777777" w:rsidTr="007F686C">
        <w:tc>
          <w:tcPr>
            <w:tcW w:w="3958" w:type="dxa"/>
            <w:shd w:val="clear" w:color="auto" w:fill="auto"/>
            <w:vAlign w:val="bottom"/>
          </w:tcPr>
          <w:p w14:paraId="2E3A957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2C013B" w14:textId="64A152DC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7C38184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13B4A63F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6CC84C9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66424D97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830CAE" w14:paraId="1B2768B2" w14:textId="77777777" w:rsidTr="007F686C">
        <w:tc>
          <w:tcPr>
            <w:tcW w:w="3958" w:type="dxa"/>
            <w:shd w:val="clear" w:color="auto" w:fill="auto"/>
            <w:vAlign w:val="bottom"/>
          </w:tcPr>
          <w:p w14:paraId="278AADB1" w14:textId="1AF167FC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51158D6E" w14:textId="6362C031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2DF9D9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21602E5F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519B0806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791C5A43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5E56" w:rsidRPr="00830CAE" w14:paraId="05829F44" w14:textId="77777777" w:rsidTr="007F686C">
        <w:tc>
          <w:tcPr>
            <w:tcW w:w="3958" w:type="dxa"/>
            <w:shd w:val="clear" w:color="auto" w:fill="auto"/>
          </w:tcPr>
          <w:p w14:paraId="51E8391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BC4206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830CAE" w14:paraId="739F8AEF" w14:textId="77777777" w:rsidTr="007F686C">
        <w:tc>
          <w:tcPr>
            <w:tcW w:w="3958" w:type="dxa"/>
            <w:shd w:val="clear" w:color="auto" w:fill="auto"/>
            <w:vAlign w:val="bottom"/>
          </w:tcPr>
          <w:p w14:paraId="73F9EDDB" w14:textId="78C3756D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D14B7A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830CAE" w14:paraId="57D97056" w14:textId="77777777" w:rsidTr="007F686C">
        <w:tc>
          <w:tcPr>
            <w:tcW w:w="3958" w:type="dxa"/>
            <w:shd w:val="clear" w:color="auto" w:fill="auto"/>
          </w:tcPr>
          <w:p w14:paraId="7F24B68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28BD91A7" w14:textId="6A98ED12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4B7A60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7A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4B7A60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0" w:type="dxa"/>
          </w:tcPr>
          <w:p w14:paraId="0B8988F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596AA267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7A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5E992DBA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743433C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F5E56" w:rsidRPr="00830CAE" w14:paraId="688BC617" w14:textId="77777777" w:rsidTr="007F686C">
        <w:tc>
          <w:tcPr>
            <w:tcW w:w="3958" w:type="dxa"/>
            <w:shd w:val="clear" w:color="auto" w:fill="auto"/>
          </w:tcPr>
          <w:p w14:paraId="4BB7667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36" w:type="dxa"/>
          </w:tcPr>
          <w:p w14:paraId="55E39BA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17D84CFD" w14:textId="526931D1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CDC760" w14:textId="7456B4A4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2D856A07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5168539E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F5E56" w:rsidRPr="00830CAE" w14:paraId="71BF55ED" w14:textId="77777777" w:rsidTr="007F686C">
        <w:tc>
          <w:tcPr>
            <w:tcW w:w="3958" w:type="dxa"/>
            <w:shd w:val="clear" w:color="auto" w:fill="auto"/>
          </w:tcPr>
          <w:p w14:paraId="553B5EE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B4E27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7360D68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352A7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43F38509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71472805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F5E56" w:rsidRPr="00830CAE" w14:paraId="2636590A" w14:textId="77777777" w:rsidTr="007F686C">
        <w:tc>
          <w:tcPr>
            <w:tcW w:w="4194" w:type="dxa"/>
            <w:gridSpan w:val="2"/>
            <w:shd w:val="clear" w:color="auto" w:fill="auto"/>
          </w:tcPr>
          <w:p w14:paraId="014BD3E4" w14:textId="0DE9559F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  <w:shd w:val="clear" w:color="auto" w:fill="auto"/>
          </w:tcPr>
          <w:p w14:paraId="550C707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5BC7DDB0" w:rsidR="003F5E56" w:rsidRPr="00830CAE" w:rsidRDefault="004B7A60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5087E055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5E56" w:rsidRPr="00830CAE" w14:paraId="0AF87F83" w14:textId="77777777" w:rsidTr="007F686C">
        <w:tc>
          <w:tcPr>
            <w:tcW w:w="3958" w:type="dxa"/>
            <w:shd w:val="clear" w:color="auto" w:fill="auto"/>
          </w:tcPr>
          <w:p w14:paraId="0E02889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62D8923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67D1479F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4BCA4FF0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614C9F2" w14:textId="7643A2AF" w:rsidR="00AC6751" w:rsidRPr="00830CAE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830CAE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830CAE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830CAE" w14:paraId="740F540F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694047C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77CCC08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830CAE" w14:paraId="5BA32691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FE3CC3C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1F0F22" w14:textId="233207A3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48826CAF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1077505D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1F3D5A47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830CAE" w14:paraId="24E73614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B18B15F" w14:textId="69AF9DC9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D594EF8" w14:textId="4D554AA5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73EB4C6B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348955CD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7F55FF6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5E56" w:rsidRPr="00830CAE" w14:paraId="61BA836E" w14:textId="77777777" w:rsidTr="007F686C">
        <w:tc>
          <w:tcPr>
            <w:tcW w:w="4230" w:type="dxa"/>
            <w:shd w:val="clear" w:color="auto" w:fill="auto"/>
          </w:tcPr>
          <w:p w14:paraId="5512558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B68526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830CAE" w14:paraId="725C0CFD" w14:textId="77777777" w:rsidTr="007F686C">
        <w:tc>
          <w:tcPr>
            <w:tcW w:w="4230" w:type="dxa"/>
            <w:shd w:val="clear" w:color="auto" w:fill="auto"/>
            <w:vAlign w:val="bottom"/>
          </w:tcPr>
          <w:p w14:paraId="46BCB2AD" w14:textId="6540E661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501F6A04" w14:textId="3B78DE4B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830CAE" w14:paraId="12FED80F" w14:textId="77777777" w:rsidTr="007F686C">
        <w:tc>
          <w:tcPr>
            <w:tcW w:w="4230" w:type="dxa"/>
            <w:shd w:val="clear" w:color="auto" w:fill="auto"/>
          </w:tcPr>
          <w:p w14:paraId="4B50F6E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C1D54AF" w14:textId="676A7768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313EB521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F686C" w:rsidRPr="00830C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0BACDEB1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362A965B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33F4B1D6" w14:textId="77777777" w:rsidR="00DA58CF" w:rsidRPr="00830CAE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E3F9C09" w14:textId="4201B909" w:rsidR="00DA58CF" w:rsidRPr="00830CAE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38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5C0C03" w:rsidRPr="00830CAE">
        <w:rPr>
          <w:rFonts w:asciiTheme="majorBidi" w:hAnsiTheme="majorBidi" w:cstheme="majorBidi"/>
          <w:sz w:val="30"/>
          <w:szCs w:val="30"/>
        </w:rPr>
        <w:t>4</w:t>
      </w:r>
      <w:r w:rsidRPr="00830CAE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830CAE">
        <w:rPr>
          <w:rFonts w:asciiTheme="majorBidi" w:hAnsiTheme="majorBidi" w:cstheme="majorBidi"/>
          <w:sz w:val="30"/>
          <w:szCs w:val="30"/>
        </w:rPr>
        <w:t>9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2567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-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2572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โดยมีกำหนดชำระเงินต้นและดอกเบี้ยเป็นรายปี </w:t>
      </w:r>
    </w:p>
    <w:p w14:paraId="0EA1543A" w14:textId="77777777" w:rsidR="00473F8B" w:rsidRPr="00830CAE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30CAE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830CAE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830CAE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830CAE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830CAE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830CAE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830CAE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D853E25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905777C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AC053FA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830CA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5B87AEC0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5E56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5E56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3625E11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064380B5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830CAE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830CAE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7B7BBB63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23DD34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6956A6B6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D9B14F1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539982FD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62ADEA1" w14:textId="77777777" w:rsidR="003F5E56" w:rsidRPr="00830CA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7DD68BDB" w:rsidR="003F5E56" w:rsidRPr="00830CA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F5E56" w:rsidRPr="00830CAE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830CAE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830CAE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C10" w:rsidRPr="00830CAE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566F00BE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34E461CE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2E60009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3C316C7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98CEEC8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</w:tr>
      <w:tr w:rsidR="00AB1C10" w:rsidRPr="00830CAE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541D5453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205F9D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11718464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81D2A2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0BCED2C3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5DE05F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58B41CFB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AB1C10" w:rsidRPr="00830CAE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7CFB0458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0F94B66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208626CE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28C4A663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12E5518F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28C505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1FA29C3C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B1C10" w:rsidRPr="00830CAE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45A9FEC4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B89639F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7FB225DA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3BB14EF9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32BABEBF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B2FCC8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12295E7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5F6005" w:rsidRPr="00830CAE" w14:paraId="02604A93" w14:textId="77777777" w:rsidTr="002472BC">
        <w:trPr>
          <w:cantSplit/>
        </w:trPr>
        <w:tc>
          <w:tcPr>
            <w:tcW w:w="4228" w:type="dxa"/>
          </w:tcPr>
          <w:p w14:paraId="351CB1A6" w14:textId="77777777" w:rsidR="005F6005" w:rsidRPr="00830CAE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830CAE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830CAE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830CAE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830CAE" w14:paraId="08216A68" w14:textId="77777777" w:rsidTr="00A34A48">
        <w:trPr>
          <w:cantSplit/>
        </w:trPr>
        <w:tc>
          <w:tcPr>
            <w:tcW w:w="4228" w:type="dxa"/>
          </w:tcPr>
          <w:p w14:paraId="756DA87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AE56116" w14:textId="0A07B21D" w:rsidR="003F5E56" w:rsidRPr="00830CAE" w:rsidRDefault="002C6D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171DE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AE2A4" w14:textId="68F8E9A1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2CA777" w14:textId="02F52690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3F5E56" w:rsidRPr="00830CAE" w14:paraId="53196B6C" w14:textId="77777777" w:rsidTr="00A34A48">
        <w:trPr>
          <w:cantSplit/>
          <w:trHeight w:val="389"/>
        </w:trPr>
        <w:tc>
          <w:tcPr>
            <w:tcW w:w="4228" w:type="dxa"/>
          </w:tcPr>
          <w:p w14:paraId="53CC3ED2" w14:textId="1FFD1CD2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830CAE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830CAE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2DE2D4D6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9478D11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0050C419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701FA48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7304B8BA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4199039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28E3610E" w:rsidR="003F5E56" w:rsidRPr="00830CAE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3F5E56" w:rsidRPr="00830CAE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01B02489" w:rsidR="003F5E56" w:rsidRPr="00830CA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830CA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C10" w:rsidRPr="00830CAE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370AD40C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A5EF0C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7D7DBFA6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6A929F6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191501DC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94F5B5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42C0719F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B1C10" w:rsidRPr="00830CAE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35C891C9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790FF66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331DC977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0802901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72FA3823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0BF521C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759D0B55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AB1C10" w:rsidRPr="00830CAE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AB1C10" w:rsidRPr="00830CAE" w:rsidRDefault="00AB1C10" w:rsidP="00AB1C1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18E2F4A1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995E18C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7D310D1A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C12AAE6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56A5202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DCE8FF" w14:textId="77777777" w:rsidR="00AB1C10" w:rsidRPr="00830CAE" w:rsidRDefault="00AB1C10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7D69C2E4" w:rsidR="00AB1C10" w:rsidRPr="00830CAE" w:rsidRDefault="005C0C03" w:rsidP="00AB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</w:tbl>
    <w:p w14:paraId="73319FAD" w14:textId="77777777" w:rsidR="007F24D9" w:rsidRPr="00830CAE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0B07E02E" w:rsidR="007F24D9" w:rsidRPr="00830CAE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830CAE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830CAE">
        <w:rPr>
          <w:rFonts w:asciiTheme="majorBidi" w:hAnsiTheme="majorBidi" w:cstheme="majorBidi"/>
          <w:sz w:val="30"/>
          <w:szCs w:val="30"/>
        </w:rPr>
        <w:t>1</w:t>
      </w:r>
      <w:r w:rsidR="00524479" w:rsidRPr="00830CAE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830CAE">
        <w:rPr>
          <w:rFonts w:asciiTheme="majorBidi" w:hAnsiTheme="majorBidi" w:cstheme="majorBidi"/>
          <w:sz w:val="30"/>
          <w:szCs w:val="30"/>
        </w:rPr>
        <w:t>5</w:t>
      </w:r>
      <w:r w:rsidR="00524479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2566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-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2571</w:t>
      </w:r>
    </w:p>
    <w:p w14:paraId="612AF527" w14:textId="77777777" w:rsidR="007F24D9" w:rsidRPr="00830CAE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76A6D4B2" w:rsidR="00DA58CF" w:rsidRPr="00830CAE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</w:t>
      </w:r>
      <w:r w:rsidR="00053DF8" w:rsidRPr="00830CAE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กับบุคคลหรือกิจการอื่นที่เกี่ยวข้องกัน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="005C0C03" w:rsidRPr="00830CAE">
        <w:rPr>
          <w:rFonts w:asciiTheme="majorBidi" w:hAnsiTheme="majorBidi" w:cstheme="majorBidi"/>
          <w:sz w:val="30"/>
          <w:szCs w:val="30"/>
        </w:rPr>
        <w:t>3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5C0C03" w:rsidRPr="00830CAE">
        <w:rPr>
          <w:rFonts w:asciiTheme="majorBidi" w:hAnsiTheme="majorBidi" w:cstheme="majorBidi"/>
          <w:sz w:val="30"/>
          <w:szCs w:val="30"/>
        </w:rPr>
        <w:t>31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830CAE">
        <w:rPr>
          <w:rFonts w:asciiTheme="majorBidi" w:hAnsiTheme="majorBidi" w:cstheme="majorBidi"/>
          <w:sz w:val="30"/>
          <w:szCs w:val="30"/>
        </w:rPr>
        <w:t>2567</w:t>
      </w:r>
    </w:p>
    <w:p w14:paraId="1F59EB0F" w14:textId="77777777" w:rsidR="00DA58CF" w:rsidRPr="00830CAE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F5379" w14:textId="77777777" w:rsidR="005F6005" w:rsidRPr="00830CAE" w:rsidRDefault="005F6005">
      <w:r w:rsidRPr="00830CAE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830CAE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43199E01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830CA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830CAE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13297DA4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6B27B7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27B7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734734FE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6F2A1727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6B27B7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27B7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4118F48A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830CAE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6F7BE67C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3E8CD98D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428A19B4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3957ECE9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B27B7" w:rsidRPr="00830CAE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830CAE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830CAE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01FE0579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411E5200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4C570D51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1F5B181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A8610B8" w14:textId="77777777" w:rsidR="00AA0276" w:rsidRPr="00830CAE" w:rsidRDefault="00AA027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22E8" w14:textId="2FB26582" w:rsidR="001B38C4" w:rsidRPr="00830CAE" w:rsidRDefault="006076C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830CAE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830CAE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3CBEDC09" w14:textId="6F8E245B" w:rsidR="00A34A48" w:rsidRPr="00830CAE" w:rsidRDefault="00A3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30CAE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830CA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830CA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830CA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830CA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830CAE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5F14765C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6B27B7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27B7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33AE824E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7BA94FDC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30</w:t>
            </w:r>
            <w:r w:rsidR="006B27B7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27B7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526A03E4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830CAE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3060F69D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76F784FA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14C4207B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11C2E5C3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B27B7" w:rsidRPr="00830CAE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830CAE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830CAE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2651130D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BA818F5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27015C73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6B27B7" w:rsidRPr="00830CA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3027C7D7" w:rsidR="006B27B7" w:rsidRPr="00830CA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830CAE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DE0D4" w14:textId="6DB3060C" w:rsidR="00DA58CF" w:rsidRPr="00830CAE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830CAE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830CAE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830CAE">
        <w:rPr>
          <w:rFonts w:asciiTheme="majorBidi" w:hAnsiTheme="majorBidi" w:cstheme="majorBidi"/>
          <w:sz w:val="30"/>
          <w:szCs w:val="30"/>
        </w:rPr>
        <w:t>2569</w:t>
      </w:r>
    </w:p>
    <w:p w14:paraId="5A6DEDF7" w14:textId="10E8B312" w:rsidR="00074F6C" w:rsidRPr="00830CAE" w:rsidRDefault="00074F6C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620DE5" w:rsidRPr="00830CAE" w14:paraId="7611B3B9" w14:textId="77777777" w:rsidTr="00907578">
        <w:trPr>
          <w:cantSplit/>
          <w:tblHeader/>
        </w:trPr>
        <w:tc>
          <w:tcPr>
            <w:tcW w:w="4228" w:type="dxa"/>
          </w:tcPr>
          <w:p w14:paraId="5BDDFF02" w14:textId="77777777" w:rsidR="00620DE5" w:rsidRPr="00830CAE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E8CCFA2" w14:textId="77777777" w:rsidR="00620DE5" w:rsidRPr="00830CAE" w:rsidRDefault="00620DE5" w:rsidP="009075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0666E0" w14:textId="77777777" w:rsidR="00620DE5" w:rsidRPr="00830CAE" w:rsidRDefault="00620DE5" w:rsidP="009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A55DF1" w14:textId="77777777" w:rsidR="00620DE5" w:rsidRPr="00830CAE" w:rsidRDefault="00620DE5" w:rsidP="009075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DE5" w:rsidRPr="00830CAE" w14:paraId="51465628" w14:textId="77777777" w:rsidTr="00907578">
        <w:trPr>
          <w:cantSplit/>
          <w:tblHeader/>
        </w:trPr>
        <w:tc>
          <w:tcPr>
            <w:tcW w:w="4228" w:type="dxa"/>
          </w:tcPr>
          <w:p w14:paraId="2028C3DC" w14:textId="77777777" w:rsidR="00620DE5" w:rsidRPr="00830CAE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6EE87F1" w14:textId="2CEFD92A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20DE5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DE5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E20B29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D2D8DE" w14:textId="0906D9E8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620DE5" w:rsidRPr="00830CA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620DE5"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4D6A69A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C20F48" w14:textId="13E691CC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20DE5"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DE5" w:rsidRPr="00830C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4D0EC82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0E2FA4" w14:textId="6E8D11E5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20DE5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20DE5"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20DE5" w:rsidRPr="00830CAE" w14:paraId="616514CA" w14:textId="77777777" w:rsidTr="00907578">
        <w:trPr>
          <w:cantSplit/>
          <w:tblHeader/>
        </w:trPr>
        <w:tc>
          <w:tcPr>
            <w:tcW w:w="4228" w:type="dxa"/>
          </w:tcPr>
          <w:p w14:paraId="1264237C" w14:textId="77777777" w:rsidR="00620DE5" w:rsidRPr="00830CAE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B2158E" w14:textId="0F71A786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8F1A355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13B6F2" w14:textId="74861EF6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45E04D4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EC2B95" w14:textId="53FAAC8A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050C28E" w14:textId="77777777" w:rsidR="00620DE5" w:rsidRPr="00830CAE" w:rsidRDefault="00620DE5" w:rsidP="0090757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4489BD" w14:textId="46BB47AB" w:rsidR="00620DE5" w:rsidRPr="00830CAE" w:rsidRDefault="005C0C03" w:rsidP="0090757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20DE5" w:rsidRPr="00830CAE" w14:paraId="1446568A" w14:textId="77777777" w:rsidTr="00907578">
        <w:trPr>
          <w:cantSplit/>
          <w:tblHeader/>
        </w:trPr>
        <w:tc>
          <w:tcPr>
            <w:tcW w:w="4228" w:type="dxa"/>
          </w:tcPr>
          <w:p w14:paraId="7DDB7068" w14:textId="77777777" w:rsidR="00620DE5" w:rsidRPr="00830CAE" w:rsidRDefault="00620DE5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6743C9E" w14:textId="77777777" w:rsidR="00620DE5" w:rsidRPr="00830CAE" w:rsidRDefault="00620DE5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CD4" w:rsidRPr="00830CAE" w14:paraId="05D6F7CA" w14:textId="77777777" w:rsidTr="00907578">
        <w:trPr>
          <w:cantSplit/>
          <w:tblHeader/>
        </w:trPr>
        <w:tc>
          <w:tcPr>
            <w:tcW w:w="4228" w:type="dxa"/>
          </w:tcPr>
          <w:p w14:paraId="6DC1A6BA" w14:textId="4C581D83" w:rsidR="00D87CD4" w:rsidRPr="00830CAE" w:rsidRDefault="00D87CD4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</w:t>
            </w:r>
          </w:p>
        </w:tc>
        <w:tc>
          <w:tcPr>
            <w:tcW w:w="5132" w:type="dxa"/>
            <w:gridSpan w:val="7"/>
          </w:tcPr>
          <w:p w14:paraId="39261A97" w14:textId="77777777" w:rsidR="00D87CD4" w:rsidRPr="00830CAE" w:rsidRDefault="00D87CD4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830CAE" w14:paraId="04480A3F" w14:textId="77777777" w:rsidTr="00907578">
        <w:trPr>
          <w:cantSplit/>
        </w:trPr>
        <w:tc>
          <w:tcPr>
            <w:tcW w:w="4228" w:type="dxa"/>
          </w:tcPr>
          <w:p w14:paraId="5EB4C05E" w14:textId="4634D36C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</w:tc>
        <w:tc>
          <w:tcPr>
            <w:tcW w:w="5132" w:type="dxa"/>
            <w:gridSpan w:val="7"/>
          </w:tcPr>
          <w:p w14:paraId="5744C50B" w14:textId="77777777" w:rsidR="00620DE5" w:rsidRPr="00830CAE" w:rsidRDefault="00620DE5" w:rsidP="00620DE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830CAE" w14:paraId="34F94CB7" w14:textId="77777777" w:rsidTr="00907578">
        <w:trPr>
          <w:cantSplit/>
        </w:trPr>
        <w:tc>
          <w:tcPr>
            <w:tcW w:w="4228" w:type="dxa"/>
          </w:tcPr>
          <w:p w14:paraId="69729724" w14:textId="4FDC5E74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132" w:type="dxa"/>
            <w:gridSpan w:val="7"/>
          </w:tcPr>
          <w:p w14:paraId="6C1D23F5" w14:textId="77777777" w:rsidR="00620DE5" w:rsidRPr="00830CAE" w:rsidRDefault="00620DE5" w:rsidP="00620DE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830CAE" w14:paraId="58CE1243" w14:textId="77777777" w:rsidTr="00907578">
        <w:trPr>
          <w:cantSplit/>
        </w:trPr>
        <w:tc>
          <w:tcPr>
            <w:tcW w:w="4228" w:type="dxa"/>
          </w:tcPr>
          <w:p w14:paraId="5B00D2BC" w14:textId="5E5BAE18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9A1505C" w14:textId="634432D9" w:rsidR="00620DE5" w:rsidRPr="00830CAE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4C94C000" w14:textId="77777777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968D08" w14:textId="766322D5" w:rsidR="00620DE5" w:rsidRPr="00830CAE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0" w:type="dxa"/>
          </w:tcPr>
          <w:p w14:paraId="07AD14E5" w14:textId="77777777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075662" w14:textId="28A7C70C" w:rsidR="00620DE5" w:rsidRPr="00830CAE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3289ADA1" w14:textId="77777777" w:rsidR="00620DE5" w:rsidRPr="00830CAE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D6C846" w14:textId="5C1BA0E8" w:rsidR="00620DE5" w:rsidRPr="00830CAE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</w:tbl>
    <w:p w14:paraId="4A2A8285" w14:textId="77777777" w:rsidR="00620DE5" w:rsidRPr="00830CAE" w:rsidRDefault="00620DE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7FAAC" w14:textId="77777777" w:rsidR="00DB07F1" w:rsidRPr="00830CAE" w:rsidRDefault="00DB07F1" w:rsidP="00074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2C8822" w14:textId="77777777" w:rsidR="00991783" w:rsidRPr="00830CAE" w:rsidRDefault="0099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CDB5C08" w14:textId="3C88C64F" w:rsidR="00DF7265" w:rsidRPr="00830CAE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830CA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830CAE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30CAE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830CAE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830CAE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830CA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830CA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830CA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830CAE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830CAE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0A8C737C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27DF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D5738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327DF3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0D619F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2573519F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830CA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830CAE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5C4E8F75" w:rsidR="000A23D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36" w:type="dxa"/>
          </w:tcPr>
          <w:p w14:paraId="1983ADA1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6BF8613C" w:rsidR="000A23D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9" w:type="dxa"/>
          </w:tcPr>
          <w:p w14:paraId="408796D6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1E48FE35" w:rsidR="000A23D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1</w:t>
            </w:r>
            <w:r w:rsidR="00FB12A8" w:rsidRPr="00830CAE">
              <w:rPr>
                <w:rFonts w:asciiTheme="majorBidi" w:hAnsiTheme="majorBidi"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sz w:val="28"/>
                <w:szCs w:val="28"/>
              </w:rPr>
              <w:t>089</w:t>
            </w:r>
          </w:p>
        </w:tc>
        <w:tc>
          <w:tcPr>
            <w:tcW w:w="236" w:type="dxa"/>
          </w:tcPr>
          <w:p w14:paraId="50A96BE8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06E023F2" w:rsidR="000A23D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12A8" w:rsidRPr="00830C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236" w:type="dxa"/>
          </w:tcPr>
          <w:p w14:paraId="4DA47F9A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5E5BB05F" w:rsidR="000A23D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A23D5" w:rsidRPr="00830CAE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830CAE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830CAE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B892590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0133F673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65610821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7A389088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11A57308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6A411E3F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611AC864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35549AE4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110C" w:rsidRPr="00830CAE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10C37521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3D42656C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2B64450C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670DA2EC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133AB70D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3D9E5153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38EF300B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26C4758C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8110C" w:rsidRPr="00830CAE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0BAF674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67F1317D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7A546E02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113018C5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4E8D2997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6672D24B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27C33FF6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2E8D8B57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110C" w:rsidRPr="00830CAE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01CB2FA0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277AD398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36" w:type="dxa"/>
          </w:tcPr>
          <w:p w14:paraId="0AC954E2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7D32F9A8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188164B8" w:rsidR="0098110C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55C216CF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36" w:type="dxa"/>
          </w:tcPr>
          <w:p w14:paraId="4D5CFC7E" w14:textId="77777777" w:rsidR="0098110C" w:rsidRPr="00830CAE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01D508BB" w:rsidR="0098110C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7D3C4E" w:rsidRPr="00830CAE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30BBA3C0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12A8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</w:p>
        </w:tc>
        <w:tc>
          <w:tcPr>
            <w:tcW w:w="236" w:type="dxa"/>
          </w:tcPr>
          <w:p w14:paraId="3C7207F4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51D64DD0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39" w:type="dxa"/>
          </w:tcPr>
          <w:p w14:paraId="2E2850E0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0D94BB65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FB12A8"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36" w:type="dxa"/>
          </w:tcPr>
          <w:p w14:paraId="0EDE466A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7FB1465E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12A8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36" w:type="dxa"/>
          </w:tcPr>
          <w:p w14:paraId="3563CF82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12DB1385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</w:tr>
      <w:tr w:rsidR="007D3C4E" w:rsidRPr="00830CAE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AE75713" w14:textId="77777777" w:rsidR="00E75201" w:rsidRPr="00830CAE" w:rsidRDefault="00E752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48EA61A2" w:rsidR="00FB12A8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A4C0DB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D4DAF00" w14:textId="77777777" w:rsidR="00826F4F" w:rsidRPr="00830CAE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583F8EA1" w:rsidR="00FB12A8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5BEEA82" w14:textId="77777777" w:rsidR="00826F4F" w:rsidRPr="00830CAE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69601CD" w14:textId="23CD780D" w:rsidR="00FB12A8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CFB877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DDC60A7" w14:textId="77777777" w:rsidR="00826F4F" w:rsidRPr="00830CAE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07EE8EA9" w:rsidR="00FB12A8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C4E" w:rsidRPr="00830CAE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4C0B179E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12A8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36" w:type="dxa"/>
          </w:tcPr>
          <w:p w14:paraId="6C060B41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33D8C394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39" w:type="dxa"/>
          </w:tcPr>
          <w:p w14:paraId="4CB102D0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4920C953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FB12A8"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083</w:t>
            </w:r>
          </w:p>
        </w:tc>
        <w:tc>
          <w:tcPr>
            <w:tcW w:w="236" w:type="dxa"/>
          </w:tcPr>
          <w:p w14:paraId="66B13F90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0809EB2D" w:rsidR="007D3C4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12A8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36" w:type="dxa"/>
          </w:tcPr>
          <w:p w14:paraId="11E667B6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7D3C4E" w:rsidRPr="00830CAE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830CAE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52638B" w:rsidRPr="00830CAE" w14:paraId="295829D4" w14:textId="77777777" w:rsidTr="003E0C7F">
        <w:trPr>
          <w:trHeight w:val="20"/>
        </w:trPr>
        <w:tc>
          <w:tcPr>
            <w:tcW w:w="2790" w:type="dxa"/>
          </w:tcPr>
          <w:p w14:paraId="6D07341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486692A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4D5F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61B25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350E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143889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B8DB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D901F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E5CE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AF6F9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38B" w:rsidRPr="00830CAE" w14:paraId="1CA53337" w14:textId="77777777" w:rsidTr="003E0C7F">
        <w:trPr>
          <w:trHeight w:val="20"/>
        </w:trPr>
        <w:tc>
          <w:tcPr>
            <w:tcW w:w="2790" w:type="dxa"/>
          </w:tcPr>
          <w:p w14:paraId="3649722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AADD8C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236" w:type="dxa"/>
          </w:tcPr>
          <w:p w14:paraId="3A6124A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6F70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9" w:type="dxa"/>
          </w:tcPr>
          <w:p w14:paraId="5AFF866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7D42CD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236" w:type="dxa"/>
          </w:tcPr>
          <w:p w14:paraId="41C8B42E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BB5298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3,102</w:t>
            </w:r>
          </w:p>
        </w:tc>
        <w:tc>
          <w:tcPr>
            <w:tcW w:w="236" w:type="dxa"/>
          </w:tcPr>
          <w:p w14:paraId="0006A0D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9563E6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52638B" w:rsidRPr="00830CAE" w14:paraId="6BEF3848" w14:textId="77777777" w:rsidTr="003E0C7F">
        <w:trPr>
          <w:trHeight w:val="20"/>
        </w:trPr>
        <w:tc>
          <w:tcPr>
            <w:tcW w:w="2790" w:type="dxa"/>
          </w:tcPr>
          <w:p w14:paraId="08AA89C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1174AC4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0F0F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29D64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0F314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E11FA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8BE8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002585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337B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77DB0A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38B" w:rsidRPr="00830CAE" w14:paraId="3A677908" w14:textId="77777777" w:rsidTr="003E0C7F">
        <w:trPr>
          <w:trHeight w:val="20"/>
        </w:trPr>
        <w:tc>
          <w:tcPr>
            <w:tcW w:w="2790" w:type="dxa"/>
          </w:tcPr>
          <w:p w14:paraId="534F09C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A371F9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4FC3A6D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FE46EC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197ABEF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FD723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4337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4079454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41D23F8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9DBA57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2638B" w:rsidRPr="00830CAE" w14:paraId="1715EDF8" w14:textId="77777777" w:rsidTr="003E0C7F">
        <w:trPr>
          <w:trHeight w:val="20"/>
        </w:trPr>
        <w:tc>
          <w:tcPr>
            <w:tcW w:w="2790" w:type="dxa"/>
          </w:tcPr>
          <w:p w14:paraId="2E9B079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C7F03F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7FC8324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3EEC2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F6339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624F94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7BC3B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E10937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3CF6B884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1169D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2638B" w:rsidRPr="00830CAE" w14:paraId="659AB74E" w14:textId="77777777" w:rsidTr="003E0C7F">
        <w:trPr>
          <w:trHeight w:val="20"/>
        </w:trPr>
        <w:tc>
          <w:tcPr>
            <w:tcW w:w="2790" w:type="dxa"/>
          </w:tcPr>
          <w:p w14:paraId="3F56F18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57D796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39A638D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DF1EDE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AFFC2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69EF7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3722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80F3388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2A38E1C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33AE61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2638B" w:rsidRPr="00830CAE" w14:paraId="6C272C1C" w14:textId="77777777" w:rsidTr="003E0C7F">
        <w:trPr>
          <w:trHeight w:val="20"/>
        </w:trPr>
        <w:tc>
          <w:tcPr>
            <w:tcW w:w="2790" w:type="dxa"/>
          </w:tcPr>
          <w:p w14:paraId="7B77243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B46B7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388C14F1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10C316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D0EE3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4EFF0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9B98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26F6D0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17B6581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95F680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52638B" w:rsidRPr="00830CAE" w14:paraId="158FAFE5" w14:textId="77777777" w:rsidTr="003E0C7F">
        <w:trPr>
          <w:trHeight w:val="20"/>
        </w:trPr>
        <w:tc>
          <w:tcPr>
            <w:tcW w:w="2790" w:type="dxa"/>
          </w:tcPr>
          <w:p w14:paraId="35D41E44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599E65B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2,816</w:t>
            </w:r>
          </w:p>
        </w:tc>
        <w:tc>
          <w:tcPr>
            <w:tcW w:w="236" w:type="dxa"/>
          </w:tcPr>
          <w:p w14:paraId="1C26E7C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B95C7E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5C21EAB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C3732F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1,468</w:t>
            </w:r>
          </w:p>
        </w:tc>
        <w:tc>
          <w:tcPr>
            <w:tcW w:w="236" w:type="dxa"/>
          </w:tcPr>
          <w:p w14:paraId="0CAC2E6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47D60D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4,343</w:t>
            </w:r>
          </w:p>
        </w:tc>
        <w:tc>
          <w:tcPr>
            <w:tcW w:w="236" w:type="dxa"/>
          </w:tcPr>
          <w:p w14:paraId="18F7F04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AC93F5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</w:tr>
      <w:tr w:rsidR="0052638B" w:rsidRPr="00830CAE" w14:paraId="456380B9" w14:textId="77777777" w:rsidTr="003E0C7F">
        <w:trPr>
          <w:trHeight w:val="20"/>
        </w:trPr>
        <w:tc>
          <w:tcPr>
            <w:tcW w:w="2790" w:type="dxa"/>
          </w:tcPr>
          <w:p w14:paraId="445B9C2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982C509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8CDB29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48961C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(492)</w:t>
            </w:r>
          </w:p>
        </w:tc>
        <w:tc>
          <w:tcPr>
            <w:tcW w:w="236" w:type="dxa"/>
          </w:tcPr>
          <w:p w14:paraId="29B3687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AA0B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CB3D13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96DEAD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8D64AD6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1D7B3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51BCAD5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E52CF1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FF2E2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(498)</w:t>
            </w:r>
          </w:p>
        </w:tc>
        <w:tc>
          <w:tcPr>
            <w:tcW w:w="236" w:type="dxa"/>
          </w:tcPr>
          <w:p w14:paraId="7F75AB2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33FC5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830CAE" w14:paraId="763619DA" w14:textId="77777777" w:rsidTr="003E0C7F">
        <w:trPr>
          <w:trHeight w:val="20"/>
        </w:trPr>
        <w:tc>
          <w:tcPr>
            <w:tcW w:w="2790" w:type="dxa"/>
          </w:tcPr>
          <w:p w14:paraId="154E161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35FB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2,324</w:t>
            </w:r>
          </w:p>
        </w:tc>
        <w:tc>
          <w:tcPr>
            <w:tcW w:w="236" w:type="dxa"/>
          </w:tcPr>
          <w:p w14:paraId="4F6C52D0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9B1D34D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0603ED5E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FB5F20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1,462</w:t>
            </w:r>
          </w:p>
        </w:tc>
        <w:tc>
          <w:tcPr>
            <w:tcW w:w="236" w:type="dxa"/>
          </w:tcPr>
          <w:p w14:paraId="62140B27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5FCD1FA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3,845</w:t>
            </w:r>
          </w:p>
        </w:tc>
        <w:tc>
          <w:tcPr>
            <w:tcW w:w="236" w:type="dxa"/>
          </w:tcPr>
          <w:p w14:paraId="3F10327F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B6E0155" w14:textId="77777777" w:rsidR="0052638B" w:rsidRPr="00830CA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714AAEE" w:rsidR="00DB07F1" w:rsidRPr="00830CAE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830CAE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830CAE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830CAE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830CAE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830CAE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830CAE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830CAE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1345B526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27DF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49B2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327DF3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0D619F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830CA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830CAE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510BF3B6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6" w:type="dxa"/>
            <w:gridSpan w:val="2"/>
          </w:tcPr>
          <w:p w14:paraId="61FE2B2D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650B44CB" w:rsidR="00321455" w:rsidRPr="00830CAE" w:rsidRDefault="005C0C03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36" w:type="dxa"/>
            <w:gridSpan w:val="2"/>
          </w:tcPr>
          <w:p w14:paraId="25072021" w14:textId="77777777" w:rsidR="00321455" w:rsidRPr="00830CAE" w:rsidRDefault="0032145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4F39BD4C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236" w:type="dxa"/>
            <w:gridSpan w:val="2"/>
          </w:tcPr>
          <w:p w14:paraId="488206C2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7C2E46DD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21455" w:rsidRPr="00830CAE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830CAE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6D726C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315F64C6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  <w:gridSpan w:val="2"/>
          </w:tcPr>
          <w:p w14:paraId="2F23C88B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430A08AA" w:rsidR="00DB0734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15A1316A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  <w:gridSpan w:val="2"/>
          </w:tcPr>
          <w:p w14:paraId="3B7D0529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10691B9B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B0734" w:rsidRPr="00830CAE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34214E25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5F2539C3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</w:tcPr>
          <w:p w14:paraId="39A59F29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72FB35D3" w:rsidR="00DB0734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715E2DDE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</w:tcPr>
          <w:p w14:paraId="4B22A6BD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74BA7753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0734" w:rsidRPr="00830CAE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624ECD2A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gridSpan w:val="2"/>
          </w:tcPr>
          <w:p w14:paraId="3CDD2AEF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2A4CD837" w:rsidR="00DB0734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1CCB87F1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gridSpan w:val="2"/>
          </w:tcPr>
          <w:p w14:paraId="5CFACFBC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328E511E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0734" w:rsidRPr="00830CAE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1731C8BA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6" w:type="dxa"/>
            <w:gridSpan w:val="2"/>
          </w:tcPr>
          <w:p w14:paraId="4D4F15FB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610F737F" w:rsidR="00DB0734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30A92703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6" w:type="dxa"/>
            <w:gridSpan w:val="2"/>
          </w:tcPr>
          <w:p w14:paraId="131B1E4A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32845E33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321455" w:rsidRPr="00830CAE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52DD437D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236" w:type="dxa"/>
            <w:gridSpan w:val="2"/>
          </w:tcPr>
          <w:p w14:paraId="3776CF6F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3F873A8B" w:rsidR="00321455" w:rsidRPr="00830CAE" w:rsidRDefault="005C0C03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36" w:type="dxa"/>
            <w:gridSpan w:val="2"/>
          </w:tcPr>
          <w:p w14:paraId="5E574383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72062924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12A8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236" w:type="dxa"/>
            <w:gridSpan w:val="2"/>
          </w:tcPr>
          <w:p w14:paraId="44EA0ED7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39A889BA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  <w:tr w:rsidR="00321455" w:rsidRPr="00830CAE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4012DC56" w:rsidR="00321455" w:rsidRPr="00830CAE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147DDE73" w:rsidR="00321455" w:rsidRPr="00830CAE" w:rsidRDefault="00D86AEE" w:rsidP="00F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5271CA4A" w:rsidR="00321455" w:rsidRPr="00830CAE" w:rsidRDefault="00FB12A8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830CAE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2672C821" w:rsidR="00321455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481340CE" w:rsidR="00321455" w:rsidRPr="00830CAE" w:rsidRDefault="005C0C03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0F2E4A49" w:rsidR="00321455" w:rsidRPr="00830CAE" w:rsidRDefault="005C0C03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830CA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830CAE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830CA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830CAE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0FDE459C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830CA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830CAE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5EE0F43B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  <w:gridSpan w:val="2"/>
          </w:tcPr>
          <w:p w14:paraId="430B98E8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0D81100D" w:rsidR="004F2CCB" w:rsidRPr="00830CAE" w:rsidRDefault="005C0C03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36" w:type="dxa"/>
            <w:gridSpan w:val="2"/>
          </w:tcPr>
          <w:p w14:paraId="39AC010C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5EB450C8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1</w:t>
            </w:r>
            <w:r w:rsidR="004F2CCB" w:rsidRPr="00830CAE">
              <w:rPr>
                <w:rFonts w:asciiTheme="majorBidi" w:hAnsiTheme="majorBidi"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sz w:val="28"/>
                <w:szCs w:val="28"/>
              </w:rPr>
              <w:t>246</w:t>
            </w:r>
          </w:p>
        </w:tc>
        <w:tc>
          <w:tcPr>
            <w:tcW w:w="236" w:type="dxa"/>
            <w:gridSpan w:val="2"/>
          </w:tcPr>
          <w:p w14:paraId="1C8A5318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4C1E6C47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F2CCB" w:rsidRPr="00830CAE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4F2CCB" w:rsidRPr="00830CAE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830CAE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1D058952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71977885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27EDF82F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BFCA258" w:rsidR="004F2CCB" w:rsidRPr="00830CAE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64F06E10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5558E4AE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41EE1D14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0734" w:rsidRPr="00830CAE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01711D4F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3339AEDA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4C81EC49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12BB7301" w:rsidR="00DB0734" w:rsidRPr="00830CAE" w:rsidRDefault="00DB0734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5AF5A6DF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0A52768A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6067635D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0734" w:rsidRPr="00830CAE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2839FD65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04E929D4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0E51E74" w:rsidR="00DB0734" w:rsidRPr="00830CAE" w:rsidRDefault="00DB0734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3F4FFA44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281A3ED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76A94577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0734" w:rsidRPr="00830CAE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7DB4967F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1FBB4986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EFD4BB9" w:rsidR="00DB0734" w:rsidRPr="00830CAE" w:rsidRDefault="00DB0734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256095C5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411A10DE" w14:textId="77777777" w:rsidR="00DB0734" w:rsidRPr="00830CAE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127729BA" w:rsidR="00DB0734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4F2CCB" w:rsidRPr="00830CAE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110FF7E7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2CCB"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  <w:gridSpan w:val="2"/>
          </w:tcPr>
          <w:p w14:paraId="66BDDF93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08002E18" w:rsidR="004F2CCB" w:rsidRPr="00830CAE" w:rsidRDefault="005C0C03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713</w:t>
            </w:r>
            <w:r w:rsidR="004F2CCB"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CFF32B0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4226629F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4F2CCB"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36" w:type="dxa"/>
            <w:gridSpan w:val="2"/>
          </w:tcPr>
          <w:p w14:paraId="2B331577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40A251AC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4F2CCB" w:rsidRPr="00830CAE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5F296D11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65647A69" w:rsidR="004F2CCB" w:rsidRPr="00830CAE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/>
                <w:sz w:val="28"/>
                <w:szCs w:val="28"/>
              </w:rPr>
              <w:t>6</w:t>
            </w:r>
            <w:r w:rsidRPr="00830CA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3A142452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30CAE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/>
                <w:sz w:val="28"/>
                <w:szCs w:val="28"/>
              </w:rPr>
              <w:t>307</w:t>
            </w:r>
            <w:r w:rsidRPr="00830CA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CCB" w:rsidRPr="00830CAE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78F9FE94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36" w:type="dxa"/>
            <w:gridSpan w:val="2"/>
          </w:tcPr>
          <w:p w14:paraId="771238C9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3C296AD6" w:rsidR="004F2CCB" w:rsidRPr="00830CAE" w:rsidRDefault="005C0C03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36" w:type="dxa"/>
            <w:gridSpan w:val="2"/>
          </w:tcPr>
          <w:p w14:paraId="215B0FF0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7606758E" w:rsidR="004F2CCB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4F2CCB"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30CAE">
              <w:rPr>
                <w:rFonts w:asciiTheme="majorBidi" w:hAnsi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36" w:type="dxa"/>
            <w:gridSpan w:val="2"/>
          </w:tcPr>
          <w:p w14:paraId="55B7F9D8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4F2CCB" w:rsidRPr="00830CAE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Pr="00830CAE" w:rsidRDefault="00B3693A" w:rsidP="00EF0DA5">
      <w:pPr>
        <w:rPr>
          <w:sz w:val="12"/>
          <w:szCs w:val="12"/>
        </w:rPr>
      </w:pPr>
    </w:p>
    <w:p w14:paraId="1C5BC804" w14:textId="77777777" w:rsidR="00CA7AC7" w:rsidRPr="00830CAE" w:rsidRDefault="00CA7AC7">
      <w:r w:rsidRPr="00830CAE">
        <w:br w:type="page"/>
      </w: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830CAE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830CAE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830CA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830CA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830CA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9B2" w:rsidRPr="00830CAE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67C62968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8C49B2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" w:type="dxa"/>
          </w:tcPr>
          <w:p w14:paraId="1B469298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0BD69D8A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8C49B2" w:rsidRPr="00830C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C49B2" w:rsidRPr="00830CA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4BAFED5C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0CA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8C49B2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60168B34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0B241B9A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8C49B2" w:rsidRPr="00830C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C49B2" w:rsidRPr="00830CA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8C49B2" w:rsidRPr="00830CAE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427B5DE2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4" w:type="dxa"/>
          </w:tcPr>
          <w:p w14:paraId="641DF7F1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121DC324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8" w:type="dxa"/>
          </w:tcPr>
          <w:p w14:paraId="463D634F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0A971088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1186327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24A81A05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C49B2" w:rsidRPr="00830CAE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49B2" w:rsidRPr="00830CAE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48DAD0D9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34" w:type="dxa"/>
          </w:tcPr>
          <w:p w14:paraId="56FE3AA4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441089EE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28" w:type="dxa"/>
          </w:tcPr>
          <w:p w14:paraId="4B1474C0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286B71B5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40E54A62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4C0F42B9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8C49B2" w:rsidRPr="00830CAE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C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387B1539" w:rsidR="008C49B2" w:rsidRPr="00830CAE" w:rsidRDefault="00FB12A8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41B33191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44411027" w:rsidR="008C49B2" w:rsidRPr="00830CAE" w:rsidRDefault="00FB12A8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45604CF6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0C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49B2" w:rsidRPr="00830CAE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7DECCB22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34" w:type="dxa"/>
          </w:tcPr>
          <w:p w14:paraId="203090F8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351ADF1D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28" w:type="dxa"/>
          </w:tcPr>
          <w:p w14:paraId="75FD2EFF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0B0AB9A9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36" w:type="dxa"/>
          </w:tcPr>
          <w:p w14:paraId="0CFFC6FD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39757099" w:rsidR="008C49B2" w:rsidRPr="00830CAE" w:rsidRDefault="005C0C03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</w:tr>
    </w:tbl>
    <w:p w14:paraId="226113D1" w14:textId="2490EB67" w:rsidR="0052638B" w:rsidRPr="00830CAE" w:rsidRDefault="005263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807"/>
        <w:gridCol w:w="1537"/>
        <w:gridCol w:w="1546"/>
        <w:gridCol w:w="261"/>
        <w:gridCol w:w="1432"/>
        <w:gridCol w:w="243"/>
        <w:gridCol w:w="1444"/>
      </w:tblGrid>
      <w:tr w:rsidR="00DF7265" w:rsidRPr="00830CAE" w14:paraId="3FBB5ECF" w14:textId="77777777" w:rsidTr="00BB1154">
        <w:trPr>
          <w:trHeight w:val="365"/>
          <w:tblHeader/>
        </w:trPr>
        <w:tc>
          <w:tcPr>
            <w:tcW w:w="2807" w:type="dxa"/>
            <w:vAlign w:val="bottom"/>
          </w:tcPr>
          <w:p w14:paraId="01421085" w14:textId="38F7B906" w:rsidR="00DF7265" w:rsidRPr="00830CAE" w:rsidRDefault="0052638B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537" w:type="dxa"/>
          </w:tcPr>
          <w:p w14:paraId="5E807EC1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6" w:type="dxa"/>
            <w:gridSpan w:val="5"/>
            <w:vAlign w:val="bottom"/>
          </w:tcPr>
          <w:p w14:paraId="028B940D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76C7" w:rsidRPr="00830CAE" w14:paraId="69E5BC37" w14:textId="77777777" w:rsidTr="00BB1154">
        <w:trPr>
          <w:trHeight w:val="740"/>
          <w:tblHeader/>
        </w:trPr>
        <w:tc>
          <w:tcPr>
            <w:tcW w:w="2807" w:type="dxa"/>
            <w:vAlign w:val="bottom"/>
          </w:tcPr>
          <w:p w14:paraId="12310BDD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7" w:type="dxa"/>
            <w:vAlign w:val="bottom"/>
          </w:tcPr>
          <w:p w14:paraId="7EA0CD89" w14:textId="1487DB74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9FA0012" w14:textId="76FB11A9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vAlign w:val="bottom"/>
          </w:tcPr>
          <w:p w14:paraId="06E1A3C2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9540EA3" w14:textId="62135A3E" w:rsidR="006076C7" w:rsidRPr="00830CAE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A931E6" w:rsidRPr="00830CA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931E6"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931E6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3" w:type="dxa"/>
          </w:tcPr>
          <w:p w14:paraId="48C24FCB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617BEAA6" w14:textId="49B1D41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49B2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27DF3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5209DC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76C7" w:rsidRPr="00830CAE" w14:paraId="1956A347" w14:textId="77777777" w:rsidTr="00BB1154">
        <w:trPr>
          <w:trHeight w:val="346"/>
          <w:tblHeader/>
        </w:trPr>
        <w:tc>
          <w:tcPr>
            <w:tcW w:w="2807" w:type="dxa"/>
          </w:tcPr>
          <w:p w14:paraId="2D7288FC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</w:tcPr>
          <w:p w14:paraId="1DFE00D1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6" w:type="dxa"/>
            <w:gridSpan w:val="5"/>
            <w:vAlign w:val="center"/>
          </w:tcPr>
          <w:p w14:paraId="34722087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76C7" w:rsidRPr="00830CAE" w14:paraId="697C4411" w14:textId="77777777" w:rsidTr="00BB1154">
        <w:trPr>
          <w:trHeight w:val="365"/>
          <w:tblHeader/>
        </w:trPr>
        <w:tc>
          <w:tcPr>
            <w:tcW w:w="2807" w:type="dxa"/>
          </w:tcPr>
          <w:p w14:paraId="2BC2922B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7" w:type="dxa"/>
          </w:tcPr>
          <w:p w14:paraId="626E3803" w14:textId="3AFABD32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3967B45D" w14:textId="46DB4B3A" w:rsidR="006076C7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61" w:type="dxa"/>
            <w:vAlign w:val="center"/>
          </w:tcPr>
          <w:p w14:paraId="5A7F357E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5D33F737" w14:textId="207681F1" w:rsidR="006076C7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D9FEE05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B7B0503" w14:textId="30457EFD" w:rsidR="006076C7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6076C7" w:rsidRPr="00830CAE" w14:paraId="28CD4E33" w14:textId="77777777" w:rsidTr="00BB1154">
        <w:trPr>
          <w:trHeight w:val="356"/>
          <w:tblHeader/>
        </w:trPr>
        <w:tc>
          <w:tcPr>
            <w:tcW w:w="2807" w:type="dxa"/>
          </w:tcPr>
          <w:p w14:paraId="5F4C234E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7" w:type="dxa"/>
          </w:tcPr>
          <w:p w14:paraId="06F34D18" w14:textId="4038E8A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3EE13875" w14:textId="27F2B741" w:rsidR="006076C7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center"/>
          </w:tcPr>
          <w:p w14:paraId="613FB6D2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45579B8" w14:textId="28900EFE" w:rsidR="006076C7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3E2B631B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185E5CB" w14:textId="74267391" w:rsidR="006076C7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F7265" w:rsidRPr="00830CAE" w14:paraId="07AE1A9F" w14:textId="77777777" w:rsidTr="00BB1154">
        <w:trPr>
          <w:trHeight w:val="365"/>
          <w:tblHeader/>
        </w:trPr>
        <w:tc>
          <w:tcPr>
            <w:tcW w:w="2807" w:type="dxa"/>
          </w:tcPr>
          <w:p w14:paraId="0804C7AD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7" w:type="dxa"/>
          </w:tcPr>
          <w:p w14:paraId="3A6CEA0D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</w:tcPr>
          <w:p w14:paraId="7F5BC305" w14:textId="3A6D7014" w:rsidR="00DF726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7E558FE6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37E58C6" w14:textId="245B1E0E" w:rsidR="00DF7265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208544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7A5334F" w14:textId="077D0D46" w:rsidR="00DF726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830CAE" w14:paraId="0A5FA441" w14:textId="77777777" w:rsidTr="00BB1154">
        <w:trPr>
          <w:trHeight w:val="356"/>
          <w:tblHeader/>
        </w:trPr>
        <w:tc>
          <w:tcPr>
            <w:tcW w:w="2807" w:type="dxa"/>
          </w:tcPr>
          <w:p w14:paraId="3D3FECBA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7" w:type="dxa"/>
          </w:tcPr>
          <w:p w14:paraId="5869606E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4CA66261" w:rsidR="00DF726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61" w:type="dxa"/>
            <w:vAlign w:val="center"/>
          </w:tcPr>
          <w:p w14:paraId="25A36FEE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5F5C3802" w:rsidR="00DF7265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65ED91A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57FF5E3D" w:rsidR="00DF726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</w:p>
        </w:tc>
      </w:tr>
    </w:tbl>
    <w:p w14:paraId="122D13A1" w14:textId="2821EFC2" w:rsidR="00DF7265" w:rsidRPr="00830CAE" w:rsidRDefault="00DF7265" w:rsidP="00EF0DA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2776"/>
        <w:gridCol w:w="1516"/>
        <w:gridCol w:w="1532"/>
        <w:gridCol w:w="256"/>
        <w:gridCol w:w="1437"/>
        <w:gridCol w:w="239"/>
        <w:gridCol w:w="1438"/>
      </w:tblGrid>
      <w:tr w:rsidR="00DF7265" w:rsidRPr="00830CAE" w14:paraId="7064ED0F" w14:textId="77777777" w:rsidTr="00CC59E8">
        <w:trPr>
          <w:trHeight w:val="225"/>
          <w:tblHeader/>
        </w:trPr>
        <w:tc>
          <w:tcPr>
            <w:tcW w:w="2776" w:type="dxa"/>
            <w:vAlign w:val="bottom"/>
          </w:tcPr>
          <w:p w14:paraId="6656BBF0" w14:textId="5AF5F34E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86"/>
                <w:tab w:val="center" w:pos="453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6" w:type="dxa"/>
          </w:tcPr>
          <w:p w14:paraId="2874C5B9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bottom"/>
          </w:tcPr>
          <w:p w14:paraId="22D21463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9E8" w:rsidRPr="00830CAE" w14:paraId="37996215" w14:textId="77777777" w:rsidTr="00582749">
        <w:trPr>
          <w:trHeight w:val="458"/>
          <w:tblHeader/>
        </w:trPr>
        <w:tc>
          <w:tcPr>
            <w:tcW w:w="2776" w:type="dxa"/>
            <w:vAlign w:val="bottom"/>
          </w:tcPr>
          <w:p w14:paraId="6AE74325" w14:textId="77777777" w:rsidR="006C3463" w:rsidRPr="00830CAE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6" w:type="dxa"/>
            <w:vAlign w:val="bottom"/>
          </w:tcPr>
          <w:p w14:paraId="4507D575" w14:textId="71131231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5894BC73" w14:textId="2B0493A9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6" w:type="dxa"/>
            <w:vAlign w:val="bottom"/>
          </w:tcPr>
          <w:p w14:paraId="5D0E648A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C33D708" w14:textId="240BDC3E" w:rsidR="006C3463" w:rsidRPr="00830CAE" w:rsidRDefault="000708E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9" w:type="dxa"/>
          </w:tcPr>
          <w:p w14:paraId="3BCCF9AA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4192CB98" w14:textId="721A8902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49B2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827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582749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6C3463" w:rsidRPr="00830CAE" w14:paraId="5E887AE8" w14:textId="77777777" w:rsidTr="00CC59E8">
        <w:trPr>
          <w:trHeight w:val="213"/>
          <w:tblHeader/>
        </w:trPr>
        <w:tc>
          <w:tcPr>
            <w:tcW w:w="2776" w:type="dxa"/>
          </w:tcPr>
          <w:p w14:paraId="12548DA2" w14:textId="77777777" w:rsidR="006C3463" w:rsidRPr="00830CAE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CA36B3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center"/>
          </w:tcPr>
          <w:p w14:paraId="78A1495D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49B2" w:rsidRPr="00830CAE" w14:paraId="6E511369" w14:textId="77777777" w:rsidTr="00582749">
        <w:trPr>
          <w:trHeight w:val="225"/>
          <w:tblHeader/>
        </w:trPr>
        <w:tc>
          <w:tcPr>
            <w:tcW w:w="2776" w:type="dxa"/>
          </w:tcPr>
          <w:p w14:paraId="34DFF584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6" w:type="dxa"/>
          </w:tcPr>
          <w:p w14:paraId="0EDA9DA0" w14:textId="03ADCA08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73DDC057" w14:textId="6C44F9AB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6" w:type="dxa"/>
            <w:vAlign w:val="center"/>
          </w:tcPr>
          <w:p w14:paraId="1D28B2CF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3D606393" w14:textId="779F25ED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5D8D6F8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ABBB664" w14:textId="7D5A8AB1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8C49B2" w:rsidRPr="00830CAE" w14:paraId="5F52AD51" w14:textId="77777777" w:rsidTr="00582749">
        <w:trPr>
          <w:trHeight w:val="218"/>
          <w:tblHeader/>
        </w:trPr>
        <w:tc>
          <w:tcPr>
            <w:tcW w:w="2776" w:type="dxa"/>
          </w:tcPr>
          <w:p w14:paraId="3762915D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5B6F7E1E" w14:textId="3D2C3B7F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5F461CDD" w14:textId="650F6EAA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6" w:type="dxa"/>
            <w:vAlign w:val="center"/>
          </w:tcPr>
          <w:p w14:paraId="1FCE2D91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43B6E100" w14:textId="58C2C504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9E2A839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75C69C6" w14:textId="35C04F45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C49B2" w:rsidRPr="00830CAE" w14:paraId="21802366" w14:textId="77777777" w:rsidTr="00582749">
        <w:trPr>
          <w:trHeight w:val="225"/>
          <w:tblHeader/>
        </w:trPr>
        <w:tc>
          <w:tcPr>
            <w:tcW w:w="2776" w:type="dxa"/>
          </w:tcPr>
          <w:p w14:paraId="2BEDF32E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6" w:type="dxa"/>
          </w:tcPr>
          <w:p w14:paraId="62970027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5EDCD34" w14:textId="4A2E4CE7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1EE63975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136F0C2" w14:textId="110BA518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BEFF3F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152D347" w14:textId="267F570C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49B2" w:rsidRPr="00830CAE" w14:paraId="4C67851B" w14:textId="77777777" w:rsidTr="00F04BA6">
        <w:trPr>
          <w:trHeight w:val="218"/>
          <w:tblHeader/>
        </w:trPr>
        <w:tc>
          <w:tcPr>
            <w:tcW w:w="2776" w:type="dxa"/>
          </w:tcPr>
          <w:p w14:paraId="4BDABEB2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6" w:type="dxa"/>
          </w:tcPr>
          <w:p w14:paraId="21D286D0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48A8C5E" w14:textId="11C55531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6" w:type="dxa"/>
            <w:vAlign w:val="center"/>
          </w:tcPr>
          <w:p w14:paraId="7237AB77" w14:textId="77777777" w:rsidR="008C49B2" w:rsidRPr="00830CA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9F2B5" w14:textId="7B5E7E31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4A0FAF8" w14:textId="77777777" w:rsidR="008C49B2" w:rsidRPr="00830CA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EC8E78B" w14:textId="08D818EE" w:rsidR="008C49B2" w:rsidRPr="00830CAE" w:rsidRDefault="005C0C03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315CBB32" w14:textId="77777777" w:rsidR="00DF7265" w:rsidRPr="00830CAE" w:rsidRDefault="00DF7265" w:rsidP="00EF0DA5">
      <w:pPr>
        <w:rPr>
          <w:rFonts w:ascii="Angsana New" w:hAnsi="Angsana New"/>
          <w:sz w:val="20"/>
          <w:szCs w:val="2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780"/>
        <w:gridCol w:w="1525"/>
        <w:gridCol w:w="1535"/>
        <w:gridCol w:w="259"/>
        <w:gridCol w:w="1439"/>
        <w:gridCol w:w="242"/>
        <w:gridCol w:w="1424"/>
      </w:tblGrid>
      <w:tr w:rsidR="00DF7265" w:rsidRPr="00830CAE" w14:paraId="233694B9" w14:textId="77777777" w:rsidTr="002C7CD8">
        <w:trPr>
          <w:trHeight w:val="409"/>
          <w:tblHeader/>
        </w:trPr>
        <w:tc>
          <w:tcPr>
            <w:tcW w:w="2780" w:type="dxa"/>
            <w:vAlign w:val="bottom"/>
          </w:tcPr>
          <w:p w14:paraId="4D862EA7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2FB88D11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bottom"/>
          </w:tcPr>
          <w:p w14:paraId="56089B31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6C7" w:rsidRPr="00830CAE" w14:paraId="6E86E049" w14:textId="77777777" w:rsidTr="002C7CD8">
        <w:trPr>
          <w:trHeight w:val="811"/>
          <w:tblHeader/>
        </w:trPr>
        <w:tc>
          <w:tcPr>
            <w:tcW w:w="2780" w:type="dxa"/>
            <w:vAlign w:val="bottom"/>
          </w:tcPr>
          <w:p w14:paraId="7FF44296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58AB7C56" w14:textId="62421F10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14:paraId="45CDD538" w14:textId="66400C5C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bottom"/>
          </w:tcPr>
          <w:p w14:paraId="0479A75B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A15F1A6" w14:textId="50112071" w:rsidR="006076C7" w:rsidRPr="00830CAE" w:rsidRDefault="00C031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308A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42" w:type="dxa"/>
          </w:tcPr>
          <w:p w14:paraId="46E451DC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4025359F" w14:textId="0F4C8E6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2749"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2590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827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582749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6076C7" w:rsidRPr="00830CAE" w14:paraId="3302CAFD" w14:textId="77777777" w:rsidTr="002C7CD8">
        <w:trPr>
          <w:trHeight w:val="383"/>
          <w:tblHeader/>
        </w:trPr>
        <w:tc>
          <w:tcPr>
            <w:tcW w:w="2780" w:type="dxa"/>
          </w:tcPr>
          <w:p w14:paraId="47575451" w14:textId="77777777" w:rsidR="006076C7" w:rsidRPr="00830CAE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7C4A94BE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4393DC0" w14:textId="77777777" w:rsidR="006076C7" w:rsidRPr="00830CAE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1F45" w:rsidRPr="00830CAE" w14:paraId="6D260CEB" w14:textId="77777777" w:rsidTr="002C7CD8">
        <w:trPr>
          <w:trHeight w:val="392"/>
          <w:tblHeader/>
        </w:trPr>
        <w:tc>
          <w:tcPr>
            <w:tcW w:w="2780" w:type="dxa"/>
          </w:tcPr>
          <w:p w14:paraId="0D321664" w14:textId="77777777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5" w:type="dxa"/>
          </w:tcPr>
          <w:p w14:paraId="5591C2EF" w14:textId="1DAEA532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3F02509" w14:textId="1F3E326E" w:rsidR="004B1F4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59" w:type="dxa"/>
            <w:vAlign w:val="center"/>
          </w:tcPr>
          <w:p w14:paraId="3EC9BEC9" w14:textId="77777777" w:rsidR="004B1F45" w:rsidRPr="00830CAE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CA8E9CD" w14:textId="1BA9F7C3" w:rsidR="004B1F45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71E53EF" w14:textId="77777777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4186D855" w14:textId="498B9EEE" w:rsidR="004B1F4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4B1F45" w:rsidRPr="00830CAE" w14:paraId="42D13B4E" w14:textId="77777777" w:rsidTr="002C7CD8">
        <w:trPr>
          <w:trHeight w:val="400"/>
          <w:tblHeader/>
        </w:trPr>
        <w:tc>
          <w:tcPr>
            <w:tcW w:w="2780" w:type="dxa"/>
          </w:tcPr>
          <w:p w14:paraId="67CA7D9E" w14:textId="77777777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5" w:type="dxa"/>
          </w:tcPr>
          <w:p w14:paraId="5E42061D" w14:textId="500436B8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25F18012" w14:textId="79D287D6" w:rsidR="004B1F4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9" w:type="dxa"/>
            <w:vAlign w:val="center"/>
          </w:tcPr>
          <w:p w14:paraId="3CCAFDD8" w14:textId="77777777" w:rsidR="004B1F45" w:rsidRPr="00830CAE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2791000" w14:textId="661AF923" w:rsidR="004B1F45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967A340" w14:textId="77777777" w:rsidR="004B1F45" w:rsidRPr="00830CAE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7EE7A28" w14:textId="77B145CC" w:rsidR="004B1F45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372DE" w:rsidRPr="00830CAE" w14:paraId="75C6B362" w14:textId="77777777" w:rsidTr="002C7CD8">
        <w:trPr>
          <w:trHeight w:val="400"/>
          <w:tblHeader/>
        </w:trPr>
        <w:tc>
          <w:tcPr>
            <w:tcW w:w="2780" w:type="dxa"/>
          </w:tcPr>
          <w:p w14:paraId="6FDCF2F4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5" w:type="dxa"/>
          </w:tcPr>
          <w:p w14:paraId="0A616FC2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09155B" w14:textId="318544F1" w:rsidR="006372DE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12852086" w14:textId="77777777" w:rsidR="006372DE" w:rsidRPr="00830CAE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3D6DB4" w14:textId="33D495B9" w:rsidR="006372DE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7A64EA3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2237831" w14:textId="3E1E92C3" w:rsidR="006372DE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372DE" w:rsidRPr="00830CAE" w14:paraId="6AD06AF7" w14:textId="77777777" w:rsidTr="002C7CD8">
        <w:trPr>
          <w:trHeight w:val="392"/>
          <w:tblHeader/>
        </w:trPr>
        <w:tc>
          <w:tcPr>
            <w:tcW w:w="2780" w:type="dxa"/>
          </w:tcPr>
          <w:p w14:paraId="62DCB0A8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</w:tcPr>
          <w:p w14:paraId="47721930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0B277E8E" w:rsidR="006372DE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59" w:type="dxa"/>
            <w:vAlign w:val="center"/>
          </w:tcPr>
          <w:p w14:paraId="66EC76E3" w14:textId="77777777" w:rsidR="006372DE" w:rsidRPr="00830CAE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899C2E6" w14:textId="7FF13958" w:rsidR="006372DE" w:rsidRPr="00830CAE" w:rsidRDefault="00BB1154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DD6C2A0" w14:textId="77777777" w:rsidR="006372DE" w:rsidRPr="00830CAE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744372CA" w:rsidR="006372DE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</w:tr>
    </w:tbl>
    <w:p w14:paraId="5A9538F4" w14:textId="77777777" w:rsidR="004554AD" w:rsidRPr="00830CAE" w:rsidRDefault="004554AD" w:rsidP="00EF0DA5">
      <w:pPr>
        <w:rPr>
          <w:sz w:val="14"/>
          <w:szCs w:val="14"/>
        </w:rPr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2782"/>
        <w:gridCol w:w="1522"/>
        <w:gridCol w:w="1537"/>
        <w:gridCol w:w="259"/>
        <w:gridCol w:w="1440"/>
        <w:gridCol w:w="242"/>
        <w:gridCol w:w="1432"/>
      </w:tblGrid>
      <w:tr w:rsidR="00DF7265" w:rsidRPr="00830CAE" w14:paraId="69F54FE3" w14:textId="77777777" w:rsidTr="002C7CD8">
        <w:trPr>
          <w:trHeight w:val="396"/>
          <w:tblHeader/>
        </w:trPr>
        <w:tc>
          <w:tcPr>
            <w:tcW w:w="2782" w:type="dxa"/>
            <w:vAlign w:val="bottom"/>
          </w:tcPr>
          <w:p w14:paraId="3823910F" w14:textId="77777777" w:rsidR="00DF7265" w:rsidRPr="00830CAE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</w:tcPr>
          <w:p w14:paraId="4780B953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bottom"/>
          </w:tcPr>
          <w:p w14:paraId="30528CEE" w14:textId="77777777" w:rsidR="00DF7265" w:rsidRPr="00830CAE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463" w:rsidRPr="00830CAE" w14:paraId="03CBFD69" w14:textId="77777777" w:rsidTr="00582749">
        <w:trPr>
          <w:trHeight w:val="785"/>
          <w:tblHeader/>
        </w:trPr>
        <w:tc>
          <w:tcPr>
            <w:tcW w:w="2782" w:type="dxa"/>
            <w:vAlign w:val="bottom"/>
          </w:tcPr>
          <w:p w14:paraId="0306B7F9" w14:textId="77777777" w:rsidR="006C3463" w:rsidRPr="00830CAE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2" w:type="dxa"/>
            <w:vAlign w:val="bottom"/>
          </w:tcPr>
          <w:p w14:paraId="33CC6C47" w14:textId="139E6E8E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  <w:vAlign w:val="bottom"/>
          </w:tcPr>
          <w:p w14:paraId="4462A8B3" w14:textId="65F5BFFA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bottom"/>
          </w:tcPr>
          <w:p w14:paraId="17EEC1C2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8BE414" w14:textId="71C2EBE9" w:rsidR="006C3463" w:rsidRPr="00830CAE" w:rsidRDefault="000708E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2" w:type="dxa"/>
          </w:tcPr>
          <w:p w14:paraId="3AB99A60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7D6416CF" w14:textId="71E144F3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830C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2749" w:rsidRPr="00830C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2590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82749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582749" w:rsidRPr="00830C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6C3463" w:rsidRPr="00830CAE" w14:paraId="08AA8979" w14:textId="77777777" w:rsidTr="002C7CD8">
        <w:trPr>
          <w:trHeight w:val="371"/>
          <w:tblHeader/>
        </w:trPr>
        <w:tc>
          <w:tcPr>
            <w:tcW w:w="2782" w:type="dxa"/>
          </w:tcPr>
          <w:p w14:paraId="43C56283" w14:textId="77777777" w:rsidR="006C3463" w:rsidRPr="00830CAE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06610C5E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center"/>
          </w:tcPr>
          <w:p w14:paraId="54241E48" w14:textId="77777777" w:rsidR="006C3463" w:rsidRPr="00830CAE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2590" w:rsidRPr="00830CAE" w14:paraId="7C784494" w14:textId="77777777" w:rsidTr="006A2975">
        <w:trPr>
          <w:trHeight w:val="380"/>
          <w:tblHeader/>
        </w:trPr>
        <w:tc>
          <w:tcPr>
            <w:tcW w:w="2782" w:type="dxa"/>
          </w:tcPr>
          <w:p w14:paraId="1168AE38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2" w:type="dxa"/>
          </w:tcPr>
          <w:p w14:paraId="77F043DA" w14:textId="302842FB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767F429" w14:textId="189DFF5A" w:rsidR="004E2590" w:rsidRPr="00830CAE" w:rsidRDefault="005C0C03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9" w:type="dxa"/>
            <w:vAlign w:val="center"/>
          </w:tcPr>
          <w:p w14:paraId="4A0EAD60" w14:textId="77777777" w:rsidR="004E2590" w:rsidRPr="00830CAE" w:rsidRDefault="004E2590" w:rsidP="004E2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1E059B" w14:textId="6572882D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AC9DAF6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CE1C610" w14:textId="12F30821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E2590" w:rsidRPr="00830CAE" w14:paraId="1CAECDDF" w14:textId="77777777" w:rsidTr="006A2975">
        <w:trPr>
          <w:trHeight w:val="388"/>
          <w:tblHeader/>
        </w:trPr>
        <w:tc>
          <w:tcPr>
            <w:tcW w:w="2782" w:type="dxa"/>
          </w:tcPr>
          <w:p w14:paraId="2CEBC9D8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2" w:type="dxa"/>
          </w:tcPr>
          <w:p w14:paraId="6CAB227B" w14:textId="4003E91F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C56BFAB" w14:textId="2C0904E4" w:rsidR="004E2590" w:rsidRPr="00830CAE" w:rsidRDefault="005C0C03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9" w:type="dxa"/>
            <w:vAlign w:val="center"/>
          </w:tcPr>
          <w:p w14:paraId="2703EE0C" w14:textId="77777777" w:rsidR="004E2590" w:rsidRPr="00830CAE" w:rsidRDefault="004E2590" w:rsidP="004E2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FFDA0" w14:textId="0F864BF2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241D6F7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2E09487" w14:textId="5B3BDD9A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E2590" w:rsidRPr="00830CAE" w14:paraId="5D9F0C7E" w14:textId="77777777" w:rsidTr="006A2975">
        <w:trPr>
          <w:trHeight w:val="388"/>
          <w:tblHeader/>
        </w:trPr>
        <w:tc>
          <w:tcPr>
            <w:tcW w:w="2782" w:type="dxa"/>
          </w:tcPr>
          <w:p w14:paraId="791C9AC8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2" w:type="dxa"/>
          </w:tcPr>
          <w:p w14:paraId="596AE264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47BFA5B" w14:textId="4757010E" w:rsidR="004E2590" w:rsidRPr="00830CAE" w:rsidRDefault="005C0C03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534061B4" w14:textId="77777777" w:rsidR="004E2590" w:rsidRPr="00830CAE" w:rsidRDefault="004E2590" w:rsidP="004E2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F11EEA" w14:textId="4B3F2AFF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2" w:type="dxa"/>
          </w:tcPr>
          <w:p w14:paraId="283BDFC2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C03ECC5" w14:textId="2332C451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E2590" w:rsidRPr="00830CAE" w14:paraId="3D2C1F10" w14:textId="77777777" w:rsidTr="006A2975">
        <w:trPr>
          <w:trHeight w:val="380"/>
          <w:tblHeader/>
        </w:trPr>
        <w:tc>
          <w:tcPr>
            <w:tcW w:w="2782" w:type="dxa"/>
          </w:tcPr>
          <w:p w14:paraId="39AF3031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2" w:type="dxa"/>
          </w:tcPr>
          <w:p w14:paraId="10D8894B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07FCF8C4" w:rsidR="004E2590" w:rsidRPr="00830CAE" w:rsidRDefault="005C0C03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9" w:type="dxa"/>
            <w:vAlign w:val="center"/>
          </w:tcPr>
          <w:p w14:paraId="4D391C2C" w14:textId="77777777" w:rsidR="004E2590" w:rsidRPr="00830CAE" w:rsidRDefault="004E2590" w:rsidP="004E2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FAB1E8" w14:textId="12DE7B73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687D6AB" w14:textId="77777777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6EB408D8" w:rsidR="004E2590" w:rsidRPr="00830CAE" w:rsidRDefault="004E2590" w:rsidP="004E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</w:tr>
    </w:tbl>
    <w:p w14:paraId="23813B91" w14:textId="5D654593" w:rsidR="00074F6C" w:rsidRPr="00830CAE" w:rsidRDefault="00074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0913D17" w14:textId="77777777" w:rsidR="00BF7843" w:rsidRPr="00830CAE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ลูกหนี้ตามสัญญาปรับโครงสร้างหนี้</w:t>
      </w:r>
    </w:p>
    <w:p w14:paraId="5EE13E58" w14:textId="77777777" w:rsidR="00BC06E7" w:rsidRPr="00830CAE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221AF82" w14:textId="3F102B15" w:rsidR="00BF7843" w:rsidRPr="00830CAE" w:rsidRDefault="00BF784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830CAE">
        <w:rPr>
          <w:rFonts w:asciiTheme="majorBidi" w:hAnsiTheme="majorBidi" w:cstheme="majorBidi"/>
          <w:sz w:val="30"/>
          <w:szCs w:val="30"/>
        </w:rPr>
        <w:t>2560</w:t>
      </w:r>
      <w:r w:rsidR="00950E9E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830CA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830CAE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830CA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830CAE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830CAE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830CAE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830CAE">
        <w:rPr>
          <w:rFonts w:asciiTheme="majorBidi" w:hAnsiTheme="majorBidi" w:cstheme="majorBidi"/>
          <w:sz w:val="30"/>
          <w:szCs w:val="30"/>
        </w:rPr>
        <w:t>”)</w:t>
      </w:r>
      <w:r w:rsidR="00BD1298"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830CAE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830CAE">
        <w:rPr>
          <w:rFonts w:asciiTheme="majorBidi" w:hAnsiTheme="majorBidi" w:cstheme="majorBidi"/>
          <w:sz w:val="30"/>
          <w:szCs w:val="30"/>
        </w:rPr>
        <w:t>“</w:t>
      </w:r>
      <w:r w:rsidR="00B12C6E" w:rsidRPr="00830CAE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830CAE">
        <w:rPr>
          <w:rFonts w:asciiTheme="majorBidi" w:hAnsiTheme="majorBidi" w:cstheme="majorBidi"/>
          <w:sz w:val="30"/>
          <w:szCs w:val="30"/>
        </w:rPr>
        <w:t>”</w:t>
      </w:r>
      <w:r w:rsidR="00B12C6E" w:rsidRPr="00830CAE">
        <w:rPr>
          <w:rFonts w:asciiTheme="majorBidi" w:hAnsiTheme="majorBidi" w:cstheme="majorBidi"/>
          <w:sz w:val="30"/>
          <w:szCs w:val="30"/>
          <w:cs/>
        </w:rPr>
        <w:t>)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830CAE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830CAE">
        <w:rPr>
          <w:rFonts w:asciiTheme="majorBidi" w:hAnsiTheme="majorBidi" w:cstheme="majorBidi"/>
          <w:sz w:val="30"/>
          <w:szCs w:val="30"/>
        </w:rPr>
        <w:t>1</w:t>
      </w:r>
      <w:r w:rsidRPr="00830CAE">
        <w:rPr>
          <w:rFonts w:asciiTheme="majorBidi" w:hAnsiTheme="majorBidi" w:cstheme="majorBidi"/>
          <w:sz w:val="30"/>
          <w:szCs w:val="30"/>
        </w:rPr>
        <w:t>,</w:t>
      </w:r>
      <w:r w:rsidR="005C0C03" w:rsidRPr="00830CAE">
        <w:rPr>
          <w:rFonts w:asciiTheme="majorBidi" w:hAnsiTheme="majorBidi" w:cstheme="majorBidi"/>
          <w:sz w:val="30"/>
          <w:szCs w:val="30"/>
        </w:rPr>
        <w:t>294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0440D59" w:rsidR="00BF7843" w:rsidRPr="00830CAE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830CAE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830CAE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830CAE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830CAE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830CAE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830CAE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4F7F4F69" w:rsidR="00BF7843" w:rsidRPr="00830CA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0AF808DD" w:rsidR="00BF7843" w:rsidRPr="00830CA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ชำระเงินเพิ่มเติมภายในเดือนพฤษภาคม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78815645" w:rsidR="00BF7843" w:rsidRPr="00830CA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2CEB10CC" w:rsidR="00BF7843" w:rsidRPr="00830CA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830CA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830CA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C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830CA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830CAE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</w:rPr>
      </w:pPr>
    </w:p>
    <w:p w14:paraId="58527F04" w14:textId="0DE2ACE8" w:rsidR="00135FEF" w:rsidRPr="00830CAE" w:rsidRDefault="00C427DB" w:rsidP="00135FEF">
      <w:pPr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" w:name="_Hlk78747847"/>
      <w:bookmarkEnd w:id="0"/>
      <w:r w:rsidRPr="00830CAE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5C0C03" w:rsidRPr="00830CAE">
        <w:rPr>
          <w:rFonts w:ascii="Angsana New" w:hAnsi="Angsana New" w:hint="cs"/>
          <w:spacing w:val="-6"/>
          <w:sz w:val="30"/>
          <w:szCs w:val="30"/>
        </w:rPr>
        <w:t>30</w:t>
      </w:r>
      <w:r w:rsidRPr="00830CA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210C3C" w:rsidRPr="00830CAE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830CAE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="005C0C03" w:rsidRPr="00830CAE">
        <w:rPr>
          <w:rFonts w:ascii="Angsana New" w:hAnsi="Angsana New" w:hint="cs"/>
          <w:spacing w:val="-6"/>
          <w:sz w:val="30"/>
          <w:szCs w:val="30"/>
        </w:rPr>
        <w:t>2566</w:t>
      </w:r>
      <w:r w:rsidRPr="00830CAE">
        <w:rPr>
          <w:rFonts w:ascii="Angsana New" w:hAnsi="Angsana New" w:hint="cs"/>
          <w:spacing w:val="-6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5C0C03" w:rsidRPr="00830CAE">
        <w:rPr>
          <w:rFonts w:ascii="Angsana New" w:hAnsi="Angsana New" w:hint="cs"/>
          <w:spacing w:val="-6"/>
          <w:sz w:val="30"/>
          <w:szCs w:val="30"/>
        </w:rPr>
        <w:t>2</w:t>
      </w:r>
      <w:r w:rsidRPr="00830CAE">
        <w:rPr>
          <w:rFonts w:ascii="Angsana New" w:hAnsi="Angsana New" w:hint="cs"/>
          <w:spacing w:val="-6"/>
          <w:sz w:val="30"/>
          <w:szCs w:val="30"/>
          <w:cs/>
        </w:rPr>
        <w:t>) ข้างต้นแล้วเป็นจำนวนเงิน</w:t>
      </w:r>
      <w:r w:rsidRPr="00830CAE">
        <w:rPr>
          <w:rFonts w:ascii="Angsana New" w:hAnsi="Angsana New" w:hint="cs"/>
          <w:spacing w:val="-6"/>
          <w:sz w:val="30"/>
          <w:szCs w:val="30"/>
        </w:rPr>
        <w:t xml:space="preserve"> </w:t>
      </w:r>
      <w:bookmarkEnd w:id="1"/>
      <w:r w:rsidR="005C0C03" w:rsidRPr="00830CAE">
        <w:rPr>
          <w:rFonts w:ascii="Angsana New" w:hAnsi="Angsana New"/>
          <w:spacing w:val="-6"/>
          <w:sz w:val="30"/>
          <w:szCs w:val="30"/>
        </w:rPr>
        <w:t>745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885333" w:rsidRPr="00830CAE">
        <w:rPr>
          <w:rFonts w:ascii="Angsana New" w:hAnsi="Angsana New"/>
          <w:spacing w:val="-6"/>
          <w:sz w:val="30"/>
          <w:szCs w:val="30"/>
        </w:rPr>
        <w:br/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(</w:t>
      </w:r>
      <w:r w:rsidR="005C0C03" w:rsidRPr="00830CAE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i/>
          <w:iCs/>
          <w:spacing w:val="-6"/>
          <w:sz w:val="30"/>
          <w:szCs w:val="30"/>
          <w:cs/>
        </w:rPr>
        <w:t>ธันวาคม</w:t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5C0C03" w:rsidRPr="00830CAE">
        <w:rPr>
          <w:rFonts w:ascii="Angsana New" w:hAnsi="Angsana New"/>
          <w:i/>
          <w:iCs/>
          <w:spacing w:val="-6"/>
          <w:sz w:val="30"/>
          <w:szCs w:val="30"/>
        </w:rPr>
        <w:t>600</w:t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CA24AD" w:rsidRPr="00830CAE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จากสถานการณ์การแพร่ระบาดของโรคติดเชื้อไวรัสโคโรนา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2019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ลูกหนี้การค้า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สกสค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. </w:t>
      </w:r>
      <w:r w:rsidR="00FD0AB5" w:rsidRPr="00830CAE">
        <w:rPr>
          <w:rFonts w:ascii="Angsana New" w:hAnsi="Angsana New" w:hint="cs"/>
          <w:spacing w:val="-6"/>
          <w:sz w:val="30"/>
          <w:szCs w:val="30"/>
          <w:cs/>
        </w:rPr>
        <w:t>ได้มีการผิดนัดชำระเงินรายเดือนตามข้อ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/>
          <w:spacing w:val="-6"/>
          <w:sz w:val="30"/>
          <w:szCs w:val="30"/>
        </w:rPr>
        <w:t>2.1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="00FD0AB5" w:rsidRPr="00830CAE">
        <w:rPr>
          <w:rFonts w:ascii="Angsana New" w:hAnsi="Angsana New" w:hint="cs"/>
          <w:spacing w:val="-6"/>
          <w:sz w:val="30"/>
          <w:szCs w:val="30"/>
          <w:cs/>
        </w:rPr>
        <w:t>ของงวดเดือนกันยายน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/>
          <w:spacing w:val="-6"/>
          <w:sz w:val="30"/>
          <w:szCs w:val="30"/>
        </w:rPr>
        <w:t>2566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/>
          <w:spacing w:val="-6"/>
          <w:sz w:val="30"/>
          <w:szCs w:val="30"/>
        </w:rPr>
        <w:t>5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FD0AB5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0AB5" w:rsidRPr="00830CAE">
        <w:rPr>
          <w:rFonts w:ascii="Angsana New" w:hAnsi="Angsana New" w:hint="cs"/>
          <w:spacing w:val="-6"/>
          <w:sz w:val="30"/>
          <w:szCs w:val="30"/>
          <w:cs/>
        </w:rPr>
        <w:t>และผิดนัดชำระเงินเพิ่มเติมตามข้อ</w:t>
      </w:r>
      <w:r w:rsidR="00FD0AB5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2</w:t>
      </w:r>
      <w:r w:rsidR="00CA24AD" w:rsidRPr="00830CAE">
        <w:rPr>
          <w:rFonts w:ascii="Angsana New" w:hAnsi="Angsana New"/>
          <w:spacing w:val="-6"/>
          <w:sz w:val="30"/>
          <w:szCs w:val="30"/>
        </w:rPr>
        <w:t>.</w:t>
      </w:r>
      <w:r w:rsidR="005C0C03" w:rsidRPr="00830CAE">
        <w:rPr>
          <w:rFonts w:ascii="Angsana New" w:hAnsi="Angsana New"/>
          <w:spacing w:val="-6"/>
          <w:sz w:val="30"/>
          <w:szCs w:val="30"/>
        </w:rPr>
        <w:t>2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)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ของงวดเดือนพฤษภาคม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2565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2566</w:t>
      </w:r>
      <w:r w:rsidR="00FD0AB5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155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209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ล้านบาทตามลำดับ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เป็นจำนวนเงินรวมทั้งหมด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pacing w:val="-6"/>
          <w:sz w:val="30"/>
          <w:szCs w:val="30"/>
        </w:rPr>
        <w:t>364</w:t>
      </w:r>
      <w:r w:rsidR="00CA24AD" w:rsidRPr="00830CAE">
        <w:rPr>
          <w:rFonts w:ascii="Angsana New" w:hAnsi="Angsana New"/>
          <w:spacing w:val="-6"/>
          <w:sz w:val="30"/>
          <w:szCs w:val="30"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ซึ่งต่อมาลูกหนี้การค้า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สกสค</w:t>
      </w:r>
      <w:r w:rsidR="00CA24AD" w:rsidRPr="00830CAE">
        <w:rPr>
          <w:rFonts w:ascii="Angsana New" w:hAnsi="Angsana New"/>
          <w:spacing w:val="-6"/>
          <w:sz w:val="30"/>
          <w:szCs w:val="30"/>
          <w:cs/>
        </w:rPr>
        <w:t xml:space="preserve">. </w:t>
      </w:r>
      <w:r w:rsidR="00CA24AD" w:rsidRPr="00830CAE">
        <w:rPr>
          <w:rFonts w:ascii="Angsana New" w:hAnsi="Angsana New" w:hint="cs"/>
          <w:spacing w:val="-6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135FEF" w:rsidRPr="00830CAE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04968FF" w14:textId="77777777" w:rsidR="00830B75" w:rsidRPr="00830CAE" w:rsidRDefault="00830B75" w:rsidP="00135FEF">
      <w:pPr>
        <w:spacing w:line="240" w:lineRule="auto"/>
        <w:ind w:left="900"/>
        <w:jc w:val="thaiDistribute"/>
        <w:rPr>
          <w:rFonts w:ascii="Angsana New" w:hAnsi="Angsana New"/>
          <w:spacing w:val="-6"/>
        </w:rPr>
      </w:pPr>
    </w:p>
    <w:p w14:paraId="34826A3E" w14:textId="42469166" w:rsidR="00885333" w:rsidRPr="00830CAE" w:rsidRDefault="006C443F" w:rsidP="006C443F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30CAE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 xml:space="preserve">2566 </w:t>
      </w:r>
      <w:r w:rsidRPr="00830CAE">
        <w:rPr>
          <w:rFonts w:ascii="Angsana New" w:hAnsi="Angsana New" w:hint="cs"/>
          <w:sz w:val="30"/>
          <w:szCs w:val="30"/>
          <w:cs/>
        </w:rPr>
        <w:t>ล็อกซเล่ย์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ไวร์เลส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ได้ยื่นคำร้องขอให้ศาลแพ่งไต่สวนเกี่ยวกับกิจการและทรัพย์สินของลูกหนี้การค้า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สกสค</w:t>
      </w:r>
      <w:r w:rsidRPr="00830CAE">
        <w:rPr>
          <w:rFonts w:ascii="Angsana New" w:hAnsi="Angsana New"/>
          <w:sz w:val="30"/>
          <w:szCs w:val="30"/>
          <w:cs/>
        </w:rPr>
        <w:t xml:space="preserve">. </w:t>
      </w:r>
      <w:r w:rsidRPr="00830CAE">
        <w:rPr>
          <w:rFonts w:ascii="Angsana New" w:hAnsi="Angsana New" w:hint="cs"/>
          <w:sz w:val="30"/>
          <w:szCs w:val="30"/>
          <w:cs/>
        </w:rPr>
        <w:t>และยื่นขอออกหมายเรียกลูกหนี้และพยานเอกสาร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ตามรายงานกระบวนพิจารณาครั้งล่าสุดเมื่อวันที่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 xml:space="preserve">20 </w:t>
      </w:r>
      <w:r w:rsidRPr="00830CAE">
        <w:rPr>
          <w:rFonts w:ascii="Angsana New" w:hAnsi="Angsana New" w:hint="cs"/>
          <w:sz w:val="30"/>
          <w:szCs w:val="30"/>
          <w:cs/>
        </w:rPr>
        <w:t>ตุลาคม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 xml:space="preserve">2566 </w:t>
      </w:r>
      <w:r w:rsidRPr="00830CAE">
        <w:rPr>
          <w:rFonts w:ascii="Angsana New" w:hAnsi="Angsana New" w:hint="cs"/>
          <w:sz w:val="30"/>
          <w:szCs w:val="30"/>
          <w:cs/>
        </w:rPr>
        <w:t>คู่ความร่วมกันแถลงต่อศาลว่ามีความประสงค์จะไกล่เกลี่ยในส่วนของดอกเบี้ยผิดนัดตามสัญญาประนีประนอมเพื่อเจรจาหาข้อยุติในการคำนวณ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ซึ่งศาลได้อนุญาตและให้งดการบังคับคดีในระหว่างวินิจฉัยชี้ขาด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และศาลได้นัดฟังคำสั่งศาลอีกครั้งในวันที่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 xml:space="preserve">23 </w:t>
      </w:r>
      <w:r w:rsidRPr="00830CAE">
        <w:rPr>
          <w:rFonts w:ascii="Angsana New" w:hAnsi="Angsana New" w:hint="cs"/>
          <w:sz w:val="30"/>
          <w:szCs w:val="30"/>
          <w:cs/>
        </w:rPr>
        <w:t>พฤศจิกายน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/>
          <w:sz w:val="30"/>
          <w:szCs w:val="30"/>
        </w:rPr>
        <w:t xml:space="preserve">2566 </w:t>
      </w:r>
      <w:r w:rsidRPr="00830CAE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ผู้บริหารของกลุ่มบริษัทและบริษัทย่อยคาดว่าจะไม่มีผลกระทบต่องบการเงินอย่างมีสาระสำคัญ</w:t>
      </w:r>
    </w:p>
    <w:p w14:paraId="2844DE22" w14:textId="77777777" w:rsidR="006C443F" w:rsidRPr="00830CAE" w:rsidRDefault="006C443F" w:rsidP="006C443F">
      <w:pPr>
        <w:spacing w:line="240" w:lineRule="auto"/>
        <w:ind w:left="900"/>
        <w:jc w:val="thaiDistribute"/>
        <w:rPr>
          <w:rFonts w:ascii="Angsana New" w:hAnsi="Angsana New"/>
        </w:rPr>
      </w:pPr>
    </w:p>
    <w:p w14:paraId="40C0001C" w14:textId="0AFBE6DB" w:rsidR="008C0A3B" w:rsidRPr="00830CAE" w:rsidRDefault="00C427D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bookmarkStart w:id="2" w:name="_Hlk102232325"/>
      <w:r w:rsidRPr="00830CAE">
        <w:rPr>
          <w:rFonts w:asciiTheme="majorBidi" w:hAnsiTheme="majorBidi" w:hint="cs"/>
          <w:color w:val="000000"/>
          <w:sz w:val="30"/>
          <w:szCs w:val="30"/>
          <w:cs/>
        </w:rPr>
        <w:t>ในเดือน</w:t>
      </w:r>
      <w:r w:rsidR="00C3488F" w:rsidRPr="00830CAE">
        <w:rPr>
          <w:rFonts w:asciiTheme="majorBidi" w:hAnsiTheme="majorBidi" w:hint="cs"/>
          <w:color w:val="000000"/>
          <w:sz w:val="30"/>
          <w:szCs w:val="30"/>
          <w:cs/>
        </w:rPr>
        <w:t xml:space="preserve">ตุลาคม </w:t>
      </w:r>
      <w:r w:rsidR="005C0C03" w:rsidRPr="00830CAE">
        <w:rPr>
          <w:rFonts w:asciiTheme="majorBidi" w:hAnsiTheme="majorBidi"/>
          <w:color w:val="000000"/>
          <w:sz w:val="30"/>
          <w:szCs w:val="30"/>
        </w:rPr>
        <w:t>2566</w:t>
      </w:r>
      <w:r w:rsidRPr="00830C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color w:val="000000"/>
          <w:sz w:val="30"/>
          <w:szCs w:val="30"/>
          <w:cs/>
        </w:rPr>
        <w:t>ล็อกซเล่ย์</w:t>
      </w:r>
      <w:r w:rsidRPr="00830C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color w:val="000000"/>
          <w:sz w:val="30"/>
          <w:szCs w:val="30"/>
          <w:cs/>
        </w:rPr>
        <w:t>ไวร์เลสได้รับชำระเงินเพิ่มเติม</w:t>
      </w:r>
      <w:r w:rsidRPr="00830C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color w:val="000000"/>
          <w:sz w:val="30"/>
          <w:szCs w:val="30"/>
          <w:cs/>
        </w:rPr>
        <w:t>เป็นจำนวน</w:t>
      </w:r>
      <w:r w:rsidRPr="00830C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color w:val="000000"/>
          <w:sz w:val="30"/>
          <w:szCs w:val="30"/>
        </w:rPr>
        <w:t>10</w:t>
      </w:r>
      <w:r w:rsidRPr="00830C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color w:val="000000"/>
          <w:sz w:val="30"/>
          <w:szCs w:val="30"/>
          <w:cs/>
        </w:rPr>
        <w:t>ล้านบาท</w:t>
      </w:r>
    </w:p>
    <w:p w14:paraId="7CD4107C" w14:textId="77777777" w:rsidR="00DD02AB" w:rsidRPr="00830CAE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</w:rPr>
      </w:pPr>
    </w:p>
    <w:p w14:paraId="1BE1E241" w14:textId="2A866070" w:rsidR="00D843FA" w:rsidRPr="00830CAE" w:rsidRDefault="00A859BC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830CAE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5C0C03" w:rsidRPr="00830CAE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291DF4" w:rsidRPr="00830CAE">
        <w:rPr>
          <w:rFonts w:asciiTheme="majorBidi" w:hAnsiTheme="majorBidi" w:cstheme="majorBidi"/>
          <w:sz w:val="30"/>
          <w:szCs w:val="30"/>
          <w:cs/>
        </w:rPr>
        <w:t>)</w:t>
      </w:r>
    </w:p>
    <w:p w14:paraId="4259CE2E" w14:textId="77777777" w:rsidR="006C3A72" w:rsidRPr="00830CAE" w:rsidRDefault="006C3A72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</w:rPr>
      </w:pPr>
    </w:p>
    <w:p w14:paraId="271E0C52" w14:textId="1FAE98E6" w:rsidR="00BF7843" w:rsidRPr="00830CAE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5C0C03" w:rsidRPr="00830CAE">
        <w:rPr>
          <w:rFonts w:ascii="Angsana New" w:hAnsi="Angsana New"/>
          <w:sz w:val="30"/>
          <w:szCs w:val="30"/>
        </w:rPr>
        <w:t>30</w:t>
      </w:r>
      <w:r w:rsidR="00A81C44" w:rsidRPr="00830CAE">
        <w:rPr>
          <w:rFonts w:ascii="Angsana New" w:hAnsi="Angsana New"/>
          <w:sz w:val="30"/>
          <w:szCs w:val="30"/>
        </w:rPr>
        <w:t xml:space="preserve"> </w:t>
      </w:r>
      <w:r w:rsidR="00210C3C" w:rsidRPr="00830CAE">
        <w:rPr>
          <w:rFonts w:ascii="Angsana New" w:hAnsi="Angsana New" w:hint="cs"/>
          <w:sz w:val="30"/>
          <w:szCs w:val="30"/>
          <w:cs/>
        </w:rPr>
        <w:t>กันยา</w:t>
      </w:r>
      <w:r w:rsidR="00A81C44" w:rsidRPr="00830CAE">
        <w:rPr>
          <w:rFonts w:ascii="Angsana New" w:hAnsi="Angsana New" w:hint="cs"/>
          <w:sz w:val="30"/>
          <w:szCs w:val="30"/>
          <w:cs/>
        </w:rPr>
        <w:t xml:space="preserve">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6</w:t>
      </w:r>
      <w:r w:rsidR="00BC06E7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830CAE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31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2565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2"/>
    <w:p w14:paraId="46CB7776" w14:textId="77807E82" w:rsidR="00BF7843" w:rsidRPr="00830CAE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830CAE" w14:paraId="37574D1E" w14:textId="77777777" w:rsidTr="00405447">
        <w:tc>
          <w:tcPr>
            <w:tcW w:w="2898" w:type="dxa"/>
          </w:tcPr>
          <w:p w14:paraId="2FED9CDC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830CAE" w14:paraId="106EA83E" w14:textId="77777777" w:rsidTr="00405447">
        <w:tc>
          <w:tcPr>
            <w:tcW w:w="2898" w:type="dxa"/>
          </w:tcPr>
          <w:p w14:paraId="2B365BA1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830CAE" w14:paraId="4348A1BA" w14:textId="77777777" w:rsidTr="00405447">
        <w:tc>
          <w:tcPr>
            <w:tcW w:w="2898" w:type="dxa"/>
          </w:tcPr>
          <w:p w14:paraId="00391E81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830CAE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10C3C" w:rsidRPr="00830CAE" w14:paraId="556C4403" w14:textId="77777777" w:rsidTr="00405447">
        <w:tc>
          <w:tcPr>
            <w:tcW w:w="2898" w:type="dxa"/>
            <w:vAlign w:val="bottom"/>
          </w:tcPr>
          <w:p w14:paraId="443D082E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6F14D404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10C3C"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C8E6749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33D9B3C0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210C3C" w:rsidRPr="00830CAE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212D74D5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10C3C"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153FBAC8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461344B7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10C3C"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6DB50A7C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10C3C"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49D088B7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647143CF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10C3C"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0C3C"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210C3C" w:rsidRPr="00830CAE" w14:paraId="4E39D87C" w14:textId="77777777" w:rsidTr="00405447">
        <w:tc>
          <w:tcPr>
            <w:tcW w:w="2898" w:type="dxa"/>
            <w:vAlign w:val="bottom"/>
          </w:tcPr>
          <w:p w14:paraId="5471240D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38180E74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3D7731A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31DB13D7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3" w:type="dxa"/>
          </w:tcPr>
          <w:p w14:paraId="1F57DC05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007D6294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C7C2A9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372A3D3B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FBFA7FD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49D2BE52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EEC1866" w14:textId="4B4D7761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7F945BDE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10C3C" w:rsidRPr="00830CAE" w14:paraId="64119852" w14:textId="77777777" w:rsidTr="00405447">
        <w:tc>
          <w:tcPr>
            <w:tcW w:w="2898" w:type="dxa"/>
          </w:tcPr>
          <w:p w14:paraId="1C32E6BD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30C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830C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10C3C" w:rsidRPr="00830CAE" w14:paraId="3C0FB08F" w14:textId="77777777" w:rsidTr="00405447">
        <w:tc>
          <w:tcPr>
            <w:tcW w:w="2898" w:type="dxa"/>
          </w:tcPr>
          <w:p w14:paraId="120D75A2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10E65670" w:rsidR="00210C3C" w:rsidRPr="00830CAE" w:rsidRDefault="005C0C03" w:rsidP="00210C3C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5A87E358" w14:textId="77777777" w:rsidR="00210C3C" w:rsidRPr="00830CAE" w:rsidRDefault="00210C3C" w:rsidP="00210C3C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7298EE87" w:rsidR="00210C3C" w:rsidRPr="00830CAE" w:rsidRDefault="005C0C03" w:rsidP="00210C3C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243" w:type="dxa"/>
          </w:tcPr>
          <w:p w14:paraId="15BDD12F" w14:textId="77777777" w:rsidR="00210C3C" w:rsidRPr="00830CAE" w:rsidRDefault="00210C3C" w:rsidP="00210C3C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516DF5D5" w:rsidR="00210C3C" w:rsidRPr="00830CAE" w:rsidRDefault="005C0C03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51567B" w:rsidRPr="00830C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05594092" w14:textId="77777777" w:rsidR="00210C3C" w:rsidRPr="00830CAE" w:rsidRDefault="00210C3C" w:rsidP="00210C3C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32F95D7E" w:rsidR="00210C3C" w:rsidRPr="00830CAE" w:rsidRDefault="005C0C03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210C3C" w:rsidRPr="00830CAE" w:rsidRDefault="00210C3C" w:rsidP="00210C3C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364B3E43" w:rsidR="00210C3C" w:rsidRPr="00830CAE" w:rsidRDefault="005C0C03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51567B" w:rsidRPr="00830C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14:paraId="13495815" w14:textId="77777777" w:rsidR="00210C3C" w:rsidRPr="00830CAE" w:rsidRDefault="00210C3C" w:rsidP="00210C3C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2A42B65A" w:rsidR="00210C3C" w:rsidRPr="00830CAE" w:rsidRDefault="005C0C03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</w:tr>
      <w:tr w:rsidR="00210C3C" w:rsidRPr="00830CAE" w14:paraId="08253339" w14:textId="77777777" w:rsidTr="007B6800">
        <w:tc>
          <w:tcPr>
            <w:tcW w:w="2898" w:type="dxa"/>
          </w:tcPr>
          <w:p w14:paraId="40F53949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30C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830CA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D313E" w14:textId="77777777" w:rsidR="00210C3C" w:rsidRPr="00830CAE" w:rsidRDefault="00210C3C" w:rsidP="00210C3C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016699" w14:textId="09D9675B" w:rsidR="00A44A7A" w:rsidRPr="00830CAE" w:rsidRDefault="00A44A7A" w:rsidP="00210C3C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4C9F3FE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997F3A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7BCEFC39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0C03" w:rsidRPr="00830C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830C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67E9983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94F07" w14:textId="77777777" w:rsidR="00210C3C" w:rsidRPr="00830CAE" w:rsidRDefault="00210C3C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9AE5B4" w14:textId="6E6BCF81" w:rsidR="00A44A7A" w:rsidRPr="00830CAE" w:rsidRDefault="0051567B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E6B2F16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C9F472" w14:textId="77777777" w:rsidR="00210C3C" w:rsidRPr="00830CAE" w:rsidRDefault="00210C3C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43E07989" w:rsidR="00210C3C" w:rsidRPr="00830CAE" w:rsidRDefault="00210C3C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D37AA" w14:textId="77777777" w:rsidR="00210C3C" w:rsidRPr="00830CAE" w:rsidRDefault="00210C3C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C2897C" w14:textId="7EB0DCD0" w:rsidR="00A44A7A" w:rsidRPr="00830CAE" w:rsidRDefault="00A44A7A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567B" w:rsidRPr="00830C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920FD43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778EB14" w14:textId="77777777" w:rsidR="00210C3C" w:rsidRPr="00830CAE" w:rsidRDefault="00210C3C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45BC3CBB" w:rsidR="00210C3C" w:rsidRPr="00830CAE" w:rsidRDefault="00210C3C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30C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10C3C" w:rsidRPr="00830CAE" w14:paraId="1AB05D89" w14:textId="77777777" w:rsidTr="007B6800">
        <w:trPr>
          <w:trHeight w:val="352"/>
        </w:trPr>
        <w:tc>
          <w:tcPr>
            <w:tcW w:w="2898" w:type="dxa"/>
          </w:tcPr>
          <w:p w14:paraId="162AB41A" w14:textId="77777777" w:rsidR="00210C3C" w:rsidRPr="00830CAE" w:rsidRDefault="00210C3C" w:rsidP="00210C3C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C0B3B" w14:textId="5CE64363" w:rsidR="00210C3C" w:rsidRPr="00830CAE" w:rsidRDefault="005C0C03" w:rsidP="00210C3C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</w:p>
        </w:tc>
        <w:tc>
          <w:tcPr>
            <w:tcW w:w="270" w:type="dxa"/>
          </w:tcPr>
          <w:p w14:paraId="2357C2B5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727E3313" w:rsidR="00210C3C" w:rsidRPr="00830CAE" w:rsidRDefault="005C0C03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830CA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CB842CF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7D8BD" w14:textId="328FC1AA" w:rsidR="00210C3C" w:rsidRPr="00830CAE" w:rsidRDefault="005C0C03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</w:p>
        </w:tc>
        <w:tc>
          <w:tcPr>
            <w:tcW w:w="270" w:type="dxa"/>
          </w:tcPr>
          <w:p w14:paraId="6072A6D2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68E5309F" w:rsidR="00210C3C" w:rsidRPr="00830CAE" w:rsidRDefault="005C0C03" w:rsidP="00210C3C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830CA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95107FC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2863" w14:textId="381FEA5D" w:rsidR="00210C3C" w:rsidRPr="00830CAE" w:rsidRDefault="005C0C03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</w:t>
            </w:r>
          </w:p>
        </w:tc>
        <w:tc>
          <w:tcPr>
            <w:tcW w:w="236" w:type="dxa"/>
          </w:tcPr>
          <w:p w14:paraId="1B962FA4" w14:textId="77777777" w:rsidR="00210C3C" w:rsidRPr="00830CAE" w:rsidRDefault="00210C3C" w:rsidP="0021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23FC9102" w:rsidR="00210C3C" w:rsidRPr="00830CAE" w:rsidRDefault="005C0C03" w:rsidP="00210C3C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</w:p>
        </w:tc>
      </w:tr>
    </w:tbl>
    <w:p w14:paraId="2AF05300" w14:textId="4E28808E" w:rsidR="00CA7AC7" w:rsidRPr="00830CAE" w:rsidRDefault="00CA7AC7"/>
    <w:tbl>
      <w:tblPr>
        <w:tblW w:w="9187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431"/>
        <w:gridCol w:w="1286"/>
        <w:gridCol w:w="275"/>
        <w:gridCol w:w="1195"/>
      </w:tblGrid>
      <w:tr w:rsidR="0048632F" w:rsidRPr="00830CAE" w14:paraId="0C5D99AB" w14:textId="77777777" w:rsidTr="00827CFD">
        <w:trPr>
          <w:trHeight w:val="286"/>
        </w:trPr>
        <w:tc>
          <w:tcPr>
            <w:tcW w:w="6431" w:type="dxa"/>
          </w:tcPr>
          <w:p w14:paraId="3D50618E" w14:textId="1F0F5947" w:rsidR="0048632F" w:rsidRPr="00830CAE" w:rsidRDefault="0043370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756" w:type="dxa"/>
            <w:gridSpan w:val="3"/>
          </w:tcPr>
          <w:p w14:paraId="7AC5ABD2" w14:textId="675581E2" w:rsidR="0048632F" w:rsidRPr="00830CAE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7E28" w:rsidRPr="00830CAE" w14:paraId="7C503690" w14:textId="77777777" w:rsidTr="00CA7AC7">
        <w:trPr>
          <w:trHeight w:val="286"/>
        </w:trPr>
        <w:tc>
          <w:tcPr>
            <w:tcW w:w="6431" w:type="dxa"/>
          </w:tcPr>
          <w:p w14:paraId="4A84F774" w14:textId="4064874E" w:rsidR="008A7E28" w:rsidRPr="00830CAE" w:rsidRDefault="005779FA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A7E28"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7E28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A7E28"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A7E28"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7E28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6" w:type="dxa"/>
          </w:tcPr>
          <w:p w14:paraId="6A15F40E" w14:textId="59CE0041" w:rsidR="008A7E28" w:rsidRPr="00830CAE" w:rsidRDefault="005C0C03" w:rsidP="005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75" w:type="dxa"/>
          </w:tcPr>
          <w:p w14:paraId="6740B1E6" w14:textId="77777777" w:rsidR="008A7E28" w:rsidRPr="00830CAE" w:rsidRDefault="008A7E28" w:rsidP="005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7F5A537" w14:textId="67CB342B" w:rsidR="008A7E28" w:rsidRPr="00830CAE" w:rsidRDefault="005C0C03" w:rsidP="005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8632F" w:rsidRPr="00830CAE" w14:paraId="7C14752F" w14:textId="77777777" w:rsidTr="00827CFD">
        <w:trPr>
          <w:trHeight w:val="275"/>
        </w:trPr>
        <w:tc>
          <w:tcPr>
            <w:tcW w:w="6431" w:type="dxa"/>
          </w:tcPr>
          <w:p w14:paraId="2C4A33B7" w14:textId="77777777" w:rsidR="0048632F" w:rsidRPr="00830CAE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14:paraId="20EEC551" w14:textId="7BCE6051" w:rsidR="0048632F" w:rsidRPr="00830CAE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27DB" w:rsidRPr="00830CAE" w14:paraId="36410316" w14:textId="77777777" w:rsidTr="00CA7AC7">
        <w:trPr>
          <w:trHeight w:val="138"/>
        </w:trPr>
        <w:tc>
          <w:tcPr>
            <w:tcW w:w="6431" w:type="dxa"/>
          </w:tcPr>
          <w:p w14:paraId="54E9B405" w14:textId="659ECF45" w:rsidR="00C427DB" w:rsidRPr="00830CAE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6" w:type="dxa"/>
          </w:tcPr>
          <w:p w14:paraId="24AC07B3" w14:textId="6CC7EAEF" w:rsidR="00C427DB" w:rsidRPr="00830CAE" w:rsidRDefault="00A44A7A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14:paraId="76B0165F" w14:textId="77777777" w:rsidR="00C427DB" w:rsidRPr="00830CAE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5C572B21" w14:textId="3F7BB806" w:rsidR="00C427DB" w:rsidRPr="00830CAE" w:rsidRDefault="005C0C03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C427DB" w:rsidRPr="00830CAE" w14:paraId="092282A5" w14:textId="77777777" w:rsidTr="00CA7AC7">
        <w:trPr>
          <w:trHeight w:val="275"/>
        </w:trPr>
        <w:tc>
          <w:tcPr>
            <w:tcW w:w="6431" w:type="dxa"/>
          </w:tcPr>
          <w:p w14:paraId="772026A6" w14:textId="68C70086" w:rsidR="00C427DB" w:rsidRPr="00830CAE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86" w:type="dxa"/>
          </w:tcPr>
          <w:p w14:paraId="2777AF55" w14:textId="7BAE167A" w:rsidR="00C427DB" w:rsidRPr="00830CAE" w:rsidRDefault="00A44A7A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1567B" w:rsidRPr="00830CA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</w:tcPr>
          <w:p w14:paraId="358E21A0" w14:textId="77777777" w:rsidR="00C427DB" w:rsidRPr="00830CAE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8ACD77C" w14:textId="7D4C5895" w:rsidR="00C427DB" w:rsidRPr="00830CAE" w:rsidRDefault="008A7E28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5D6F890F" w14:textId="60ACED95" w:rsidR="00CA7AC7" w:rsidRPr="00830CAE" w:rsidRDefault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55E33DA" w14:textId="796CC932" w:rsidR="00BB3DB7" w:rsidRPr="00830CAE" w:rsidRDefault="00BB3DB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830CAE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1015"/>
      </w:tblGrid>
      <w:tr w:rsidR="008A7E28" w:rsidRPr="00830CAE" w14:paraId="0EFB31FB" w14:textId="77777777" w:rsidTr="00C3488F">
        <w:trPr>
          <w:trHeight w:val="422"/>
          <w:tblHeader/>
        </w:trPr>
        <w:tc>
          <w:tcPr>
            <w:tcW w:w="4680" w:type="dxa"/>
          </w:tcPr>
          <w:p w14:paraId="48B93910" w14:textId="77777777" w:rsidR="008A7E28" w:rsidRPr="00830CAE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830CA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830CA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5" w:type="dxa"/>
            <w:gridSpan w:val="3"/>
            <w:hideMark/>
          </w:tcPr>
          <w:p w14:paraId="4DE61688" w14:textId="77777777" w:rsidR="008A7E28" w:rsidRPr="00830CA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830CAE" w14:paraId="7E733652" w14:textId="77777777" w:rsidTr="00C3488F">
        <w:trPr>
          <w:trHeight w:val="409"/>
          <w:tblHeader/>
        </w:trPr>
        <w:tc>
          <w:tcPr>
            <w:tcW w:w="4680" w:type="dxa"/>
          </w:tcPr>
          <w:p w14:paraId="55B9241A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01311FB7" w:rsidR="008A7E28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8D12E29" w14:textId="77777777" w:rsidR="008A7E28" w:rsidRPr="00830CAE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417CE68F" w:rsidR="008A7E28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30CDE68" w14:textId="77777777" w:rsidR="008A7E28" w:rsidRPr="00830CAE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051E7587" w:rsidR="008A7E28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0C5CB08" w14:textId="77777777" w:rsidR="008A7E28" w:rsidRPr="00830CAE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15" w:type="dxa"/>
            <w:hideMark/>
          </w:tcPr>
          <w:p w14:paraId="1F0ADAA9" w14:textId="2337EFB3" w:rsidR="008A7E28" w:rsidRPr="00830CA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8A7E28" w:rsidRPr="00830CAE" w14:paraId="3685E910" w14:textId="77777777" w:rsidTr="00C3488F">
        <w:trPr>
          <w:trHeight w:val="422"/>
          <w:tblHeader/>
        </w:trPr>
        <w:tc>
          <w:tcPr>
            <w:tcW w:w="4680" w:type="dxa"/>
          </w:tcPr>
          <w:p w14:paraId="24F7D915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95" w:type="dxa"/>
            <w:gridSpan w:val="7"/>
            <w:hideMark/>
          </w:tcPr>
          <w:p w14:paraId="534FC6AE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830CAE" w14:paraId="14B3AF22" w14:textId="77777777" w:rsidTr="00C3488F">
        <w:trPr>
          <w:trHeight w:val="409"/>
        </w:trPr>
        <w:tc>
          <w:tcPr>
            <w:tcW w:w="4680" w:type="dxa"/>
            <w:hideMark/>
          </w:tcPr>
          <w:p w14:paraId="4A4ADB36" w14:textId="77777777" w:rsidR="008A7E28" w:rsidRPr="00830CAE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830CA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830CA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830CA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830CA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1DB3C5B0" w14:textId="77777777" w:rsidR="008A7E28" w:rsidRPr="00830CA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7E28" w:rsidRPr="00830CAE" w14:paraId="7549C46A" w14:textId="77777777" w:rsidTr="00827CFD">
        <w:trPr>
          <w:trHeight w:val="236"/>
        </w:trPr>
        <w:tc>
          <w:tcPr>
            <w:tcW w:w="4680" w:type="dxa"/>
            <w:hideMark/>
          </w:tcPr>
          <w:p w14:paraId="4C5255B0" w14:textId="717C2160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12C89961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7CFD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69210EAA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3E7BAE29" w:rsidR="008A7E28" w:rsidRPr="00830CAE" w:rsidRDefault="005C0C03" w:rsidP="002412C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A7E28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0F9462C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340B6C9F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862</w:t>
            </w:r>
          </w:p>
        </w:tc>
        <w:tc>
          <w:tcPr>
            <w:tcW w:w="270" w:type="dxa"/>
          </w:tcPr>
          <w:p w14:paraId="192AF81C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207CF82E" w14:textId="47ECD539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827CFD" w:rsidRPr="00830CAE" w14:paraId="03136EB5" w14:textId="77777777" w:rsidTr="00827CFD">
        <w:trPr>
          <w:trHeight w:val="371"/>
        </w:trPr>
        <w:tc>
          <w:tcPr>
            <w:tcW w:w="4680" w:type="dxa"/>
          </w:tcPr>
          <w:p w14:paraId="76661D97" w14:textId="4B9C6BD7" w:rsidR="00827CFD" w:rsidRPr="00830CAE" w:rsidRDefault="00827CFD" w:rsidP="008A7E2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68A1A8C" w14:textId="4CC3D9E7" w:rsidR="00827CFD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3B294DE4" w14:textId="77777777" w:rsidR="00827CFD" w:rsidRPr="00830CAE" w:rsidRDefault="00827CFD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0649" w14:textId="39214B3C" w:rsidR="00827CFD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3EBEB" w14:textId="77777777" w:rsidR="00827CFD" w:rsidRPr="00830CAE" w:rsidRDefault="00827CFD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5E8890" w14:textId="4D066963" w:rsidR="00827CFD" w:rsidRPr="00830CAE" w:rsidRDefault="005C0C03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60</w:t>
            </w:r>
          </w:p>
        </w:tc>
        <w:tc>
          <w:tcPr>
            <w:tcW w:w="270" w:type="dxa"/>
          </w:tcPr>
          <w:p w14:paraId="7CA9CF41" w14:textId="77777777" w:rsidR="00827CFD" w:rsidRPr="00830CAE" w:rsidRDefault="00827CFD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980F3BE" w14:textId="530D7C85" w:rsidR="00827CFD" w:rsidRPr="00830CAE" w:rsidRDefault="00827CFD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6B978479" w14:textId="77777777" w:rsidTr="00827CFD">
        <w:trPr>
          <w:trHeight w:val="317"/>
        </w:trPr>
        <w:tc>
          <w:tcPr>
            <w:tcW w:w="4680" w:type="dxa"/>
            <w:hideMark/>
          </w:tcPr>
          <w:p w14:paraId="2A011031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830CA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7A32DCB5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244FC349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7F83DE7A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5C71E22E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6420017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20B57007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1AFEB9D4" w14:textId="77777777" w:rsidTr="00C3488F">
        <w:trPr>
          <w:trHeight w:val="409"/>
        </w:trPr>
        <w:tc>
          <w:tcPr>
            <w:tcW w:w="4680" w:type="dxa"/>
            <w:hideMark/>
          </w:tcPr>
          <w:p w14:paraId="2EC1FE2F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3411E06" w14:textId="1D3A6F14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29BAEC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5FF4DB68" w14:textId="4EF2512C" w:rsidR="008A7E28" w:rsidRPr="00830CAE" w:rsidRDefault="008A7E28" w:rsidP="002412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91FF4B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FBCA45" w14:textId="4D0A36EA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0C8B93BC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61AF3E87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05350560" w14:textId="77777777" w:rsidTr="00C3488F">
        <w:trPr>
          <w:trHeight w:val="409"/>
        </w:trPr>
        <w:tc>
          <w:tcPr>
            <w:tcW w:w="4680" w:type="dxa"/>
          </w:tcPr>
          <w:p w14:paraId="392BCC5D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604BD729" w14:textId="5A1973F0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8A35C1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3D229A" w14:textId="2422810F" w:rsidR="008A7E28" w:rsidRPr="00830CAE" w:rsidRDefault="008A7E28" w:rsidP="002412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9654097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BC81B" w14:textId="1BE99091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DE8992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F499710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4A75A947" w14:textId="77777777" w:rsidTr="00C3488F">
        <w:trPr>
          <w:trHeight w:val="422"/>
        </w:trPr>
        <w:tc>
          <w:tcPr>
            <w:tcW w:w="4680" w:type="dxa"/>
            <w:hideMark/>
          </w:tcPr>
          <w:p w14:paraId="5E1BEF11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990" w:type="dxa"/>
          </w:tcPr>
          <w:p w14:paraId="70AF4C0B" w14:textId="1D81B733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53F48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59553E" w14:textId="2EDA7C24" w:rsidR="008A7E28" w:rsidRPr="00830CAE" w:rsidRDefault="005C0C03" w:rsidP="002412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2280C2E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26B0" w14:textId="6A5BD12E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77A10FF1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78ED80DD" w14:textId="075CAD36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C3488F" w:rsidRPr="00830CAE" w14:paraId="160DD304" w14:textId="77777777" w:rsidTr="00C3488F">
        <w:trPr>
          <w:trHeight w:val="409"/>
        </w:trPr>
        <w:tc>
          <w:tcPr>
            <w:tcW w:w="4680" w:type="dxa"/>
          </w:tcPr>
          <w:p w14:paraId="51942848" w14:textId="1DD12388" w:rsidR="00C3488F" w:rsidRPr="00830CAE" w:rsidRDefault="00C3488F" w:rsidP="00C3488F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</w:tcPr>
          <w:p w14:paraId="3BDA239B" w14:textId="77777777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94B5CB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F0755" w14:textId="77777777" w:rsidR="00C3488F" w:rsidRPr="00830CAE" w:rsidRDefault="00C3488F" w:rsidP="00C3488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938DF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7998E" w14:textId="1F35B4BA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AAE8E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E4772D8" w14:textId="77777777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488F" w:rsidRPr="00830CAE" w14:paraId="7B3F6FEF" w14:textId="77777777" w:rsidTr="00C3488F">
        <w:trPr>
          <w:trHeight w:val="409"/>
        </w:trPr>
        <w:tc>
          <w:tcPr>
            <w:tcW w:w="4680" w:type="dxa"/>
          </w:tcPr>
          <w:p w14:paraId="2B64EE63" w14:textId="7B4CCAC1" w:rsidR="00C3488F" w:rsidRPr="00830CAE" w:rsidRDefault="00C3488F" w:rsidP="00C3488F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5A1A0CB4" w14:textId="5AC86AFB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662CD5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D2C03E" w14:textId="2FA2C602" w:rsidR="00C3488F" w:rsidRPr="00830CAE" w:rsidRDefault="00C3488F" w:rsidP="00C3488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25F4B3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93943" w14:textId="38A141F3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86AF0F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2F6A5B1" w14:textId="1292F6E6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25C8B9D7" w14:textId="77777777" w:rsidTr="00C3488F">
        <w:trPr>
          <w:trHeight w:val="409"/>
        </w:trPr>
        <w:tc>
          <w:tcPr>
            <w:tcW w:w="4680" w:type="dxa"/>
            <w:hideMark/>
          </w:tcPr>
          <w:p w14:paraId="1EEBE089" w14:textId="3F1A74CF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3284001F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27CFD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74858321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3FD439C9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A7E28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70" w:type="dxa"/>
          </w:tcPr>
          <w:p w14:paraId="62BFF49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4E95E23F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270" w:type="dxa"/>
          </w:tcPr>
          <w:p w14:paraId="38E4C5BE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3BCE7958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30CA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A7AC7" w:rsidRPr="00830CAE" w14:paraId="3BB86451" w14:textId="77777777" w:rsidTr="00CA7AC7">
        <w:trPr>
          <w:trHeight w:val="217"/>
        </w:trPr>
        <w:tc>
          <w:tcPr>
            <w:tcW w:w="4680" w:type="dxa"/>
          </w:tcPr>
          <w:p w14:paraId="3745B76F" w14:textId="77777777" w:rsidR="00CA7AC7" w:rsidRPr="00830CAE" w:rsidRDefault="00CA7AC7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89AFF7C" w14:textId="77777777" w:rsidR="00CA7AC7" w:rsidRPr="00830CAE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70" w:type="dxa"/>
          </w:tcPr>
          <w:p w14:paraId="3D47E993" w14:textId="77777777" w:rsidR="00CA7AC7" w:rsidRPr="00830CAE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D888B8" w14:textId="77777777" w:rsidR="00CA7AC7" w:rsidRPr="00830CAE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</w:tcPr>
          <w:p w14:paraId="3001A5EE" w14:textId="77777777" w:rsidR="00CA7AC7" w:rsidRPr="00830CAE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475FF2" w14:textId="77777777" w:rsidR="00CA7AC7" w:rsidRPr="00830CAE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F38A181" w14:textId="77777777" w:rsidR="00CA7AC7" w:rsidRPr="00830CAE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</w:tcPr>
          <w:p w14:paraId="2A989C7E" w14:textId="77777777" w:rsidR="00CA7AC7" w:rsidRPr="00830CAE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</w:tr>
      <w:tr w:rsidR="008A7E28" w:rsidRPr="00830CAE" w14:paraId="79CE8F2B" w14:textId="77777777" w:rsidTr="00C3488F">
        <w:trPr>
          <w:trHeight w:val="409"/>
        </w:trPr>
        <w:tc>
          <w:tcPr>
            <w:tcW w:w="4680" w:type="dxa"/>
            <w:hideMark/>
          </w:tcPr>
          <w:p w14:paraId="295E78F9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853B137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24CC5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7F8DA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CDF9E74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8A7E28" w:rsidRPr="00830CAE" w14:paraId="4FCD65A5" w14:textId="77777777" w:rsidTr="00C3488F">
        <w:trPr>
          <w:trHeight w:val="306"/>
        </w:trPr>
        <w:tc>
          <w:tcPr>
            <w:tcW w:w="4680" w:type="dxa"/>
            <w:hideMark/>
          </w:tcPr>
          <w:p w14:paraId="04576C52" w14:textId="4EF2CA35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109296F4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D3BA7B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0D388485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3B3EF510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59AF811C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C67A33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2EECDC55" w14:textId="25DE91A6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</w:tr>
      <w:tr w:rsidR="008A7E28" w:rsidRPr="00830CAE" w14:paraId="73952C24" w14:textId="77777777" w:rsidTr="00C3488F">
        <w:trPr>
          <w:trHeight w:val="306"/>
        </w:trPr>
        <w:tc>
          <w:tcPr>
            <w:tcW w:w="4680" w:type="dxa"/>
            <w:hideMark/>
          </w:tcPr>
          <w:p w14:paraId="15C150B2" w14:textId="3178FE32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C03162" w:rsidRPr="00830CAE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03162"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ของการร่วมค้า </w:t>
            </w:r>
            <w:r w:rsidRPr="00830CA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7AA23674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14EFA85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791FE0C1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AFB1A7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65CE8A18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hideMark/>
          </w:tcPr>
          <w:p w14:paraId="51C0FC20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0C5694F4" w14:textId="77777777" w:rsidTr="00827CFD">
        <w:trPr>
          <w:trHeight w:val="306"/>
        </w:trPr>
        <w:tc>
          <w:tcPr>
            <w:tcW w:w="4680" w:type="dxa"/>
          </w:tcPr>
          <w:p w14:paraId="3CCB5D16" w14:textId="2E5B09F9" w:rsidR="008A7E28" w:rsidRPr="00830CAE" w:rsidRDefault="00827CFD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5A9CC67" w14:textId="646C022B" w:rsidR="00827CFD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13408B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81946" w14:textId="338F206F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FE4289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D1AF3" w14:textId="14DC1CFE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FC00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5CF49FF" w14:textId="5B50E781" w:rsidR="008A7E28" w:rsidRPr="00830CAE" w:rsidRDefault="00827CFD" w:rsidP="002412C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4A0AAA3A" w14:textId="77777777" w:rsidTr="00C3488F">
        <w:trPr>
          <w:trHeight w:val="306"/>
        </w:trPr>
        <w:tc>
          <w:tcPr>
            <w:tcW w:w="4680" w:type="dxa"/>
            <w:hideMark/>
          </w:tcPr>
          <w:p w14:paraId="709D1BE5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4166D" w14:textId="3685FB50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1D45B8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84975" w14:textId="4B66D673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F6EE6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4207C" w14:textId="4D0705D3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F0AB0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9F361" w14:textId="7532AC33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7E28" w:rsidRPr="00830CAE" w14:paraId="42F5C919" w14:textId="77777777" w:rsidTr="00C3488F">
        <w:trPr>
          <w:trHeight w:val="306"/>
        </w:trPr>
        <w:tc>
          <w:tcPr>
            <w:tcW w:w="4680" w:type="dxa"/>
            <w:hideMark/>
          </w:tcPr>
          <w:p w14:paraId="163152AF" w14:textId="02745FB2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6322AAAF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56CE66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73EA334A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C8C5F12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34D360F8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2044760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7D0455E2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8A7E28" w:rsidRPr="00830CAE" w14:paraId="5F3D704F" w14:textId="77777777" w:rsidTr="00C3488F">
        <w:trPr>
          <w:trHeight w:val="306"/>
        </w:trPr>
        <w:tc>
          <w:tcPr>
            <w:tcW w:w="4680" w:type="dxa"/>
            <w:shd w:val="clear" w:color="auto" w:fill="auto"/>
          </w:tcPr>
          <w:p w14:paraId="6A308B90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6F817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486FF6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BEF87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112F7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17ECC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DCA359E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7E29D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8A7E28" w:rsidRPr="00830CAE" w14:paraId="05B96EA1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7DB73EB8" w14:textId="77777777" w:rsidR="00CD79C2" w:rsidRPr="00830CAE" w:rsidRDefault="00CD79C2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3F438786" w14:textId="77777777" w:rsidR="00CD79C2" w:rsidRPr="00830CAE" w:rsidRDefault="00CD79C2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15D3DAC1" w14:textId="77777777" w:rsidR="00CD79C2" w:rsidRPr="00830CAE" w:rsidRDefault="00CD79C2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56E02726" w14:textId="1CB2E3A4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4ACA33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3BE7DD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53ABAF7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3599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31D9F9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3EDB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3447E98" w14:textId="77777777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A7E28" w:rsidRPr="00830CAE" w14:paraId="44761AE3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35D5CF0F" w14:textId="44B40D05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675519B" w14:textId="49826278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7CFD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3DC89B5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3FD7336" w14:textId="712F8549" w:rsidR="008A7E28" w:rsidRPr="00830CAE" w:rsidRDefault="005C0C03" w:rsidP="002412C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A7E28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D39C771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5184F" w14:textId="374ED8AB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14A27BD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hideMark/>
          </w:tcPr>
          <w:p w14:paraId="3876E684" w14:textId="1EC1FCDB" w:rsidR="008A7E28" w:rsidRPr="00830CAE" w:rsidRDefault="005C0C03" w:rsidP="002412C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</w:tr>
      <w:tr w:rsidR="00827CFD" w:rsidRPr="00830CAE" w14:paraId="4B08F723" w14:textId="77777777" w:rsidTr="00C3488F">
        <w:trPr>
          <w:trHeight w:val="306"/>
        </w:trPr>
        <w:tc>
          <w:tcPr>
            <w:tcW w:w="4680" w:type="dxa"/>
            <w:shd w:val="clear" w:color="auto" w:fill="auto"/>
          </w:tcPr>
          <w:p w14:paraId="1F54CA91" w14:textId="30D60FEC" w:rsidR="00827CFD" w:rsidRPr="00830CAE" w:rsidRDefault="00827CFD" w:rsidP="00827CF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12EBE56F" w14:textId="312EA639" w:rsidR="00827CFD" w:rsidRPr="00830CAE" w:rsidRDefault="005C0C03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ECD951C" w14:textId="77777777" w:rsidR="00827CFD" w:rsidRPr="00830CAE" w:rsidRDefault="00827CFD" w:rsidP="0082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DE3F72" w14:textId="174B3087" w:rsidR="00827CFD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4BE05" w14:textId="77777777" w:rsidR="00827CFD" w:rsidRPr="00830CAE" w:rsidRDefault="00827CFD" w:rsidP="0082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6ABC35" w14:textId="02A927AE" w:rsidR="00827CFD" w:rsidRPr="00830CAE" w:rsidRDefault="005C0C03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FC2F06E" w14:textId="77777777" w:rsidR="00827CFD" w:rsidRPr="00830CAE" w:rsidRDefault="00827CFD" w:rsidP="0082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48E881F" w14:textId="10657E86" w:rsidR="00827CFD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A7E28" w:rsidRPr="00830CAE" w14:paraId="167B8CC3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7EF1E4AC" w14:textId="0119CD8F" w:rsidR="008A7E28" w:rsidRPr="00830CAE" w:rsidRDefault="00827CFD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830C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  <w:r w:rsidR="008A7E28"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0DE8675" w14:textId="5744C3F5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13D9069B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7DF2275" w14:textId="6A7B469A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1639942F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F692F6" w14:textId="3C7B9F1A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0B092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5" w:type="dxa"/>
            <w:shd w:val="clear" w:color="auto" w:fill="auto"/>
            <w:hideMark/>
          </w:tcPr>
          <w:p w14:paraId="5532BCA3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7DC05AA6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1CD3DCA0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06C39A0E" w14:textId="09FC2D59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F9B9D8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F5B5422" w14:textId="16ED2680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B76CD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D6B7A3" w14:textId="6D937937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FD203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5" w:type="dxa"/>
            <w:shd w:val="clear" w:color="auto" w:fill="auto"/>
            <w:hideMark/>
          </w:tcPr>
          <w:p w14:paraId="2938A937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7E28" w:rsidRPr="00830CAE" w14:paraId="69BE3E91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576290EF" w14:textId="77777777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7B5EF9C3" w14:textId="4804B07F" w:rsidR="008A7E28" w:rsidRPr="00830CAE" w:rsidRDefault="00827CFD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09EFC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7DFFE7CF" w14:textId="230BA8DD" w:rsidR="008A7E28" w:rsidRPr="00830CAE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6CEE3A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FC14FE" w14:textId="4D9E2BD7" w:rsidR="008A7E28" w:rsidRPr="00830CAE" w:rsidRDefault="00827CFD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BE19A7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5" w:type="dxa"/>
            <w:shd w:val="clear" w:color="auto" w:fill="auto"/>
            <w:hideMark/>
          </w:tcPr>
          <w:p w14:paraId="3AEB2383" w14:textId="77777777" w:rsidR="008A7E28" w:rsidRPr="00830CAE" w:rsidRDefault="008A7E28" w:rsidP="002412C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488F" w:rsidRPr="00830CAE" w14:paraId="71A30130" w14:textId="77777777" w:rsidTr="00C3488F">
        <w:trPr>
          <w:trHeight w:val="306"/>
        </w:trPr>
        <w:tc>
          <w:tcPr>
            <w:tcW w:w="4680" w:type="dxa"/>
            <w:shd w:val="clear" w:color="auto" w:fill="auto"/>
          </w:tcPr>
          <w:p w14:paraId="34202B37" w14:textId="6AC4869E" w:rsidR="00C3488F" w:rsidRPr="00830CAE" w:rsidRDefault="00C3488F" w:rsidP="00C3488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5126AEE0" w14:textId="77777777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0FB5AB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B94958" w14:textId="77777777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3FA835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24E12E" w14:textId="77777777" w:rsidR="00C3488F" w:rsidRPr="00830CAE" w:rsidRDefault="00C3488F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F7915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5" w:type="dxa"/>
            <w:shd w:val="clear" w:color="auto" w:fill="auto"/>
          </w:tcPr>
          <w:p w14:paraId="4634C62A" w14:textId="77777777" w:rsidR="00C3488F" w:rsidRPr="00830CAE" w:rsidRDefault="00C3488F" w:rsidP="00C3488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488F" w:rsidRPr="00830CAE" w14:paraId="04C44730" w14:textId="77777777" w:rsidTr="00C3488F">
        <w:trPr>
          <w:trHeight w:val="306"/>
        </w:trPr>
        <w:tc>
          <w:tcPr>
            <w:tcW w:w="4680" w:type="dxa"/>
            <w:shd w:val="clear" w:color="auto" w:fill="auto"/>
          </w:tcPr>
          <w:p w14:paraId="157176AA" w14:textId="106D4BB8" w:rsidR="00C3488F" w:rsidRPr="00830CAE" w:rsidRDefault="00C3488F" w:rsidP="00C3488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830C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3CE224B6" w14:textId="25C98994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A7227F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E34DD0" w14:textId="7FEB59D6" w:rsidR="00C3488F" w:rsidRPr="00830CAE" w:rsidRDefault="00C3488F" w:rsidP="00C3488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CD8B7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82A824" w14:textId="08546F0B" w:rsidR="00C3488F" w:rsidRPr="00830CAE" w:rsidRDefault="00C3488F" w:rsidP="00827C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7947BE" w14:textId="77777777" w:rsidR="00C3488F" w:rsidRPr="00830CAE" w:rsidRDefault="00C3488F" w:rsidP="00C34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5" w:type="dxa"/>
            <w:shd w:val="clear" w:color="auto" w:fill="auto"/>
          </w:tcPr>
          <w:p w14:paraId="64C2159E" w14:textId="3FD1037A" w:rsidR="00C3488F" w:rsidRPr="00830CAE" w:rsidRDefault="00C3488F" w:rsidP="00C3488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8A7E28" w:rsidRPr="00830CAE" w14:paraId="2A30C6E2" w14:textId="77777777" w:rsidTr="00C3488F">
        <w:trPr>
          <w:trHeight w:val="306"/>
        </w:trPr>
        <w:tc>
          <w:tcPr>
            <w:tcW w:w="4680" w:type="dxa"/>
            <w:shd w:val="clear" w:color="auto" w:fill="auto"/>
            <w:hideMark/>
          </w:tcPr>
          <w:p w14:paraId="0B906A78" w14:textId="1B6BBEDD" w:rsidR="008A7E28" w:rsidRPr="00830CAE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13411" w14:textId="1E822E81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27CFD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4C474C0A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3CE9A2" w14:textId="1EC307C7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A7E28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49DBC910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D4328" w14:textId="5418A133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6AC60EED" w14:textId="77777777" w:rsidR="008A7E28" w:rsidRPr="00830CAE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37792E" w14:textId="19F07795" w:rsidR="008A7E28" w:rsidRPr="00830CAE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948</w:t>
            </w:r>
          </w:p>
        </w:tc>
      </w:tr>
    </w:tbl>
    <w:p w14:paraId="1601A2C9" w14:textId="77777777" w:rsidR="00CA7AC7" w:rsidRPr="00830CAE" w:rsidRDefault="00CA7AC7" w:rsidP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9643D1" w14:textId="2AC6A677" w:rsidR="0080695E" w:rsidRPr="00830CAE" w:rsidRDefault="00C3488F" w:rsidP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30CAE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ในเดือนมิถุนายน </w:t>
      </w:r>
      <w:r w:rsidR="005C0C03" w:rsidRPr="00830CAE">
        <w:rPr>
          <w:rFonts w:ascii="Angsana New" w:hAnsi="Angsana New"/>
          <w:sz w:val="30"/>
          <w:szCs w:val="30"/>
        </w:rPr>
        <w:t>2566</w:t>
      </w:r>
      <w:r w:rsidRPr="00830CAE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บริษัทได้ซื้อหุ้นของ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ไทยไฟเบอร์ออพติคส์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830CAE">
        <w:rPr>
          <w:rFonts w:asciiTheme="majorBidi" w:hAnsiTheme="majorBidi" w:hint="cs"/>
          <w:sz w:val="30"/>
          <w:szCs w:val="30"/>
          <w:cs/>
        </w:rPr>
        <w:t>ซึ่งเป็นบริษัทร่วมเพิ่มจากผู้ถือหุ้นของบริษัทร่วม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จำนวน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600</w:t>
      </w:r>
      <w:r w:rsidRPr="00830CAE">
        <w:rPr>
          <w:rFonts w:asciiTheme="majorBidi" w:hAnsiTheme="majorBidi"/>
          <w:sz w:val="30"/>
          <w:szCs w:val="30"/>
        </w:rPr>
        <w:t>,</w:t>
      </w:r>
      <w:r w:rsidR="005C0C03" w:rsidRPr="00830CAE">
        <w:rPr>
          <w:rFonts w:asciiTheme="majorBidi" w:hAnsiTheme="majorBidi"/>
          <w:sz w:val="30"/>
          <w:szCs w:val="30"/>
        </w:rPr>
        <w:t>000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หุ้น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60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ล้านบาท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การซื้อเงินลงทุนดังกล่าวส่งผลให้สัดส่วนการถือหุ้นในบริษัทร่วมเพิ่มขึ้นจากเดิมร้อยละ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40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99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ทำให้บริษัทร่วมดังกล่าวมีสถานะเป็นบริษัทย่อยของบริษัท กลุ่มบริษัทได้นำบริษัท</w:t>
      </w:r>
      <w:r w:rsidR="0043370A" w:rsidRPr="00830CAE">
        <w:rPr>
          <w:rFonts w:asciiTheme="majorBidi" w:hAnsiTheme="majorBidi" w:hint="cs"/>
          <w:sz w:val="30"/>
          <w:szCs w:val="30"/>
          <w:cs/>
        </w:rPr>
        <w:t>ย่อย</w:t>
      </w:r>
      <w:r w:rsidRPr="00830CAE">
        <w:rPr>
          <w:rFonts w:asciiTheme="majorBidi" w:hAnsiTheme="majorBidi" w:hint="cs"/>
          <w:sz w:val="30"/>
          <w:szCs w:val="30"/>
          <w:cs/>
        </w:rPr>
        <w:t xml:space="preserve">ดังกล่าวมาจัดทำงบการเงินรวมสำหรับงวดสิ้นสุด ณ วันที่ </w:t>
      </w:r>
      <w:r w:rsidR="005C0C03" w:rsidRPr="00830CAE">
        <w:rPr>
          <w:rFonts w:asciiTheme="majorBidi" w:hAnsiTheme="majorBidi"/>
          <w:sz w:val="30"/>
          <w:szCs w:val="30"/>
        </w:rPr>
        <w:t>30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กันยายน</w:t>
      </w:r>
      <w:r w:rsidRPr="00830CAE">
        <w:rPr>
          <w:rFonts w:asciiTheme="majorBidi" w:hAnsi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2566</w:t>
      </w:r>
      <w:r w:rsidRPr="00830CAE">
        <w:rPr>
          <w:rFonts w:asciiTheme="majorBidi" w:hAnsiTheme="majorBidi" w:hint="cs"/>
          <w:sz w:val="30"/>
          <w:szCs w:val="30"/>
          <w:cs/>
        </w:rPr>
        <w:t xml:space="preserve"> อย่างไรก็ดี ภายหลังการเข้าลงทุนบริษัทได้รับคำขอเสนอซื้อบริษัทย่อยดังกล่าวทั้งจำนวนจากบริษัทที่ไม่เกี่ยวข้องกันแห่งหนึ่ง ดังนั้น บริษัทอยู่ในระหว่างพิจารณาข้อเสนอและจัดประเภท</w:t>
      </w:r>
      <w:r w:rsidRPr="00830CAE">
        <w:rPr>
          <w:rFonts w:ascii="Angsana New" w:hAnsi="Angsana New" w:hint="cs"/>
          <w:sz w:val="30"/>
          <w:szCs w:val="30"/>
          <w:cs/>
        </w:rPr>
        <w:t>เงินลงทุนในบริษัทย่อยดังกล่าวเป็นสินทรัพย์ที่ถือไว้เพื่อขายและบันทึกมูลค่าตามบัญชีเป็นจำนวน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  <w:r w:rsidR="005C0C03" w:rsidRPr="00830CAE">
        <w:rPr>
          <w:rFonts w:ascii="Angsana New" w:hAnsi="Angsana New"/>
          <w:sz w:val="30"/>
          <w:szCs w:val="30"/>
        </w:rPr>
        <w:t>108</w:t>
      </w:r>
      <w:r w:rsidRPr="00830CAE">
        <w:rPr>
          <w:rFonts w:ascii="Angsana New" w:hAnsi="Angsana New"/>
          <w:sz w:val="30"/>
          <w:szCs w:val="30"/>
        </w:rPr>
        <w:t xml:space="preserve"> </w:t>
      </w:r>
      <w:r w:rsidRPr="00830CAE">
        <w:rPr>
          <w:rFonts w:ascii="Angsana New" w:hAnsi="Angsana New" w:hint="cs"/>
          <w:sz w:val="30"/>
          <w:szCs w:val="30"/>
          <w:cs/>
        </w:rPr>
        <w:t>ล้านบาท</w:t>
      </w:r>
      <w:r w:rsidRPr="00830CAE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C0C03" w:rsidRPr="00830CAE">
        <w:rPr>
          <w:rFonts w:asciiTheme="majorBidi" w:hAnsiTheme="majorBidi"/>
          <w:sz w:val="30"/>
          <w:szCs w:val="30"/>
        </w:rPr>
        <w:t>100</w:t>
      </w:r>
      <w:r w:rsidRPr="00830CAE">
        <w:rPr>
          <w:rFonts w:asciiTheme="majorBidi" w:hAnsiTheme="majorBidi"/>
          <w:sz w:val="30"/>
          <w:szCs w:val="30"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ล้านบาทในงบการเงินรวมและงบการเงินเฉพาะกิจการตามลำดับ</w:t>
      </w:r>
      <w:r w:rsidRPr="00830CAE">
        <w:rPr>
          <w:rFonts w:ascii="Angsana New" w:hAnsi="Angsana New"/>
          <w:sz w:val="30"/>
          <w:szCs w:val="30"/>
          <w:cs/>
        </w:rPr>
        <w:t xml:space="preserve"> </w:t>
      </w:r>
    </w:p>
    <w:p w14:paraId="73DDECCE" w14:textId="77777777" w:rsidR="00CA7AC7" w:rsidRPr="00830CAE" w:rsidRDefault="00CA7AC7" w:rsidP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41BB35B" w14:textId="1DD8C60D" w:rsidR="00291DF4" w:rsidRPr="00830CAE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830CAE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37D8C2C" w14:textId="5E26B095" w:rsidR="00DC4CD0" w:rsidRPr="00830CAE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830CAE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EB7E12" w14:textId="649ACCC1" w:rsidR="00DC4CD0" w:rsidRPr="00830CAE" w:rsidRDefault="00DC4CD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2560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บริษัทย่อยแห่งหนึ่งได้รับอนุมัติการขยายระยะเวลาการชำระหนี้เงินกู้ยืมจากสถาบันการเงินแห่งหนึ่ง จำนวนเงิน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1</w:t>
      </w:r>
      <w:r w:rsidRPr="00830CAE">
        <w:rPr>
          <w:rFonts w:asciiTheme="majorBidi" w:hAnsiTheme="majorBidi" w:cstheme="majorBidi"/>
          <w:sz w:val="30"/>
          <w:szCs w:val="30"/>
        </w:rPr>
        <w:t>,</w:t>
      </w:r>
      <w:r w:rsidR="005C0C03" w:rsidRPr="00830CAE">
        <w:rPr>
          <w:rFonts w:asciiTheme="majorBidi" w:hAnsiTheme="majorBidi" w:cstheme="majorBidi"/>
          <w:sz w:val="30"/>
          <w:szCs w:val="30"/>
        </w:rPr>
        <w:t>023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2560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2563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2561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2563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5C0C03" w:rsidRPr="00830CAE">
        <w:rPr>
          <w:rFonts w:asciiTheme="majorBidi" w:hAnsiTheme="majorBidi" w:cstheme="majorBidi"/>
          <w:sz w:val="30"/>
          <w:szCs w:val="30"/>
        </w:rPr>
        <w:t>2566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634C810B" w14:textId="461CDC02" w:rsidR="00652DA7" w:rsidRPr="00830CAE" w:rsidRDefault="00652DA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3"/>
    <w:p w14:paraId="7FE54A07" w14:textId="11805D72" w:rsidR="00CA7AC7" w:rsidRPr="00830CAE" w:rsidRDefault="00C427DB" w:rsidP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0CA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ต่อมาลูกหนี้ตามสัญญาปรับโครงสร้างหนี้ (หมายเหตุ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5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2563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30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C0534" w:rsidRPr="00830CA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2566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 w:rsidRPr="00830CAE">
        <w:rPr>
          <w:rFonts w:asciiTheme="majorBidi" w:hAnsiTheme="majorBidi" w:cstheme="majorBidi" w:hint="cs"/>
          <w:sz w:val="30"/>
          <w:szCs w:val="30"/>
        </w:rPr>
        <w:br/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ตามกำหนดชำระคืนเดิม ดังนั้น กลุ่มบริษัทจึงได้จัดประเภทเงินกู้ยืมระยะยาวของบริษัทย่อยดังกล่าวจำนวน </w:t>
      </w:r>
      <w:r w:rsidRPr="00830CAE">
        <w:rPr>
          <w:rFonts w:asciiTheme="majorBidi" w:hAnsiTheme="majorBidi" w:cstheme="majorBidi" w:hint="cs"/>
          <w:sz w:val="30"/>
          <w:szCs w:val="30"/>
        </w:rPr>
        <w:br/>
      </w:r>
      <w:r w:rsidR="005C0C03" w:rsidRPr="00830CAE">
        <w:rPr>
          <w:rFonts w:asciiTheme="majorBidi" w:hAnsiTheme="majorBidi" w:cstheme="majorBidi"/>
          <w:sz w:val="30"/>
          <w:szCs w:val="30"/>
        </w:rPr>
        <w:t>58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เป็นส่วนหนึ่งของส่วนของเงินกู้ยืมระยะยาวจากสถาบันการเงินที่ถึงกำหนดชำระภายในหนึ่งปี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br/>
        <w:t xml:space="preserve">ณ วันที่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30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94F00" w:rsidRPr="00830CA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2566</w:t>
      </w:r>
      <w:r w:rsidRPr="00830C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โดยมียอดเงินกู้ยืมจากสถาบันการเงินคงเหลือรวมทั้งหมด </w:t>
      </w:r>
      <w:r w:rsidR="005C0C03" w:rsidRPr="00830CAE">
        <w:rPr>
          <w:rFonts w:asciiTheme="majorBidi" w:hAnsiTheme="majorBidi" w:cstheme="majorBidi"/>
          <w:sz w:val="30"/>
          <w:szCs w:val="30"/>
        </w:rPr>
        <w:t>303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ในงบการเงินรวม อย่างไรก็ตาม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ดังกล่า</w:t>
      </w:r>
      <w:r w:rsidR="00CA7AC7" w:rsidRPr="00830CAE">
        <w:rPr>
          <w:rFonts w:asciiTheme="majorBidi" w:hAnsiTheme="majorBidi" w:cstheme="majorBidi" w:hint="cs"/>
          <w:sz w:val="30"/>
          <w:szCs w:val="30"/>
          <w:cs/>
        </w:rPr>
        <w:t>ว</w:t>
      </w:r>
    </w:p>
    <w:p w14:paraId="6102E6D8" w14:textId="77777777" w:rsidR="00F308A9" w:rsidRPr="00830CAE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830CAE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830CAE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2C56F645" w:rsidR="005F656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3043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534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53043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700BDE2F" w:rsidR="005F656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830C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830CA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830CAE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42B7346D" w:rsidR="005F656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830CAE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6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38580816" w:rsidR="005F656E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F656E" w:rsidRPr="00830CAE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56E" w:rsidRPr="00830CAE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5F656E" w:rsidRPr="00830CAE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19ED83A8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375" w:type="dxa"/>
          </w:tcPr>
          <w:p w14:paraId="37401A29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0C4985E4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</w:tr>
      <w:tr w:rsidR="005F656E" w:rsidRPr="00830CAE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18EECADC" w:rsidR="005F656E" w:rsidRPr="00830CAE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588C0EBB" w14:textId="061BD23F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375" w:type="dxa"/>
          </w:tcPr>
          <w:p w14:paraId="101E097B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1DA1B5A1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5F656E" w:rsidRPr="00830CAE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1BE92561" w:rsidR="005F656E" w:rsidRPr="00830CAE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21570F93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75" w:type="dxa"/>
          </w:tcPr>
          <w:p w14:paraId="277E02E4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4792EBD6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F656E" w:rsidRPr="00830CAE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5F656E" w:rsidRPr="00830CAE" w:rsidRDefault="005F656E" w:rsidP="00EF0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16798678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375" w:type="dxa"/>
          </w:tcPr>
          <w:p w14:paraId="25166C96" w14:textId="77777777" w:rsidR="005F656E" w:rsidRPr="00830CA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41B59C8F" w:rsidR="005F656E" w:rsidRPr="00830CAE" w:rsidRDefault="005C0C03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</w:tr>
    </w:tbl>
    <w:p w14:paraId="16D1ED21" w14:textId="77777777" w:rsidR="00BB39E8" w:rsidRPr="00830CAE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0C64B2" w14:textId="5A76B385" w:rsidR="001A3909" w:rsidRPr="00830CA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30CAE">
        <w:rPr>
          <w:rFonts w:ascii="Angsana New" w:hAnsi="Angsana New"/>
          <w:sz w:val="30"/>
          <w:szCs w:val="30"/>
        </w:rPr>
        <w:t xml:space="preserve">* </w:t>
      </w:r>
      <w:r w:rsidRPr="00830CAE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830CAE">
        <w:rPr>
          <w:rFonts w:ascii="Angsana New" w:hAnsi="Angsana New"/>
          <w:sz w:val="30"/>
          <w:szCs w:val="30"/>
          <w:cs/>
        </w:rPr>
        <w:t>ได้</w:t>
      </w:r>
      <w:r w:rsidRPr="00830CAE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830CA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6DA650C0" w:rsidR="001A3909" w:rsidRPr="00830CA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830CAE">
        <w:rPr>
          <w:rFonts w:ascii="Angsana New" w:hAnsi="Angsana New"/>
          <w:spacing w:val="-4"/>
          <w:sz w:val="30"/>
          <w:szCs w:val="30"/>
        </w:rPr>
        <w:t>*</w:t>
      </w:r>
      <w:r w:rsidRPr="00830CAE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830CAE">
        <w:rPr>
          <w:rFonts w:ascii="Angsana New" w:hAnsi="Angsana New"/>
          <w:spacing w:val="-4"/>
          <w:sz w:val="30"/>
          <w:szCs w:val="30"/>
        </w:rPr>
        <w:t xml:space="preserve"> </w:t>
      </w:r>
      <w:r w:rsidRPr="00830CAE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830CAE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830CAE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830CAE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830CAE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074BDE7" w14:textId="77777777" w:rsidR="00253043" w:rsidRPr="00830CAE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0F4B1937" w14:textId="5D2CF93E" w:rsidR="00C03563" w:rsidRPr="00830CA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30CAE">
        <w:rPr>
          <w:rFonts w:ascii="Angsana New" w:hAnsi="Angsana New"/>
          <w:sz w:val="30"/>
          <w:szCs w:val="30"/>
        </w:rPr>
        <w:t>***</w:t>
      </w:r>
      <w:r w:rsidRPr="00830CAE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830CAE">
        <w:rPr>
          <w:rFonts w:ascii="Angsana New" w:hAnsi="Angsana New"/>
          <w:sz w:val="30"/>
          <w:szCs w:val="30"/>
          <w:cs/>
        </w:rPr>
        <w:t>จดจำนอง</w:t>
      </w:r>
      <w:r w:rsidRPr="00830CAE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830CAE">
        <w:rPr>
          <w:rFonts w:ascii="Angsana New" w:hAnsi="Angsana New"/>
          <w:sz w:val="30"/>
          <w:szCs w:val="30"/>
          <w:cs/>
        </w:rPr>
        <w:t>เป็นหลักประกัน</w:t>
      </w:r>
      <w:r w:rsidRPr="00830CAE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830CAE">
        <w:rPr>
          <w:rFonts w:ascii="Angsana New" w:hAnsi="Angsana New"/>
          <w:sz w:val="30"/>
          <w:szCs w:val="30"/>
          <w:cs/>
        </w:rPr>
        <w:t>จากสถาบันการเงิน</w:t>
      </w:r>
      <w:bookmarkStart w:id="4" w:name="_Hlk78730169"/>
      <w:bookmarkStart w:id="5" w:name="_Hlk118051004"/>
    </w:p>
    <w:p w14:paraId="2162A4FB" w14:textId="77777777" w:rsidR="00AE18CA" w:rsidRPr="00830CAE" w:rsidRDefault="00AE18CA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p w14:paraId="1D06D28D" w14:textId="77777777" w:rsidR="00CA7AC7" w:rsidRPr="00830CAE" w:rsidRDefault="00CA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1AD539" w14:textId="475EDB10" w:rsidR="00965508" w:rsidRPr="00830CAE" w:rsidRDefault="00837729" w:rsidP="00EF0DA5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830CAE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35D6A" w:rsidRPr="00830CAE" w14:paraId="2BBCA1F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59CD43AE" w14:textId="77777777" w:rsidR="00935D6A" w:rsidRPr="00830CAE" w:rsidRDefault="00935D6A" w:rsidP="00EF0D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AA41E1" w14:textId="77777777" w:rsidR="00935D6A" w:rsidRPr="00830CAE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830CA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E1C25" w14:textId="77777777" w:rsidR="00935D6A" w:rsidRPr="00830CAE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7A9540" w14:textId="77777777" w:rsidR="00935D6A" w:rsidRPr="00830CAE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830CAE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830CAE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5D6A" w:rsidRPr="00830CAE" w14:paraId="244666D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7E9EB29B" w14:textId="77777777" w:rsidR="00935D6A" w:rsidRPr="00830CAE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6ECC1" w14:textId="2ED229CA" w:rsidR="00935D6A" w:rsidRPr="00830CAE" w:rsidRDefault="005C0C03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25791D" w14:textId="77777777" w:rsidR="00935D6A" w:rsidRPr="00830CAE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40E93" w14:textId="624A9442" w:rsidR="00935D6A" w:rsidRPr="00830CAE" w:rsidRDefault="005C0C03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CFEA5A" w14:textId="77777777" w:rsidR="00935D6A" w:rsidRPr="00830CAE" w:rsidRDefault="00935D6A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5E6D70" w14:textId="05CDE2A9" w:rsidR="00935D6A" w:rsidRPr="00830CAE" w:rsidRDefault="005C0C03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B994D5D" w14:textId="77777777" w:rsidR="00935D6A" w:rsidRPr="00830CAE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3399CF0" w14:textId="48D04347" w:rsidR="00935D6A" w:rsidRPr="00830CAE" w:rsidRDefault="005C0C03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30CA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935D6A" w:rsidRPr="00830CAE" w14:paraId="2DC368B8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3BE46D7F" w14:textId="77777777" w:rsidR="00935D6A" w:rsidRPr="00830CAE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54972BC" w14:textId="77777777" w:rsidR="00935D6A" w:rsidRPr="00830CAE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C0534" w:rsidRPr="00830CAE" w14:paraId="6D33DAA4" w14:textId="77777777" w:rsidTr="00935D6A">
        <w:tc>
          <w:tcPr>
            <w:tcW w:w="4050" w:type="dxa"/>
            <w:shd w:val="clear" w:color="auto" w:fill="auto"/>
          </w:tcPr>
          <w:p w14:paraId="3C952D31" w14:textId="0C297137" w:rsidR="000C0534" w:rsidRPr="00830CAE" w:rsidRDefault="000C0534" w:rsidP="000C0534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30CA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1F37C2E" w14:textId="5BE61D9D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34EFC036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DA6BD" w14:textId="0D8CB319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5CE299AB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C2E1C72" w14:textId="478D4048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</w:tcPr>
          <w:p w14:paraId="10062DC3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58165E7E" w14:textId="5D5BAC9F" w:rsidR="000C0534" w:rsidRPr="00830CAE" w:rsidRDefault="000C0534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</w:tr>
      <w:tr w:rsidR="000C0534" w:rsidRPr="00830CAE" w14:paraId="2EB4B162" w14:textId="77777777" w:rsidTr="00935D6A">
        <w:tc>
          <w:tcPr>
            <w:tcW w:w="4050" w:type="dxa"/>
            <w:shd w:val="clear" w:color="auto" w:fill="auto"/>
          </w:tcPr>
          <w:p w14:paraId="665F7FBA" w14:textId="55664CF1" w:rsidR="000C0534" w:rsidRPr="00830CAE" w:rsidRDefault="000C0534" w:rsidP="000C0534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78B3FD13" w14:textId="122FDDF7" w:rsidR="000C0534" w:rsidRPr="00830CAE" w:rsidRDefault="00CC3102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0C16F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0978CC" w14:textId="37A2100D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A6BE9CC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F52015" w14:textId="06686043" w:rsidR="000C0534" w:rsidRPr="00830CAE" w:rsidRDefault="00CC3102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DCB1D2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739ED094" w14:textId="62F93317" w:rsidR="000C0534" w:rsidRPr="00830CAE" w:rsidRDefault="000C0534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0C0534" w:rsidRPr="00830CAE" w14:paraId="4B114831" w14:textId="77777777" w:rsidTr="00935D6A">
        <w:tc>
          <w:tcPr>
            <w:tcW w:w="4050" w:type="dxa"/>
            <w:shd w:val="clear" w:color="auto" w:fill="auto"/>
          </w:tcPr>
          <w:p w14:paraId="3C101862" w14:textId="081CD395" w:rsidR="000C0534" w:rsidRPr="00830CAE" w:rsidRDefault="000C0534" w:rsidP="000C0534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50842DCF" w14:textId="6926CAB9" w:rsidR="000C0534" w:rsidRPr="00830CAE" w:rsidRDefault="00CC3102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DE3F9A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AFC3E" w14:textId="2ABF23E8" w:rsidR="000C0534" w:rsidRPr="00830CAE" w:rsidRDefault="000C0534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BB5C3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A8A825" w14:textId="283CBB6D" w:rsidR="000C0534" w:rsidRPr="00830CAE" w:rsidRDefault="00CC3102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Pr="00830CA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477706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15ADE405" w14:textId="1B669682" w:rsidR="000C0534" w:rsidRPr="00830CAE" w:rsidRDefault="000C0534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830CA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C0534" w:rsidRPr="00830CAE" w14:paraId="1602C9CF" w14:textId="77777777" w:rsidTr="00935D6A">
        <w:tc>
          <w:tcPr>
            <w:tcW w:w="4050" w:type="dxa"/>
            <w:shd w:val="clear" w:color="auto" w:fill="auto"/>
          </w:tcPr>
          <w:p w14:paraId="424C1438" w14:textId="28903CED" w:rsidR="000C0534" w:rsidRPr="00830CAE" w:rsidRDefault="000C0534" w:rsidP="000C0534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830CA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8E51" w14:textId="29785C9E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F50C1CC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911" w14:textId="52E4442A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3D5C3F5E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7C9D9" w14:textId="6E986D75" w:rsidR="000C0534" w:rsidRPr="00830CAE" w:rsidRDefault="005C0C03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B07555C" w14:textId="77777777" w:rsidR="000C0534" w:rsidRPr="00830CAE" w:rsidRDefault="000C0534" w:rsidP="000C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87DC" w14:textId="2B7A1E01" w:rsidR="000C0534" w:rsidRPr="00830CAE" w:rsidRDefault="000C0534" w:rsidP="000C05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Pr="00830CAE">
              <w:t xml:space="preserve"> </w:t>
            </w:r>
          </w:p>
        </w:tc>
      </w:tr>
    </w:tbl>
    <w:p w14:paraId="6C198757" w14:textId="615034A1" w:rsidR="00935D6A" w:rsidRPr="00830CAE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bookmarkEnd w:id="4"/>
    <w:bookmarkEnd w:id="5"/>
    <w:p w14:paraId="7FD185B6" w14:textId="48E7C929" w:rsidR="00C3488F" w:rsidRPr="00830CAE" w:rsidRDefault="003C2766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30CAE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830CAE">
        <w:rPr>
          <w:rFonts w:asciiTheme="majorBidi" w:hAnsiTheme="majorBidi"/>
          <w:sz w:val="30"/>
          <w:szCs w:val="30"/>
          <w:cs/>
        </w:rPr>
        <w:t xml:space="preserve"> 2019 </w:t>
      </w:r>
      <w:r w:rsidRPr="00830CAE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ในระยะเวลาสองปีที่ผ่านมา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และเงื่อนไขในการทำงาน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รวมทั้งสิ้นเป็นระยะเวลา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831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วัน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7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สิงหาคม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2565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และได้รับอนุมัติให้แก้ไขสัญญาเรื่องค่าปรับ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โดยให้คิดค่าปรับในอัตราร้อยละศูนย์เป็นจำนวน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265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วัน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28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เมษายน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/>
          <w:sz w:val="30"/>
          <w:szCs w:val="30"/>
        </w:rPr>
        <w:t>2566</w:t>
      </w:r>
    </w:p>
    <w:p w14:paraId="240382DE" w14:textId="77777777" w:rsidR="00C3488F" w:rsidRPr="00830CAE" w:rsidRDefault="00C3488F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p w14:paraId="35C039EB" w14:textId="392C625A" w:rsidR="00C3488F" w:rsidRPr="00830CAE" w:rsidRDefault="00C3488F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C3488F" w:rsidRPr="00830CAE" w:rsidSect="00104E3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6" w:name="_Hlk149725883"/>
      <w:r w:rsidRPr="00830CA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28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Pr="00830CAE">
        <w:rPr>
          <w:rFonts w:asciiTheme="majorBidi" w:hAnsiTheme="majorBidi" w:hint="cs"/>
          <w:sz w:val="30"/>
          <w:szCs w:val="30"/>
          <w:cs/>
        </w:rPr>
        <w:t>เมษายน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/>
          <w:sz w:val="30"/>
          <w:szCs w:val="30"/>
        </w:rPr>
        <w:t>2566</w:t>
      </w:r>
      <w:r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บริษัทได้ทำการทดสอบการทำงานของระบบและอุปกรณ์ต่างๆ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รวมถึงการทดลองเดินเครื่องระบบทั้งหมดแล้วเสร็จตามข้อกำหนดกิจกรรมแล้วเสร็จตามสัญญา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และได้รับหนังสือรับรองผลงาน</w:t>
      </w:r>
      <w:r w:rsidR="003C2766" w:rsidRPr="00830CAE">
        <w:rPr>
          <w:rFonts w:asciiTheme="majorBidi" w:hAnsiTheme="majorBidi"/>
          <w:sz w:val="30"/>
          <w:szCs w:val="30"/>
        </w:rPr>
        <w:br/>
      </w:r>
      <w:r w:rsidR="003C2766" w:rsidRPr="00830CAE">
        <w:rPr>
          <w:rFonts w:asciiTheme="majorBidi" w:hAnsiTheme="majorBidi" w:hint="cs"/>
          <w:sz w:val="30"/>
          <w:szCs w:val="30"/>
          <w:cs/>
        </w:rPr>
        <w:t>แล้วเสร็จ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(</w:t>
      </w:r>
      <w:r w:rsidR="003C2766" w:rsidRPr="00830CAE">
        <w:rPr>
          <w:rFonts w:asciiTheme="majorBidi" w:hAnsiTheme="majorBidi"/>
          <w:sz w:val="30"/>
          <w:szCs w:val="30"/>
        </w:rPr>
        <w:t xml:space="preserve">Substantial Completion)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7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มิถุนายน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2566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โดยมีผลตั้งแต่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28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เมษายน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2566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ซึ่งเป็นวันครบกำหนดสัญญา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ต่อมา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11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สิงหาคม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2566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บริษัทได้รับหนังสือรับรองงานที่แล้วเสร็จสมบูรณ์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(</w:t>
      </w:r>
      <w:r w:rsidR="003C2766" w:rsidRPr="00830CAE">
        <w:rPr>
          <w:rFonts w:asciiTheme="majorBidi" w:hAnsiTheme="majorBidi"/>
          <w:sz w:val="30"/>
          <w:szCs w:val="30"/>
        </w:rPr>
        <w:t xml:space="preserve">Final Acceptance Certificate)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จากผู้ว่าจ้างตามข้อกำหนดในสัญญาเป็นที่เรียบร้อยแล้ว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คงเหลือภาระการรับประกันผลงานเป็นระยะเวลาสองปีและห้าปีแล้วแต่กรณี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นับแต่วันที่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28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 w:hint="cs"/>
          <w:sz w:val="30"/>
          <w:szCs w:val="30"/>
          <w:cs/>
        </w:rPr>
        <w:t>เมษายน</w:t>
      </w:r>
      <w:r w:rsidR="003C2766" w:rsidRPr="00830CAE">
        <w:rPr>
          <w:rFonts w:asciiTheme="majorBidi" w:hAnsiTheme="majorBidi"/>
          <w:sz w:val="30"/>
          <w:szCs w:val="30"/>
          <w:cs/>
        </w:rPr>
        <w:t xml:space="preserve"> </w:t>
      </w:r>
      <w:r w:rsidR="003C2766" w:rsidRPr="00830CAE">
        <w:rPr>
          <w:rFonts w:asciiTheme="majorBidi" w:hAnsiTheme="majorBidi"/>
          <w:sz w:val="30"/>
          <w:szCs w:val="30"/>
        </w:rPr>
        <w:t>2566</w:t>
      </w:r>
    </w:p>
    <w:bookmarkEnd w:id="6"/>
    <w:p w14:paraId="7662F00D" w14:textId="56CBB892" w:rsidR="001D4F25" w:rsidRPr="00830CAE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830CAE" w:rsidRDefault="006F72D1" w:rsidP="00EF0DA5">
      <w:pPr>
        <w:rPr>
          <w:lang w:val="th-TH"/>
        </w:rPr>
      </w:pPr>
    </w:p>
    <w:p w14:paraId="616C36B1" w14:textId="24431EC8" w:rsidR="006F72D1" w:rsidRPr="00830CAE" w:rsidRDefault="006F72D1" w:rsidP="00EF0DA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5C0C03" w:rsidRPr="00830CAE">
        <w:rPr>
          <w:rFonts w:asciiTheme="majorBidi" w:hAnsiTheme="majorBidi" w:cstheme="majorBidi"/>
          <w:sz w:val="30"/>
          <w:szCs w:val="30"/>
        </w:rPr>
        <w:t>2565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5C0C03" w:rsidRPr="00830CAE">
        <w:rPr>
          <w:rFonts w:asciiTheme="majorBidi" w:hAnsiTheme="majorBidi" w:cstheme="majorBidi"/>
          <w:sz w:val="30"/>
          <w:szCs w:val="30"/>
        </w:rPr>
        <w:t>2566</w:t>
      </w:r>
    </w:p>
    <w:p w14:paraId="11F51A08" w14:textId="5F1901F1" w:rsidR="00935D6A" w:rsidRPr="00830CAE" w:rsidRDefault="00935D6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2F3BC7" w:rsidRPr="00830CAE" w14:paraId="35A93A2A" w14:textId="77777777" w:rsidTr="00736BBB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453C4ED6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F3BC7" w:rsidRPr="00830CAE" w14:paraId="4C877CF8" w14:textId="77777777" w:rsidTr="00736BBB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38292F9B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F1418B0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6103E76F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6DD282CF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3FF13835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24063095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C828A1D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6F94709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4270F91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598D0BB6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13071D63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12FF1165" w14:textId="16ADE394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9A619E"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36" w:type="dxa"/>
          </w:tcPr>
          <w:p w14:paraId="5E4B0C88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02CAA22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9B2E9C" w:rsidRPr="00830CAE" w14:paraId="1998CFC1" w14:textId="77777777" w:rsidTr="00736BBB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04D20CCB" w14:textId="1D4F2779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C0C03"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04" w:type="dxa"/>
            <w:hideMark/>
          </w:tcPr>
          <w:p w14:paraId="09416951" w14:textId="5731B9CE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7" w:type="dxa"/>
            <w:hideMark/>
          </w:tcPr>
          <w:p w14:paraId="2D720A4A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B0185C3" w14:textId="28E3E3F0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54754B40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32D4C60B" w14:textId="73DCF338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27BE6E2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4F93FBE5" w14:textId="01C6A106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9" w:type="dxa"/>
          </w:tcPr>
          <w:p w14:paraId="7B336F75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F47D196" w14:textId="0843ED4B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014071E4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05DD7D3" w14:textId="76AEF10A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4B2D82A2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BF9630C" w14:textId="32A5771E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19598B98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B4CFD98" w14:textId="37D2FC46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73A96C9C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5B885F2" w14:textId="20904A3C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52F776B2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7A916613" w14:textId="7CB121FB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3705D7D2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763562EF" w14:textId="7767081A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79216E3F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28F57CF" w14:textId="3A481429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2028497D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497F71C" w14:textId="04B09134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14EFB794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B626A67" w14:textId="32B0A0B0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</w:tr>
      <w:tr w:rsidR="009B2E9C" w:rsidRPr="00830CAE" w14:paraId="059AAF23" w14:textId="77777777" w:rsidTr="00736BBB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  <w:hideMark/>
          </w:tcPr>
          <w:p w14:paraId="1666ECE4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9B2E9C" w:rsidRPr="00830CAE" w14:paraId="609E8B8D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A3D900F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6CC47B8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E8477F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0B8AF5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DEBF34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05A24CD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42B06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2772B46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C408ED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B974689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79D8D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E7FF57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F79AE9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EFEB297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160B71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4C1DDEA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6B618D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E8A4EB1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F9A86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46BF4C6B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E37126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778953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00899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7AA3074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1B58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6C9D6F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AE06C0F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E9E7941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34D94" w:rsidRPr="00830CAE" w14:paraId="4F420E17" w14:textId="77777777" w:rsidTr="000E139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5C915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3418144" w14:textId="56E6B4F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875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  <w:hideMark/>
          </w:tcPr>
          <w:p w14:paraId="2308D76F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53D8CFA" w14:textId="220C4369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7" w:type="dxa"/>
            <w:noWrap/>
            <w:vAlign w:val="bottom"/>
          </w:tcPr>
          <w:p w14:paraId="4556098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0B7FDB9" w14:textId="6D9FC0A2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368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D8D63D7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43C33CE" w14:textId="0FB9D8A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9" w:type="dxa"/>
          </w:tcPr>
          <w:p w14:paraId="049C33B1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777B635" w14:textId="3718BBA7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215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4696163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DE819D" w14:textId="2051C343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211F2AC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3B88D06" w14:textId="410CCFF5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508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1A0707A2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ABC8D46" w14:textId="229681BB" w:rsidR="00C34D94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499</w:t>
            </w:r>
          </w:p>
        </w:tc>
        <w:tc>
          <w:tcPr>
            <w:tcW w:w="236" w:type="dxa"/>
            <w:vAlign w:val="bottom"/>
          </w:tcPr>
          <w:p w14:paraId="4E846B7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91C183D" w14:textId="4FAF6FCE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817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5DAABBC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0FB2164" w14:textId="5F9BBF16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176</w:t>
            </w:r>
          </w:p>
        </w:tc>
        <w:tc>
          <w:tcPr>
            <w:tcW w:w="236" w:type="dxa"/>
          </w:tcPr>
          <w:p w14:paraId="7D3CC7D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CBDDD3" w14:textId="46F6F52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09A338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6BC784B1" w14:textId="399E8965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36" w:type="dxa"/>
            <w:vAlign w:val="bottom"/>
          </w:tcPr>
          <w:p w14:paraId="603A632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AF9A0F6" w14:textId="0B6C6D4D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894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5A0CB2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549E12BF" w14:textId="17C5F8F3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202</w:t>
            </w:r>
          </w:p>
        </w:tc>
      </w:tr>
      <w:tr w:rsidR="00C34D94" w:rsidRPr="00830CAE" w14:paraId="18F6E68E" w14:textId="77777777" w:rsidTr="000E139F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366F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32E18F" w14:textId="27E718D8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  <w:hideMark/>
          </w:tcPr>
          <w:p w14:paraId="3404092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DF438E" w14:textId="617E3A7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</w:tcPr>
          <w:p w14:paraId="252F6F2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4F" w14:textId="30A57C88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43A4904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FE495" w14:textId="09DD59ED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9" w:type="dxa"/>
          </w:tcPr>
          <w:p w14:paraId="5BC128E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4C1598" w14:textId="208B440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2DE5279C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2D58C6" w14:textId="2B7CE24C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B37A4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65A650" w14:textId="36061961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63AA4CB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4CDF12" w14:textId="161A613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7B1674E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09B90" w14:textId="319897B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1ACB9B4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D18CB" w14:textId="14C2E229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08CD487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1FC09" w14:textId="64ABBB59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DEEB991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1B069" w14:textId="45AA617A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5AE9A9F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9A824" w14:textId="62D9A63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100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624574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41AD9" w14:textId="3D3182FD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</w:tr>
      <w:tr w:rsidR="00C34D94" w:rsidRPr="00830CAE" w14:paraId="1092598B" w14:textId="77777777" w:rsidTr="000E139F">
        <w:trPr>
          <w:trHeight w:val="50"/>
        </w:trPr>
        <w:tc>
          <w:tcPr>
            <w:tcW w:w="2411" w:type="dxa"/>
            <w:vAlign w:val="bottom"/>
            <w:hideMark/>
          </w:tcPr>
          <w:p w14:paraId="52F78278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507DD" w14:textId="08821C7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879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vAlign w:val="bottom"/>
            <w:hideMark/>
          </w:tcPr>
          <w:p w14:paraId="651B940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0BD724" w14:textId="6884F861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676</w:t>
            </w:r>
          </w:p>
        </w:tc>
        <w:tc>
          <w:tcPr>
            <w:tcW w:w="237" w:type="dxa"/>
            <w:vAlign w:val="bottom"/>
          </w:tcPr>
          <w:p w14:paraId="57497C2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02F1" w14:textId="35E8E2B6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403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ED6AD6C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C7C1DA" w14:textId="60F510C6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366</w:t>
            </w:r>
          </w:p>
        </w:tc>
        <w:tc>
          <w:tcPr>
            <w:tcW w:w="239" w:type="dxa"/>
          </w:tcPr>
          <w:p w14:paraId="7664BC2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437CF" w14:textId="4C890E0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217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E2DC6D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32A46A" w14:textId="6D1F989A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vAlign w:val="bottom"/>
          </w:tcPr>
          <w:p w14:paraId="5ADA3CD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DD9A2" w14:textId="2A013143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547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872CC2F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0FE09F" w14:textId="3EBE7868" w:rsidR="00C34D94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537</w:t>
            </w:r>
          </w:p>
        </w:tc>
        <w:tc>
          <w:tcPr>
            <w:tcW w:w="236" w:type="dxa"/>
            <w:vAlign w:val="bottom"/>
          </w:tcPr>
          <w:p w14:paraId="772905E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FBE8" w14:textId="32D1B14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830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4D0F71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A3A796" w14:textId="4A2FAFB3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6" w:type="dxa"/>
          </w:tcPr>
          <w:p w14:paraId="5460FFD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450A6" w14:textId="5FF6E280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118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D6ACD8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B1D1AE" w14:textId="2A7D74A9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6" w:type="dxa"/>
            <w:vAlign w:val="bottom"/>
          </w:tcPr>
          <w:p w14:paraId="45C5D9A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970A" w14:textId="67BF920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994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7B48A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9E14D8" w14:textId="5589FD8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324</w:t>
            </w:r>
          </w:p>
        </w:tc>
      </w:tr>
      <w:tr w:rsidR="0010454C" w:rsidRPr="00830CAE" w14:paraId="219C7419" w14:textId="77777777" w:rsidTr="00736BBB">
        <w:trPr>
          <w:trHeight w:val="29"/>
        </w:trPr>
        <w:tc>
          <w:tcPr>
            <w:tcW w:w="2411" w:type="dxa"/>
            <w:noWrap/>
            <w:vAlign w:val="bottom"/>
          </w:tcPr>
          <w:p w14:paraId="5981F06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EF8CA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F3030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C938FB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B9BC98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90144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67549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2417EB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6AB652A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8DF16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372548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22B383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4D7FF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32ABE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F984D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6A7823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E8FA17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33434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4A7DE5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09A59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8237B7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44284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35C9C71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E6B583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CE305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24E7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9289CD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5E91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10454C" w:rsidRPr="00830CAE" w14:paraId="77FD087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1E9AE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329761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8A553C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8D1026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3B18DF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DA143C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B228D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3D4DFF9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8A12BA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A14512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8791FF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CB99A0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2D15BA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4B4F46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11B14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CA7C55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10A1A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A17005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745CE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E1BC65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9567C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0BA10B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20C9E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EF4378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FC192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85EB13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C2152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7B14DA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830CAE" w14:paraId="439F9FB6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13B70D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2063A77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1C5A2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BB1616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04AF8E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73B5E2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97ECC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E62D293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035343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421ABA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AC3E99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4DBE3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ED4566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02829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58629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3CA7014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83A7E9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718349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6A6396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1F424B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E32531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BAA202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A1262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9409A48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6B6AE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9F153A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3BDF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83B3CF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830CAE" w14:paraId="4639D841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DBECEE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C13455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0A57C58B" w14:textId="3DCDD0F2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4421C1E" w14:textId="77777777" w:rsidR="0010454C" w:rsidRPr="00830CAE" w:rsidRDefault="0010454C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73D94B2" w14:textId="1E21776B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07E5CC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ABA68FB" w14:textId="0826755B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5A36A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BEEA956" w14:textId="2BECFA8F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E322D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BC1002" w14:textId="1BA2EC92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BEF34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287700B" w14:textId="72554BC4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0E1FE8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E8B83" w14:textId="43D68BA7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6AEDD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B33355C" w14:textId="22D9F01A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92E59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C7F6DAF" w14:textId="7627AC89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812</w:t>
            </w:r>
          </w:p>
        </w:tc>
        <w:tc>
          <w:tcPr>
            <w:tcW w:w="236" w:type="dxa"/>
            <w:vAlign w:val="bottom"/>
          </w:tcPr>
          <w:p w14:paraId="7F9FAE8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BF6AC8F" w14:textId="54698F2B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6" w:type="dxa"/>
          </w:tcPr>
          <w:p w14:paraId="3146C33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2BAEF18" w14:textId="66086204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73195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2A05CED" w14:textId="16E2368D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D19C8A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133F010" w14:textId="38D8D6F3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812</w:t>
            </w:r>
          </w:p>
        </w:tc>
        <w:tc>
          <w:tcPr>
            <w:tcW w:w="236" w:type="dxa"/>
            <w:vAlign w:val="bottom"/>
          </w:tcPr>
          <w:p w14:paraId="108D424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63339B7" w14:textId="2B33AE44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</w:tr>
      <w:tr w:rsidR="0010454C" w:rsidRPr="00830CAE" w14:paraId="2887B593" w14:textId="77777777" w:rsidTr="00057F8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A06F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4B5AD56D" w14:textId="40F4FDF7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237" w:type="dxa"/>
            <w:noWrap/>
            <w:vAlign w:val="bottom"/>
          </w:tcPr>
          <w:p w14:paraId="76BA954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EFEC1F3" w14:textId="763C78A5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237" w:type="dxa"/>
            <w:noWrap/>
            <w:vAlign w:val="bottom"/>
          </w:tcPr>
          <w:p w14:paraId="3E6387C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B5CCAEB" w14:textId="4670DB48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E142E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9CFA3B4" w14:textId="02FC60E1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DC814C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FD2AFE0" w14:textId="545A66D8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0B1EF3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5336F85" w14:textId="760BAC49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4A06E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FF8821F" w14:textId="00721EF1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noWrap/>
            <w:vAlign w:val="bottom"/>
          </w:tcPr>
          <w:p w14:paraId="6BA4B8C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9526CA3" w14:textId="337BBCA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A1E6CE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C43A809" w14:textId="64FBB08D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A92593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B75FEDB" w14:textId="315F8103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8BEE9E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2034A9" w14:textId="17452E5E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319106E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3C24E51" w14:textId="622BB70B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0434C1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0CA35CA" w14:textId="141BF69E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36" w:type="dxa"/>
            <w:vAlign w:val="bottom"/>
          </w:tcPr>
          <w:p w14:paraId="487E6BE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4FEA834" w14:textId="03CD30C0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3DCA90B2" w14:textId="77777777" w:rsidTr="00057F8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94D845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2DDB09CC" w14:textId="6A6D122B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7" w:type="dxa"/>
            <w:noWrap/>
            <w:vAlign w:val="bottom"/>
          </w:tcPr>
          <w:p w14:paraId="4713AB4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89DB5C7" w14:textId="5936E684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7" w:type="dxa"/>
            <w:noWrap/>
            <w:vAlign w:val="bottom"/>
          </w:tcPr>
          <w:p w14:paraId="355372F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D6EB8EF" w14:textId="729944F7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B99A0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A575D15" w14:textId="2B7C1BE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49AB46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E0717EC" w14:textId="7D979C1C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  <w:vAlign w:val="bottom"/>
          </w:tcPr>
          <w:p w14:paraId="512DB06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0D4EF9A" w14:textId="6CB0F28C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  <w:vAlign w:val="bottom"/>
          </w:tcPr>
          <w:p w14:paraId="63F8C9C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A61A12C" w14:textId="5637F5B5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</w:p>
        </w:tc>
        <w:tc>
          <w:tcPr>
            <w:tcW w:w="236" w:type="dxa"/>
            <w:noWrap/>
            <w:vAlign w:val="bottom"/>
          </w:tcPr>
          <w:p w14:paraId="6E70F29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169FDB" w14:textId="546A70E3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FF861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9C767F0" w14:textId="26B1000B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EB1E4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3F57D90" w14:textId="699E0E23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BDEA2C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7177F3E" w14:textId="7564F800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4B7923F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166C981" w14:textId="5C60977D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4D018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83F68B7" w14:textId="5520FFA8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6" w:type="dxa"/>
            <w:vAlign w:val="bottom"/>
          </w:tcPr>
          <w:p w14:paraId="23A0F1E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06DC279" w14:textId="1027AC08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20C97E06" w14:textId="77777777" w:rsidTr="00057F8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1DD68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56BAE489" w14:textId="64C1859A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ADE3528" w14:textId="77777777" w:rsidR="0010454C" w:rsidRPr="00830CAE" w:rsidRDefault="0010454C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9AA341F" w14:textId="1821F43E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E550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230466F" w14:textId="4624CF69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  <w:r w:rsidR="00EC4F59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310ACAD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61494FE" w14:textId="2E559F26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EA4838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857A9A9" w14:textId="2B284316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14B8C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40056FE" w14:textId="38C0293A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C1645C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FFEFE" w14:textId="4DF3C0C6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66417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7EB7C48" w14:textId="0296010A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00B932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18ED1A" w14:textId="6F5B7245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24CBF2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54F4584" w14:textId="31D5F6B0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D2AB1D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9F4891A" w14:textId="483B7355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53C6CA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223EEE" w14:textId="4F22F49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ED503B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CFC0906" w14:textId="1AEDBD9E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  <w:r w:rsidR="00EC4F59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7BF3161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7A3C501" w14:textId="6AA51BA9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017605DC" w14:textId="77777777" w:rsidTr="00057F8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CF46AA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7AD0EB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45197DC8" w14:textId="65031257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37" w:type="dxa"/>
            <w:noWrap/>
            <w:vAlign w:val="bottom"/>
          </w:tcPr>
          <w:p w14:paraId="7DFB47A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BF7F3DC" w14:textId="7F8A1E45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37" w:type="dxa"/>
            <w:noWrap/>
            <w:vAlign w:val="bottom"/>
          </w:tcPr>
          <w:p w14:paraId="625308E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70073CC" w14:textId="77777777" w:rsidR="00573B28" w:rsidRPr="00830CAE" w:rsidRDefault="00573B2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8884428" w14:textId="6B6D534E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7EABA46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3890EAF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FA0AC" w14:textId="514B8DA6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4D53AD7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E31A26B" w14:textId="42A27BEF" w:rsidR="0010454C" w:rsidRPr="00830CAE" w:rsidRDefault="00573B2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130989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05AE21F" w14:textId="785254D3" w:rsidR="0010454C" w:rsidRPr="00830CAE" w:rsidRDefault="0029352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9A1B67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37C3CB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8F94D" w14:textId="6E381626" w:rsidR="00573B28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noWrap/>
            <w:vAlign w:val="bottom"/>
          </w:tcPr>
          <w:p w14:paraId="0980C2A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FBF9A51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B79B84" w14:textId="196D99D9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D5E88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2473BA5" w14:textId="223BBDD3" w:rsidR="0010454C" w:rsidRPr="00830CAE" w:rsidRDefault="00573B28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C7FB4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0001143" w14:textId="6A0F9AE6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DA306D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7912A6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E8EB15" w14:textId="1D16FEEA" w:rsidR="00573B28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198F458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B76B966" w14:textId="7777777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6ABE55" w14:textId="60579DE7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214938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CD309E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2A90CA" w14:textId="5324053E" w:rsidR="00573B28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611</w:t>
            </w:r>
          </w:p>
        </w:tc>
        <w:tc>
          <w:tcPr>
            <w:tcW w:w="236" w:type="dxa"/>
            <w:vAlign w:val="bottom"/>
          </w:tcPr>
          <w:p w14:paraId="5101824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06DD4B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1EECE88" w14:textId="598FF340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461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10B91B0F" w14:textId="77777777" w:rsidTr="00057F8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7CB833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5BAF6" w14:textId="028DED0F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5092368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421828" w14:textId="4FCC747A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7" w:type="dxa"/>
            <w:noWrap/>
            <w:vAlign w:val="bottom"/>
          </w:tcPr>
          <w:p w14:paraId="46A584D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5B219" w14:textId="73FA1BDA" w:rsidR="0010454C" w:rsidRPr="00830CAE" w:rsidRDefault="00EC4F5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4EE574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8063C" w14:textId="1026F588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1133D66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B6215E" w14:textId="559C46C9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22AB9B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24500A" w14:textId="2B5F9E94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81F7B4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CA39EE" w14:textId="33638F9B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B1D03B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24CD1C" w14:textId="5C939219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5DDA38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68148" w14:textId="453FC5C5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7A2A4C7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482F8" w14:textId="3AA12CCF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4E139B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0D2BD" w14:textId="383AB458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65176A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19DEA" w14:textId="5698C662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653EB2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2C82" w14:textId="48E60AF7" w:rsidR="0010454C" w:rsidRPr="00830CAE" w:rsidRDefault="00EC4F5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vAlign w:val="bottom"/>
          </w:tcPr>
          <w:p w14:paraId="3CC53BF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2F51" w14:textId="32D86F0C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476B0358" w14:textId="77777777" w:rsidTr="00057F83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84FBFD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7EF665" w14:textId="0CCC9945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7" w:type="dxa"/>
            <w:noWrap/>
            <w:vAlign w:val="bottom"/>
          </w:tcPr>
          <w:p w14:paraId="1FBF340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53B678E" w14:textId="0C6498B0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7" w:type="dxa"/>
            <w:noWrap/>
            <w:vAlign w:val="bottom"/>
          </w:tcPr>
          <w:p w14:paraId="53006DD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3809" w14:textId="1E47CCAA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236" w:type="dxa"/>
            <w:vAlign w:val="bottom"/>
          </w:tcPr>
          <w:p w14:paraId="0F09841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4EFF" w14:textId="3097E235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325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080F902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96029" w14:textId="6B28E5F0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236" w:type="dxa"/>
            <w:noWrap/>
            <w:vAlign w:val="bottom"/>
          </w:tcPr>
          <w:p w14:paraId="608AEFB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D1C269C" w14:textId="6BE2625B" w:rsidR="0010454C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4C021FA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85934E" w14:textId="1DF97BD8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508</w:t>
            </w:r>
          </w:p>
        </w:tc>
        <w:tc>
          <w:tcPr>
            <w:tcW w:w="236" w:type="dxa"/>
            <w:noWrap/>
            <w:vAlign w:val="bottom"/>
          </w:tcPr>
          <w:p w14:paraId="0770C2F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BF38CD1" w14:textId="14852D27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499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6DEBA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6CC60" w14:textId="296AAE37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236" w:type="dxa"/>
            <w:vAlign w:val="bottom"/>
          </w:tcPr>
          <w:p w14:paraId="1F0B3CC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270665" w14:textId="38237135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0454C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176</w:t>
            </w:r>
          </w:p>
        </w:tc>
        <w:tc>
          <w:tcPr>
            <w:tcW w:w="236" w:type="dxa"/>
          </w:tcPr>
          <w:p w14:paraId="2D2D065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138B" w14:textId="1FC01251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7B4F907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65FE52" w14:textId="31951211" w:rsidR="0010454C" w:rsidRPr="00830CAE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300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1DA689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AD8F9" w14:textId="36557CB2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573B28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894</w:t>
            </w:r>
          </w:p>
        </w:tc>
        <w:tc>
          <w:tcPr>
            <w:tcW w:w="236" w:type="dxa"/>
            <w:vAlign w:val="bottom"/>
          </w:tcPr>
          <w:p w14:paraId="76928ED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7DC7E8" w14:textId="2066FA6D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202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7DC0002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0F8917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6AF19E0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2477E6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BC920F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018A2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C1CDFE3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C607BE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A23DCAB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CD53B07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B464A2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9735A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F2E53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50781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1C405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2DDC4D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0D5479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2863B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5873B7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018DC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A9496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712E1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C00E02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A3DE7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19A016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C3395A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2019A2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83027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702493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830CAE" w14:paraId="3B37859A" w14:textId="77777777" w:rsidTr="0029352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D38A7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537432C6" w14:textId="2CA00117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7" w:type="dxa"/>
            <w:noWrap/>
          </w:tcPr>
          <w:p w14:paraId="2BCCC89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shd w:val="clear" w:color="auto" w:fill="auto"/>
            <w:noWrap/>
            <w:hideMark/>
          </w:tcPr>
          <w:p w14:paraId="6A375F6E" w14:textId="6AD41294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shd w:val="clear" w:color="auto" w:fill="auto"/>
            <w:noWrap/>
          </w:tcPr>
          <w:p w14:paraId="6954E95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7989458F" w14:textId="2EBDF782" w:rsidR="0010454C" w:rsidRPr="00830CAE" w:rsidRDefault="00EC4F5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3E88A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shd w:val="clear" w:color="auto" w:fill="auto"/>
            <w:hideMark/>
          </w:tcPr>
          <w:p w14:paraId="540DDC90" w14:textId="11D0871F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32D3755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49CCE4" w14:textId="4C3C6DA6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2B4646C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172FF7" w14:textId="5E784B2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0E97FC7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7BDEE25" w14:textId="01E569CC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noWrap/>
          </w:tcPr>
          <w:p w14:paraId="4C65FE1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2CEB0" w14:textId="0FC0006B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550379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707272" w14:textId="0EA48028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236" w:type="dxa"/>
          </w:tcPr>
          <w:p w14:paraId="51E33EC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5ED31F1" w14:textId="1A8F7938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7A1A5F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68F682" w14:textId="0EEDF875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</w:tcPr>
          <w:p w14:paraId="18C5A3C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28FF3A" w14:textId="611B0578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CD4508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82219A5" w14:textId="3D26B567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630F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  <w:r w:rsidR="00EC4F59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1F3E972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shd w:val="clear" w:color="auto" w:fill="auto"/>
            <w:hideMark/>
          </w:tcPr>
          <w:p w14:paraId="3F3A50B8" w14:textId="2005F6C0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1282D6F5" w14:textId="77777777" w:rsidTr="0029352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C0D27D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BEDE43" w14:textId="1FF33192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549</w:t>
            </w:r>
          </w:p>
        </w:tc>
        <w:tc>
          <w:tcPr>
            <w:tcW w:w="237" w:type="dxa"/>
            <w:noWrap/>
          </w:tcPr>
          <w:p w14:paraId="5861AB2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EF9F8E" w14:textId="204F3B2E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399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shd w:val="clear" w:color="auto" w:fill="auto"/>
            <w:noWrap/>
          </w:tcPr>
          <w:p w14:paraId="44C8E0C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219B" w14:textId="249146FF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C4F59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1B0D1AD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A7FCB" w14:textId="285F6EBD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3956D9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9AAB80" w14:textId="269B4E4B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</w:tcPr>
          <w:p w14:paraId="16B21F5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68741D" w14:textId="2E9E8F3D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243B68E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33729B" w14:textId="0D5A0682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431</w:t>
            </w:r>
          </w:p>
        </w:tc>
        <w:tc>
          <w:tcPr>
            <w:tcW w:w="236" w:type="dxa"/>
            <w:noWrap/>
          </w:tcPr>
          <w:p w14:paraId="4EC0693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924D8F" w14:textId="4E9AE914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75B63F3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3F9C5" w14:textId="432BDCEE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CB1DDD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89B3C" w14:textId="4CE392D2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F88189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8513" w14:textId="146B4EF8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</w:tcPr>
          <w:p w14:paraId="516EE04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FBEDF" w14:textId="5562DF88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270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7C6A33C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06B4" w14:textId="4B43801C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630F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  <w:r w:rsidR="00EC4F59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6C7ADDD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E4326" w14:textId="755B0960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660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293527" w:rsidRPr="00830CAE" w14:paraId="73C6CA1A" w14:textId="77777777" w:rsidTr="00293527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07D39CA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1ECA7C" w14:textId="4A736BB4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7" w:type="dxa"/>
            <w:noWrap/>
            <w:vAlign w:val="bottom"/>
          </w:tcPr>
          <w:p w14:paraId="7B4AB130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C7CD7" w14:textId="51A67895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1CE2E6D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80236" w14:textId="6240CA4F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99C6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0ED17B2" w14:textId="1FB72A8E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325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02B2EE8B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760D09" w14:textId="799DB36B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236" w:type="dxa"/>
            <w:noWrap/>
            <w:vAlign w:val="bottom"/>
          </w:tcPr>
          <w:p w14:paraId="3CDED123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0A0567" w14:textId="3BB6918B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5A7E2A84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31EB96" w14:textId="51281C8A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508</w:t>
            </w:r>
          </w:p>
        </w:tc>
        <w:tc>
          <w:tcPr>
            <w:tcW w:w="236" w:type="dxa"/>
            <w:noWrap/>
            <w:vAlign w:val="bottom"/>
          </w:tcPr>
          <w:p w14:paraId="5727A6F8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73D4AE4" w14:textId="76E90E4B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499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56EDBA6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D72CE" w14:textId="2BD30F44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236" w:type="dxa"/>
            <w:vAlign w:val="bottom"/>
          </w:tcPr>
          <w:p w14:paraId="085A1A49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AF2702" w14:textId="4E45EE7E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176</w:t>
            </w:r>
          </w:p>
        </w:tc>
        <w:tc>
          <w:tcPr>
            <w:tcW w:w="236" w:type="dxa"/>
          </w:tcPr>
          <w:p w14:paraId="71782BF3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AFA45" w14:textId="655EA5F5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339FFF9C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1DD5A5" w14:textId="56E16D42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300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F99E9D7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CC137" w14:textId="66A03EBD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894</w:t>
            </w:r>
          </w:p>
        </w:tc>
        <w:tc>
          <w:tcPr>
            <w:tcW w:w="236" w:type="dxa"/>
            <w:vAlign w:val="bottom"/>
          </w:tcPr>
          <w:p w14:paraId="147D01DF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ABD85E8" w14:textId="4E35D095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202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601E386C" w14:textId="77777777" w:rsidTr="00736BBB">
        <w:trPr>
          <w:trHeight w:val="20"/>
        </w:trPr>
        <w:tc>
          <w:tcPr>
            <w:tcW w:w="2411" w:type="dxa"/>
            <w:noWrap/>
            <w:vAlign w:val="bottom"/>
          </w:tcPr>
          <w:p w14:paraId="2C4449D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D0D93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2A5B0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F367B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EFCE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99C5FA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4CABEF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6CDECA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6ABEC09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8AEA7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519ED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4850A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4A5A9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819FA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D7ADB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30986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538D7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71D9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E62FE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C762F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2B84B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FB0D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F80AC7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5CC3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592D0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162D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D9071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F2511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830CAE" w14:paraId="62599D9E" w14:textId="77777777" w:rsidTr="00940BF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267695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440195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3A194BC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B39293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26B0B93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A683BD" w14:textId="5F0EB3D0" w:rsidR="000C3CEB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</w:tcPr>
          <w:p w14:paraId="5118B26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754592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9EC899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6ED9EDE" w14:textId="456D6E03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14F49A1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05E9F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F71C81B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9D1E53" w14:textId="0C3EE075" w:rsidR="000C3CEB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</w:tcPr>
          <w:p w14:paraId="1BA15E3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99E5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5BDB4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718E8AB" w14:textId="040CF289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1A2C1B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49919B0" w14:textId="77777777" w:rsidR="000C3CEB" w:rsidRPr="00830CAE" w:rsidRDefault="000C3CEB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3FBFDC" w14:textId="77777777" w:rsidR="000C3CEB" w:rsidRPr="00830CAE" w:rsidRDefault="000C3CEB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1C044F2" w14:textId="2ED5E988" w:rsidR="000C3CEB" w:rsidRPr="00830CAE" w:rsidRDefault="005C0C03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</w:tcPr>
          <w:p w14:paraId="7821DC2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90AA1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3D916E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C75C35" w14:textId="45AE10EA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0E292ED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2958AA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5D1EB2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0398C3" w14:textId="6E2BAAD5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</w:tcPr>
          <w:p w14:paraId="1B0866B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288FD4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68806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DC36B9" w14:textId="196BCC58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372C3CF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AEBD4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170F3B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A56112" w14:textId="0A9348CC" w:rsidR="000C3CEB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889F12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4300B3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2C477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FC21F1" w14:textId="773C6BA4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3AF174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943F2D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5D372D5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2289EE" w14:textId="57550C04" w:rsidR="000C3CEB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49126A91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744D4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C5740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E55606" w14:textId="6A4607B0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E21F99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C588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071E8AD" w14:textId="77777777" w:rsidR="000C3CEB" w:rsidRPr="00830CAE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D39DBD" w14:textId="27666ADB" w:rsidR="000C3CEB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vAlign w:val="bottom"/>
          </w:tcPr>
          <w:p w14:paraId="2B571103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1B5EB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0CDDF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346027" w14:textId="40EB1CAC" w:rsidR="0010454C" w:rsidRPr="00830CAE" w:rsidRDefault="005C0C0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  <w:r w:rsidR="0010454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830CAE" w14:paraId="7C2E655B" w14:textId="77777777" w:rsidTr="00736BBB">
        <w:trPr>
          <w:trHeight w:val="20"/>
        </w:trPr>
        <w:tc>
          <w:tcPr>
            <w:tcW w:w="2411" w:type="dxa"/>
            <w:noWrap/>
            <w:vAlign w:val="bottom"/>
          </w:tcPr>
          <w:p w14:paraId="2300B45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13C77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D93512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D5B69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6CAFB3A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14AC45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821C8DA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341B7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A9CE040" w14:textId="77777777" w:rsidR="0010454C" w:rsidRPr="00830CAE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53B7C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BD9CB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32E3E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5D6484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E5E8C0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1F14E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726F4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241D5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872419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80861B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A5AE67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204ACF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E2B32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0A63C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5FA0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85BB28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69B47E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3DF9C6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3FD05" w14:textId="77777777" w:rsidR="0010454C" w:rsidRPr="00830CAE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D6C768E" w14:textId="77777777" w:rsidR="002F3BC7" w:rsidRPr="00830CAE" w:rsidRDefault="002F3BC7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7335FA71" w14:textId="558096DA" w:rsidR="001A40A0" w:rsidRPr="00830CAE" w:rsidRDefault="001A40A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A3472C" w14:textId="11BA018F" w:rsidR="00F10686" w:rsidRPr="00830CAE" w:rsidRDefault="001A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30CAE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720"/>
        <w:gridCol w:w="236"/>
        <w:gridCol w:w="664"/>
        <w:gridCol w:w="236"/>
        <w:gridCol w:w="664"/>
        <w:gridCol w:w="236"/>
        <w:gridCol w:w="664"/>
        <w:gridCol w:w="236"/>
        <w:gridCol w:w="648"/>
        <w:gridCol w:w="14"/>
        <w:gridCol w:w="224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15"/>
        <w:gridCol w:w="236"/>
        <w:gridCol w:w="715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2F3BC7" w:rsidRPr="00830CAE" w14:paraId="4E3BD9FE" w14:textId="77777777" w:rsidTr="00736BBB">
        <w:trPr>
          <w:trHeight w:val="360"/>
          <w:tblHeader/>
        </w:trPr>
        <w:tc>
          <w:tcPr>
            <w:tcW w:w="14940" w:type="dxa"/>
            <w:gridSpan w:val="36"/>
            <w:vAlign w:val="bottom"/>
            <w:hideMark/>
          </w:tcPr>
          <w:p w14:paraId="39E98263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2F3BC7" w:rsidRPr="00830CAE" w14:paraId="1E93E3A6" w14:textId="77777777" w:rsidTr="00736BBB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6926D0CB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สำหรับงวดเก้าเดือน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124EEB0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hideMark/>
          </w:tcPr>
          <w:p w14:paraId="50E5A1D7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147E8F06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hideMark/>
          </w:tcPr>
          <w:p w14:paraId="56418B75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2B8FDCC6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gridSpan w:val="2"/>
            <w:hideMark/>
          </w:tcPr>
          <w:p w14:paraId="49156687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550B37A3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gridSpan w:val="2"/>
          </w:tcPr>
          <w:p w14:paraId="2A6245F4" w14:textId="77777777" w:rsidR="002F3BC7" w:rsidRPr="00830CAE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6" w:type="dxa"/>
            <w:gridSpan w:val="3"/>
            <w:vAlign w:val="bottom"/>
            <w:hideMark/>
          </w:tcPr>
          <w:p w14:paraId="17225E09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1C7E422F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32BDC06B" w14:textId="05C4ADC5" w:rsidR="002F3BC7" w:rsidRPr="00830CAE" w:rsidRDefault="009A619E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 ๆ</w:t>
            </w:r>
          </w:p>
        </w:tc>
        <w:tc>
          <w:tcPr>
            <w:tcW w:w="236" w:type="dxa"/>
          </w:tcPr>
          <w:p w14:paraId="348B9D51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  <w:hideMark/>
          </w:tcPr>
          <w:p w14:paraId="6B1EFB19" w14:textId="77777777" w:rsidR="002F3BC7" w:rsidRPr="00830CAE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9B2E9C" w:rsidRPr="00830CAE" w14:paraId="278A53A7" w14:textId="77777777" w:rsidTr="00736BBB">
        <w:trPr>
          <w:trHeight w:val="360"/>
          <w:tblHeader/>
        </w:trPr>
        <w:tc>
          <w:tcPr>
            <w:tcW w:w="2428" w:type="dxa"/>
            <w:noWrap/>
            <w:vAlign w:val="bottom"/>
            <w:hideMark/>
          </w:tcPr>
          <w:p w14:paraId="2A910AA2" w14:textId="685D8335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C0C03"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20" w:type="dxa"/>
            <w:hideMark/>
          </w:tcPr>
          <w:p w14:paraId="1951AC97" w14:textId="331F2104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6D56D81F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7AE111A" w14:textId="299BD8C9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2BD2E564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4B70A17" w14:textId="0F6AB927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0D0AE941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76A30E5E" w14:textId="204B6FF1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686B2F59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73044544" w14:textId="357267BD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8" w:type="dxa"/>
            <w:gridSpan w:val="2"/>
            <w:hideMark/>
          </w:tcPr>
          <w:p w14:paraId="05E23D0A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534C5B82" w14:textId="595E737C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gridSpan w:val="2"/>
            <w:hideMark/>
          </w:tcPr>
          <w:p w14:paraId="335F70E1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6F7A3BBB" w14:textId="6A005D5D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gridSpan w:val="2"/>
            <w:hideMark/>
          </w:tcPr>
          <w:p w14:paraId="3F526686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57340A9B" w14:textId="5284D4D1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gridSpan w:val="2"/>
          </w:tcPr>
          <w:p w14:paraId="0287B3A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15" w:type="dxa"/>
            <w:hideMark/>
          </w:tcPr>
          <w:p w14:paraId="2B04C5BF" w14:textId="606FD845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7122F851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659D3AA7" w14:textId="59AAD3EC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5BE002FD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3BDF9A73" w14:textId="0BADA462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0C34EEE5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65BD74BF" w14:textId="3E6C2872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3034AE0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70046EC5" w14:textId="0E0F70FF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751A78EB" w14:textId="77777777" w:rsidR="009B2E9C" w:rsidRPr="00830CAE" w:rsidRDefault="009B2E9C" w:rsidP="009B2E9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hideMark/>
          </w:tcPr>
          <w:p w14:paraId="139DCB3B" w14:textId="0DFDDAF9" w:rsidR="009B2E9C" w:rsidRPr="00830CAE" w:rsidRDefault="005C0C03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</w:tr>
      <w:tr w:rsidR="009B2E9C" w:rsidRPr="00830CAE" w14:paraId="296A6F83" w14:textId="77777777" w:rsidTr="00736BBB">
        <w:trPr>
          <w:trHeight w:val="360"/>
          <w:tblHeader/>
        </w:trPr>
        <w:tc>
          <w:tcPr>
            <w:tcW w:w="2428" w:type="dxa"/>
            <w:vAlign w:val="bottom"/>
          </w:tcPr>
          <w:p w14:paraId="00B7F082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12" w:type="dxa"/>
            <w:gridSpan w:val="35"/>
            <w:hideMark/>
          </w:tcPr>
          <w:p w14:paraId="2B925F9A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830CAE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9B2E9C" w:rsidRPr="00830CAE" w14:paraId="32F6AC8E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7344CE6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0" w:type="dxa"/>
            <w:noWrap/>
            <w:vAlign w:val="bottom"/>
          </w:tcPr>
          <w:p w14:paraId="31AEB3B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30A256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2D07B95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21E1C3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DEDF7C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2309CC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DFA193D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EA7087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08FB81EA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33B39D97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CB16A72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D4D60EC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C8BF87A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0C849B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EC1EDB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60CA6531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F98FA77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ACD962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7C051CDE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316948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1A0DA14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2DB12E5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970CF08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7C338DA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768DFF4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D648EE7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65CADFC0" w14:textId="77777777" w:rsidR="009B2E9C" w:rsidRPr="00830CAE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34D94" w:rsidRPr="00830CAE" w14:paraId="04F41A1F" w14:textId="77777777" w:rsidTr="00006C7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C469B54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0" w:type="dxa"/>
            <w:noWrap/>
          </w:tcPr>
          <w:p w14:paraId="7BC1B3E3" w14:textId="2476DA3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034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511F0B84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2F09B121" w14:textId="566F3EA6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noWrap/>
            <w:vAlign w:val="bottom"/>
          </w:tcPr>
          <w:p w14:paraId="21DD013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684D76D" w14:textId="621CC69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078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214943C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12B9A7DF" w14:textId="0826D6E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7769DE8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</w:tcPr>
          <w:p w14:paraId="338B4DBE" w14:textId="39DD428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593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8" w:type="dxa"/>
            <w:gridSpan w:val="2"/>
            <w:noWrap/>
          </w:tcPr>
          <w:p w14:paraId="0232446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D75BBE3" w14:textId="457AAD04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08B5E95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45C521A5" w14:textId="2E111D19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467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36A88086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79575663" w14:textId="5409BE84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269A1FA2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01BC5383" w14:textId="5738B110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30DC6AE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12FE2778" w14:textId="56C810FD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3B3CE14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99AA9CC" w14:textId="1085C60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434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D70C48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A2FA16A" w14:textId="62E88922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662</w:t>
            </w:r>
          </w:p>
        </w:tc>
        <w:tc>
          <w:tcPr>
            <w:tcW w:w="236" w:type="dxa"/>
          </w:tcPr>
          <w:p w14:paraId="705058D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56C26B0" w14:textId="7A9A340F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978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311502F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hideMark/>
          </w:tcPr>
          <w:p w14:paraId="0E20373F" w14:textId="1BC280EF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34D94" w:rsidRPr="00830CAE" w14:paraId="2BB85ED6" w14:textId="77777777" w:rsidTr="00006C7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39ACD83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CAE18D" w14:textId="586F37BE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763B9238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6570CB" w14:textId="322F95FA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</w:tcPr>
          <w:p w14:paraId="5CA4FEB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CCFD63" w14:textId="44897155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131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13219450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437045" w14:textId="717BC1FF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5836CB2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1D5B75" w14:textId="1F799208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8" w:type="dxa"/>
            <w:gridSpan w:val="2"/>
            <w:noWrap/>
          </w:tcPr>
          <w:p w14:paraId="064A76B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1BA0554" w14:textId="1DD1F4FF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086B4B1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2CC0FF" w14:textId="4CEB4B50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2AF4B1F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85CBEA2" w14:textId="69B115E9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909F52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F1B75" w14:textId="0D04CDD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49D311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22F06" w14:textId="2AB8BC62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083054C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F01DC" w14:textId="4CC6BD2A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06A7392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494E89" w14:textId="0D567226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</w:tcPr>
          <w:p w14:paraId="0F56B9C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20999" w14:textId="548DAB53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432</w:t>
            </w:r>
            <w:r w:rsidR="00C34D9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DD6E12F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9C786" w14:textId="7A074A95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34D94" w:rsidRPr="00830CAE" w14:paraId="04268090" w14:textId="77777777" w:rsidTr="00006C7C">
        <w:trPr>
          <w:trHeight w:val="50"/>
        </w:trPr>
        <w:tc>
          <w:tcPr>
            <w:tcW w:w="2428" w:type="dxa"/>
            <w:vAlign w:val="bottom"/>
            <w:hideMark/>
          </w:tcPr>
          <w:p w14:paraId="5B1AF49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5E4DA" w14:textId="3A80366A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056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CC9482D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E2BD0A" w14:textId="5FCC43CB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742</w:t>
            </w:r>
          </w:p>
        </w:tc>
        <w:tc>
          <w:tcPr>
            <w:tcW w:w="236" w:type="dxa"/>
          </w:tcPr>
          <w:p w14:paraId="557B088A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38327" w14:textId="1452E677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209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DCB540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33089" w14:textId="517902EE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152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449E71C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41A3B" w14:textId="4267B780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598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8" w:type="dxa"/>
            <w:gridSpan w:val="2"/>
          </w:tcPr>
          <w:p w14:paraId="23DF02F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821DD8" w14:textId="6B88CEC7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547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43BFBCF6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10CE0" w14:textId="76200AA5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679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217A93E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C48E62" w14:textId="1EB5B15B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548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4F971DCB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EC691" w14:textId="1AC48FA4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414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5F49001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453C6B" w14:textId="6BEA4043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907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52BCEB5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5B691" w14:textId="227EFEA2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454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0C59B717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D19BBC" w14:textId="6EC00890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236" w:type="dxa"/>
          </w:tcPr>
          <w:p w14:paraId="4C5065D8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FF48C" w14:textId="2CB465F8" w:rsidR="00C34D94" w:rsidRPr="00830CAE" w:rsidRDefault="005C0C03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410</w:t>
            </w:r>
            <w:r w:rsidR="00C34D94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33579F9" w14:textId="77777777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951A80" w14:textId="45A7DC2D" w:rsidR="00C34D94" w:rsidRPr="00830CAE" w:rsidRDefault="00C34D94" w:rsidP="00C3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642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4FFF49DE" w14:textId="77777777" w:rsidTr="00736BBB">
        <w:trPr>
          <w:trHeight w:val="30"/>
        </w:trPr>
        <w:tc>
          <w:tcPr>
            <w:tcW w:w="2428" w:type="dxa"/>
            <w:noWrap/>
            <w:vAlign w:val="bottom"/>
          </w:tcPr>
          <w:p w14:paraId="541EC28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1A2B1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5F4982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7D045A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E1CCCE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EEB74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DFAF3F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6D3EC3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D0DB35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A66EE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58FA047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891914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4893C65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2BF82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9DBCB2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0C9E76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7F27D6E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6B508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DFE1E8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E694DD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0E9980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7967A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88982B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67E67E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30244F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1CA5B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B0E9CE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A6E72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71E2756A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0FC19D0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0" w:type="dxa"/>
            <w:noWrap/>
            <w:vAlign w:val="bottom"/>
          </w:tcPr>
          <w:p w14:paraId="11B28F3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2CA06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D13239A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249B90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14BA1D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D8CE20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0C87C29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6502BA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4CA6873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2B9D5C7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EF1DA49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2F50092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C7CB0F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69E586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3B29C12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61A35E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2692D72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A55C7A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77D8C6CD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24F99B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2C8C30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AEF545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A8445AE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F72129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63FA6F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2F4F42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7A46316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662893A1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17BF4F7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0" w:type="dxa"/>
            <w:noWrap/>
            <w:vAlign w:val="bottom"/>
          </w:tcPr>
          <w:p w14:paraId="2158F1C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40662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D9C314C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1C1AE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D42131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E2880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F8A7E38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F18EAD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F6BC7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29A8B9B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8EA23FC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973475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685022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7AFECA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315B641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FDA65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7E24EF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FFB1B0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4F491DE8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30D2DD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BA5564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0EC616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7606988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8BD4F1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18FE02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797E86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59BA966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31DDEEEC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DB479C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4FAFBB0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3A6D42F" w14:textId="59BDAC65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226E45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  <w:hideMark/>
          </w:tcPr>
          <w:p w14:paraId="3912D292" w14:textId="6077DCA3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24F34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76976A3" w14:textId="77777777" w:rsidR="00E00064" w:rsidRPr="00830CAE" w:rsidRDefault="00E00064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BB4A3A" w14:textId="6D162896" w:rsidR="00BA3F0C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1B7C7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7483DD6A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1D21E3A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74DE4E2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</w:tcPr>
          <w:p w14:paraId="117D6797" w14:textId="77777777" w:rsidR="00E00064" w:rsidRPr="00830CAE" w:rsidRDefault="00E00064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D0E62A0" w14:textId="12FBCB06" w:rsidR="00BA3F0C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6BEA723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1C2D4709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00AD2A7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A4014D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76CD446" w14:textId="66B52DB2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5185C8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12A3158B" w14:textId="48B8A771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57E2F3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4E53F66" w14:textId="6EE642AD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A3F0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09BDE24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549F914B" w14:textId="07E8D5B4" w:rsidR="00E00064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811</w:t>
            </w:r>
          </w:p>
        </w:tc>
        <w:tc>
          <w:tcPr>
            <w:tcW w:w="236" w:type="dxa"/>
          </w:tcPr>
          <w:p w14:paraId="0895C49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4A470C1" w14:textId="4BE48DCD" w:rsidR="00E00064" w:rsidRPr="00830CAE" w:rsidRDefault="00BA3F0C" w:rsidP="000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386A56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F837173" w14:textId="6F77E574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0A4223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3C279B8" w14:textId="0A4D0471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A2031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76C44F7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  <w:hideMark/>
          </w:tcPr>
          <w:p w14:paraId="6429C7AC" w14:textId="63522242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811</w:t>
            </w:r>
          </w:p>
        </w:tc>
      </w:tr>
      <w:tr w:rsidR="00E00064" w:rsidRPr="00830CAE" w14:paraId="154295CF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A239A9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20" w:type="dxa"/>
            <w:shd w:val="clear" w:color="auto" w:fill="auto"/>
            <w:noWrap/>
          </w:tcPr>
          <w:p w14:paraId="32EF72CB" w14:textId="1E6F7ACA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690</w:t>
            </w:r>
          </w:p>
        </w:tc>
        <w:tc>
          <w:tcPr>
            <w:tcW w:w="236" w:type="dxa"/>
            <w:noWrap/>
            <w:vAlign w:val="bottom"/>
          </w:tcPr>
          <w:p w14:paraId="2713B5F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hideMark/>
          </w:tcPr>
          <w:p w14:paraId="3A38342C" w14:textId="566C0336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577</w:t>
            </w:r>
          </w:p>
        </w:tc>
        <w:tc>
          <w:tcPr>
            <w:tcW w:w="236" w:type="dxa"/>
            <w:noWrap/>
            <w:vAlign w:val="bottom"/>
          </w:tcPr>
          <w:p w14:paraId="1936505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53B57AC4" w14:textId="061FFBA8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7433848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776FE1EB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A3ADB1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noWrap/>
          </w:tcPr>
          <w:p w14:paraId="5EF4291E" w14:textId="60A85D60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</w:tcPr>
          <w:p w14:paraId="57DA585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6E7BBF6B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1C6B667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5F465046" w14:textId="667F0B5E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174</w:t>
            </w:r>
          </w:p>
        </w:tc>
        <w:tc>
          <w:tcPr>
            <w:tcW w:w="236" w:type="dxa"/>
            <w:gridSpan w:val="2"/>
            <w:noWrap/>
          </w:tcPr>
          <w:p w14:paraId="278268F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102B0C3" w14:textId="184E320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136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F44168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22215C9D" w14:textId="75812F43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4EABA9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6C051E9A" w14:textId="5BCBF3F3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B73DB9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6BB8A51" w14:textId="6F201CE3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</w:tcPr>
          <w:p w14:paraId="23B61F3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1CD76582" w14:textId="35665F3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0E5DE36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2E8A7BA" w14:textId="15DBECF2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934</w:t>
            </w:r>
          </w:p>
        </w:tc>
        <w:tc>
          <w:tcPr>
            <w:tcW w:w="236" w:type="dxa"/>
            <w:vAlign w:val="bottom"/>
          </w:tcPr>
          <w:p w14:paraId="727759D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hideMark/>
          </w:tcPr>
          <w:p w14:paraId="67BE940D" w14:textId="5E82D1F3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749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12CD1C1E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679ECE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0" w:type="dxa"/>
            <w:shd w:val="clear" w:color="auto" w:fill="auto"/>
            <w:noWrap/>
          </w:tcPr>
          <w:p w14:paraId="7E835247" w14:textId="7B1E9E3A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230</w:t>
            </w:r>
          </w:p>
        </w:tc>
        <w:tc>
          <w:tcPr>
            <w:tcW w:w="236" w:type="dxa"/>
            <w:noWrap/>
            <w:vAlign w:val="bottom"/>
          </w:tcPr>
          <w:p w14:paraId="0EF87C9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hideMark/>
          </w:tcPr>
          <w:p w14:paraId="6DD1283D" w14:textId="39083C26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237</w:t>
            </w:r>
          </w:p>
        </w:tc>
        <w:tc>
          <w:tcPr>
            <w:tcW w:w="236" w:type="dxa"/>
            <w:noWrap/>
            <w:vAlign w:val="bottom"/>
          </w:tcPr>
          <w:p w14:paraId="0C01958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33D1850D" w14:textId="14060492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07EA21F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3C26875B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2D237A7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noWrap/>
          </w:tcPr>
          <w:p w14:paraId="451ECB60" w14:textId="091CC382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590</w:t>
            </w:r>
          </w:p>
        </w:tc>
        <w:tc>
          <w:tcPr>
            <w:tcW w:w="238" w:type="dxa"/>
            <w:gridSpan w:val="2"/>
            <w:noWrap/>
          </w:tcPr>
          <w:p w14:paraId="496D040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76407ECB" w14:textId="4FDF956A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538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234D346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63E0E4AE" w14:textId="68CD66E6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A3F0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36" w:type="dxa"/>
            <w:gridSpan w:val="2"/>
            <w:noWrap/>
          </w:tcPr>
          <w:p w14:paraId="45B1D20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1D46409" w14:textId="514FC639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5C0E9E4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37DA46E2" w14:textId="77FF1A18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BDE1E1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23348DCE" w14:textId="4229E672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3230D59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67E5C05" w14:textId="2E6EB7CA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36" w:type="dxa"/>
          </w:tcPr>
          <w:p w14:paraId="089CE9B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6BE9FF2" w14:textId="1BD14C3B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A0ABC9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8F0BC3F" w14:textId="1963CA6F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A2031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236" w:type="dxa"/>
            <w:vAlign w:val="bottom"/>
          </w:tcPr>
          <w:p w14:paraId="7672B83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hideMark/>
          </w:tcPr>
          <w:p w14:paraId="2A12156F" w14:textId="2D133914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231C4570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61BC67B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0" w:type="dxa"/>
            <w:shd w:val="clear" w:color="auto" w:fill="auto"/>
            <w:noWrap/>
          </w:tcPr>
          <w:p w14:paraId="13E4AA62" w14:textId="3096A4D1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6693A9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hideMark/>
          </w:tcPr>
          <w:p w14:paraId="4DF93CD2" w14:textId="4688F044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  <w:vAlign w:val="bottom"/>
          </w:tcPr>
          <w:p w14:paraId="6D9F243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0D3C7F30" w14:textId="3753CEC5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6" w:type="dxa"/>
            <w:noWrap/>
          </w:tcPr>
          <w:p w14:paraId="64E8130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362DDA8A" w14:textId="7239CA81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1825BD6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noWrap/>
          </w:tcPr>
          <w:p w14:paraId="7AE0912D" w14:textId="1005481B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</w:tcPr>
          <w:p w14:paraId="142E6D5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425CEDD" w14:textId="346D7C9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497DE4D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7DC06C1C" w14:textId="232726F4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noWrap/>
          </w:tcPr>
          <w:p w14:paraId="5A0058D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5A5E2FA9" w14:textId="60D486BE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</w:tcPr>
          <w:p w14:paraId="6A575FA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34FC7948" w14:textId="1098F532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4C5982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3B6BA1BB" w14:textId="612703AA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B28634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775FE5A" w14:textId="5E5F85FE" w:rsidR="00E00064" w:rsidRPr="00830CAE" w:rsidRDefault="00BA3F0C" w:rsidP="000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4AB8ED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1492FD1C" w14:textId="24BF74EF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6604E77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52FFD2B" w14:textId="461BC157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973</w:t>
            </w:r>
          </w:p>
        </w:tc>
        <w:tc>
          <w:tcPr>
            <w:tcW w:w="236" w:type="dxa"/>
            <w:vAlign w:val="bottom"/>
          </w:tcPr>
          <w:p w14:paraId="7D10450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hideMark/>
          </w:tcPr>
          <w:p w14:paraId="7434A7F5" w14:textId="155DBACD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777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58583043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0EA08EA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408DD35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0" w:type="dxa"/>
            <w:shd w:val="clear" w:color="auto" w:fill="auto"/>
            <w:noWrap/>
          </w:tcPr>
          <w:p w14:paraId="3FADEE0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12D117A" w14:textId="66DF0BD9" w:rsidR="00BA3F0C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A3F0C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085</w:t>
            </w:r>
          </w:p>
        </w:tc>
        <w:tc>
          <w:tcPr>
            <w:tcW w:w="236" w:type="dxa"/>
            <w:noWrap/>
            <w:vAlign w:val="bottom"/>
          </w:tcPr>
          <w:p w14:paraId="5904475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hideMark/>
          </w:tcPr>
          <w:p w14:paraId="6735493D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432B705" w14:textId="5F919617" w:rsidR="00E00064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6" w:type="dxa"/>
            <w:noWrap/>
            <w:vAlign w:val="bottom"/>
          </w:tcPr>
          <w:p w14:paraId="78A3F46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</w:tcPr>
          <w:p w14:paraId="0F8E7332" w14:textId="77777777" w:rsidR="00BA3F0C" w:rsidRPr="00830CAE" w:rsidRDefault="00BA3F0C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FAEFCC" w14:textId="53F4C1C8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36" w:type="dxa"/>
            <w:noWrap/>
          </w:tcPr>
          <w:p w14:paraId="3DCE2BB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noWrap/>
            <w:hideMark/>
          </w:tcPr>
          <w:p w14:paraId="1C00667C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DA12C5" w14:textId="66630E0F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244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230ECA3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shd w:val="clear" w:color="auto" w:fill="auto"/>
            <w:noWrap/>
          </w:tcPr>
          <w:p w14:paraId="1DAF85E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078503" w14:textId="4799C45F" w:rsidR="00BA3F0C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gridSpan w:val="2"/>
            <w:noWrap/>
          </w:tcPr>
          <w:p w14:paraId="1086B64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3E024854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C15B135" w14:textId="7267D315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573C132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</w:tcPr>
          <w:p w14:paraId="286688B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58DE2EF" w14:textId="4B93C37B" w:rsidR="00BA3F0C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228</w:t>
            </w:r>
          </w:p>
        </w:tc>
        <w:tc>
          <w:tcPr>
            <w:tcW w:w="236" w:type="dxa"/>
            <w:gridSpan w:val="2"/>
            <w:noWrap/>
          </w:tcPr>
          <w:p w14:paraId="1F47C6B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hideMark/>
          </w:tcPr>
          <w:p w14:paraId="03786C57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FA2A367" w14:textId="2E424D22" w:rsidR="00E00064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D63586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</w:tcPr>
          <w:p w14:paraId="7C0A614B" w14:textId="77777777" w:rsidR="00BA3F0C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F8EED02" w14:textId="316147C0" w:rsidR="00E00064" w:rsidRPr="00830CAE" w:rsidRDefault="00BA3F0C" w:rsidP="00BA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92760C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hideMark/>
          </w:tcPr>
          <w:p w14:paraId="7CC3E406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5A18007" w14:textId="020FAF4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FB95F0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D1263C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525C089" w14:textId="058AE4F5" w:rsidR="00BA3F0C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36" w:type="dxa"/>
          </w:tcPr>
          <w:p w14:paraId="345817A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6FBEF2B3" w14:textId="77777777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4A618E6" w14:textId="05827612" w:rsidR="00E00064" w:rsidRPr="00830CAE" w:rsidRDefault="005C0C03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031618A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C66DAE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88DFDF" w14:textId="0ED5FB2E" w:rsidR="000A2031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A2031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526</w:t>
            </w:r>
          </w:p>
        </w:tc>
        <w:tc>
          <w:tcPr>
            <w:tcW w:w="236" w:type="dxa"/>
            <w:vAlign w:val="bottom"/>
          </w:tcPr>
          <w:p w14:paraId="380152F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hideMark/>
          </w:tcPr>
          <w:p w14:paraId="3E4781F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5D786B9" w14:textId="266CD145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477</w:t>
            </w:r>
            <w:r w:rsidR="00E00064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34166BD1" w14:textId="77777777" w:rsidTr="00BA3F0C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A40580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7CD3CA" w14:textId="74DE2623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14:paraId="4CD5B36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D50CAD7" w14:textId="2F584A65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noWrap/>
            <w:vAlign w:val="bottom"/>
          </w:tcPr>
          <w:p w14:paraId="5F82721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5EFFD2" w14:textId="3C6D1351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</w:tcPr>
          <w:p w14:paraId="1988E89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450BA42" w14:textId="2B1E0AC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18064D0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C67B62" w14:textId="399661C0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gridSpan w:val="2"/>
            <w:noWrap/>
          </w:tcPr>
          <w:p w14:paraId="0D78370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E37B2E" w14:textId="681EE87A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4CF96EA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17A9F5" w14:textId="750A4CDA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gridSpan w:val="2"/>
            <w:noWrap/>
          </w:tcPr>
          <w:p w14:paraId="5EDFDDF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D523A65" w14:textId="1DB17FF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697185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DD823" w14:textId="2FC81C65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55A98D5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FCED1" w14:textId="15BCDC1A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1CE191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485A8" w14:textId="16D92218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</w:tcPr>
          <w:p w14:paraId="54A847C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5D37D" w14:textId="09654FF4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41F3F7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2CF5D" w14:textId="626ADBBA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3B69E46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CE191" w14:textId="43C0ADA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109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73DDBD76" w14:textId="77777777" w:rsidTr="00BA3F0C">
        <w:trPr>
          <w:trHeight w:val="50"/>
        </w:trPr>
        <w:tc>
          <w:tcPr>
            <w:tcW w:w="2428" w:type="dxa"/>
            <w:noWrap/>
            <w:vAlign w:val="bottom"/>
            <w:hideMark/>
          </w:tcPr>
          <w:p w14:paraId="5B32F93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D903123" w14:textId="05EFF527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A3F0C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034</w:t>
            </w:r>
          </w:p>
        </w:tc>
        <w:tc>
          <w:tcPr>
            <w:tcW w:w="236" w:type="dxa"/>
            <w:noWrap/>
            <w:vAlign w:val="bottom"/>
          </w:tcPr>
          <w:p w14:paraId="2FB9EA5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A6041FC" w14:textId="52E6B10F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noWrap/>
            <w:vAlign w:val="bottom"/>
          </w:tcPr>
          <w:p w14:paraId="29D0185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F43B45A" w14:textId="541E301C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A3F0C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078</w:t>
            </w:r>
          </w:p>
        </w:tc>
        <w:tc>
          <w:tcPr>
            <w:tcW w:w="236" w:type="dxa"/>
            <w:noWrap/>
          </w:tcPr>
          <w:p w14:paraId="536AB13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F1E7B7A" w14:textId="4C429955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034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0F73DD0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F20F21" w14:textId="1DA1D0B3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38" w:type="dxa"/>
            <w:gridSpan w:val="2"/>
            <w:noWrap/>
          </w:tcPr>
          <w:p w14:paraId="633B65C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8BCD983" w14:textId="170DA306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  <w:noWrap/>
          </w:tcPr>
          <w:p w14:paraId="7FF15C5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9706938" w14:textId="46F26DE2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A3F0C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467</w:t>
            </w:r>
          </w:p>
        </w:tc>
        <w:tc>
          <w:tcPr>
            <w:tcW w:w="236" w:type="dxa"/>
            <w:gridSpan w:val="2"/>
            <w:noWrap/>
          </w:tcPr>
          <w:p w14:paraId="18816DA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85941A4" w14:textId="1BD7EB69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5338087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9BFE8" w14:textId="6E23A833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A3F0C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36" w:type="dxa"/>
            <w:vAlign w:val="bottom"/>
          </w:tcPr>
          <w:p w14:paraId="3633F8B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D9E26C" w14:textId="201B6EE1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844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BCFFD7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B627F" w14:textId="0B5A1C4E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434</w:t>
            </w:r>
          </w:p>
        </w:tc>
        <w:tc>
          <w:tcPr>
            <w:tcW w:w="236" w:type="dxa"/>
          </w:tcPr>
          <w:p w14:paraId="023E8FC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1DD56D" w14:textId="584A07EC" w:rsidR="00E00064" w:rsidRPr="00830CAE" w:rsidRDefault="00E00064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662</w:t>
            </w:r>
          </w:p>
        </w:tc>
        <w:tc>
          <w:tcPr>
            <w:tcW w:w="236" w:type="dxa"/>
          </w:tcPr>
          <w:p w14:paraId="5491892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82DE8" w14:textId="4504161B" w:rsidR="00E00064" w:rsidRPr="00830CAE" w:rsidRDefault="005C0C03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0A2031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236" w:type="dxa"/>
            <w:vAlign w:val="bottom"/>
          </w:tcPr>
          <w:p w14:paraId="6215FDB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326A2" w14:textId="1329ECEA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0064" w:rsidRPr="00830CAE" w14:paraId="0F16741E" w14:textId="77777777" w:rsidTr="00736BBB">
        <w:trPr>
          <w:trHeight w:val="30"/>
        </w:trPr>
        <w:tc>
          <w:tcPr>
            <w:tcW w:w="2428" w:type="dxa"/>
            <w:noWrap/>
            <w:vAlign w:val="bottom"/>
          </w:tcPr>
          <w:p w14:paraId="1CBA42F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A6EC4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EC3E3C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06C7D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2CC4C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85683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BFD190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B5B07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03F319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EA44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40D2297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8E827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4B30ECB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F5491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302152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F2678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5B7AE1F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3B897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B16423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6647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A77E23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E6DC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435AF8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9A9D4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890E6E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F7805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703619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C3015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4CD929F8" w14:textId="77777777" w:rsidTr="00736BBB">
        <w:trPr>
          <w:trHeight w:val="60"/>
        </w:trPr>
        <w:tc>
          <w:tcPr>
            <w:tcW w:w="2428" w:type="dxa"/>
            <w:noWrap/>
            <w:vAlign w:val="bottom"/>
          </w:tcPr>
          <w:p w14:paraId="6B7167C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78A6548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06350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92D5A5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BEF545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783187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B4E9A6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85F69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531B1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E43E9D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6E6EFA2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27F9F9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6519E2E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D21C41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36C142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44DCA5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1757A7C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18CD083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CBFF36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3AEA7C3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0ABCE6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A1A146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58D2B6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3C6D78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E47FA7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A61651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56F77A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604EDF4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2D405649" w14:textId="77777777" w:rsidTr="00736BBB">
        <w:trPr>
          <w:trHeight w:val="60"/>
        </w:trPr>
        <w:tc>
          <w:tcPr>
            <w:tcW w:w="2428" w:type="dxa"/>
            <w:noWrap/>
            <w:vAlign w:val="bottom"/>
          </w:tcPr>
          <w:p w14:paraId="422BF43F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2B45F6F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620590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03CEE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724AB8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D5952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0C74EE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92B096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314763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307952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4F231C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A6D01C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12EAF33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A811B0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5F6050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A2AB2B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03169E3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15BFD93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BFC6F1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1E3EB5F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6D7EB9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047613C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0E10F1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50D74E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04A593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F4DA5FC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0E5C34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6981A26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00064" w:rsidRPr="00830CAE" w14:paraId="7BBA31FF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183AF49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0" w:type="dxa"/>
            <w:noWrap/>
            <w:vAlign w:val="bottom"/>
          </w:tcPr>
          <w:p w14:paraId="28C5A53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160D5F9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AFD8FDE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850C6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73942E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C7707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31ED42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67ABA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noWrap/>
            <w:vAlign w:val="bottom"/>
          </w:tcPr>
          <w:p w14:paraId="32312C1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237542F4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49640E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34431C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A36C66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26579D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9FFF79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C9FE18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0F25DF4D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AF434C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4598E1A0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514873A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F94763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D87F406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3A94E11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124AB63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6CF93D5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4674C4B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59E68647" w14:textId="77777777" w:rsidR="00E00064" w:rsidRPr="00830CAE" w:rsidRDefault="00E00064" w:rsidP="00E00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36480" w:rsidRPr="00830CAE" w14:paraId="75652376" w14:textId="77777777" w:rsidTr="00293527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11D0C8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27691DA" w14:textId="0F0EDF22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236" w:type="dxa"/>
            <w:noWrap/>
            <w:vAlign w:val="bottom"/>
          </w:tcPr>
          <w:p w14:paraId="59C626D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14:paraId="21CE0837" w14:textId="567A2ECE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81DD93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14:paraId="2C238F91" w14:textId="73FD0CE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B476D2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14:paraId="2E32D226" w14:textId="3AA1229B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EB4CE2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  <w:vAlign w:val="bottom"/>
          </w:tcPr>
          <w:p w14:paraId="2955798C" w14:textId="60091EE3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F24BF8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4FD3BB49" w14:textId="2E7B9CB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8C4D04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1776886" w14:textId="299D59D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CF194A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  <w:hideMark/>
          </w:tcPr>
          <w:p w14:paraId="3AE09872" w14:textId="6511FCA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gridSpan w:val="2"/>
            <w:vAlign w:val="bottom"/>
          </w:tcPr>
          <w:p w14:paraId="5545212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816E4C2" w14:textId="65C93729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0152DAC5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  <w:hideMark/>
          </w:tcPr>
          <w:p w14:paraId="629F6772" w14:textId="249B7159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833</w:t>
            </w:r>
          </w:p>
        </w:tc>
        <w:tc>
          <w:tcPr>
            <w:tcW w:w="236" w:type="dxa"/>
            <w:vAlign w:val="bottom"/>
          </w:tcPr>
          <w:p w14:paraId="18505CE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E07E839" w14:textId="495DDFDB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36" w:type="dxa"/>
            <w:vAlign w:val="bottom"/>
          </w:tcPr>
          <w:p w14:paraId="7064AD4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6159073C" w14:textId="47D2AB02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vAlign w:val="bottom"/>
          </w:tcPr>
          <w:p w14:paraId="2F7785B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7511C5D" w14:textId="39487733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36" w:type="dxa"/>
            <w:vAlign w:val="bottom"/>
          </w:tcPr>
          <w:p w14:paraId="1DB9EAB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shd w:val="clear" w:color="auto" w:fill="auto"/>
            <w:vAlign w:val="bottom"/>
            <w:hideMark/>
          </w:tcPr>
          <w:p w14:paraId="006D1FAF" w14:textId="27E30A1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662</w:t>
            </w:r>
          </w:p>
        </w:tc>
      </w:tr>
      <w:tr w:rsidR="00536480" w:rsidRPr="00830CAE" w14:paraId="0A30013F" w14:textId="77777777" w:rsidTr="00293527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40E4A1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E6DFC" w14:textId="6D6F5461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6" w:type="dxa"/>
            <w:noWrap/>
            <w:vAlign w:val="bottom"/>
          </w:tcPr>
          <w:p w14:paraId="3D0E5DE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421A1" w14:textId="45CB6373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9FB13B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09253" w14:textId="139EE71D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066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26A462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1140DE" w14:textId="62F96814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AF27F8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135A0C" w14:textId="529CA87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05726FC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37E577" w14:textId="1E2640AF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56ABF7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07C77" w14:textId="2DD0BAD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3F3D69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7B63E6" w14:textId="0AF8ACE2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36" w:type="dxa"/>
            <w:gridSpan w:val="2"/>
            <w:vAlign w:val="bottom"/>
          </w:tcPr>
          <w:p w14:paraId="04B445A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FC127" w14:textId="2DDFCCAD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2D01A73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8F612" w14:textId="1DFC20E4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4284EB8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B7AF9" w14:textId="221E1DC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321</w:t>
            </w:r>
          </w:p>
        </w:tc>
        <w:tc>
          <w:tcPr>
            <w:tcW w:w="236" w:type="dxa"/>
            <w:vAlign w:val="bottom"/>
          </w:tcPr>
          <w:p w14:paraId="6AB9646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4A89" w14:textId="6E8F2443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600</w:t>
            </w:r>
          </w:p>
        </w:tc>
        <w:tc>
          <w:tcPr>
            <w:tcW w:w="236" w:type="dxa"/>
            <w:vAlign w:val="bottom"/>
          </w:tcPr>
          <w:p w14:paraId="61315BC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BFF92" w14:textId="2158AA6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8969C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  <w:vAlign w:val="bottom"/>
          </w:tcPr>
          <w:p w14:paraId="24A8690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29F23" w14:textId="2275C15A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545</w:t>
            </w:r>
          </w:p>
        </w:tc>
      </w:tr>
      <w:tr w:rsidR="00293527" w:rsidRPr="00830CAE" w14:paraId="5048D054" w14:textId="77777777" w:rsidTr="008969C0">
        <w:trPr>
          <w:trHeight w:val="50"/>
        </w:trPr>
        <w:tc>
          <w:tcPr>
            <w:tcW w:w="2428" w:type="dxa"/>
            <w:noWrap/>
            <w:vAlign w:val="bottom"/>
            <w:hideMark/>
          </w:tcPr>
          <w:p w14:paraId="6EAC875B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D1941C" w14:textId="64C581D5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034</w:t>
            </w:r>
          </w:p>
        </w:tc>
        <w:tc>
          <w:tcPr>
            <w:tcW w:w="236" w:type="dxa"/>
            <w:noWrap/>
            <w:vAlign w:val="bottom"/>
          </w:tcPr>
          <w:p w14:paraId="622BDF4B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8223A74" w14:textId="574087CD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noWrap/>
            <w:vAlign w:val="bottom"/>
          </w:tcPr>
          <w:p w14:paraId="642957CB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119F6EA" w14:textId="177CA5F1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078</w:t>
            </w:r>
          </w:p>
        </w:tc>
        <w:tc>
          <w:tcPr>
            <w:tcW w:w="236" w:type="dxa"/>
            <w:noWrap/>
          </w:tcPr>
          <w:p w14:paraId="7C22459F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9D5E411" w14:textId="4E7009CF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034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2D9B2B08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4CE96FE" w14:textId="7FC733AC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38" w:type="dxa"/>
            <w:gridSpan w:val="2"/>
            <w:noWrap/>
          </w:tcPr>
          <w:p w14:paraId="748353E1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D35D51F" w14:textId="6BF6D473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543</w:t>
            </w:r>
          </w:p>
        </w:tc>
        <w:tc>
          <w:tcPr>
            <w:tcW w:w="236" w:type="dxa"/>
            <w:gridSpan w:val="2"/>
            <w:noWrap/>
          </w:tcPr>
          <w:p w14:paraId="453E062A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7F557E" w14:textId="47946CFC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467</w:t>
            </w:r>
          </w:p>
        </w:tc>
        <w:tc>
          <w:tcPr>
            <w:tcW w:w="236" w:type="dxa"/>
            <w:gridSpan w:val="2"/>
            <w:noWrap/>
          </w:tcPr>
          <w:p w14:paraId="6AFFB39D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9A7D27" w14:textId="58BD9A33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37C02965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0D4A4" w14:textId="593A11D8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36" w:type="dxa"/>
            <w:vAlign w:val="bottom"/>
          </w:tcPr>
          <w:p w14:paraId="54EA8652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2FE376" w14:textId="4D029244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844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C360061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97343" w14:textId="5D02A341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434</w:t>
            </w:r>
          </w:p>
        </w:tc>
        <w:tc>
          <w:tcPr>
            <w:tcW w:w="236" w:type="dxa"/>
          </w:tcPr>
          <w:p w14:paraId="6B87AC13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E153D5" w14:textId="096AC80D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662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3559E0D4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305AC" w14:textId="2AD488EE" w:rsidR="00293527" w:rsidRPr="00830CAE" w:rsidRDefault="005C0C03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293527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236" w:type="dxa"/>
            <w:vAlign w:val="bottom"/>
          </w:tcPr>
          <w:p w14:paraId="78CD7D75" w14:textId="77777777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52F9DF" w14:textId="2E3E52AD" w:rsidR="00293527" w:rsidRPr="00830CAE" w:rsidRDefault="00293527" w:rsidP="0029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C0C03"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  <w:r w:rsidRPr="00830C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536480" w:rsidRPr="00830CAE" w14:paraId="3EB27018" w14:textId="77777777" w:rsidTr="00736BBB">
        <w:trPr>
          <w:trHeight w:val="30"/>
        </w:trPr>
        <w:tc>
          <w:tcPr>
            <w:tcW w:w="2428" w:type="dxa"/>
            <w:noWrap/>
            <w:vAlign w:val="bottom"/>
          </w:tcPr>
          <w:p w14:paraId="146D0B2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51621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2D939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83729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CF5B2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E7BFC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5176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4E8EC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C9088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598D9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0498E20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24AF3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3261B38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3236C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66D967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312E7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D054A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CB18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A439C0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5886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B0F3C7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8FD25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285FC8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365AB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5428F0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76892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F78E6F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40D82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536480" w:rsidRPr="00830CAE" w14:paraId="58BE017C" w14:textId="77777777" w:rsidTr="00492CBF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E832D9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6978269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416E101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6C8B15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5909F07D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90E62A4" w14:textId="415E4420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noWrap/>
          </w:tcPr>
          <w:p w14:paraId="07EAEEE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0893DF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4C1AE9F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6468664" w14:textId="20B04376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5A9E506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700204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2698A1DD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7EFBEC53" w14:textId="09727EED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6" w:type="dxa"/>
            <w:noWrap/>
          </w:tcPr>
          <w:p w14:paraId="21A62ED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5B7A09C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73D6FAA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0EA8839" w14:textId="0DB515C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1078A4E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B92758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99071AB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5F08DF12" w14:textId="78A2EEAC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8" w:type="dxa"/>
            <w:gridSpan w:val="2"/>
            <w:noWrap/>
          </w:tcPr>
          <w:p w14:paraId="726296D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04824BF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5A9C58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4E5E484" w14:textId="18F7F3DA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5C0C03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noWrap/>
          </w:tcPr>
          <w:p w14:paraId="527C589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77ABB0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2B261E9F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42B0F17C" w14:textId="111CCA37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gridSpan w:val="2"/>
            <w:noWrap/>
          </w:tcPr>
          <w:p w14:paraId="192D0C8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5E2C7A8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B6637C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51E0C20" w14:textId="61ED6B9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5C0C03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</w:tcPr>
          <w:p w14:paraId="3CC3EBC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7D46B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4755453A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3714B053" w14:textId="453CC095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</w:tcPr>
          <w:p w14:paraId="2FBD403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B7707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2630BC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045CE64" w14:textId="73ED347D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227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710BACB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684F9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7E825A0" w14:textId="77777777" w:rsidR="00A30A34" w:rsidRPr="00830CAE" w:rsidRDefault="00A30A34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48B6AE0" w14:textId="6D916E9B" w:rsidR="00A30A34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</w:tcPr>
          <w:p w14:paraId="438FD13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1CA02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9387D7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6027A9EA" w14:textId="1A1252C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6CAE557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796C2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32FD777" w14:textId="77777777" w:rsidR="00F309EE" w:rsidRPr="00830CAE" w:rsidRDefault="00F309EE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172FB1FF" w14:textId="35E086BA" w:rsidR="00F309EE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191</w:t>
            </w:r>
          </w:p>
        </w:tc>
        <w:tc>
          <w:tcPr>
            <w:tcW w:w="236" w:type="dxa"/>
            <w:vAlign w:val="bottom"/>
          </w:tcPr>
          <w:p w14:paraId="1BCC305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F61603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35B4E2B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  <w:p w14:paraId="036870DA" w14:textId="03EB17D2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322</w:t>
            </w:r>
            <w:r w:rsidR="00536480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536480" w:rsidRPr="00830CAE" w14:paraId="237D870F" w14:textId="77777777" w:rsidTr="00736BBB">
        <w:trPr>
          <w:trHeight w:val="30"/>
        </w:trPr>
        <w:tc>
          <w:tcPr>
            <w:tcW w:w="2428" w:type="dxa"/>
            <w:noWrap/>
            <w:vAlign w:val="bottom"/>
            <w:hideMark/>
          </w:tcPr>
          <w:p w14:paraId="0C4BC4EC" w14:textId="77777777" w:rsidR="00536480" w:rsidRPr="00830CAE" w:rsidRDefault="00536480" w:rsidP="00536480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CE412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70A6C145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516C2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76AFDAC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68FBB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7D8DFD1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33321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14:paraId="0616B64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5C055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5546510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9FFCC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5B1E3D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7F999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E34C6F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C1F515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E3EA1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9753F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27BD5C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C5515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3CD6D5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E85F1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F9425D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7D271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952543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64D5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381469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DD5B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10" w:right="-20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6480" w:rsidRPr="00830CAE" w14:paraId="753030D7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1B3044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0" w:type="dxa"/>
            <w:noWrap/>
            <w:vAlign w:val="bottom"/>
          </w:tcPr>
          <w:p w14:paraId="6BB893C6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0A0DA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3BAFA9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72D3A4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D22203F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13BD1E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EF13E0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7E6411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  <w:vAlign w:val="bottom"/>
          </w:tcPr>
          <w:p w14:paraId="675C6E1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5FF94F6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A68592A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031A14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B053F44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358F40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697D3EB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79A9AA9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D0198D3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50C52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52A8FFD3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6B2F7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309FFEB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AB999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F30DB34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56291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47330F8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22A7D3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3312D989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536480" w:rsidRPr="00830CAE" w14:paraId="3E817E8F" w14:textId="77777777" w:rsidTr="00736BBB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4CE914E" w14:textId="3CEBB86D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5C0C03"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30</w:t>
            </w: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830CA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กันยายน </w:t>
            </w:r>
            <w:r w:rsidR="005C0C03"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0" w:type="dxa"/>
            <w:noWrap/>
            <w:vAlign w:val="bottom"/>
          </w:tcPr>
          <w:p w14:paraId="13A93814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DD9097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A4D0EE4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94139E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6578DD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7EA388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F87FD7E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F14B22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noWrap/>
            <w:vAlign w:val="bottom"/>
          </w:tcPr>
          <w:p w14:paraId="5804354C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347D936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08DAF3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6888D8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FAB44A0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8745EE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369A745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3742FCB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FE62C63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418A0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vAlign w:val="bottom"/>
          </w:tcPr>
          <w:p w14:paraId="595869D5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FE0FAE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5073B2D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1760875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82F6BEA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E4BA9B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7BA32FC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42CA2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vAlign w:val="bottom"/>
          </w:tcPr>
          <w:p w14:paraId="26524DDB" w14:textId="77777777" w:rsidR="00536480" w:rsidRPr="00830CAE" w:rsidRDefault="00536480" w:rsidP="0053648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C80987" w:rsidRPr="00830CAE" w14:paraId="1DEBDADD" w14:textId="77777777" w:rsidTr="007C2FB2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08E1100A" w14:textId="6EE4D69D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5C0C03"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5C0C03" w:rsidRPr="00830CA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310C2D" w14:textId="0F9397FB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30A34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625</w:t>
            </w:r>
          </w:p>
        </w:tc>
        <w:tc>
          <w:tcPr>
            <w:tcW w:w="236" w:type="dxa"/>
            <w:noWrap/>
            <w:vAlign w:val="bottom"/>
          </w:tcPr>
          <w:p w14:paraId="1DACEB33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DC7B6A2" w14:textId="0D89A4D9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236" w:type="dxa"/>
            <w:noWrap/>
            <w:vAlign w:val="bottom"/>
          </w:tcPr>
          <w:p w14:paraId="41B613AF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1DE836" w14:textId="0F3E298C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30A34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528</w:t>
            </w:r>
          </w:p>
        </w:tc>
        <w:tc>
          <w:tcPr>
            <w:tcW w:w="236" w:type="dxa"/>
            <w:noWrap/>
          </w:tcPr>
          <w:p w14:paraId="7362059A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27DE8AC" w14:textId="412467DA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6" w:type="dxa"/>
            <w:noWrap/>
            <w:vAlign w:val="bottom"/>
          </w:tcPr>
          <w:p w14:paraId="0353D9F1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DCA2A8" w14:textId="4BDC314B" w:rsidR="00C80987" w:rsidRPr="00830CAE" w:rsidRDefault="005C0C03" w:rsidP="00C809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591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558D20A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B7E8D4B" w14:textId="387A4CF0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0FF50E9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CFCC3D" w14:textId="0DF4D99E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30A34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098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7DB38F2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0246E43" w14:textId="01547ECE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gridSpan w:val="2"/>
            <w:vAlign w:val="bottom"/>
          </w:tcPr>
          <w:p w14:paraId="30A6CBB8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E22159" w14:textId="5025416E" w:rsidR="00C80987" w:rsidRPr="00830CAE" w:rsidRDefault="005C0C03" w:rsidP="00C809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1</w:t>
            </w:r>
            <w:r w:rsidR="00A30A34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721</w:t>
            </w:r>
          </w:p>
        </w:tc>
        <w:tc>
          <w:tcPr>
            <w:tcW w:w="236" w:type="dxa"/>
            <w:vAlign w:val="bottom"/>
          </w:tcPr>
          <w:p w14:paraId="4325FC18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44F75E" w14:textId="6040835F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924</w:t>
            </w:r>
          </w:p>
        </w:tc>
        <w:tc>
          <w:tcPr>
            <w:tcW w:w="236" w:type="dxa"/>
            <w:vAlign w:val="bottom"/>
          </w:tcPr>
          <w:p w14:paraId="27D2920A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3948A6" w14:textId="6C6BD69E" w:rsidR="00C80987" w:rsidRPr="00830CAE" w:rsidRDefault="005C0C03" w:rsidP="00C809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34A4D8EE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22E705" w14:textId="3CA82496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062</w:t>
            </w:r>
          </w:p>
        </w:tc>
        <w:tc>
          <w:tcPr>
            <w:tcW w:w="236" w:type="dxa"/>
          </w:tcPr>
          <w:p w14:paraId="5D058C5F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E70562" w14:textId="3E7B0D65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F309EE"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432</w:t>
            </w:r>
          </w:p>
        </w:tc>
        <w:tc>
          <w:tcPr>
            <w:tcW w:w="236" w:type="dxa"/>
          </w:tcPr>
          <w:p w14:paraId="11C65786" w14:textId="77777777" w:rsidR="00C80987" w:rsidRPr="00830CAE" w:rsidRDefault="00C80987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1857C5" w14:textId="4FED8EC7" w:rsidR="00C80987" w:rsidRPr="00830CAE" w:rsidRDefault="005C0C03" w:rsidP="00C8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20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C80987"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830C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816</w:t>
            </w:r>
          </w:p>
        </w:tc>
      </w:tr>
    </w:tbl>
    <w:p w14:paraId="4D466628" w14:textId="77777777" w:rsidR="00347969" w:rsidRPr="00830CAE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809DD3" w14:textId="77777777" w:rsidR="00B26B55" w:rsidRPr="00830CAE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30C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366075E" w14:textId="77777777" w:rsidR="00F10686" w:rsidRPr="00830CAE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C357958" w:rsidR="00F10686" w:rsidRPr="00830CAE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F10686" w:rsidRPr="00830CAE" w:rsidSect="002B21A9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830CAE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94EF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84B514B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830CAE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CD36" w14:textId="5B224442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5C0C03"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5E656F" w14:textId="7DE46690" w:rsidR="00536480" w:rsidRPr="00830CAE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36644D6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56BCD10" w14:textId="28FFE280" w:rsidR="00536480" w:rsidRPr="00830CAE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536480" w:rsidRPr="00830CAE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AD3D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2841C05F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830CAE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70E4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067D170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77C27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C2A8CE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D2A8FF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AA2764" w14:textId="77777777" w:rsidR="00536480" w:rsidRPr="00830CA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43A270C9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E6A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C0C321D" w14:textId="4D31B329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7AEB6B2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479E712" w14:textId="6BE680D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</w:p>
        </w:tc>
      </w:tr>
      <w:tr w:rsidR="00536480" w:rsidRPr="00830CAE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A14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</w:tcPr>
          <w:p w14:paraId="70B17EA7" w14:textId="2D692AEA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454C6A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355C36B" w14:textId="3730EBB0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732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75377620" w14:textId="679CAD51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6BBBB23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AB0ED48" w14:textId="7E2B59D4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555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8D3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724F3432" w14:textId="58EBBEF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63924B5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E620985" w14:textId="46696758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92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695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84DE8E7" w14:textId="4AB6EC1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4FECA58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97346A" w14:textId="548EE60F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E36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7716" w14:textId="418DBFD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546E3A2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5FC9" w14:textId="2AE5F815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5C0C03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118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12C74D8F" w14:textId="77777777" w:rsidTr="007652E6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DF2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1854F53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4F2A7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D3D5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32B5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060EF5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1CBCA0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212806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390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047D77A" w14:textId="13C7578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2F22288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C7AA321" w14:textId="7D22692A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492</w:t>
            </w:r>
            <w:r w:rsidR="00536480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4C4816E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4DA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BC61B2" w14:textId="51A54EBB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59FCD0B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2DEE6C6" w14:textId="4836354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626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4047E874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C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CE2F6" w14:textId="4B2E433D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34EBAEF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0B07" w14:textId="4CFD58F3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C0C03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5C0C03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118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536480" w:rsidRPr="00830CAE" w14:paraId="0F5BFFE6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D8CF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5F65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1C81ED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537FD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08BF84C6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D52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3821EE4B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830CAE" w14:paraId="38EAC622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54505" w14:textId="22582E88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="005C0C03"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045A74A" w14:textId="6889AB6B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B2F668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47CF5B4" w14:textId="0F485E1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536480" w:rsidRPr="00830CAE" w14:paraId="6A8845C7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FE97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5A6B898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830CAE" w14:paraId="479630FF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CA8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0C0C1BE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3572F84D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918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9F6FC8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41CDB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E7E7C4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59973CBD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C7E8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27E2793" w14:textId="5F73EA9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6CC1373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B716E09" w14:textId="619EEF1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039</w:t>
            </w:r>
          </w:p>
        </w:tc>
      </w:tr>
      <w:tr w:rsidR="00536480" w:rsidRPr="00830CAE" w14:paraId="762E0D69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06F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AD1DF36" w14:textId="4B9681B4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406CFE4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0638D3C" w14:textId="7B3F424B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</w:t>
            </w:r>
          </w:p>
        </w:tc>
      </w:tr>
      <w:tr w:rsidR="00536480" w:rsidRPr="00830CAE" w14:paraId="26222336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5747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5112AA2" w14:textId="6227F9E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A3F0C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6E9D4DEF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3C3B5CC" w14:textId="02DB6B38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224</w:t>
            </w:r>
          </w:p>
        </w:tc>
      </w:tr>
      <w:tr w:rsidR="00536480" w:rsidRPr="00830CAE" w14:paraId="403E0C22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88C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6478E1" w14:textId="03A5BFED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0B7E39F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483681E" w14:textId="6833954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</w:tr>
      <w:tr w:rsidR="00536480" w:rsidRPr="00830CAE" w14:paraId="6E8730B4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47E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70A56" w14:textId="3F7F29A2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6DC45F8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1B987" w14:textId="4B9A5ED4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250</w:t>
            </w:r>
          </w:p>
        </w:tc>
      </w:tr>
      <w:tr w:rsidR="00536480" w:rsidRPr="00830CAE" w14:paraId="5A0F8A9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603A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CB8A0" w14:textId="26512C3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BA3F0C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24DA231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05A28" w14:textId="7171E465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536480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011</w:t>
            </w:r>
          </w:p>
        </w:tc>
      </w:tr>
      <w:tr w:rsidR="00536480" w:rsidRPr="00830CAE" w14:paraId="2C219BAD" w14:textId="77777777" w:rsidTr="00736BBB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CFCC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E4922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C7181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3055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145D43D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DFBF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098DEF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AEA391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C5B27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3000748D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FA40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244B17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58943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13B0374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2A3FB85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40D4E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0FF3923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830CAE" w14:paraId="10D992F2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16DB" w14:textId="654A7FE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="005C0C03"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830CA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7C9B84F" w14:textId="341E17A5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B085FD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112C34" w14:textId="52F151DC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536480" w:rsidRPr="00830CAE" w14:paraId="0F46D1F2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70F6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0C46B2D2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830CA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830CAE" w14:paraId="29C7571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F879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978FF5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1E88E1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19FC7F8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830CAE" w14:paraId="11D40912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4A66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BE40F9C" w14:textId="7FDB334F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A3F0C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0737A46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CA99C09" w14:textId="65541457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561</w:t>
            </w:r>
          </w:p>
        </w:tc>
      </w:tr>
      <w:tr w:rsidR="00536480" w:rsidRPr="00830CAE" w14:paraId="1DB824C7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BE80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4E87F" w14:textId="43F894B5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A3F0C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0EE8529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277A" w14:textId="6D506770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36480"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450</w:t>
            </w:r>
          </w:p>
        </w:tc>
      </w:tr>
      <w:tr w:rsidR="00536480" w:rsidRPr="00830CAE" w14:paraId="19B8CFB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4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30CA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68B00" w14:textId="3CB87FD6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BA3F0C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7D9F6067" w14:textId="77777777" w:rsidR="00536480" w:rsidRPr="00830CAE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254B7" w14:textId="6D6290EE" w:rsidR="00536480" w:rsidRPr="00830CAE" w:rsidRDefault="005C0C03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536480"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011</w:t>
            </w:r>
          </w:p>
        </w:tc>
      </w:tr>
    </w:tbl>
    <w:p w14:paraId="617A69E2" w14:textId="77777777" w:rsidR="00B74B40" w:rsidRPr="00830CAE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830CAE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830CA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830CA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830CA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830CA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830CAE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3"/>
        <w:gridCol w:w="1009"/>
        <w:gridCol w:w="255"/>
        <w:gridCol w:w="983"/>
        <w:gridCol w:w="255"/>
        <w:gridCol w:w="1009"/>
        <w:gridCol w:w="260"/>
        <w:gridCol w:w="983"/>
      </w:tblGrid>
      <w:tr w:rsidR="00FE00F7" w:rsidRPr="00830CAE" w14:paraId="64B5220A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830CAE" w14:paraId="22FB9A29" w14:textId="77777777" w:rsidTr="00DE2F26">
        <w:trPr>
          <w:trHeight w:val="434"/>
        </w:trPr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830CAE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830CAE" w14:paraId="67BB910D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4AEE6713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7F2B713F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02A85CF8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20AA7226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368B05C7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E00F7" w:rsidRPr="00830CAE" w14:paraId="7DE86887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7B70" w:rsidRPr="00830CAE" w14:paraId="174B290B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FFDF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5265C594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2</w:t>
            </w:r>
            <w:r w:rsidR="00BA3F0C" w:rsidRPr="00830CAE">
              <w:rPr>
                <w:rFonts w:ascii="Angsana New" w:hAnsi="Angsana New"/>
                <w:sz w:val="30"/>
                <w:szCs w:val="30"/>
              </w:rPr>
              <w:t>,</w:t>
            </w:r>
            <w:r w:rsidRPr="00830CAE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11CBCF22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</w:t>
            </w:r>
            <w:r w:rsidRPr="00830CAE">
              <w:rPr>
                <w:rFonts w:ascii="Angsana New" w:hAnsi="Angsana New"/>
                <w:sz w:val="30"/>
                <w:szCs w:val="30"/>
              </w:rPr>
              <w:t>,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324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D2B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D9ED" w14:textId="700E06C9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28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FC5C" w14:textId="79F39646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104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3F283356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070D3DC4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100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2A3467C1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122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2CC51852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18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2C4EA3FF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7B70" w:rsidRPr="00830CAE" w14:paraId="181E16F9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B70" w:rsidRPr="00830CAE" w14:paraId="07766C2E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62682959" w14:textId="77777777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1072594" w14:textId="32A05A90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A398E56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D163E7A" w14:textId="6FB5E21C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4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967A1D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B9896E" w14:textId="5C217FC0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3DA1B41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1543B5F" w14:textId="17E5026B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4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70A52249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77777777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72C7B523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790F6801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3B9DD2F4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83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4EFFAFAE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85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7B70" w:rsidRPr="00830CAE" w14:paraId="19BC4C8C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0A21476E" w14:textId="7ABBB2E8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830C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DD5E6E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</w:p>
          <w:p w14:paraId="471279CF" w14:textId="4D7C689E" w:rsidR="00BA3F0C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AD7DA2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520BD02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</w:p>
          <w:p w14:paraId="08D955C3" w14:textId="33FFDDE1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4BBE06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AE148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  <w:p w14:paraId="60700897" w14:textId="0C1FA17B" w:rsidR="00BA3F0C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50669E3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0EEDEF5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5EB2A23" w14:textId="26EC2C81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B70" w:rsidRPr="00830CAE" w14:paraId="129B4119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477B70" w:rsidRPr="00830CAE" w:rsidRDefault="00477B70" w:rsidP="00BA3F0C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830CA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38C65A41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6E4FC4E" w14:textId="0AC8682A" w:rsidR="00477B70" w:rsidRPr="00830CAE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4F40A978" w:rsidR="00477B70" w:rsidRPr="00830CAE" w:rsidRDefault="005C0C03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140EB99" w14:textId="57140619" w:rsidR="00477B70" w:rsidRPr="00830CAE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12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43FC90A8" w14:textId="77777777" w:rsidTr="00DE2F26"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20DD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14BAFA0B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A3F0C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41F00630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E1A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8BFC8" w14:textId="1693BFE4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20E4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49E5F" w14:textId="7B601B1E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14A6B797" w14:textId="099599B5" w:rsidR="00FE00F7" w:rsidRPr="00830CAE" w:rsidRDefault="00FE00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9FA1C" w14:textId="77777777" w:rsidR="00FE00F7" w:rsidRPr="00830CAE" w:rsidRDefault="00FE00F7">
      <w:r w:rsidRPr="00830CAE">
        <w:br w:type="page"/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9"/>
        <w:gridCol w:w="1000"/>
        <w:gridCol w:w="254"/>
        <w:gridCol w:w="984"/>
        <w:gridCol w:w="255"/>
        <w:gridCol w:w="1000"/>
        <w:gridCol w:w="261"/>
        <w:gridCol w:w="984"/>
      </w:tblGrid>
      <w:tr w:rsidR="00FE00F7" w:rsidRPr="00830CAE" w14:paraId="70CF7FF5" w14:textId="77777777" w:rsidTr="00736B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B7BF75" w14:textId="6015285A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8BDA0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830CAE" w14:paraId="4E71A148" w14:textId="77777777" w:rsidTr="00736B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6CDC3A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99195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62EC47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D0F2FE4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D1E56" w14:textId="77777777" w:rsidR="00FE00F7" w:rsidRPr="00830CAE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830CAE" w14:paraId="119002AD" w14:textId="77777777" w:rsidTr="00736B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453167" w14:textId="7D17F650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830C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30C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852BFD" w14:textId="5F2E0B7A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CF54E38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C694DC" w14:textId="076E1D20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497F95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B051CB" w14:textId="72BDCB92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F3EAA58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219C463" w14:textId="4D8CED8C" w:rsidR="00FE00F7" w:rsidRPr="00830CA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E00F7" w:rsidRPr="00830CAE" w14:paraId="5190B22A" w14:textId="77777777" w:rsidTr="00736B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C37239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01EA92" w14:textId="77777777" w:rsidR="00FE00F7" w:rsidRPr="00830CA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7B70" w:rsidRPr="00830CAE" w14:paraId="11FA3177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7E8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74D02B" w14:textId="581FD138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8</w:t>
            </w:r>
            <w:r w:rsidR="00DE0435" w:rsidRPr="00830CAE">
              <w:rPr>
                <w:rFonts w:ascii="Angsana New" w:hAnsi="Angsana New"/>
                <w:sz w:val="30"/>
                <w:szCs w:val="30"/>
              </w:rPr>
              <w:t>,</w:t>
            </w:r>
            <w:r w:rsidRPr="00830CAE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362E6F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44BBB2" w14:textId="6B9A6835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9</w:t>
            </w:r>
            <w:r w:rsidRPr="00830CAE">
              <w:rPr>
                <w:rFonts w:ascii="Angsana New" w:hAnsi="Angsana New"/>
                <w:sz w:val="30"/>
                <w:szCs w:val="30"/>
              </w:rPr>
              <w:t>,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642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8D8E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5E05" w14:textId="1F195F8C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D310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E036" w14:textId="1D0CDB85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322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6ADE83CD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485E66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5A436C" w14:textId="6EBB3AF9" w:rsidR="00477B70" w:rsidRPr="00830CAE" w:rsidRDefault="00DE0435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432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ED9744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4FA7A8" w14:textId="2CCC2181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435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DFB146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A08AB9" w14:textId="4622ADEF" w:rsidR="00477B70" w:rsidRPr="00830CAE" w:rsidRDefault="00DE0435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31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6F688D6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EC6B55" w14:textId="3B44161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50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7B70" w:rsidRPr="00830CAE" w14:paraId="2D75A31A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734D33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36595EF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B35EE21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FD4EF0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6CA3D0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7952345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F76D818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D4CFC3E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B70" w:rsidRPr="00830CAE" w14:paraId="085F9A25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FEE85A" w14:textId="77777777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247840" w14:textId="22F69F5E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25E188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49CD4F" w14:textId="20FC4E4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5644A9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E94F610" w14:textId="12FAF83F" w:rsidR="00477B70" w:rsidRPr="00830CAE" w:rsidRDefault="00DE0435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B0A885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3DAE96" w14:textId="11DB9343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5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5C31AC16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A93569" w14:textId="77777777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2F149" w14:textId="21644C59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89F45D3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46945B" w14:textId="10E2D913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23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B645B2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9C80F3" w14:textId="4C847D53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0BC877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163D11" w14:textId="0A2E938F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23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1C2DE5E6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A3ABF2" w14:textId="77777777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084898" w14:textId="6A4C8BCC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D5B56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9DF802" w14:textId="43689A3E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401D4B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B0CBC4" w14:textId="597F435A" w:rsidR="00477B70" w:rsidRPr="00830CAE" w:rsidRDefault="00DE0435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250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586126B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7D6239" w14:textId="441A12CA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256</w:t>
            </w:r>
            <w:r w:rsidRPr="00830C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7B70" w:rsidRPr="00830CAE" w14:paraId="1AE866E5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D95D15" w14:textId="0146333B" w:rsidR="00477B70" w:rsidRPr="00830CAE" w:rsidRDefault="00477B70" w:rsidP="00477B70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830C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ซึ่งเป็นไปตาม 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E1A89B4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7241819F" w14:textId="7B21887E" w:rsidR="00BA3F0C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616AA98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7BB202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6C3970D7" w14:textId="2968C986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2AADAF8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E35211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3C85854F" w14:textId="4FED709E" w:rsidR="00DE0435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5802C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8DF8C1" w14:textId="77777777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2FB3AC5E" w14:textId="06777B7C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92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7C2C38FE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19FEF4" w14:textId="2EC56DE2" w:rsidR="00477B70" w:rsidRPr="00830CAE" w:rsidRDefault="00477B70" w:rsidP="00BA3F0C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830CA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30C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EEE0E29" w14:textId="507E3C43" w:rsidR="00477B70" w:rsidRPr="00830CAE" w:rsidRDefault="00BA3F0C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DA1F4AA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F09747" w14:textId="05A82360" w:rsidR="00477B70" w:rsidRPr="00830CAE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DE86C7D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735B18" w14:textId="49C8FCB2" w:rsidR="00DE0435" w:rsidRPr="00830CAE" w:rsidRDefault="005C0C03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7A8C7F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0843D30" w14:textId="354A8721" w:rsidR="00477B70" w:rsidRPr="00830CAE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sz w:val="30"/>
                <w:szCs w:val="30"/>
              </w:rPr>
              <w:t>286</w:t>
            </w:r>
            <w:r w:rsidRPr="00830C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830CAE" w14:paraId="7032024A" w14:textId="77777777" w:rsidTr="004A53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7151" w14:textId="77777777" w:rsidR="00477B70" w:rsidRPr="00830CAE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F12CE" w14:textId="27BE39AD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E0435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63155A3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EF7CD" w14:textId="27A1AECE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460C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CF447" w14:textId="2BE348E8" w:rsidR="00477B70" w:rsidRPr="00830CAE" w:rsidRDefault="005C0C03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4314A" w14:textId="77777777" w:rsidR="00477B70" w:rsidRPr="00830CAE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3DA7F" w14:textId="046ADC16" w:rsidR="00477B70" w:rsidRPr="00830CAE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C0C03" w:rsidRPr="00830CAE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  <w:r w:rsidRPr="00830C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3D79EAAC" w14:textId="77777777" w:rsidR="00FE00F7" w:rsidRPr="00830CAE" w:rsidRDefault="00FE00F7" w:rsidP="00EF0DA5">
      <w:pPr>
        <w:rPr>
          <w:rFonts w:asciiTheme="majorBidi" w:hAnsiTheme="majorBidi" w:cstheme="majorBidi"/>
          <w:sz w:val="30"/>
          <w:szCs w:val="30"/>
        </w:rPr>
      </w:pPr>
    </w:p>
    <w:p w14:paraId="65FE1B5D" w14:textId="5944BFAB" w:rsidR="00FE00F7" w:rsidRPr="00830CAE" w:rsidRDefault="00FE00F7" w:rsidP="00EF0DA5">
      <w:pPr>
        <w:rPr>
          <w:rFonts w:asciiTheme="majorBidi" w:hAnsiTheme="majorBidi" w:cstheme="majorBidi"/>
          <w:sz w:val="30"/>
          <w:szCs w:val="30"/>
        </w:rPr>
        <w:sectPr w:rsidR="00FE00F7" w:rsidRPr="00830CAE" w:rsidSect="00EB217A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830CAE" w14:paraId="176B2445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830CAE" w14:paraId="033C8433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25A1801F" w:rsidR="00E9360F" w:rsidRPr="00830CAE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B2D97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7B70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EB2D97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4D68BE96" w:rsidR="00E9360F" w:rsidRPr="00830CAE" w:rsidRDefault="005C0C03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830CAE" w14:paraId="51C00AAB" w14:textId="77777777" w:rsidTr="00683BFB">
        <w:trPr>
          <w:trHeight w:val="3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EA7B59B" w:rsidR="00E9360F" w:rsidRPr="00830CAE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2B40D4D9" w:rsidR="00E9360F" w:rsidRPr="00830CAE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360F" w:rsidRPr="00830CAE" w14:paraId="09B66339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830CAE" w14:paraId="57EEAC0A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830CAE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830CA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830CAE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035A7" w:rsidRPr="00830CAE" w14:paraId="26590523" w14:textId="77777777" w:rsidTr="00683BFB">
        <w:trPr>
          <w:trHeight w:val="3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636773BF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A3F0C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3FEC2C21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35A7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  <w:tr w:rsidR="00B035A7" w:rsidRPr="00830CAE" w14:paraId="31A776B5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76B86140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A3F0C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0185DED2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035A7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</w:tr>
      <w:tr w:rsidR="00B035A7" w:rsidRPr="00830CAE" w14:paraId="300EB99C" w14:textId="77777777" w:rsidTr="00683BFB">
        <w:trPr>
          <w:trHeight w:val="3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620062B0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A3F0C"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31DB3AE7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35A7" w:rsidRPr="00830C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</w:tr>
      <w:tr w:rsidR="00B035A7" w:rsidRPr="00830CAE" w14:paraId="3B1A0EC0" w14:textId="77777777" w:rsidTr="00683BFB">
        <w:trPr>
          <w:trHeight w:val="40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37DE15B7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BA3F0C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7CF5E6B6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035A7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B035A7" w:rsidRPr="00830CAE" w14:paraId="161F1C0D" w14:textId="77777777" w:rsidTr="00683BFB">
        <w:trPr>
          <w:trHeight w:val="15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035A7" w:rsidRPr="00830CAE" w:rsidRDefault="00B035A7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035A7" w:rsidRPr="00830CAE" w:rsidRDefault="00B035A7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035A7" w:rsidRPr="00830CAE" w14:paraId="2A157BB5" w14:textId="77777777" w:rsidTr="00683BFB">
        <w:trPr>
          <w:trHeight w:val="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035A7" w:rsidRPr="00830CAE" w:rsidRDefault="00B035A7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679008C9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A3F0C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035A7" w:rsidRPr="00830CAE" w:rsidRDefault="00B035A7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7E1E69F6" w:rsidR="00B035A7" w:rsidRPr="00830CAE" w:rsidRDefault="005C0C03" w:rsidP="005D360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035A7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</w:tr>
    </w:tbl>
    <w:p w14:paraId="76E38A7E" w14:textId="77777777" w:rsidR="00035C1F" w:rsidRPr="00830CA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830CA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830CA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09F1D1EE" w14:textId="214DAFC5" w:rsidR="00F80E85" w:rsidRPr="00830CAE" w:rsidRDefault="00035C1F" w:rsidP="0047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</w:pPr>
      <w:r w:rsidRPr="00830CA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830CAE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830CA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830CAE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830CA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  <w:r w:rsidR="00F80E85" w:rsidRPr="00830CA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3C2F287" w14:textId="15D43B40" w:rsidR="00592ED8" w:rsidRPr="00830CAE" w:rsidRDefault="00592ED8" w:rsidP="00EF0DA5">
      <w:pPr>
        <w:pStyle w:val="Heading1"/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830CAE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1C2BA818" w:rsidR="002B3BFA" w:rsidRPr="00830CA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C0C03" w:rsidRPr="00830CAE">
        <w:rPr>
          <w:rFonts w:asciiTheme="majorBidi" w:hAnsiTheme="majorBidi" w:cstheme="majorBidi"/>
          <w:sz w:val="30"/>
          <w:szCs w:val="30"/>
        </w:rPr>
        <w:t>30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C0C03" w:rsidRPr="00830CAE">
        <w:rPr>
          <w:rFonts w:asciiTheme="majorBidi" w:hAnsiTheme="majorBidi" w:cstheme="majorBidi"/>
          <w:sz w:val="30"/>
          <w:szCs w:val="30"/>
        </w:rPr>
        <w:t>256</w:t>
      </w:r>
      <w:r w:rsidR="005C0C03" w:rsidRPr="00830CAE">
        <w:rPr>
          <w:rFonts w:asciiTheme="majorBidi" w:hAnsiTheme="majorBidi" w:cstheme="majorBidi" w:hint="cs"/>
          <w:sz w:val="30"/>
          <w:szCs w:val="30"/>
        </w:rPr>
        <w:t>6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1B3B2F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16</w:t>
      </w:r>
      <w:r w:rsidR="00074F6C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5C0C03" w:rsidRPr="00830CAE">
        <w:rPr>
          <w:rFonts w:asciiTheme="majorBidi" w:hAnsiTheme="majorBidi" w:cstheme="majorBidi"/>
          <w:sz w:val="30"/>
          <w:szCs w:val="30"/>
        </w:rPr>
        <w:t>0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830CA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(ก)</w:t>
      </w:r>
      <w:r w:rsidRPr="00830CAE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830CA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(ข)</w:t>
      </w:r>
      <w:r w:rsidRPr="00830CAE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52981D0C" w14:textId="77777777" w:rsidR="002B3BFA" w:rsidRPr="00830CA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(ค)</w:t>
      </w:r>
      <w:r w:rsidRPr="00830CAE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ของกลุ่มบริษัทในการคำนวณภาษีเงินได้</w:t>
      </w:r>
    </w:p>
    <w:p w14:paraId="669D932D" w14:textId="77777777" w:rsidR="002736C3" w:rsidRPr="00830CAE" w:rsidRDefault="002736C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092BBE4" w14:textId="22A4F628" w:rsidR="00580AE7" w:rsidRPr="00830CAE" w:rsidRDefault="00580AE7" w:rsidP="00411432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830CAE" w:rsidRDefault="007B28EE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39EA16F2" w14:textId="77777777" w:rsidR="00580AE7" w:rsidRPr="00830CAE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830CAE" w:rsidRDefault="00580AE7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786BBE82" w14:textId="52B405F9" w:rsidR="00C92C3C" w:rsidRPr="00830CAE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30CA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</w:p>
    <w:p w14:paraId="22662692" w14:textId="01AF8A3F" w:rsidR="001E4DAF" w:rsidRPr="00830CAE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1E4DAF" w:rsidRPr="00830CAE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1E4DAF" w:rsidRPr="00830CAE" w14:paraId="39442931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4D8AB1" w14:textId="77777777" w:rsidR="001E4DAF" w:rsidRPr="00830CAE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6CE73FB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4DAF" w:rsidRPr="00830CAE" w14:paraId="0E1D209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6ED21CF" w14:textId="77777777" w:rsidR="001E4DAF" w:rsidRPr="00830CAE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236AFFB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70A095A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157B03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4DAF" w:rsidRPr="00830CAE" w14:paraId="1C2F06B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74BE5" w14:textId="2EA7FCB6" w:rsidR="001E4DAF" w:rsidRPr="00830CAE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A42368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3BFA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A42368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bottom"/>
          </w:tcPr>
          <w:p w14:paraId="11A75547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7F4A66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562171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DC597" w14:textId="77777777" w:rsidR="001E4DAF" w:rsidRPr="00830CAE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20E05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09953" w14:textId="77777777" w:rsidR="001E4DAF" w:rsidRPr="00830CAE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6F83E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A6E3C5E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0E8D75" w14:textId="15D82485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3559AE5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24116B" w14:textId="16BC2509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0BD019F" w14:textId="77777777" w:rsidR="001E4DAF" w:rsidRPr="00830CAE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F4231B" w14:textId="67BC157E" w:rsidR="001E4DAF" w:rsidRPr="00830CAE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9F37D7A" w14:textId="77777777" w:rsidR="001E4DAF" w:rsidRPr="00830CAE" w:rsidRDefault="001E4DAF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193C7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4DAF" w:rsidRPr="00830CAE" w14:paraId="6395299A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20A67E" w14:textId="77777777" w:rsidR="001E4DAF" w:rsidRPr="00830CAE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6A002B9" w14:textId="77777777" w:rsidR="001E4DAF" w:rsidRPr="00830CAE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4DAF" w:rsidRPr="00830CAE" w14:paraId="5B64DF3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C69F433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37CA4103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ECED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78A1BF7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5F7A5E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E6455C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FFB2C3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79C299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B46A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42D4D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C9B04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3D0E7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20FB4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12171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CB69B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F627E3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830CAE" w14:paraId="6163BCCF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7D34FB1" w14:textId="77777777" w:rsidR="001E4DAF" w:rsidRPr="00830CAE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0A51192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FC07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6A77870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C4270B" w14:textId="77777777" w:rsidR="001E4DAF" w:rsidRPr="00830CAE" w:rsidRDefault="001E4DAF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1AC056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1A04C" w14:textId="77777777" w:rsidR="001E4DAF" w:rsidRPr="00830CAE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7F6397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1C8BD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DBE34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E6977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4DDAD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15ACD" w14:textId="77777777" w:rsidR="001E4DAF" w:rsidRPr="00830CAE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952525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BEB88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BA2D2B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3102" w:rsidRPr="00830CAE" w14:paraId="6AAF274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A4F4A82" w14:textId="77777777" w:rsidR="00CC3102" w:rsidRPr="00830CAE" w:rsidRDefault="00CC3102" w:rsidP="00CC310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5EEA39FC" w14:textId="4186AF9B" w:rsidR="00CC3102" w:rsidRPr="00830CAE" w:rsidRDefault="00CC3102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5ABF73CD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DCA77F4" w14:textId="670BA7D2" w:rsidR="00CC3102" w:rsidRPr="00830CAE" w:rsidRDefault="00CC3102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8CED7" w14:textId="77777777" w:rsidR="00CC3102" w:rsidRPr="00830CAE" w:rsidRDefault="00CC3102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D3EA0A" w14:textId="371AC160" w:rsidR="00CC3102" w:rsidRPr="00830CAE" w:rsidRDefault="005C0C03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2C67CF8" w14:textId="77777777" w:rsidR="00CC3102" w:rsidRPr="00830CAE" w:rsidRDefault="00CC3102" w:rsidP="00CC3102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B4E8D3" w14:textId="7FE9F060" w:rsidR="00CC3102" w:rsidRPr="00830CAE" w:rsidRDefault="005C0C03" w:rsidP="00CC31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  <w:tc>
          <w:tcPr>
            <w:tcW w:w="270" w:type="dxa"/>
          </w:tcPr>
          <w:p w14:paraId="1E549902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EAE9B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D31B8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694FA3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0FA5A" w14:textId="77777777" w:rsidR="00CC3102" w:rsidRPr="00830CAE" w:rsidRDefault="00CC3102" w:rsidP="00CC310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313C3D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E0DF94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EE0E7F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830CAE" w14:paraId="0FC113FD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C81D209" w14:textId="77777777" w:rsidR="001E4DAF" w:rsidRPr="00830CAE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B6392E9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607E736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1245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83DD21D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B29806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C7EF0D4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E9B5E8" w14:textId="77777777" w:rsidR="001E4DAF" w:rsidRPr="00830CAE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F4444C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ECE83B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60A5C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8269D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8E41E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833846" w14:textId="77777777" w:rsidR="001E4DAF" w:rsidRPr="00830CAE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12AAD9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031235F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826B380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065A" w:rsidRPr="00830CAE" w14:paraId="23D22303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D288641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16B37868" w14:textId="13EE9A1E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406</w:t>
            </w:r>
          </w:p>
        </w:tc>
        <w:tc>
          <w:tcPr>
            <w:tcW w:w="270" w:type="dxa"/>
          </w:tcPr>
          <w:p w14:paraId="7E1EECF1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374DE7A" w14:textId="37CAD78C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587AACA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0AFD143" w14:textId="2523084E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BD4EC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245CEA" w14:textId="51D032DF" w:rsidR="0050065A" w:rsidRPr="00830CAE" w:rsidRDefault="005C0C03" w:rsidP="005006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</w:p>
        </w:tc>
        <w:tc>
          <w:tcPr>
            <w:tcW w:w="270" w:type="dxa"/>
          </w:tcPr>
          <w:p w14:paraId="410D6E86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EBA3" w14:textId="0FC434FF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3DA7B3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A5775E9" w14:textId="17C33AE3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68535D75" w14:textId="77777777" w:rsidR="0050065A" w:rsidRPr="00830CAE" w:rsidRDefault="0050065A" w:rsidP="0050065A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354E55" w14:textId="1294C205" w:rsidR="0050065A" w:rsidRPr="00830CAE" w:rsidRDefault="0050065A" w:rsidP="0050065A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0B043F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2AEB7E9" w14:textId="7E284948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</w:p>
        </w:tc>
      </w:tr>
      <w:tr w:rsidR="0050065A" w:rsidRPr="00830CAE" w14:paraId="60C0B4F2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F95FADD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C5C2C8" w14:textId="6FE4002C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08CE4BF9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D4556B6" w14:textId="3B19266D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81C7A5B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78EC0D0" w14:textId="053F785D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7B78A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990A04" w14:textId="18F7C076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270" w:type="dxa"/>
          </w:tcPr>
          <w:p w14:paraId="41220FF9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CB9919" w14:textId="3BDE312A" w:rsidR="0050065A" w:rsidRPr="00830CAE" w:rsidRDefault="005C0C03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67BD4585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320FFAB" w14:textId="74DE3457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D22BC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A3115" w14:textId="0B8ADA1B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9C19A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751C05" w14:textId="64CDE79D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50065A" w:rsidRPr="00830CAE" w14:paraId="75FE3F9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BEA8C8B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01E8829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E5A7AAA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3020A992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0160966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8737336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179A7D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8E65E8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84D79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F0ECC7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B8759E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851ABE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5FDDE3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D038D5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B214EBF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7D6C988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065A" w:rsidRPr="00830CAE" w14:paraId="06F14C88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35D9A3B9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96AC865" w14:textId="68DDF1E2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096C2E1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EF2B5" w14:textId="25954E29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1A95F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7B9462" w14:textId="605EDC19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8F8292D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507851" w14:textId="3DF3204E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270" w:type="dxa"/>
          </w:tcPr>
          <w:p w14:paraId="01249485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6264AA" w14:textId="6441653F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CD05C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22F85" w14:textId="1699B914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3135A97B" w14:textId="77777777" w:rsidR="0050065A" w:rsidRPr="00830CAE" w:rsidRDefault="0050065A" w:rsidP="0050065A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394F2" w14:textId="1D1DE99D" w:rsidR="0050065A" w:rsidRPr="00830CAE" w:rsidRDefault="0050065A" w:rsidP="0050065A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5E9C5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C60D19" w14:textId="0A08993F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50065A" w:rsidRPr="00830CAE" w14:paraId="6420E5CB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211A5B7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2A0F530B" w14:textId="343CA3BC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385</w:t>
            </w:r>
          </w:p>
        </w:tc>
        <w:tc>
          <w:tcPr>
            <w:tcW w:w="270" w:type="dxa"/>
          </w:tcPr>
          <w:p w14:paraId="28F1A6B0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599471AC" w14:textId="217D49B8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9B51E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1060D5F" w14:textId="5E81E11F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BEEAD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400B62" w14:textId="72D09067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270" w:type="dxa"/>
          </w:tcPr>
          <w:p w14:paraId="420192B5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5F701" w14:textId="03111872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1C59E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7C71996" w14:textId="41E36F35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2D6B82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820FCD" w14:textId="3DA50144" w:rsidR="0050065A" w:rsidRPr="00830CAE" w:rsidRDefault="005C0C03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29A50071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A0EC824" w14:textId="562A26F3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</w:tr>
      <w:tr w:rsidR="0050065A" w:rsidRPr="00830CAE" w14:paraId="3FC5E945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00BB7305" w14:textId="6760EF1C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</w:tcPr>
          <w:p w14:paraId="32383473" w14:textId="557B0249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</w:tcPr>
          <w:p w14:paraId="3140EB02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228478CB" w14:textId="3BF20523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AC366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0C6F25D" w14:textId="0496B645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CB4E5" w14:textId="77777777" w:rsidR="0050065A" w:rsidRPr="00830CAE" w:rsidRDefault="0050065A" w:rsidP="0050065A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C4B099" w14:textId="661D16DA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CB7BDB7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F5F10A" w14:textId="043F6A3C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2D0B7C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1E81D1" w14:textId="4EEDA4F9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D670CBD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607205" w14:textId="6902A250" w:rsidR="0050065A" w:rsidRPr="00830CAE" w:rsidRDefault="0050065A" w:rsidP="0050065A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30EF9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62222D" w14:textId="34CA0032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CC3102" w:rsidRPr="00830CAE" w14:paraId="2DBB83B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D1C78FB" w14:textId="77777777" w:rsidR="00CC3102" w:rsidRPr="00830CAE" w:rsidRDefault="00CC3102" w:rsidP="00CC310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85A2607" w14:textId="4AF7E53D" w:rsidR="00CC3102" w:rsidRPr="00830CAE" w:rsidRDefault="005C0C03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793</w:t>
            </w:r>
          </w:p>
        </w:tc>
        <w:tc>
          <w:tcPr>
            <w:tcW w:w="270" w:type="dxa"/>
          </w:tcPr>
          <w:p w14:paraId="2571A327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C305" w14:textId="7482A15D" w:rsidR="00CC3102" w:rsidRPr="00830CAE" w:rsidRDefault="005C0C03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1A2264F8" w14:textId="77777777" w:rsidR="00CC3102" w:rsidRPr="00830CAE" w:rsidRDefault="00CC3102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842E1" w14:textId="3A0948E4" w:rsidR="00CC3102" w:rsidRPr="00830CAE" w:rsidRDefault="005C0C03" w:rsidP="00CC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A7A81D6" w14:textId="77777777" w:rsidR="00CC3102" w:rsidRPr="00830CAE" w:rsidRDefault="00CC3102" w:rsidP="00CC3102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CF3F" w14:textId="3DC509EE" w:rsidR="00CC3102" w:rsidRPr="00830CAE" w:rsidRDefault="005C0C03" w:rsidP="00CC31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999</w:t>
            </w:r>
          </w:p>
        </w:tc>
        <w:tc>
          <w:tcPr>
            <w:tcW w:w="270" w:type="dxa"/>
          </w:tcPr>
          <w:p w14:paraId="70C2A24A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8DB34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5E5081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432D06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2EF96" w14:textId="77777777" w:rsidR="00CC3102" w:rsidRPr="00830CAE" w:rsidRDefault="00CC3102" w:rsidP="00CC3102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4E0E01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7C2544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AE6092" w14:textId="77777777" w:rsidR="00CC3102" w:rsidRPr="00830CAE" w:rsidRDefault="00CC3102" w:rsidP="00CC310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830CAE" w14:paraId="18BFCC40" w14:textId="77777777" w:rsidTr="00561A89">
        <w:trPr>
          <w:trHeight w:val="152"/>
        </w:trPr>
        <w:tc>
          <w:tcPr>
            <w:tcW w:w="3240" w:type="dxa"/>
            <w:shd w:val="clear" w:color="auto" w:fill="auto"/>
          </w:tcPr>
          <w:p w14:paraId="0DB94360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75A7452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</w:tcPr>
          <w:p w14:paraId="042D3B58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64A525E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46D136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3D5087E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B3979F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CCA467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CBBDA4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E36F53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D6A71D6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479DE852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E679DE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17DDF897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9968283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19A445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4DAF" w:rsidRPr="00830CAE" w14:paraId="4A924175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110B7D48" w14:textId="0CC1F14C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00D1F852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2300801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AFDA44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55481F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BC8E27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A62D30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2034B3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27B96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49C0B0D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60B83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888659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6F925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E0E11A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E286210" w14:textId="77777777" w:rsidR="001E4DAF" w:rsidRPr="00830CAE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E46BB75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830CAE" w14:paraId="1B3891A6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7E60A0E" w14:textId="0752A836" w:rsidR="001E4DAF" w:rsidRPr="00830CAE" w:rsidRDefault="001E4DAF" w:rsidP="00EF0DA5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7F1CB225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AEB2756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50C550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AE7B50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BBD593E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58DAB" w14:textId="77777777" w:rsidR="001E4DAF" w:rsidRPr="00830CAE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E8B36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79843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D9295E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614CB9F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D46FC0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FDC30" w14:textId="77777777" w:rsidR="001E4DAF" w:rsidRPr="00830CAE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EE332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ED320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21643EC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830CAE" w14:paraId="3FD362E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43849C5" w14:textId="2E5E8475" w:rsidR="001E4DAF" w:rsidRPr="00830CAE" w:rsidRDefault="001E4DAF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E72FACF" w14:textId="74CC52EF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C0CB4C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E8057D7" w14:textId="49203CE1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B69E42" w14:textId="77777777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4E22AEF" w14:textId="166F5BC4" w:rsidR="001E4DAF" w:rsidRPr="00830CAE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95EE76" w14:textId="77777777" w:rsidR="001E4DAF" w:rsidRPr="00830CAE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EA0454" w14:textId="292F4B7A" w:rsidR="001E4DAF" w:rsidRPr="00830CAE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4CDB9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52FCA" w14:textId="11634A8A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9471C58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172C24" w14:textId="0784EC20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5488E" w14:textId="77777777" w:rsidR="001E4DAF" w:rsidRPr="00830CAE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D4394" w14:textId="24951CF7" w:rsidR="001E4DAF" w:rsidRPr="00830CAE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D6765C" w14:textId="77777777" w:rsidR="001E4DAF" w:rsidRPr="00830CAE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28768FC" w14:textId="1DF39483" w:rsidR="001E4DAF" w:rsidRPr="00830CAE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51427F4" w14:textId="77777777" w:rsidR="001E4DAF" w:rsidRPr="00830CAE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30CAE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830CAE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830CAE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830CAE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830CAE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830CAE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830CAE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830CAE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83AC8" w:rsidRPr="00830CAE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3122D04F" w:rsidR="00983AC8" w:rsidRPr="00830CAE" w:rsidRDefault="00983AC8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C0C03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vAlign w:val="bottom"/>
          </w:tcPr>
          <w:p w14:paraId="3449A0A7" w14:textId="1F72FF48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4BB9AB21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983AC8" w:rsidRPr="00830CAE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336C65F0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983AC8" w:rsidRPr="00830CAE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91ADF24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748000BA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2CCC02EC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983AC8" w:rsidRPr="00830CAE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2AECEDC2" w:rsidR="00983AC8" w:rsidRPr="00830CAE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055110" w14:textId="77777777" w:rsidR="00983AC8" w:rsidRPr="00830CAE" w:rsidRDefault="00983AC8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17C43DBC" w:rsidR="00983AC8" w:rsidRPr="00830CAE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30CAE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830CAE" w:rsidRDefault="003D7AED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830CAE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30CAE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830CAE" w:rsidRDefault="003D7AED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30CAE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830CAE" w:rsidRDefault="003D7AED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830CAE" w:rsidRDefault="003D7AED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830CAE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830CAE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830CAE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44C30E2E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37ADEE93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5184E54E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1D808753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74A06D12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61C5C4E4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8D3001E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6E1A7934" w:rsidR="006768D8" w:rsidRPr="00830CAE" w:rsidRDefault="005C0C03" w:rsidP="0063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486</w:t>
            </w:r>
          </w:p>
        </w:tc>
        <w:tc>
          <w:tcPr>
            <w:tcW w:w="270" w:type="dxa"/>
          </w:tcPr>
          <w:p w14:paraId="3DB2C5D0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01DD0267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62AA8C18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3E7FE55E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270" w:type="dxa"/>
          </w:tcPr>
          <w:p w14:paraId="3883EF9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25BD4564" w:rsidR="006768D8" w:rsidRPr="00830CAE" w:rsidRDefault="006768D8" w:rsidP="00EF0DA5">
            <w:pPr>
              <w:pStyle w:val="acctfourfigures"/>
              <w:tabs>
                <w:tab w:val="clear" w:pos="765"/>
                <w:tab w:val="left" w:pos="589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044C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FFB1DC0" w14:textId="4E8C6916" w:rsidR="006768D8" w:rsidRPr="00830CAE" w:rsidRDefault="005C0C03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2FB0FC9C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0190EC88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05E6558B" w:rsidR="006768D8" w:rsidRPr="00830CAE" w:rsidRDefault="005C0C0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</w:tr>
      <w:tr w:rsidR="006768D8" w:rsidRPr="00830CAE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70BB98F4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4FD9E922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48B0DA93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774CA92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6EB59A87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2BABA914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48FF0965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640600F7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55FF027" w14:textId="487FE723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6768D8" w:rsidRPr="00830CAE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51C3A133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6F5CD022" w:rsidR="006768D8" w:rsidRPr="00830CAE" w:rsidRDefault="005C0C0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</w:tr>
      <w:tr w:rsidR="006768D8" w:rsidRPr="00830CAE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E95BEE4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0CBA8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E1A4A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7766FB" w14:textId="77777777" w:rsidR="006768D8" w:rsidRPr="00830CAE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ED670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6FCE9AEC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422C5AB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5EB9101C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7FA7945F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25C325EF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70" w:type="dxa"/>
          </w:tcPr>
          <w:p w14:paraId="2B781B2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57977C72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4348B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F80A884" w14:textId="4B39ABBA" w:rsidR="006768D8" w:rsidRPr="00830CAE" w:rsidRDefault="005C0C03" w:rsidP="00EF0DA5">
            <w:pPr>
              <w:pStyle w:val="acctfourfigures"/>
              <w:tabs>
                <w:tab w:val="clear" w:pos="765"/>
                <w:tab w:val="decimal" w:pos="603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5CD98B6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5656A979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45FAEB4B" w:rsidR="006768D8" w:rsidRPr="00830CAE" w:rsidRDefault="005C0C0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</w:tr>
      <w:tr w:rsidR="006768D8" w:rsidRPr="00830CAE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072F8AB9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350</w:t>
            </w:r>
          </w:p>
        </w:tc>
        <w:tc>
          <w:tcPr>
            <w:tcW w:w="270" w:type="dxa"/>
          </w:tcPr>
          <w:p w14:paraId="79C47D54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1CCCA2B8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01219E71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2C6F9D1C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539F091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74768B74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F134B5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7FC65E" w14:textId="21452B72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62FCC381" w:rsidR="006768D8" w:rsidRPr="00830CAE" w:rsidRDefault="005C0C03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41AA30B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1217EE07" w:rsidR="006768D8" w:rsidRPr="00830CAE" w:rsidRDefault="005C0C0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</w:tr>
      <w:tr w:rsidR="006768D8" w:rsidRPr="00830CAE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6768D8" w:rsidRPr="00830CAE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42950549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270" w:type="dxa"/>
          </w:tcPr>
          <w:p w14:paraId="78C9FB8F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6DF2AC00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5028CF8A" w:rsidR="006768D8" w:rsidRPr="00830CAE" w:rsidRDefault="005C0C0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739513F2" w:rsidR="006768D8" w:rsidRPr="00830CAE" w:rsidRDefault="005C0C0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68D8" w:rsidRPr="00830C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042</w:t>
            </w:r>
          </w:p>
        </w:tc>
        <w:tc>
          <w:tcPr>
            <w:tcW w:w="270" w:type="dxa"/>
          </w:tcPr>
          <w:p w14:paraId="6F45B81A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85E34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12B12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2405B5" w14:textId="77777777" w:rsidR="006768D8" w:rsidRPr="00830CAE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67741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6768D8" w:rsidRPr="00830CAE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92EF2F9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6768D8" w:rsidRPr="00830CAE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5BDE" w14:textId="77777777" w:rsidR="006768D8" w:rsidRPr="00830CAE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B16B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0030620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0EFAC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CB8758C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8244F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6768D8" w:rsidRPr="00830CAE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D8D5774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9FDD6F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FEA08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61242C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F79AEB3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6768D8" w:rsidRPr="00830CAE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</w:tcPr>
          <w:p w14:paraId="56DFF05F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EC6967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F946BC9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F7CFEB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C69C33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830CAE" w14:paraId="1C2D53EB" w14:textId="77777777" w:rsidTr="00740EB0">
        <w:trPr>
          <w:trHeight w:val="60"/>
        </w:trPr>
        <w:tc>
          <w:tcPr>
            <w:tcW w:w="3240" w:type="dxa"/>
            <w:shd w:val="clear" w:color="auto" w:fill="auto"/>
          </w:tcPr>
          <w:p w14:paraId="7D84A7AA" w14:textId="77777777" w:rsidR="006768D8" w:rsidRPr="00830CAE" w:rsidRDefault="006768D8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1A1F051E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</w:t>
            </w:r>
            <w:r w:rsidR="005C0C03"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</w:t>
            </w: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</w:tcPr>
          <w:p w14:paraId="44AA967F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49A734C4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4E0E719C" w:rsidR="006768D8" w:rsidRPr="00830CAE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6768D8" w:rsidRPr="00830CAE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238FD781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00A521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1910AF72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9EAE8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D5AF54" w14:textId="3F88DBE7" w:rsidR="006768D8" w:rsidRPr="00830CAE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B41CAE" w14:textId="77777777" w:rsidR="006768D8" w:rsidRPr="00830CAE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24CA68C5" w:rsidR="006768D8" w:rsidRPr="00830CAE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6768D8" w:rsidRPr="00830CAE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5A881760" w:rsidR="006768D8" w:rsidRPr="00830CAE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F91200" w14:textId="05FF81E4" w:rsidR="003D7AED" w:rsidRPr="00830CAE" w:rsidRDefault="003D7AE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626C5CB" w14:textId="77777777" w:rsidR="00581556" w:rsidRPr="00830CAE" w:rsidRDefault="0058155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D5916" w:rsidRPr="00830CAE" w14:paraId="04FBBC13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B79A43" w14:textId="77777777" w:rsidR="00CD5916" w:rsidRPr="00830CAE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7A5F6DA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5916" w:rsidRPr="00830CAE" w14:paraId="7EADD8FC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6AE531" w14:textId="77777777" w:rsidR="00CD5916" w:rsidRPr="00830CAE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7E75CCC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1DFC957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13BD02B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D5916" w:rsidRPr="00830CAE" w14:paraId="7E1ABC42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6A33CE" w14:textId="0900CC64" w:rsidR="00CD5916" w:rsidRPr="00830CAE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B64751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3BFA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B64751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B64751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7B525434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753E29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DE7AB1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5C34D" w14:textId="77777777" w:rsidR="00CD5916" w:rsidRPr="00830CAE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F22322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AB81A" w14:textId="77777777" w:rsidR="00CD5916" w:rsidRPr="00830CAE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594E4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F1DA154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C2FDB1" w14:textId="42CA853F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98B319E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FB245C" w14:textId="6D7DBDBB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CAEAC79" w14:textId="77777777" w:rsidR="00CD5916" w:rsidRPr="00830CAE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41B69A2" w14:textId="2BB2624D" w:rsidR="00CD5916" w:rsidRPr="00830CAE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AB05739" w14:textId="77777777" w:rsidR="00CD5916" w:rsidRPr="00830CAE" w:rsidRDefault="00CD5916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0F0AB7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5916" w:rsidRPr="00830CAE" w14:paraId="12875DB8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2B52F81" w14:textId="77777777" w:rsidR="00CD5916" w:rsidRPr="00830CAE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BEC47B2" w14:textId="77777777" w:rsidR="00CD5916" w:rsidRPr="00830CAE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D5916" w:rsidRPr="00830CAE" w14:paraId="43DDE07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E231E74" w14:textId="77777777" w:rsidR="00CD5916" w:rsidRPr="00830CAE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4543456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8AC2C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3A1E128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47BF2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7E2718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AEA653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2F997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203A5C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BAF1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9E79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A76A72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B78B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40F5A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DD320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5694DE3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830CAE" w14:paraId="62EEF12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1F84D3B" w14:textId="77777777" w:rsidR="00CD5916" w:rsidRPr="00830CAE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DB7A5C8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F98DD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3781A65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9972CD" w14:textId="77777777" w:rsidR="00CD5916" w:rsidRPr="00830CAE" w:rsidRDefault="00CD5916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6D601B5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0C516C" w14:textId="77777777" w:rsidR="00CD5916" w:rsidRPr="00830CAE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9C7FD1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037C3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C80E95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41C54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FB72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33281" w14:textId="77777777" w:rsidR="00CD5916" w:rsidRPr="00830CAE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5740D" w14:textId="77777777" w:rsidR="00CD5916" w:rsidRPr="00830CAE" w:rsidRDefault="00CD591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1F3DB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25104C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830CAE" w14:paraId="55EE559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3A53757" w14:textId="77777777" w:rsidR="00CD5916" w:rsidRPr="00830CAE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8BF7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76280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8BA899D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3E1FF4" w14:textId="77777777" w:rsidR="00CD5916" w:rsidRPr="00830CAE" w:rsidRDefault="00CD5916" w:rsidP="00EF0DA5">
            <w:pPr>
              <w:tabs>
                <w:tab w:val="clear" w:pos="454"/>
                <w:tab w:val="decimal" w:pos="430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55CBE43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FBFC62" w14:textId="77777777" w:rsidR="00CD5916" w:rsidRPr="00830CAE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0E38F6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BE46D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66DFC5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36EEA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E30BDC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AAC59" w14:textId="77777777" w:rsidR="00CD5916" w:rsidRPr="00830CAE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5C2995D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2661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464DE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065A" w:rsidRPr="00830CAE" w14:paraId="0178E9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3556901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EAA1038" w14:textId="2E0C69CD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0D3D31C7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FAB5576" w14:textId="59F3C23F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FA9C95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B55DEC4" w14:textId="776FC5C6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FC891" w14:textId="77777777" w:rsidR="0050065A" w:rsidRPr="00830CAE" w:rsidRDefault="0050065A" w:rsidP="0050065A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CE2177" w14:textId="172A68C6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9E6B450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031FC" w14:textId="11731F63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AA70FB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BD1E42" w14:textId="5F1B1F7F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93E91FB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733960" w14:textId="5BC687B7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D06FE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B2266C" w14:textId="082CB086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0065A" w:rsidRPr="00830CAE" w14:paraId="6A01F8E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6A8A581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5EE206AD" w14:textId="4D58E092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202704C3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3EE69D6" w14:textId="3A1CD5C0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C5EE4AC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F778197" w14:textId="1910FE93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32EEF" w14:textId="77777777" w:rsidR="0050065A" w:rsidRPr="00830CAE" w:rsidRDefault="0050065A" w:rsidP="0050065A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1C5FB0" w14:textId="78E9333E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270" w:type="dxa"/>
          </w:tcPr>
          <w:p w14:paraId="528FCD1C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BC93C5" w14:textId="68F4D331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270" w:type="dxa"/>
          </w:tcPr>
          <w:p w14:paraId="6A7DDC48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78AFC3" w14:textId="0B6262AE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BC47A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AD40E1" w14:textId="58705B71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9ED94B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02FF1F" w14:textId="0B1CFF91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CD5916" w:rsidRPr="00830CAE" w14:paraId="693E013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8B6183F" w14:textId="77777777" w:rsidR="00CD5916" w:rsidRPr="00830CAE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CCD056D" w14:textId="77777777" w:rsidR="00CD5916" w:rsidRPr="00830CAE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055E696" w14:textId="77777777" w:rsidR="00CD5916" w:rsidRPr="00830CAE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A7BE6FB" w14:textId="77777777" w:rsidR="00CD5916" w:rsidRPr="00830CAE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58E088" w14:textId="77777777" w:rsidR="00CD5916" w:rsidRPr="00830CAE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2AAA7D5" w14:textId="77777777" w:rsidR="00CD5916" w:rsidRPr="00830CAE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7F57BD5" w14:textId="77777777" w:rsidR="00CD5916" w:rsidRPr="00830CAE" w:rsidRDefault="00CD5916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1F9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D1DE4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00BC1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DAA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FB5B4A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A1F6A" w14:textId="77777777" w:rsidR="00CD5916" w:rsidRPr="00830CAE" w:rsidRDefault="00CD5916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41753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FA19F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A81BC4" w14:textId="77777777" w:rsidR="00CD5916" w:rsidRPr="00830CAE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065A" w:rsidRPr="00830CAE" w14:paraId="5F8A45DA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AC1CB71" w14:textId="77777777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A65876" w14:textId="6BDDD61A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539C795D" w14:textId="550AB3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4E8BE1A" w14:textId="09DF85D5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1B2B3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AC17345" w14:textId="5F1DE3F1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FC34E" w14:textId="77777777" w:rsidR="0050065A" w:rsidRPr="00830CAE" w:rsidRDefault="0050065A" w:rsidP="0050065A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A46BBD" w14:textId="11640C3B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7AC61AC8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FE64DE" w14:textId="5C13CA35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05603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A0A839" w14:textId="7E4132A2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628B90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911312" w14:textId="1F245095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6F954179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FDB80A" w14:textId="1FFE1E81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50065A" w:rsidRPr="00830CAE" w14:paraId="594E70DD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BDA69EB" w14:textId="5DC9EFBE" w:rsidR="0050065A" w:rsidRPr="00830CAE" w:rsidRDefault="0050065A" w:rsidP="0050065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</w:tcPr>
          <w:p w14:paraId="151E3FF4" w14:textId="5D50D85B" w:rsidR="0050065A" w:rsidRPr="00830CAE" w:rsidRDefault="005C0C03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</w:tcPr>
          <w:p w14:paraId="4488367A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89EC10F" w14:textId="76931DC2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613504" w14:textId="77777777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53BA8C1" w14:textId="04E98BF3" w:rsidR="0050065A" w:rsidRPr="00830CAE" w:rsidRDefault="0050065A" w:rsidP="00500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5C6D5" w14:textId="77777777" w:rsidR="0050065A" w:rsidRPr="00830CAE" w:rsidRDefault="0050065A" w:rsidP="0050065A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69C798" w14:textId="01DF626C" w:rsidR="0050065A" w:rsidRPr="00830CAE" w:rsidRDefault="005C0C03" w:rsidP="0050065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71B19EA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BDFE0C" w14:textId="40414153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C7FC9C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732B607" w14:textId="426B72B5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F7DFDB6" w14:textId="77777777" w:rsidR="0050065A" w:rsidRPr="00830CAE" w:rsidRDefault="0050065A" w:rsidP="0050065A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B20C9" w14:textId="7A48EE39" w:rsidR="0050065A" w:rsidRPr="00830CAE" w:rsidRDefault="0050065A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1A5878D" w14:textId="77777777" w:rsidR="0050065A" w:rsidRPr="00830CAE" w:rsidRDefault="0050065A" w:rsidP="0050065A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4DFF77" w14:textId="6F538DD2" w:rsidR="0050065A" w:rsidRPr="00830CAE" w:rsidRDefault="005C0C03" w:rsidP="0050065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C427DB" w:rsidRPr="00830CAE" w14:paraId="2C2EA8D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56A69D74" w14:textId="77777777" w:rsidR="00C427DB" w:rsidRPr="00830CAE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0F33C23" w14:textId="747D0785" w:rsidR="00C427DB" w:rsidRPr="00830CAE" w:rsidRDefault="005C0C03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</w:tcPr>
          <w:p w14:paraId="1E56F21E" w14:textId="77777777" w:rsidR="00C427DB" w:rsidRPr="00830CAE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335DA" w14:textId="55E07F26" w:rsidR="00C427DB" w:rsidRPr="00830CAE" w:rsidRDefault="005C0C03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285B494" w14:textId="77777777" w:rsidR="00C427DB" w:rsidRPr="00830CAE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D5713" w14:textId="2867CC0D" w:rsidR="00C427DB" w:rsidRPr="00830CAE" w:rsidRDefault="0050065A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24E6B" w14:textId="77777777" w:rsidR="00C427DB" w:rsidRPr="00830CAE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2288" w14:textId="44B5372A" w:rsidR="00C427DB" w:rsidRPr="00830CAE" w:rsidRDefault="005C0C03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140</w:t>
            </w:r>
          </w:p>
        </w:tc>
        <w:tc>
          <w:tcPr>
            <w:tcW w:w="270" w:type="dxa"/>
          </w:tcPr>
          <w:p w14:paraId="27749612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E0223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4CB23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41D010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7C131" w14:textId="77777777" w:rsidR="00C427DB" w:rsidRPr="00830CAE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1B444E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0D19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BB4ABB" w14:textId="77777777" w:rsidR="00C427DB" w:rsidRPr="00830CAE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830CAE" w14:paraId="70A0247D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50F65AC" w14:textId="77777777" w:rsidR="00D31257" w:rsidRPr="00830CAE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ABC2D40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0209D18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E3783B0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C3D0A1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D277439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DA29056" w14:textId="77777777" w:rsidR="00D31257" w:rsidRPr="00830CAE" w:rsidRDefault="00D31257" w:rsidP="00D3125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0882714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02393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19B2A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A6F27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466FD4A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0FDCB9" w14:textId="77777777" w:rsidR="00D31257" w:rsidRPr="00830CAE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935AB6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B9FC1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FC8C54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830CAE" w14:paraId="4F5368CB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AA4D588" w14:textId="5F1485E7" w:rsidR="00D31257" w:rsidRPr="00830CAE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0A0A1A4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D65E540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9188577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C50F6D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EDC9B3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FB0AA" w14:textId="77777777" w:rsidR="00D31257" w:rsidRPr="00830CAE" w:rsidRDefault="00D31257" w:rsidP="00D3125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096563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37BEE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621B1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76109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127906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9C474" w14:textId="77777777" w:rsidR="00D31257" w:rsidRPr="00830CAE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B277D9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C9446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0C13678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830CAE" w14:paraId="47733C9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DE80D5C" w14:textId="3161D8A5" w:rsidR="00D31257" w:rsidRPr="00830CAE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5A55658D" w14:textId="71CE7A22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925B7FA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0FBEEC" w14:textId="0CE6155E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1C3A0E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FEBE827" w14:textId="27D40C3C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835FB6D" w14:textId="77777777" w:rsidR="00D31257" w:rsidRPr="00830CAE" w:rsidRDefault="00D31257" w:rsidP="00D31257">
            <w:pPr>
              <w:tabs>
                <w:tab w:val="clear" w:pos="454"/>
                <w:tab w:val="clear" w:pos="680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FB8DF1" w14:textId="3594C84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12E71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F815D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729E3B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D2D2849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F2CBE" w14:textId="77777777" w:rsidR="00D31257" w:rsidRPr="00830CAE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46605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9A7E00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2E0719D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830CAE" w14:paraId="282CDF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2AE79125" w14:textId="11C0F0BC" w:rsidR="00D31257" w:rsidRPr="00830CAE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0B805B2" w14:textId="1691619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EBF3B8D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95C91C7" w14:textId="0D5525A2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F513504" w14:textId="77777777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96BBD5C" w14:textId="00B726B9" w:rsidR="00D31257" w:rsidRPr="00830CAE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54C4345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BD8787" w14:textId="34ECEFC5" w:rsidR="00D31257" w:rsidRPr="00830CAE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54199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B278A7" w14:textId="6B8A550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B7211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E3B005" w14:textId="32C931DA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4925A" w14:textId="77777777" w:rsidR="00D31257" w:rsidRPr="00830CAE" w:rsidRDefault="00D31257" w:rsidP="00D31257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F34B4" w14:textId="771D1C07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5A519" w14:textId="77777777" w:rsidR="00D31257" w:rsidRPr="00830CAE" w:rsidRDefault="00D31257" w:rsidP="00D31257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3B8368" w14:textId="5F41B72D" w:rsidR="00D31257" w:rsidRPr="00830CAE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3BFCC91" w14:textId="7DFABD96" w:rsidR="00581556" w:rsidRPr="00830CAE" w:rsidRDefault="0058155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7480CEB" w14:textId="77777777" w:rsidR="00D9130D" w:rsidRPr="00830CAE" w:rsidRDefault="00D9130D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D9130D" w:rsidRPr="00830CAE" w14:paraId="54FB0F3D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6FA370" w14:textId="77777777" w:rsidR="00D9130D" w:rsidRPr="00830CAE" w:rsidRDefault="00D9130D" w:rsidP="0098206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BDDBF28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130D" w:rsidRPr="00830CAE" w14:paraId="6FD89FEE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84695B" w14:textId="77777777" w:rsidR="00D9130D" w:rsidRPr="00830CAE" w:rsidRDefault="00D9130D" w:rsidP="0098206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78CAABDC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2301508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9A37BFE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130D" w:rsidRPr="00830CAE" w14:paraId="056E7D17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7C5370" w14:textId="55B1D918" w:rsidR="00D9130D" w:rsidRPr="00830CAE" w:rsidRDefault="00D9130D" w:rsidP="0098206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B4027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B4027"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5C0C03"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1099D1C6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11437C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56F2D8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F199E" w14:textId="77777777" w:rsidR="00D9130D" w:rsidRPr="00830CAE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769160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3D495" w14:textId="77777777" w:rsidR="00D9130D" w:rsidRPr="00830CAE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F479F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59B8364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0C6B12" w14:textId="1EA2BAAA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9745FEA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906DB2" w14:textId="11C540FE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1FCD2FC4" w14:textId="77777777" w:rsidR="00D9130D" w:rsidRPr="00830CAE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AE2D79" w14:textId="0B66A4A5" w:rsidR="00D9130D" w:rsidRPr="00830CAE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E13486F" w14:textId="77777777" w:rsidR="00D9130D" w:rsidRPr="00830CAE" w:rsidRDefault="00D9130D" w:rsidP="00982067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CE9D20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130D" w:rsidRPr="00830CAE" w14:paraId="4C462673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C19220" w14:textId="77777777" w:rsidR="00D9130D" w:rsidRPr="00830CAE" w:rsidRDefault="00D9130D" w:rsidP="0098206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F0FCD5C" w14:textId="77777777" w:rsidR="00D9130D" w:rsidRPr="00830CAE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130D" w:rsidRPr="00830CAE" w14:paraId="1B046E15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A3DF680" w14:textId="77777777" w:rsidR="00D9130D" w:rsidRPr="00830CAE" w:rsidRDefault="00D9130D" w:rsidP="0098206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626557A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A2660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8F10DC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86958D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23FC98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9E19CC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50AB5C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AB2D3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3B30A7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65500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7D523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788E62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FB2A4D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2D0F8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67A3D1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6BACAF9F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13FFD75A" w14:textId="77777777" w:rsidR="00D9130D" w:rsidRPr="00830CAE" w:rsidRDefault="00D9130D" w:rsidP="0098206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58F54241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B980C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604D56E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7CCB55" w14:textId="77777777" w:rsidR="00D9130D" w:rsidRPr="00830CAE" w:rsidRDefault="00D9130D" w:rsidP="0098206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9144C8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08A2BD" w14:textId="77777777" w:rsidR="00D9130D" w:rsidRPr="00830CAE" w:rsidRDefault="00D9130D" w:rsidP="009820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58370D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44DA72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D1079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DA941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82FE66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687EA" w14:textId="77777777" w:rsidR="00D9130D" w:rsidRPr="00830CAE" w:rsidRDefault="00D9130D" w:rsidP="009820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78F566" w14:textId="77777777" w:rsidR="00D9130D" w:rsidRPr="00830CAE" w:rsidRDefault="00D9130D" w:rsidP="00982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B1848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38F4DE9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22E7102E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5ADA47A5" w14:textId="77777777" w:rsidR="00D9130D" w:rsidRPr="00830CAE" w:rsidRDefault="00D9130D" w:rsidP="0098206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02FB598A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A6B961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22AB90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1C7E50" w14:textId="77777777" w:rsidR="00D9130D" w:rsidRPr="00830CAE" w:rsidRDefault="00D9130D" w:rsidP="00982067">
            <w:pPr>
              <w:tabs>
                <w:tab w:val="clear" w:pos="454"/>
                <w:tab w:val="decimal" w:pos="430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326BC72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184524" w14:textId="77777777" w:rsidR="00D9130D" w:rsidRPr="00830CAE" w:rsidRDefault="00D9130D" w:rsidP="00982067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216D37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67A97B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D86A3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2E278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370BD5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DB5FB" w14:textId="77777777" w:rsidR="00D9130D" w:rsidRPr="00830CAE" w:rsidRDefault="00D9130D" w:rsidP="00982067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3CB4296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65D9E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024A3E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02C0755F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15647EAB" w14:textId="77777777" w:rsidR="00D9130D" w:rsidRPr="00830CAE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4B5C2450" w14:textId="1B5205C5" w:rsidR="00D9130D" w:rsidRPr="00830CAE" w:rsidRDefault="005C0C03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28E9E1C3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F86C15E" w14:textId="785C9F9E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51095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04A1160" w14:textId="692179A4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896344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B22E46" w14:textId="7E926462" w:rsidR="00D9130D" w:rsidRPr="00830CAE" w:rsidRDefault="005C0C03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FA615F6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A552BD" w14:textId="0B497AF5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63E45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93CBD78" w14:textId="1F6C196F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A3D7DD6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113B08" w14:textId="01CF99A9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1275E6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41EA26" w14:textId="70BD6C88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D9130D" w:rsidRPr="00830CAE" w14:paraId="38E8FC93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C636E84" w14:textId="77777777" w:rsidR="00D9130D" w:rsidRPr="00830CAE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D938FD9" w14:textId="3177BDC3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21027D22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7873A38" w14:textId="019DC7E6" w:rsidR="00D9130D" w:rsidRPr="00830CAE" w:rsidRDefault="005C0C03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19D17161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2F7539C" w14:textId="320A621C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4F3215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412220" w14:textId="364D77D9" w:rsidR="00D9130D" w:rsidRPr="00830CAE" w:rsidRDefault="005C0C03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6FC6FEF0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2F2ACF" w14:textId="4FA706B2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6C8A1725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8A6DF61" w14:textId="5A45E87D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D44650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A15C5" w14:textId="3C068458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4214E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A0404" w14:textId="2C6FADD4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</w:tr>
      <w:tr w:rsidR="00D9130D" w:rsidRPr="00830CAE" w14:paraId="02AFCB5B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5D2E5543" w14:textId="77777777" w:rsidR="00D9130D" w:rsidRPr="00830CAE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589DE94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52CBB8B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0238CED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EE23A3D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7E0FD58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63E1E0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DD1E1A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8891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10E3D1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0B14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69EB1CA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74B8D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BA50C4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B9424C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31484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4644D04E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D190E91" w14:textId="77777777" w:rsidR="00D9130D" w:rsidRPr="00830CAE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550A679" w14:textId="5D505116" w:rsidR="00D9130D" w:rsidRPr="00830CAE" w:rsidRDefault="005C0C03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720F399C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D2204B7" w14:textId="65BB0094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BC1D0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CE72088" w14:textId="1DF61AB8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BE52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AD437B" w14:textId="5675AF41" w:rsidR="00D9130D" w:rsidRPr="00830CAE" w:rsidRDefault="005C0C03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56028A8B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89CD90" w14:textId="66229DE6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9FE9B3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D55072" w14:textId="68CC6849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7BE5C6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2ADE42" w14:textId="23A3E6D0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3D9D5116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3C7AEE" w14:textId="16A3C722" w:rsidR="00D9130D" w:rsidRPr="00830CAE" w:rsidRDefault="005C0C03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D9130D" w:rsidRPr="00830CAE" w14:paraId="0A174ABD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444E7D67" w14:textId="77777777" w:rsidR="00D9130D" w:rsidRPr="00830CAE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2DA3B9" w14:textId="7E4E1721" w:rsidR="00D9130D" w:rsidRPr="00830CAE" w:rsidRDefault="005C0C03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70" w:type="dxa"/>
          </w:tcPr>
          <w:p w14:paraId="7BEEB8BC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FDE9" w14:textId="1745D1BD" w:rsidR="00D9130D" w:rsidRPr="00830CAE" w:rsidRDefault="005C0C03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68E67FA0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B0EDD" w14:textId="47918B3D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62A26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BC302" w14:textId="5F14484C" w:rsidR="00D9130D" w:rsidRPr="00830CAE" w:rsidRDefault="005C0C03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270" w:type="dxa"/>
          </w:tcPr>
          <w:p w14:paraId="4974D6FA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817F4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BAB09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8D1F02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EB660B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B6976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C0BD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BBFD9E6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658B9E52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A9AE3A4" w14:textId="77777777" w:rsidR="00D9130D" w:rsidRPr="00830CAE" w:rsidRDefault="00D9130D" w:rsidP="0098206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31BE025" w14:textId="77777777" w:rsidR="00D9130D" w:rsidRPr="00830CAE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F72D5EA" w14:textId="77777777" w:rsidR="00D9130D" w:rsidRPr="00830CAE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85501E" w14:textId="77777777" w:rsidR="00D9130D" w:rsidRPr="00830CAE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5F6E23" w14:textId="77777777" w:rsidR="00D9130D" w:rsidRPr="00830CAE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410E306" w14:textId="77777777" w:rsidR="00D9130D" w:rsidRPr="00830CAE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E21A65" w14:textId="77777777" w:rsidR="00D9130D" w:rsidRPr="00830CAE" w:rsidRDefault="00D9130D" w:rsidP="0098206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B1B7DE5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96E91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893E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4DDD3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EFEBA5F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0BCBB" w14:textId="77777777" w:rsidR="00D9130D" w:rsidRPr="00830CAE" w:rsidRDefault="00D9130D" w:rsidP="0098206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953330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D9AFF2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3FCC40" w14:textId="77777777" w:rsidR="00D9130D" w:rsidRPr="00830CAE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54C1970C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8459F5C" w14:textId="59509EA8" w:rsidR="00D9130D" w:rsidRPr="00830CAE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61FF51A7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AEC6D94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B348E8B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A4D6B26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71465FF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499D5A1" w14:textId="77777777" w:rsidR="00D9130D" w:rsidRPr="00830CAE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A57433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7CC40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1399AE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FB675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4B9AC6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90127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4E2569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E0AE2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F43C7F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0C7A20B3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1CC8911" w14:textId="04E36BC0" w:rsidR="00D9130D" w:rsidRPr="00830CAE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B3259F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9B7136F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F717EE2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1DA428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C2F5657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F103034" w14:textId="77777777" w:rsidR="00D9130D" w:rsidRPr="00830CAE" w:rsidRDefault="00D9130D" w:rsidP="00D9130D">
            <w:pPr>
              <w:tabs>
                <w:tab w:val="clear" w:pos="454"/>
                <w:tab w:val="clear" w:pos="680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162A9C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D75D7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4EAAC5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A3675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08201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C4CACE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52B9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6D35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6792DD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830CAE" w14:paraId="59095A7B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44452288" w14:textId="23A95AA0" w:rsidR="00D9130D" w:rsidRPr="00830CAE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2B4A9B64" w14:textId="20B55D25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</w:t>
            </w:r>
            <w:r w:rsidR="005C0C03"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</w:t>
            </w: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</w:tcPr>
          <w:p w14:paraId="683818F4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B22295F" w14:textId="1A00E0EB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A0E74" w14:textId="77777777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9297C64" w14:textId="2EC14B39" w:rsidR="00D9130D" w:rsidRPr="00830CAE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830CAE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5D2BB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C237F0" w14:textId="2112E601" w:rsidR="00D9130D" w:rsidRPr="00830CAE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E8AA29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4B4AB" w14:textId="7C2197B4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23F2C9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7261429" w14:textId="60FC8360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E04E93" w14:textId="77777777" w:rsidR="00D9130D" w:rsidRPr="00830CAE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332389" w14:textId="5203EDC7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E71936" w14:textId="77777777" w:rsidR="00D9130D" w:rsidRPr="00830CAE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BEE950" w14:textId="4EA9E841" w:rsidR="00D9130D" w:rsidRPr="00830CAE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C738B94" w14:textId="43597A0E" w:rsidR="00CD5916" w:rsidRPr="00830CAE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AAC4E97" w14:textId="1F4FD917" w:rsidR="00D9130D" w:rsidRPr="00830CAE" w:rsidRDefault="00D9130D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1535DF4" w14:textId="77777777" w:rsidR="00CD5916" w:rsidRPr="00830CAE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2AC5A607" w:rsidR="00CD5916" w:rsidRPr="00830CAE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D5916" w:rsidRPr="00830CAE" w:rsidSect="002B21A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830CAE" w:rsidRDefault="00882010" w:rsidP="00EF0DA5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30CA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830CAE" w:rsidRDefault="0088201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830CAE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830CAE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830CAE" w14:paraId="10250E81" w14:textId="77777777" w:rsidTr="00925863">
        <w:tc>
          <w:tcPr>
            <w:tcW w:w="3150" w:type="dxa"/>
          </w:tcPr>
          <w:p w14:paraId="1A8F51B6" w14:textId="77777777" w:rsidR="00C85327" w:rsidRPr="00830CAE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830C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830CAE" w:rsidRDefault="00C85327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830CAE" w14:paraId="3B7CB413" w14:textId="77777777" w:rsidTr="00925863">
        <w:tc>
          <w:tcPr>
            <w:tcW w:w="3150" w:type="dxa"/>
          </w:tcPr>
          <w:p w14:paraId="78AA1BB7" w14:textId="488D7F3A" w:rsidR="009933DC" w:rsidRPr="00830CAE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830CAE" w14:paraId="659BC28B" w14:textId="77777777" w:rsidTr="00925863">
        <w:tc>
          <w:tcPr>
            <w:tcW w:w="3150" w:type="dxa"/>
          </w:tcPr>
          <w:p w14:paraId="3A150CDA" w14:textId="08A3365F" w:rsidR="009933DC" w:rsidRPr="00830CAE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830CAE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830CAE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830CAE" w14:paraId="55B94F09" w14:textId="77777777" w:rsidTr="00925863">
        <w:tc>
          <w:tcPr>
            <w:tcW w:w="3150" w:type="dxa"/>
          </w:tcPr>
          <w:p w14:paraId="3BF8D2C9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830CAE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830CAE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830CAE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830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830CAE" w:rsidRDefault="00C92E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830CAE" w:rsidRDefault="007F64CF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7" w:name="_Hlk69925193"/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830CAE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830CAE" w:rsidRDefault="00851AAC" w:rsidP="00EF0DA5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830CAE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830CAE" w14:paraId="62D4852D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9180ADF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A65EA2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830CAE" w14:paraId="64E2CAA6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E05F33B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550D6C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594C80E9" w14:textId="385579C1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830CAE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FA44B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2ABA5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443B1BE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AAA62A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596A20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3348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792B8D1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C9165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776B27CD" w14:textId="58298925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30</w:t>
            </w:r>
            <w:r w:rsidR="003E2178" w:rsidRPr="00830CA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24221D" w:rsidRPr="00830CAE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="00217F14" w:rsidRPr="00830CAE">
              <w:rPr>
                <w:rFonts w:asciiTheme="majorBidi" w:hAnsiTheme="majorBidi" w:hint="cs"/>
                <w:sz w:val="26"/>
                <w:szCs w:val="26"/>
                <w:cs/>
              </w:rPr>
              <w:t>ยน</w:t>
            </w:r>
          </w:p>
        </w:tc>
      </w:tr>
      <w:tr w:rsidR="00F12F1D" w:rsidRPr="00830CAE" w14:paraId="44F22ED7" w14:textId="77777777" w:rsidTr="001316CD">
        <w:trPr>
          <w:trHeight w:val="166"/>
          <w:tblHeader/>
        </w:trPr>
        <w:tc>
          <w:tcPr>
            <w:tcW w:w="3420" w:type="dxa"/>
          </w:tcPr>
          <w:p w14:paraId="6B8537B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70B7598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830CAE" w14:paraId="0E7C14EC" w14:textId="77777777" w:rsidTr="001316CD">
        <w:trPr>
          <w:trHeight w:val="20"/>
        </w:trPr>
        <w:tc>
          <w:tcPr>
            <w:tcW w:w="3420" w:type="dxa"/>
          </w:tcPr>
          <w:p w14:paraId="19FBBAC2" w14:textId="2828F063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938775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47672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4C0FA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00D85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77C89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6F39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CAC9A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076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0E98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188F57B4" w14:textId="77777777" w:rsidTr="001316CD">
        <w:trPr>
          <w:trHeight w:val="20"/>
        </w:trPr>
        <w:tc>
          <w:tcPr>
            <w:tcW w:w="3420" w:type="dxa"/>
          </w:tcPr>
          <w:p w14:paraId="493B67A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703EA7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7136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F278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C8E8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5CAF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8E08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29FFF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4E9D86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FDE6E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5AB34A60" w14:textId="77777777" w:rsidTr="001316CD">
        <w:trPr>
          <w:trHeight w:val="20"/>
        </w:trPr>
        <w:tc>
          <w:tcPr>
            <w:tcW w:w="3420" w:type="dxa"/>
          </w:tcPr>
          <w:p w14:paraId="4E24419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5FF46C2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7215D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7C1E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6A1F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F916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95FF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2D71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E00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6C242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2419DA26" w14:textId="77777777" w:rsidTr="001316CD">
        <w:trPr>
          <w:trHeight w:val="335"/>
        </w:trPr>
        <w:tc>
          <w:tcPr>
            <w:tcW w:w="3420" w:type="dxa"/>
          </w:tcPr>
          <w:p w14:paraId="2B3921CA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9D1FEDA" w14:textId="512929CF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  <w:tc>
          <w:tcPr>
            <w:tcW w:w="270" w:type="dxa"/>
          </w:tcPr>
          <w:p w14:paraId="182ABB1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57A57D" w14:textId="47156BDA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F74813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E7F96" w14:textId="663F453B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C17E7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1CDD44" w14:textId="3178DB31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0C614B3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8FBB87" w14:textId="0D0560B6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</w:tr>
      <w:tr w:rsidR="00E0524A" w:rsidRPr="00830CAE" w14:paraId="2C815B9B" w14:textId="77777777" w:rsidTr="001316CD">
        <w:trPr>
          <w:trHeight w:val="20"/>
        </w:trPr>
        <w:tc>
          <w:tcPr>
            <w:tcW w:w="3420" w:type="dxa"/>
          </w:tcPr>
          <w:p w14:paraId="0ED2AED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890E3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5E1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6CCFA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7F27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CEB30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6D29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B8889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C33F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4245E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546710F" w14:textId="77777777" w:rsidTr="001316CD">
        <w:trPr>
          <w:trHeight w:val="20"/>
        </w:trPr>
        <w:tc>
          <w:tcPr>
            <w:tcW w:w="3420" w:type="dxa"/>
          </w:tcPr>
          <w:p w14:paraId="79A4204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77FF6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8D7BD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D5B3A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952B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C678B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2D11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C1E7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8D30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A3B43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2C2A7008" w14:textId="77777777" w:rsidTr="001316CD">
        <w:trPr>
          <w:trHeight w:val="20"/>
        </w:trPr>
        <w:tc>
          <w:tcPr>
            <w:tcW w:w="3420" w:type="dxa"/>
          </w:tcPr>
          <w:p w14:paraId="3A6C31A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BAA2E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81E5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169D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7373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9D795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5DCD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353DA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C0A7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79367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14B03A2A" w14:textId="77777777" w:rsidTr="001316CD">
        <w:trPr>
          <w:trHeight w:val="20"/>
        </w:trPr>
        <w:tc>
          <w:tcPr>
            <w:tcW w:w="3420" w:type="dxa"/>
          </w:tcPr>
          <w:p w14:paraId="7318BAB8" w14:textId="6E5E90D9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3AD96DD" w14:textId="592E57E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70" w:type="dxa"/>
          </w:tcPr>
          <w:p w14:paraId="15818DB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34378F" w14:textId="7E9A8D66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443A1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8A2428" w14:textId="0A2F70F4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A020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8FD0DE" w14:textId="590CED85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4C9C0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7514EA" w14:textId="12888FD7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E0524A" w:rsidRPr="00830CAE" w14:paraId="257CDD45" w14:textId="77777777" w:rsidTr="001316CD">
        <w:trPr>
          <w:trHeight w:val="20"/>
        </w:trPr>
        <w:tc>
          <w:tcPr>
            <w:tcW w:w="3420" w:type="dxa"/>
          </w:tcPr>
          <w:p w14:paraId="47B418F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2EFFB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5FC7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82E59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E26C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242D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ADB7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E2484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AF8A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0D44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10CD62D" w14:textId="77777777" w:rsidTr="001316CD">
        <w:trPr>
          <w:trHeight w:val="20"/>
        </w:trPr>
        <w:tc>
          <w:tcPr>
            <w:tcW w:w="3420" w:type="dxa"/>
          </w:tcPr>
          <w:p w14:paraId="4241775C" w14:textId="3020A9EB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8FB7BC0" w14:textId="2F05187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32C7363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9B4DF7" w14:textId="2CA3DE58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0AEAA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88A14" w14:textId="2595A4B8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85DCA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E2B477" w14:textId="64B1D774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3208C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F924FD" w14:textId="1BADD14F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E0524A" w:rsidRPr="00830CAE" w14:paraId="5E124BF2" w14:textId="77777777" w:rsidTr="001316CD">
        <w:trPr>
          <w:trHeight w:val="20"/>
        </w:trPr>
        <w:tc>
          <w:tcPr>
            <w:tcW w:w="3420" w:type="dxa"/>
          </w:tcPr>
          <w:p w14:paraId="4214D2B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3E587F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9DA00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1177E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18B5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BB922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38EB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E67EB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8C8F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6371D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F700DB0" w14:textId="77777777" w:rsidTr="001316CD">
        <w:trPr>
          <w:trHeight w:val="20"/>
        </w:trPr>
        <w:tc>
          <w:tcPr>
            <w:tcW w:w="3420" w:type="dxa"/>
          </w:tcPr>
          <w:p w14:paraId="7808497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0F832F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8705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89C8F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06B9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5CB6A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912D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B4B5F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B4D7B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C42FF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12BE94BD" w14:textId="77777777" w:rsidTr="001316CD">
        <w:trPr>
          <w:trHeight w:val="20"/>
        </w:trPr>
        <w:tc>
          <w:tcPr>
            <w:tcW w:w="3420" w:type="dxa"/>
          </w:tcPr>
          <w:p w14:paraId="27CF643F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A45901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6907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D0D63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78DB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C3AD9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7887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6A4A5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B3C08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EDE6D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464D2D6" w14:textId="77777777" w:rsidTr="001316CD">
        <w:trPr>
          <w:trHeight w:val="20"/>
        </w:trPr>
        <w:tc>
          <w:tcPr>
            <w:tcW w:w="3420" w:type="dxa"/>
          </w:tcPr>
          <w:p w14:paraId="357DD5C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77F694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F75AF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69346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B631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E5AB9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3D2A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66AD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D060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FD319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A84993F" w14:textId="77777777" w:rsidTr="001316CD">
        <w:trPr>
          <w:trHeight w:val="20"/>
        </w:trPr>
        <w:tc>
          <w:tcPr>
            <w:tcW w:w="3420" w:type="dxa"/>
          </w:tcPr>
          <w:p w14:paraId="738A77FB" w14:textId="3A46FBEA" w:rsidR="00E0524A" w:rsidRPr="00830CAE" w:rsidRDefault="005C0C03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</w:t>
            </w: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65</w:t>
            </w:r>
          </w:p>
        </w:tc>
        <w:tc>
          <w:tcPr>
            <w:tcW w:w="900" w:type="dxa"/>
          </w:tcPr>
          <w:p w14:paraId="2229CB8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0B5F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1444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5548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A9694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E01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DC25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4EBC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61446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9E73F97" w14:textId="77777777" w:rsidTr="001316CD">
        <w:trPr>
          <w:trHeight w:val="20"/>
        </w:trPr>
        <w:tc>
          <w:tcPr>
            <w:tcW w:w="3420" w:type="dxa"/>
          </w:tcPr>
          <w:p w14:paraId="2BF7DB3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A23C0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4B67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91E1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3516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96FDD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3F84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92619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7404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9002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08AEF58" w14:textId="77777777" w:rsidTr="001316CD">
        <w:trPr>
          <w:trHeight w:val="20"/>
        </w:trPr>
        <w:tc>
          <w:tcPr>
            <w:tcW w:w="3420" w:type="dxa"/>
          </w:tcPr>
          <w:p w14:paraId="477F6DE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7EA72B66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8E00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6CBF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FB02A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A2285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2AA1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73DA0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0BFE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4F981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077A4046" w14:textId="77777777" w:rsidTr="001316CD">
        <w:trPr>
          <w:trHeight w:val="335"/>
        </w:trPr>
        <w:tc>
          <w:tcPr>
            <w:tcW w:w="3420" w:type="dxa"/>
          </w:tcPr>
          <w:p w14:paraId="2D0CCAE7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ED0C1C7" w14:textId="4196847C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  <w:tc>
          <w:tcPr>
            <w:tcW w:w="270" w:type="dxa"/>
          </w:tcPr>
          <w:p w14:paraId="09A6E28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4D632E" w14:textId="1A0E13AC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DE2CB8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A5EE01" w14:textId="06AEC7C2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A8638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FBAC3" w14:textId="30E0EB66" w:rsidR="00E0524A" w:rsidRPr="00830CAE" w:rsidRDefault="00E0524A" w:rsidP="00E052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ACC0E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22821" w14:textId="6D065AB7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446</w:t>
            </w:r>
          </w:p>
        </w:tc>
      </w:tr>
      <w:tr w:rsidR="00E0524A" w:rsidRPr="00830CAE" w14:paraId="5F0D8817" w14:textId="77777777" w:rsidTr="001316CD">
        <w:trPr>
          <w:trHeight w:val="20"/>
        </w:trPr>
        <w:tc>
          <w:tcPr>
            <w:tcW w:w="3420" w:type="dxa"/>
          </w:tcPr>
          <w:p w14:paraId="78007F7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625ECD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CB9D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1777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109B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DD8FB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F0CB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F87D6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FFB5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89018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1694708" w14:textId="77777777" w:rsidTr="001316CD">
        <w:trPr>
          <w:trHeight w:val="20"/>
        </w:trPr>
        <w:tc>
          <w:tcPr>
            <w:tcW w:w="3420" w:type="dxa"/>
          </w:tcPr>
          <w:p w14:paraId="252ABC97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391A55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145E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2E75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52A2B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92EB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1A2A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88E24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D142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DA367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6646D75C" w14:textId="77777777" w:rsidTr="001316CD">
        <w:trPr>
          <w:trHeight w:val="20"/>
        </w:trPr>
        <w:tc>
          <w:tcPr>
            <w:tcW w:w="3420" w:type="dxa"/>
          </w:tcPr>
          <w:p w14:paraId="4ED6CDC7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1A13D4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7F16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B3FF5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8668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63324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C755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7EFA4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55386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62D9B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4DE5041" w14:textId="77777777" w:rsidTr="001316CD">
        <w:trPr>
          <w:trHeight w:val="20"/>
        </w:trPr>
        <w:tc>
          <w:tcPr>
            <w:tcW w:w="3420" w:type="dxa"/>
          </w:tcPr>
          <w:p w14:paraId="46C0BFC2" w14:textId="236DEE6E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01EAC4C" w14:textId="386D48B6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70" w:type="dxa"/>
          </w:tcPr>
          <w:p w14:paraId="03C48F0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52F10D" w14:textId="4863B781" w:rsidR="00E0524A" w:rsidRPr="00830CAE" w:rsidRDefault="00E0524A" w:rsidP="00E0524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F6601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2B6C" w14:textId="3C84D3DF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94BD0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63C0C" w14:textId="57AC7851" w:rsidR="00E0524A" w:rsidRPr="00830CAE" w:rsidRDefault="00E0524A" w:rsidP="00E0524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CA7EA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CD87C4" w14:textId="1DDEFB83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E0524A" w:rsidRPr="00830CAE" w14:paraId="0DAD2471" w14:textId="77777777" w:rsidTr="001316CD">
        <w:trPr>
          <w:trHeight w:val="20"/>
        </w:trPr>
        <w:tc>
          <w:tcPr>
            <w:tcW w:w="3420" w:type="dxa"/>
          </w:tcPr>
          <w:p w14:paraId="6FB9B696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29E84B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538D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7369D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FA0F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BDF68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641C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36286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847B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A3101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48349F7" w14:textId="77777777" w:rsidTr="001316CD">
        <w:trPr>
          <w:trHeight w:val="20"/>
        </w:trPr>
        <w:tc>
          <w:tcPr>
            <w:tcW w:w="3420" w:type="dxa"/>
          </w:tcPr>
          <w:p w14:paraId="465BAD9C" w14:textId="328F7EC4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8964EE1" w14:textId="38FBADF3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195CFC1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87FA1F" w14:textId="2E133135" w:rsidR="00E0524A" w:rsidRPr="00830CAE" w:rsidRDefault="00E0524A" w:rsidP="00E0524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93390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AA563" w14:textId="6D55358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27900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F3D1B" w14:textId="6924B321" w:rsidR="00E0524A" w:rsidRPr="00830CAE" w:rsidRDefault="00E0524A" w:rsidP="00E0524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98224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2FA91" w14:textId="7B8181C8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</w:tbl>
    <w:p w14:paraId="6E75839A" w14:textId="77777777" w:rsidR="00F12F1D" w:rsidRPr="00830CAE" w:rsidRDefault="00F12F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916"/>
        <w:gridCol w:w="227"/>
        <w:gridCol w:w="956"/>
        <w:gridCol w:w="236"/>
        <w:gridCol w:w="1043"/>
        <w:gridCol w:w="236"/>
        <w:gridCol w:w="1075"/>
        <w:gridCol w:w="230"/>
        <w:gridCol w:w="1111"/>
      </w:tblGrid>
      <w:tr w:rsidR="00F12F1D" w:rsidRPr="00830CAE" w14:paraId="7E08DB94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46AB26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B20A28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F1D" w:rsidRPr="00830CAE" w14:paraId="110F3DB8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4DCAD3C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6" w:type="dxa"/>
            <w:vAlign w:val="bottom"/>
          </w:tcPr>
          <w:p w14:paraId="10EEA301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DF0066D" w14:textId="4A864604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830CAE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6C334BC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06EE01E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73CAFBC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4D295EAD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721EFFC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C0067E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69F864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0EE2409" w14:textId="77777777" w:rsidR="00F12F1D" w:rsidRPr="00830CAE" w:rsidRDefault="00F12F1D" w:rsidP="001A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AE93E7D" w14:textId="4BEDC19F" w:rsidR="00F12F1D" w:rsidRPr="00830CAE" w:rsidRDefault="005C0C03" w:rsidP="001A74D0">
            <w:pPr>
              <w:ind w:left="-75" w:right="-119"/>
              <w:jc w:val="center"/>
              <w:rPr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30</w:t>
            </w:r>
            <w:r w:rsidR="00217F14" w:rsidRPr="00830CA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1A74D0" w:rsidRPr="00830CAE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="00217F14" w:rsidRPr="00830CAE">
              <w:rPr>
                <w:rFonts w:asciiTheme="majorBidi" w:hAnsiTheme="majorBidi" w:hint="cs"/>
                <w:sz w:val="26"/>
                <w:szCs w:val="26"/>
                <w:cs/>
              </w:rPr>
              <w:t>ยน</w:t>
            </w:r>
          </w:p>
        </w:tc>
      </w:tr>
      <w:tr w:rsidR="00F12F1D" w:rsidRPr="00830CAE" w14:paraId="49E94B03" w14:textId="77777777" w:rsidTr="001316CD">
        <w:trPr>
          <w:trHeight w:val="164"/>
          <w:tblHeader/>
        </w:trPr>
        <w:tc>
          <w:tcPr>
            <w:tcW w:w="3420" w:type="dxa"/>
          </w:tcPr>
          <w:p w14:paraId="10BF7C8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1D1857B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830CAE" w14:paraId="12BFA7C4" w14:textId="77777777" w:rsidTr="001316CD">
        <w:trPr>
          <w:trHeight w:val="20"/>
        </w:trPr>
        <w:tc>
          <w:tcPr>
            <w:tcW w:w="3420" w:type="dxa"/>
          </w:tcPr>
          <w:p w14:paraId="15EF9BE4" w14:textId="21530FB3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16" w:type="dxa"/>
          </w:tcPr>
          <w:p w14:paraId="243C3F9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603B7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4D5A271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C57F9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DBCF36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2F36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BCFFA8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14CBC80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8C61926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5B01E756" w14:textId="77777777" w:rsidTr="001316CD">
        <w:trPr>
          <w:trHeight w:val="20"/>
        </w:trPr>
        <w:tc>
          <w:tcPr>
            <w:tcW w:w="3420" w:type="dxa"/>
          </w:tcPr>
          <w:p w14:paraId="5D93BF5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81FCB0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46BD0A16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38C47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5ADD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17C170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C71A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6F04AFD" w14:textId="77777777" w:rsidR="00F12F1D" w:rsidRPr="00830CAE" w:rsidRDefault="00F12F1D" w:rsidP="001A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799E6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3BED51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6B03C14E" w14:textId="77777777" w:rsidTr="001316CD">
        <w:trPr>
          <w:trHeight w:val="20"/>
        </w:trPr>
        <w:tc>
          <w:tcPr>
            <w:tcW w:w="3420" w:type="dxa"/>
          </w:tcPr>
          <w:p w14:paraId="7314C47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7EC26E4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40DCB01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03188C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5A1D7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728C41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F7246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13C8E44" w14:textId="77777777" w:rsidR="00F12F1D" w:rsidRPr="00830CAE" w:rsidRDefault="00F12F1D" w:rsidP="001A7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2A6A1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5341B2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2A059CBD" w14:textId="77777777" w:rsidTr="001316CD">
        <w:trPr>
          <w:trHeight w:val="20"/>
        </w:trPr>
        <w:tc>
          <w:tcPr>
            <w:tcW w:w="3420" w:type="dxa"/>
          </w:tcPr>
          <w:p w14:paraId="0A1BBAA9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64D49978" w14:textId="10C0BFEB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27" w:type="dxa"/>
          </w:tcPr>
          <w:p w14:paraId="4B1073A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1318617" w14:textId="5970A372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F1F19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3CD90B6" w14:textId="513B402D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3556C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94F0721" w14:textId="6919F089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7D159F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5758F42" w14:textId="0DBB8EBB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E0524A" w:rsidRPr="00830CAE" w14:paraId="22C37346" w14:textId="77777777" w:rsidTr="001316CD">
        <w:trPr>
          <w:trHeight w:val="20"/>
        </w:trPr>
        <w:tc>
          <w:tcPr>
            <w:tcW w:w="3420" w:type="dxa"/>
          </w:tcPr>
          <w:p w14:paraId="345AB64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70ED34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2ECC015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35C496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67A179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74E6F34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B0F262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6F37BE0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4882B35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5926061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0524A" w:rsidRPr="00830CAE" w14:paraId="5056847C" w14:textId="77777777" w:rsidTr="001316CD">
        <w:trPr>
          <w:trHeight w:val="20"/>
        </w:trPr>
        <w:tc>
          <w:tcPr>
            <w:tcW w:w="3420" w:type="dxa"/>
          </w:tcPr>
          <w:p w14:paraId="3F2A07A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4A73F5C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5DA9571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47E1DB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46B69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4D7B92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65E5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ABDF55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547ACEB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65A46B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6B00BAE" w14:textId="77777777" w:rsidTr="001316CD">
        <w:trPr>
          <w:trHeight w:val="20"/>
        </w:trPr>
        <w:tc>
          <w:tcPr>
            <w:tcW w:w="3420" w:type="dxa"/>
          </w:tcPr>
          <w:p w14:paraId="22256BE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10A8609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68F6AF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67081A5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8534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37D091E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7B32F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C5E65C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C7434E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11F3E9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9B1FAEA" w14:textId="77777777" w:rsidTr="001316CD">
        <w:trPr>
          <w:trHeight w:val="20"/>
        </w:trPr>
        <w:tc>
          <w:tcPr>
            <w:tcW w:w="3420" w:type="dxa"/>
          </w:tcPr>
          <w:p w14:paraId="1ABCE53C" w14:textId="4DEF9874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7A1AD807" w14:textId="2FC71C2F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27" w:type="dxa"/>
          </w:tcPr>
          <w:p w14:paraId="72DE7D6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1B207F" w14:textId="48CFF84E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BAA13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A72A8A5" w14:textId="6D75A4F2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BC99E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9452DA4" w14:textId="397C0175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5DF4B17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5528480" w14:textId="344C8E01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E0524A" w:rsidRPr="00830CAE" w14:paraId="56A3F3B9" w14:textId="77777777" w:rsidTr="001316CD">
        <w:trPr>
          <w:trHeight w:val="20"/>
        </w:trPr>
        <w:tc>
          <w:tcPr>
            <w:tcW w:w="3420" w:type="dxa"/>
          </w:tcPr>
          <w:p w14:paraId="5749CA9E" w14:textId="33E0EEE5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4EEE25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1B6E26B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BD0A8D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EE99F2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238ADE8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188A31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11E550F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2560FD7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14E9566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0524A" w:rsidRPr="00830CAE" w14:paraId="0607AF7A" w14:textId="77777777" w:rsidTr="001316CD">
        <w:trPr>
          <w:trHeight w:val="20"/>
        </w:trPr>
        <w:tc>
          <w:tcPr>
            <w:tcW w:w="3420" w:type="dxa"/>
          </w:tcPr>
          <w:p w14:paraId="2A1EE9FC" w14:textId="0372FDFF" w:rsidR="00E0524A" w:rsidRPr="00830CAE" w:rsidRDefault="005C0C03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16" w:type="dxa"/>
          </w:tcPr>
          <w:p w14:paraId="7F0322E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5F57F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2BE09A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60A1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3ED35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3E115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D2CDA1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7CB6FB1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CAB829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7816C6FA" w14:textId="77777777" w:rsidTr="001316CD">
        <w:trPr>
          <w:trHeight w:val="20"/>
        </w:trPr>
        <w:tc>
          <w:tcPr>
            <w:tcW w:w="3420" w:type="dxa"/>
          </w:tcPr>
          <w:p w14:paraId="6FE37FB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5A833C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0D72319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786A4CB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D47F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158EBFF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6925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A09BF6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30055B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EE5270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0D4B8D5B" w14:textId="77777777" w:rsidTr="001316CD">
        <w:trPr>
          <w:trHeight w:val="20"/>
        </w:trPr>
        <w:tc>
          <w:tcPr>
            <w:tcW w:w="3420" w:type="dxa"/>
          </w:tcPr>
          <w:p w14:paraId="1CDC65B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4E3647B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369059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3F08B68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FC4E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B423DB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68739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7BE653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E3D716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63368E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862BFF9" w14:textId="77777777" w:rsidTr="001316CD">
        <w:trPr>
          <w:trHeight w:val="20"/>
        </w:trPr>
        <w:tc>
          <w:tcPr>
            <w:tcW w:w="3420" w:type="dxa"/>
          </w:tcPr>
          <w:p w14:paraId="267A9B13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489BF886" w14:textId="38702A0E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27" w:type="dxa"/>
          </w:tcPr>
          <w:p w14:paraId="229A179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C88508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852B5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3DDB26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12F46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13740C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FBDDE7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20BC3C9" w14:textId="1D1BB415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E0524A" w:rsidRPr="00830CAE" w14:paraId="14C10A98" w14:textId="77777777" w:rsidTr="001316CD">
        <w:trPr>
          <w:trHeight w:val="20"/>
        </w:trPr>
        <w:tc>
          <w:tcPr>
            <w:tcW w:w="3420" w:type="dxa"/>
          </w:tcPr>
          <w:p w14:paraId="3F6B980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DB37BC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09A0BFE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76EF2B1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0548B8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5678F42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93AAA7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5AABA46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05CFBEC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0DD7396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0524A" w:rsidRPr="00830CAE" w14:paraId="06F8282D" w14:textId="77777777" w:rsidTr="001316CD">
        <w:trPr>
          <w:trHeight w:val="20"/>
        </w:trPr>
        <w:tc>
          <w:tcPr>
            <w:tcW w:w="3420" w:type="dxa"/>
          </w:tcPr>
          <w:p w14:paraId="4CC02037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01A0C44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F95EF7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611949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7EEFD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FC4C28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683B3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BB49C6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6AE0D2B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E00924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7590B5D" w14:textId="77777777" w:rsidTr="001316CD">
        <w:trPr>
          <w:trHeight w:val="20"/>
        </w:trPr>
        <w:tc>
          <w:tcPr>
            <w:tcW w:w="3420" w:type="dxa"/>
          </w:tcPr>
          <w:p w14:paraId="792A084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5C8CAC5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BBD4F8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8A04BB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5F11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57DF27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C930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23169C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4CB3E94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086D6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F069E4C" w14:textId="77777777" w:rsidTr="001316CD">
        <w:trPr>
          <w:trHeight w:val="227"/>
        </w:trPr>
        <w:tc>
          <w:tcPr>
            <w:tcW w:w="3420" w:type="dxa"/>
          </w:tcPr>
          <w:p w14:paraId="6E15C28D" w14:textId="6E910446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4525B16E" w14:textId="630C043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227" w:type="dxa"/>
          </w:tcPr>
          <w:p w14:paraId="5214A62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E8D55E9" w14:textId="45250D79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25AAE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CE1CF83" w14:textId="68643080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2A55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260AA79" w14:textId="6888EF44" w:rsidR="00E0524A" w:rsidRPr="00830CAE" w:rsidRDefault="00E0524A" w:rsidP="00E0524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16</w:t>
            </w:r>
            <w:r w:rsidRPr="00830CAE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1178AB3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4BE9929" w14:textId="4D0EC97F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84</w:t>
            </w:r>
          </w:p>
        </w:tc>
      </w:tr>
    </w:tbl>
    <w:p w14:paraId="040CBAF1" w14:textId="59893F8F" w:rsidR="007B32C6" w:rsidRPr="00830CAE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 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830CAE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830CAE" w14:paraId="38637145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0585DD0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913D1C5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830CAE" w14:paraId="792F09D4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FD43D3" w14:textId="77777777" w:rsidR="00F12F1D" w:rsidRPr="00830CAE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41FD4BC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34311D65" w14:textId="59F9F44D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830CAE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417126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EA74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79834A64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CC9E02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7AA164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6A71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CE6229C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CA860C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B857038" w14:textId="662E3526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30</w:t>
            </w:r>
            <w:r w:rsidR="00217F14" w:rsidRPr="00830CA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286568" w:rsidRPr="00830CAE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="00217F14" w:rsidRPr="00830CAE">
              <w:rPr>
                <w:rFonts w:asciiTheme="majorBidi" w:hAnsiTheme="majorBidi" w:hint="cs"/>
                <w:sz w:val="26"/>
                <w:szCs w:val="26"/>
                <w:cs/>
              </w:rPr>
              <w:t>ยน</w:t>
            </w:r>
          </w:p>
        </w:tc>
      </w:tr>
      <w:tr w:rsidR="00F12F1D" w:rsidRPr="00830CAE" w14:paraId="23EC1536" w14:textId="77777777" w:rsidTr="001316CD">
        <w:trPr>
          <w:trHeight w:val="20"/>
        </w:trPr>
        <w:tc>
          <w:tcPr>
            <w:tcW w:w="3420" w:type="dxa"/>
          </w:tcPr>
          <w:p w14:paraId="1C99030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</w:tcPr>
          <w:p w14:paraId="3515E48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830CAE" w14:paraId="278E88BC" w14:textId="77777777" w:rsidTr="001316CD">
        <w:trPr>
          <w:trHeight w:val="20"/>
        </w:trPr>
        <w:tc>
          <w:tcPr>
            <w:tcW w:w="3420" w:type="dxa"/>
          </w:tcPr>
          <w:p w14:paraId="32F6851F" w14:textId="6236EEA6" w:rsidR="00F12F1D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365DBB3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E34B3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C8BBC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338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AF1F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1CA2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F60FB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4CFF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C232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185432D8" w14:textId="77777777" w:rsidTr="001316CD">
        <w:trPr>
          <w:trHeight w:val="20"/>
        </w:trPr>
        <w:tc>
          <w:tcPr>
            <w:tcW w:w="3420" w:type="dxa"/>
          </w:tcPr>
          <w:p w14:paraId="222052C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4D14D59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2E34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E5604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B3C97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03A8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3414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BC7658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EC4F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A3A1D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830CAE" w14:paraId="7735673D" w14:textId="77777777" w:rsidTr="001316CD">
        <w:trPr>
          <w:trHeight w:val="20"/>
        </w:trPr>
        <w:tc>
          <w:tcPr>
            <w:tcW w:w="3420" w:type="dxa"/>
          </w:tcPr>
          <w:p w14:paraId="712F46CE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3DBC51D6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C4219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A0C49A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303D0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6216D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D046D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2F9B6B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A3F32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074D83" w14:textId="77777777" w:rsidR="00F12F1D" w:rsidRPr="00830CAE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00B80C41" w14:textId="77777777" w:rsidTr="001316CD">
        <w:trPr>
          <w:trHeight w:val="335"/>
        </w:trPr>
        <w:tc>
          <w:tcPr>
            <w:tcW w:w="3420" w:type="dxa"/>
          </w:tcPr>
          <w:p w14:paraId="56C68865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196B60A3" w14:textId="3D4D6077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70" w:type="dxa"/>
          </w:tcPr>
          <w:p w14:paraId="47670DC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896157" w14:textId="647CD206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270" w:type="dxa"/>
          </w:tcPr>
          <w:p w14:paraId="4C6827B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85A8A" w14:textId="343309C5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64FC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F5180" w14:textId="07DA7B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9644A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3F056" w14:textId="39C17800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E0524A" w:rsidRPr="00830CAE" w14:paraId="65DA3D43" w14:textId="77777777" w:rsidTr="001316CD">
        <w:trPr>
          <w:trHeight w:val="20"/>
        </w:trPr>
        <w:tc>
          <w:tcPr>
            <w:tcW w:w="3420" w:type="dxa"/>
          </w:tcPr>
          <w:p w14:paraId="2FBADA9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6025C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50EC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3D5B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9EC1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269A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BC97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BDA57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878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95F4B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57430E6" w14:textId="77777777" w:rsidTr="001316CD">
        <w:trPr>
          <w:trHeight w:val="20"/>
        </w:trPr>
        <w:tc>
          <w:tcPr>
            <w:tcW w:w="3420" w:type="dxa"/>
          </w:tcPr>
          <w:p w14:paraId="779BB5F6" w14:textId="10F14CCD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47DF9324" w14:textId="5A7BEA3B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671CA70A" w14:textId="1D8FDDB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4685BF" w14:textId="48C9A4E7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270" w:type="dxa"/>
          </w:tcPr>
          <w:p w14:paraId="3185C43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20F2A" w14:textId="67B0B52F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BC6E9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784613" w14:textId="3BB3D589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B252BC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5E15B8" w14:textId="15419E9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E0524A" w:rsidRPr="00830CAE" w14:paraId="151CD2B2" w14:textId="77777777" w:rsidTr="001316CD">
        <w:trPr>
          <w:trHeight w:val="20"/>
        </w:trPr>
        <w:tc>
          <w:tcPr>
            <w:tcW w:w="3420" w:type="dxa"/>
          </w:tcPr>
          <w:p w14:paraId="6B8E08B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F0886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AEAFD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9D8B3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F1FC2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63D2E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9E439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935AE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4585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8CFEE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524A" w:rsidRPr="00830CAE" w14:paraId="58AE5617" w14:textId="77777777" w:rsidTr="001316CD">
        <w:trPr>
          <w:trHeight w:val="20"/>
        </w:trPr>
        <w:tc>
          <w:tcPr>
            <w:tcW w:w="3420" w:type="dxa"/>
          </w:tcPr>
          <w:p w14:paraId="6500AE7B" w14:textId="52F6D689" w:rsidR="00E0524A" w:rsidRPr="00830CAE" w:rsidRDefault="005C0C03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6632926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66A1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C06F1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369F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474E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4C14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72C4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59E905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4D471F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4818A9F2" w14:textId="77777777" w:rsidTr="001316CD">
        <w:trPr>
          <w:trHeight w:val="20"/>
        </w:trPr>
        <w:tc>
          <w:tcPr>
            <w:tcW w:w="3420" w:type="dxa"/>
          </w:tcPr>
          <w:p w14:paraId="3329846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5ACA1BC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91E8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5DEF8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7781B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877D80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65B3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6EE6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5BF6F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DFE7C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6155111D" w14:textId="77777777" w:rsidTr="001316CD">
        <w:trPr>
          <w:trHeight w:val="20"/>
        </w:trPr>
        <w:tc>
          <w:tcPr>
            <w:tcW w:w="3420" w:type="dxa"/>
          </w:tcPr>
          <w:p w14:paraId="753C8D0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FAC61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D5E8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F5D0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060B4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9ADC23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C2991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38D7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E62C3A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3B706E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01ED4A73" w14:textId="77777777" w:rsidTr="001316CD">
        <w:trPr>
          <w:trHeight w:val="335"/>
        </w:trPr>
        <w:tc>
          <w:tcPr>
            <w:tcW w:w="3420" w:type="dxa"/>
          </w:tcPr>
          <w:p w14:paraId="177E7EB2" w14:textId="7777777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6ACF417D" w14:textId="50D3A987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C10358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30D4F" w14:textId="1DF62405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</w:tcPr>
          <w:p w14:paraId="1582543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E469AA" w14:textId="0B97DAC1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0C03"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830C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B6696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5D181" w14:textId="2D42DDC8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33A3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8C8594" w14:textId="30E5FBDA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E0524A" w:rsidRPr="00830CAE" w14:paraId="053A4028" w14:textId="77777777" w:rsidTr="001316CD">
        <w:trPr>
          <w:trHeight w:val="20"/>
        </w:trPr>
        <w:tc>
          <w:tcPr>
            <w:tcW w:w="3420" w:type="dxa"/>
          </w:tcPr>
          <w:p w14:paraId="074DBC6D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C42603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2EF4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531DC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A866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3FEB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7F29F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78C14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B28D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79AEF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7A3DB8BD" w14:textId="77777777" w:rsidTr="001316CD">
        <w:trPr>
          <w:trHeight w:val="20"/>
        </w:trPr>
        <w:tc>
          <w:tcPr>
            <w:tcW w:w="3420" w:type="dxa"/>
          </w:tcPr>
          <w:p w14:paraId="1276D174" w14:textId="484EA714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5B29773" w14:textId="08774B3B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299</w:t>
            </w:r>
          </w:p>
        </w:tc>
        <w:tc>
          <w:tcPr>
            <w:tcW w:w="270" w:type="dxa"/>
          </w:tcPr>
          <w:p w14:paraId="7F68CCA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99390" w14:textId="2E6601A8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A5EBD2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BC567C" w14:textId="21708E90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E9C8E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4B5F0" w14:textId="0701EC1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06E4A7D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DBD8D" w14:textId="3896247B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</w:tr>
    </w:tbl>
    <w:p w14:paraId="63A2C07A" w14:textId="688A59A8" w:rsidR="00F12F1D" w:rsidRPr="00830CAE" w:rsidRDefault="00F12F1D" w:rsidP="00EF0DA5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50"/>
        <w:gridCol w:w="236"/>
        <w:gridCol w:w="1098"/>
        <w:gridCol w:w="270"/>
        <w:gridCol w:w="990"/>
        <w:gridCol w:w="270"/>
        <w:gridCol w:w="1080"/>
      </w:tblGrid>
      <w:tr w:rsidR="008340BF" w:rsidRPr="00830CAE" w14:paraId="7BFA29F2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DF2E8D" w14:textId="52A659A5" w:rsidR="008340BF" w:rsidRPr="00830CAE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F6B21BC" w14:textId="5F882831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0BF" w:rsidRPr="00830CAE" w14:paraId="532A650D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5662DC" w14:textId="77777777" w:rsidR="008340BF" w:rsidRPr="00830CAE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01B55F5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43BD6F25" w14:textId="184338DC" w:rsidR="008340BF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1</w:t>
            </w:r>
            <w:r w:rsidR="008340BF"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340BF" w:rsidRPr="00830CAE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5DC1CC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08E08368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281DED85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F2DDEC3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C79158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FA0C8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467DAE4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6E8035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830CA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B396026" w14:textId="4E2B8883" w:rsidR="008340BF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/>
                <w:sz w:val="26"/>
                <w:szCs w:val="26"/>
              </w:rPr>
              <w:t>30</w:t>
            </w:r>
            <w:r w:rsidR="008E7EE3" w:rsidRPr="00830CA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3B26AE" w:rsidRPr="00830CAE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="008E7EE3" w:rsidRPr="00830CAE">
              <w:rPr>
                <w:rFonts w:asciiTheme="majorBidi" w:hAnsiTheme="majorBidi" w:hint="cs"/>
                <w:sz w:val="26"/>
                <w:szCs w:val="26"/>
                <w:cs/>
              </w:rPr>
              <w:t>ยน</w:t>
            </w:r>
          </w:p>
        </w:tc>
      </w:tr>
      <w:tr w:rsidR="008340BF" w:rsidRPr="00830CAE" w14:paraId="4780BCA6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23EB4E" w14:textId="77777777" w:rsidR="008340BF" w:rsidRPr="00830CAE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3A5E1CB9" w14:textId="0DF1D7AC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340BF" w:rsidRPr="00830CAE" w14:paraId="68A826B1" w14:textId="77777777" w:rsidTr="001316CD">
        <w:trPr>
          <w:trHeight w:val="20"/>
        </w:trPr>
        <w:tc>
          <w:tcPr>
            <w:tcW w:w="3420" w:type="dxa"/>
          </w:tcPr>
          <w:p w14:paraId="0F1B8AF0" w14:textId="5571FDDA" w:rsidR="008340BF" w:rsidRPr="00830CA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2EADC911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076DA3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405E59A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460131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A869C6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EBAE0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41D6F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A010B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0EA45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830CAE" w14:paraId="7B5DFF8D" w14:textId="77777777" w:rsidTr="001316CD">
        <w:trPr>
          <w:trHeight w:val="20"/>
        </w:trPr>
        <w:tc>
          <w:tcPr>
            <w:tcW w:w="3420" w:type="dxa"/>
          </w:tcPr>
          <w:p w14:paraId="15E13509" w14:textId="685310BA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BBC60D9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C6916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6B81509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0BBBE8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34919D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3282D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E90ECD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9C11E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648C10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830CAE" w14:paraId="7B30DE4D" w14:textId="77777777" w:rsidTr="001316CD">
        <w:trPr>
          <w:trHeight w:val="20"/>
        </w:trPr>
        <w:tc>
          <w:tcPr>
            <w:tcW w:w="3420" w:type="dxa"/>
          </w:tcPr>
          <w:p w14:paraId="6021B7D6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8967113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CA1B3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5E54018E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CC80E5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9C900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0EFD8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9E326C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123DD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3F79D0" w14:textId="77777777" w:rsidR="008340BF" w:rsidRPr="00830CAE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7E86E48F" w14:textId="77777777" w:rsidTr="001316CD">
        <w:trPr>
          <w:trHeight w:val="20"/>
        </w:trPr>
        <w:tc>
          <w:tcPr>
            <w:tcW w:w="3420" w:type="dxa"/>
          </w:tcPr>
          <w:p w14:paraId="04DB215D" w14:textId="6DB57723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F76CF78" w14:textId="3D7302E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36" w:type="dxa"/>
          </w:tcPr>
          <w:p w14:paraId="2C01F7E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6AEB531" w14:textId="2DE64682" w:rsidR="00E0524A" w:rsidRPr="00830CAE" w:rsidRDefault="00E0524A" w:rsidP="00E0524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268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769E0F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3998572" w14:textId="50883EE4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3A128F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D458EA" w14:textId="15E180DB" w:rsidR="00E0524A" w:rsidRPr="00830CAE" w:rsidRDefault="00E0524A" w:rsidP="00E0524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263D5C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8DA2F" w14:textId="0DCCB6BD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E0524A" w:rsidRPr="00830CAE" w14:paraId="701C402E" w14:textId="77777777" w:rsidTr="001316CD">
        <w:trPr>
          <w:trHeight w:val="20"/>
        </w:trPr>
        <w:tc>
          <w:tcPr>
            <w:tcW w:w="3420" w:type="dxa"/>
          </w:tcPr>
          <w:p w14:paraId="7B208722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ED0FD9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85D24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0" w:type="dxa"/>
          </w:tcPr>
          <w:p w14:paraId="56E0841F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39780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8" w:type="dxa"/>
          </w:tcPr>
          <w:p w14:paraId="7DBF359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B776B1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F53789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045232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76245C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0524A" w:rsidRPr="00830CAE" w14:paraId="497AB0CB" w14:textId="77777777" w:rsidTr="001316CD">
        <w:trPr>
          <w:trHeight w:val="20"/>
        </w:trPr>
        <w:tc>
          <w:tcPr>
            <w:tcW w:w="3420" w:type="dxa"/>
          </w:tcPr>
          <w:p w14:paraId="1DDB5F4D" w14:textId="5204921B" w:rsidR="00E0524A" w:rsidRPr="00830CAE" w:rsidRDefault="005C0C03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03E3DA2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4C11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DE06EA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024B6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13412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B7386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FAB87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78BE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CEA41D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1DEB24FB" w14:textId="77777777" w:rsidTr="001316CD">
        <w:trPr>
          <w:trHeight w:val="20"/>
        </w:trPr>
        <w:tc>
          <w:tcPr>
            <w:tcW w:w="3420" w:type="dxa"/>
          </w:tcPr>
          <w:p w14:paraId="02DD47CC" w14:textId="6EE3CEE0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E180DBC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3E114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0A6EAFE2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E2F1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40815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E71C5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4F6EE0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9F07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B2A8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34410EBC" w14:textId="77777777" w:rsidTr="001316CD">
        <w:trPr>
          <w:trHeight w:val="20"/>
        </w:trPr>
        <w:tc>
          <w:tcPr>
            <w:tcW w:w="3420" w:type="dxa"/>
          </w:tcPr>
          <w:p w14:paraId="60F683E7" w14:textId="77777777" w:rsidR="00E0524A" w:rsidRPr="00830CAE" w:rsidRDefault="00E0524A" w:rsidP="00E0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830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C2F232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63D6F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C3ADF9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A10C48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61116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48D6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10A597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A91B1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43E8A6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24A" w:rsidRPr="00830CAE" w14:paraId="5A29CB0B" w14:textId="77777777" w:rsidTr="001316CD">
        <w:trPr>
          <w:trHeight w:val="20"/>
        </w:trPr>
        <w:tc>
          <w:tcPr>
            <w:tcW w:w="3420" w:type="dxa"/>
          </w:tcPr>
          <w:p w14:paraId="0C450A8F" w14:textId="35C39947" w:rsidR="00E0524A" w:rsidRPr="00830CAE" w:rsidRDefault="00E0524A" w:rsidP="00E05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830CAE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9F147E6" w14:textId="28B4B551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36" w:type="dxa"/>
          </w:tcPr>
          <w:p w14:paraId="5860058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4B84085" w14:textId="54F9BA32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B9023BA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30393E9" w14:textId="30E9AEE2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E58E3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4C6EC" w14:textId="14746CD6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3B5BFF3B" w14:textId="77777777" w:rsidR="00E0524A" w:rsidRPr="00830CAE" w:rsidRDefault="00E0524A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0D23F8" w14:textId="0B1A72F9" w:rsidR="00E0524A" w:rsidRPr="00830CAE" w:rsidRDefault="005C0C03" w:rsidP="00E0524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CA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</w:tr>
      <w:bookmarkEnd w:id="7"/>
    </w:tbl>
    <w:p w14:paraId="3D8B64A1" w14:textId="6A79420A" w:rsidR="008340BF" w:rsidRPr="00830CAE" w:rsidRDefault="008340B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48E76801" w14:textId="77777777" w:rsidR="00F93870" w:rsidRPr="00830CAE" w:rsidRDefault="00F9387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</w:p>
    <w:p w14:paraId="1D335910" w14:textId="16D61DB6" w:rsidR="00405864" w:rsidRPr="00830CAE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2F3E9973" w14:textId="77777777" w:rsidR="00405864" w:rsidRPr="00830CAE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0907D318" w14:textId="3E6B1DBD" w:rsidR="00D84F6E" w:rsidRPr="00830CAE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830CAE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เงินให้กู้ยืมแก่บุคคลหรือกิจการที่เกี่ยวข้องกัน</w:t>
      </w:r>
      <w:r w:rsidR="00732343" w:rsidRPr="00830CAE">
        <w:t xml:space="preserve"> </w:t>
      </w:r>
      <w:r w:rsidR="00732343" w:rsidRPr="00830CAE">
        <w:rPr>
          <w:rFonts w:asciiTheme="majorBidi" w:hAnsiTheme="majorBidi" w:hint="cs"/>
          <w:b/>
          <w:bCs/>
          <w:spacing w:val="-8"/>
          <w:sz w:val="30"/>
          <w:szCs w:val="30"/>
          <w:cs/>
        </w:rPr>
        <w:t>ลูกหนี้การค้าและอื่นๆ</w:t>
      </w:r>
      <w:r w:rsidR="00732343" w:rsidRPr="00830CAE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 xml:space="preserve"> </w:t>
      </w:r>
      <w:r w:rsidRPr="00830CAE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และ</w:t>
      </w:r>
      <w:r w:rsidRPr="00830CAE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ลูกหนี้ตามสัญญาปรับโครงสร้างหนี้</w:t>
      </w:r>
    </w:p>
    <w:p w14:paraId="0C39EE8D" w14:textId="77777777" w:rsidR="00D84F6E" w:rsidRPr="00830CAE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15EDB" w14:textId="5CE9F552" w:rsidR="00D84F6E" w:rsidRPr="00830CAE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830CAE">
        <w:rPr>
          <w:rFonts w:asciiTheme="majorBidi" w:hAnsiTheme="majorBidi" w:hint="cs"/>
          <w:sz w:val="30"/>
          <w:szCs w:val="30"/>
          <w:cs/>
        </w:rPr>
        <w:t>ของเงินให้กู้ยืมแก่บุคคลหรือกิจการที่เกี่ยวข้องกัน</w:t>
      </w:r>
      <w:r w:rsidR="00732343" w:rsidRPr="00830CAE">
        <w:rPr>
          <w:rFonts w:asciiTheme="majorBidi" w:hAnsiTheme="majorBidi" w:hint="cs"/>
          <w:sz w:val="30"/>
          <w:szCs w:val="30"/>
          <w:cs/>
        </w:rPr>
        <w:t xml:space="preserve"> ลูกหนี้การค้าและอื่นๆ </w:t>
      </w:r>
      <w:r w:rsidRPr="00830CAE">
        <w:rPr>
          <w:rFonts w:asciiTheme="majorBidi" w:hAnsiTheme="majorBidi" w:hint="cs"/>
          <w:sz w:val="30"/>
          <w:szCs w:val="30"/>
          <w:cs/>
        </w:rPr>
        <w:t>และลูกหนี้ตามสัญญาปรับโครงสร้างหนี้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5C0C03" w:rsidRPr="00830CAE">
        <w:rPr>
          <w:rFonts w:asciiTheme="majorBidi" w:hAnsiTheme="majorBidi" w:cstheme="majorBidi"/>
          <w:sz w:val="30"/>
          <w:szCs w:val="30"/>
        </w:rPr>
        <w:t>3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830CAE">
        <w:rPr>
          <w:rFonts w:asciiTheme="majorBidi" w:hAnsiTheme="majorBidi" w:cstheme="majorBidi"/>
          <w:sz w:val="30"/>
          <w:szCs w:val="30"/>
        </w:rPr>
        <w:t>4</w:t>
      </w:r>
      <w:r w:rsidR="00732343"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C0C03" w:rsidRPr="00830CAE">
        <w:rPr>
          <w:rFonts w:asciiTheme="majorBidi" w:hAnsiTheme="majorBidi" w:cstheme="majorBidi"/>
          <w:sz w:val="30"/>
          <w:szCs w:val="30"/>
        </w:rPr>
        <w:t>5</w:t>
      </w:r>
    </w:p>
    <w:p w14:paraId="30500620" w14:textId="77777777" w:rsidR="00D84F6E" w:rsidRPr="00830CAE" w:rsidRDefault="00D84F6E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A85297" w14:textId="36B747F3" w:rsidR="00405864" w:rsidRPr="00830CAE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30CAE">
        <w:rPr>
          <w:rFonts w:asciiTheme="majorBidi" w:hAnsiTheme="majorBidi" w:cstheme="majorBidi"/>
          <w:b/>
          <w:bCs/>
          <w:sz w:val="30"/>
          <w:szCs w:val="30"/>
          <w:cs/>
        </w:rPr>
        <w:t>เงิน</w:t>
      </w:r>
      <w:r w:rsidRPr="00830CAE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ลงทุน</w:t>
      </w:r>
      <w:r w:rsidRPr="00830CAE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1064DDA" w14:textId="77777777" w:rsidR="00405864" w:rsidRPr="00830CAE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61B069" w14:textId="77777777" w:rsidR="00405864" w:rsidRPr="00830CAE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30CAE">
        <w:rPr>
          <w:rFonts w:asciiTheme="majorBidi" w:hAnsiTheme="majorBidi" w:cstheme="majorBidi"/>
          <w:sz w:val="30"/>
          <w:szCs w:val="30"/>
        </w:rPr>
        <w:t>/</w:t>
      </w:r>
      <w:r w:rsidRPr="00830CAE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830CAE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830CAE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830CAE">
        <w:rPr>
          <w:rFonts w:asciiTheme="majorBidi" w:hAnsiTheme="majorBidi" w:cstheme="majorBidi"/>
          <w:sz w:val="30"/>
          <w:szCs w:val="30"/>
        </w:rPr>
        <w:t>/</w:t>
      </w:r>
      <w:r w:rsidRPr="00830CAE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69BA6547" w14:textId="77777777" w:rsidR="00405864" w:rsidRPr="00830CAE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13350403" w14:textId="2CD78179" w:rsidR="007F4DEB" w:rsidRPr="00830CAE" w:rsidRDefault="00913400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830CAE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830CAE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830CAE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830CAE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830CA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830CA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830CA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830CAE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38D006D2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4530871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366DF6EE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243BD609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2676876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50CDDE7F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830C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830CAE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28DF5B67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2D67711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0798C67C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AEAEA23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3B41F412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8198405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015C1797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B26AE" w:rsidRPr="00830CAE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830CAE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830CAE" w14:paraId="37717423" w14:textId="77777777" w:rsidTr="003F5C8E">
        <w:tc>
          <w:tcPr>
            <w:tcW w:w="2385" w:type="pct"/>
            <w:gridSpan w:val="2"/>
          </w:tcPr>
          <w:p w14:paraId="6905AF34" w14:textId="57EE0366" w:rsidR="003B26AE" w:rsidRPr="00830CAE" w:rsidRDefault="003B26AE" w:rsidP="003B26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C0C03"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00823CB1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6879BB91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412F3992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99B5800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227381E1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26AE" w:rsidRPr="00830CAE" w14:paraId="534B84A0" w14:textId="77777777" w:rsidTr="003F5C8E">
        <w:tc>
          <w:tcPr>
            <w:tcW w:w="2385" w:type="pct"/>
            <w:gridSpan w:val="2"/>
          </w:tcPr>
          <w:p w14:paraId="16812481" w14:textId="09F9AF31" w:rsidR="003B26AE" w:rsidRPr="00830CAE" w:rsidRDefault="005C0C03" w:rsidP="003B26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1845282E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30C779F4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4EAF6B3C" w:rsidR="003B26AE" w:rsidRPr="00830CAE" w:rsidRDefault="007F686C" w:rsidP="007F6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526DB6E1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26AE" w:rsidRPr="00830CAE" w14:paraId="0CEA2518" w14:textId="77777777" w:rsidTr="003F5C8E">
        <w:tc>
          <w:tcPr>
            <w:tcW w:w="2385" w:type="pct"/>
            <w:gridSpan w:val="2"/>
          </w:tcPr>
          <w:p w14:paraId="132BD18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58F386D7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1BCC50B3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297426D9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F48330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0E494DB3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830CAE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6AE" w:rsidRPr="00830CAE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830CAE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6AE" w:rsidRPr="00830CAE" w14:paraId="252710CA" w14:textId="77777777" w:rsidTr="003F5C8E">
        <w:tc>
          <w:tcPr>
            <w:tcW w:w="2385" w:type="pct"/>
            <w:gridSpan w:val="2"/>
          </w:tcPr>
          <w:p w14:paraId="4FD38031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69E7419F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3" w:type="pct"/>
          </w:tcPr>
          <w:p w14:paraId="44A3E2FD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344939DC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07DECBBC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10D23CAC" w:rsidR="003B26AE" w:rsidRPr="00830CAE" w:rsidRDefault="003E1490" w:rsidP="007F6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C4B0C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341BE4DE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26AE" w:rsidRPr="00830CAE" w14:paraId="50A199ED" w14:textId="77777777" w:rsidTr="003F5C8E">
        <w:tc>
          <w:tcPr>
            <w:tcW w:w="2385" w:type="pct"/>
            <w:gridSpan w:val="2"/>
          </w:tcPr>
          <w:p w14:paraId="66BBC8B5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6FED7E52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1490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3" w:type="pct"/>
          </w:tcPr>
          <w:p w14:paraId="6E26D9D3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6DBC14C2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8" w:type="pct"/>
          </w:tcPr>
          <w:p w14:paraId="29B21FB9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4521A521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5" w:type="pct"/>
          </w:tcPr>
          <w:p w14:paraId="580BB934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35206354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3B26AE" w:rsidRPr="00830CAE" w14:paraId="476D860D" w14:textId="77777777" w:rsidTr="003F5C8E">
        <w:tc>
          <w:tcPr>
            <w:tcW w:w="2385" w:type="pct"/>
            <w:gridSpan w:val="2"/>
          </w:tcPr>
          <w:p w14:paraId="629AF4F5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6AE" w:rsidRPr="00830CAE" w14:paraId="1B72E3AF" w14:textId="77777777" w:rsidTr="00905DB8">
        <w:tc>
          <w:tcPr>
            <w:tcW w:w="2385" w:type="pct"/>
            <w:gridSpan w:val="2"/>
          </w:tcPr>
          <w:p w14:paraId="33F82732" w14:textId="37402FD2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30C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5059A7A8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490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3" w:type="pct"/>
          </w:tcPr>
          <w:p w14:paraId="0DE6DFCB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D2434E0" w14:textId="20B8CB43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3C4A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48" w:type="pct"/>
            <w:shd w:val="clear" w:color="auto" w:fill="auto"/>
          </w:tcPr>
          <w:p w14:paraId="210D762E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C7B7F7B" w14:textId="185BE845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1490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45" w:type="pct"/>
            <w:shd w:val="clear" w:color="auto" w:fill="auto"/>
          </w:tcPr>
          <w:p w14:paraId="48D65113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0F11300" w14:textId="36BAF136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30C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830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3B26AE" w:rsidRPr="00830CAE" w14:paraId="6BC7D1A0" w14:textId="77777777" w:rsidTr="00905DB8">
        <w:tc>
          <w:tcPr>
            <w:tcW w:w="2385" w:type="pct"/>
            <w:gridSpan w:val="2"/>
          </w:tcPr>
          <w:p w14:paraId="21956DA5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66E62A6C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E1490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143" w:type="pct"/>
          </w:tcPr>
          <w:p w14:paraId="08E5A617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171E1" w14:textId="7FA8061E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F3C4A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8" w:type="pct"/>
            <w:shd w:val="clear" w:color="auto" w:fill="auto"/>
          </w:tcPr>
          <w:p w14:paraId="371AC76A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0FEF5" w14:textId="094814B7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1490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5" w:type="pct"/>
            <w:shd w:val="clear" w:color="auto" w:fill="auto"/>
          </w:tcPr>
          <w:p w14:paraId="3921C17D" w14:textId="77777777" w:rsidR="003B26AE" w:rsidRPr="00830CA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8B2FF" w14:textId="50B3F603" w:rsidR="003B26AE" w:rsidRPr="00830CA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B26AE"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</w:tr>
    </w:tbl>
    <w:p w14:paraId="2EB9B3A0" w14:textId="3A3C1393" w:rsidR="00CF6FD5" w:rsidRPr="00830CAE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 w:rsidRPr="00830C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830CAE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4D1ABA" w14:textId="77777777" w:rsidR="00FE3F8B" w:rsidRPr="00830CAE" w:rsidRDefault="00FE3F8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0CAE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หน่วยงานราชการแห่งหนึ่งสัญญาดังกล่าวมีอายุ </w:t>
      </w:r>
      <w:r w:rsidRPr="00830CAE">
        <w:rPr>
          <w:rFonts w:asciiTheme="majorBidi" w:hAnsiTheme="majorBidi" w:cstheme="majorBidi"/>
          <w:sz w:val="30"/>
          <w:szCs w:val="30"/>
        </w:rPr>
        <w:t xml:space="preserve">12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Pr="00830CAE">
        <w:rPr>
          <w:rFonts w:asciiTheme="majorBidi" w:hAnsiTheme="majorBidi" w:cstheme="majorBidi"/>
          <w:sz w:val="30"/>
          <w:szCs w:val="30"/>
        </w:rPr>
        <w:t>2557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Pr="00830CAE">
        <w:rPr>
          <w:rFonts w:asciiTheme="majorBidi" w:hAnsiTheme="majorBidi" w:cstheme="majorBidi"/>
          <w:sz w:val="30"/>
          <w:szCs w:val="30"/>
        </w:rPr>
        <w:t xml:space="preserve"> </w:t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Pr="00830CAE">
        <w:rPr>
          <w:rFonts w:asciiTheme="majorBidi" w:hAnsiTheme="majorBidi" w:cstheme="majorBidi"/>
          <w:sz w:val="30"/>
          <w:szCs w:val="30"/>
        </w:rPr>
        <w:br/>
      </w:r>
      <w:r w:rsidRPr="00830C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0CAE">
        <w:rPr>
          <w:rFonts w:asciiTheme="majorBidi" w:hAnsiTheme="majorBidi" w:cstheme="majorBidi"/>
          <w:sz w:val="30"/>
          <w:szCs w:val="30"/>
        </w:rPr>
        <w:t xml:space="preserve">30 </w:t>
      </w:r>
      <w:r w:rsidRPr="00830CA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30CAE">
        <w:rPr>
          <w:rFonts w:asciiTheme="majorBidi" w:hAnsiTheme="majorBidi" w:cstheme="majorBidi"/>
          <w:sz w:val="30"/>
          <w:szCs w:val="30"/>
        </w:rPr>
        <w:t xml:space="preserve">2566 </w:t>
      </w:r>
      <w:r w:rsidRPr="00830CAE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และอยู่ระหว่างการเจรจาสรุปค่าใช้จ่ายและค่าเสียหายต่างๆ และยกเลิกสัญญา</w:t>
      </w:r>
    </w:p>
    <w:p w14:paraId="583CE894" w14:textId="77777777" w:rsidR="00D561A2" w:rsidRPr="00830CAE" w:rsidRDefault="00D561A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8D896D" w14:textId="1BF60B52" w:rsidR="00B21460" w:rsidRPr="00830CAE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8" w:name="_Hlk23297510"/>
      <w:r w:rsidRPr="00830CA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830CAE" w:rsidRDefault="002D52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88F5384" w14:textId="77777777" w:rsidR="00A71B35" w:rsidRPr="00830CAE" w:rsidRDefault="00A71B35" w:rsidP="00A71B35">
      <w:pPr>
        <w:pStyle w:val="NormalWeb"/>
        <w:numPr>
          <w:ilvl w:val="1"/>
          <w:numId w:val="17"/>
        </w:numPr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89 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>ล้านบาท บริษัทย่อยส่งมอบสินค้าบางส่วนล่าช้า ส่งผลให้ในเดือนกันยายน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 2562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830CAE">
        <w:rPr>
          <w:rFonts w:asciiTheme="majorBidi" w:eastAsia="SimSun" w:hAnsiTheme="majorBidi" w:cstheme="majorBidi"/>
          <w:sz w:val="30"/>
          <w:szCs w:val="30"/>
        </w:rPr>
        <w:t>41.7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Pr="00830CAE">
        <w:rPr>
          <w:rFonts w:asciiTheme="majorBidi" w:eastAsia="SimSun" w:hAnsiTheme="majorBidi" w:cstheme="majorBidi"/>
          <w:sz w:val="30"/>
          <w:szCs w:val="30"/>
        </w:rPr>
        <w:t>2562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830CAE">
        <w:rPr>
          <w:rFonts w:asciiTheme="majorBidi" w:eastAsia="SimSun" w:hAnsiTheme="majorBidi" w:cstheme="majorBidi"/>
          <w:sz w:val="30"/>
          <w:szCs w:val="30"/>
        </w:rPr>
        <w:t>2560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830CAE">
        <w:rPr>
          <w:rFonts w:asciiTheme="majorBidi" w:eastAsia="SimSun" w:hAnsiTheme="majorBidi" w:cstheme="majorBidi"/>
          <w:sz w:val="30"/>
          <w:szCs w:val="30"/>
        </w:rPr>
        <w:t>9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7D83B010" w14:textId="77777777" w:rsidR="00A71B35" w:rsidRPr="00830CAE" w:rsidRDefault="00A71B35" w:rsidP="00A71B35">
      <w:pPr>
        <w:pStyle w:val="Style1"/>
        <w:numPr>
          <w:ilvl w:val="0"/>
          <w:numId w:val="0"/>
        </w:numPr>
        <w:ind w:left="518" w:hanging="518"/>
        <w:rPr>
          <w:sz w:val="20"/>
          <w:szCs w:val="20"/>
          <w:lang w:val="en-US"/>
        </w:rPr>
      </w:pPr>
    </w:p>
    <w:p w14:paraId="40065019" w14:textId="141D1E3C" w:rsidR="00A71B35" w:rsidRPr="00830CAE" w:rsidRDefault="00A71B35" w:rsidP="00A71B3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30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2565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41.7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3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1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>2561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  <w:r w:rsidRPr="00830CA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3C1DA37D" w14:textId="77777777" w:rsidR="00A71B35" w:rsidRPr="00830CAE" w:rsidRDefault="00A71B35" w:rsidP="00A71B3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7A4146B8" w14:textId="68C456DA" w:rsidR="00A71B35" w:rsidRPr="00830CAE" w:rsidRDefault="00A71B35" w:rsidP="00EF0DA5">
      <w:pPr>
        <w:pStyle w:val="NormalWeb"/>
        <w:numPr>
          <w:ilvl w:val="1"/>
          <w:numId w:val="17"/>
        </w:numPr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ในปี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2564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และ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2565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บริษัทย่อยได้ถูกพนักงานกลุ่มหนึ่งที่โอนย้ายไปบริษัท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รักษาความปลอดภัย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ท่าอากาศยานไทย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จำกัด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ยื่นคำร้องต่อศาลแรงงานภาค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1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และภาค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8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เรียกร้องค่าชดเชยและค่าจ้างแทนการบอกล่วงหน้า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โดยศาลแรงงาน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1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และภาค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8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พิพากษายกฟ้องโจทก์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ต่อมาโจทก์ได้ยื่นอุทธรณ์คัดค้านคำพิพากษาและบริษัทย่อยได้ทำยื่นคำแก้อุทธรณ์ต่อศาลอุทธรณ์คดีชำนัญพิเศษ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โดยศาลอุทธรณ์คดีชำนัญพิเศษพิพากษายืนตามศาลแรงงานชั้นต้น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ณ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วันที่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30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กันยายน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2566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บริษัทย่อยได้รับหนังสือรับรองจากศาลแรงงานภาค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1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และภาค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theme="majorBidi"/>
          <w:sz w:val="30"/>
          <w:szCs w:val="30"/>
        </w:rPr>
        <w:t xml:space="preserve">8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แจ้งคดีถึงที่สุดแล้ว</w:t>
      </w:r>
      <w:r w:rsidRPr="00830CAE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โดยบริษัท</w:t>
      </w:r>
      <w:r w:rsidR="00814CFB" w:rsidRPr="00830CAE">
        <w:rPr>
          <w:rFonts w:asciiTheme="majorBidi" w:eastAsia="SimSun" w:hAnsiTheme="majorBidi" w:cs="Angsana New" w:hint="cs"/>
          <w:sz w:val="30"/>
          <w:szCs w:val="30"/>
          <w:cs/>
        </w:rPr>
        <w:t>ย่อย</w:t>
      </w:r>
      <w:r w:rsidRPr="00830CAE">
        <w:rPr>
          <w:rFonts w:asciiTheme="majorBidi" w:eastAsia="SimSun" w:hAnsiTheme="majorBidi" w:cs="Angsana New" w:hint="cs"/>
          <w:sz w:val="30"/>
          <w:szCs w:val="30"/>
          <w:cs/>
        </w:rPr>
        <w:t>ไม่มีภาระที่จะต้องจ่ายค่าเสียหายจากการฟ้องร้องดังกล่าว</w:t>
      </w:r>
    </w:p>
    <w:bookmarkEnd w:id="8"/>
    <w:p w14:paraId="31266959" w14:textId="77777777" w:rsidR="00BB1377" w:rsidRPr="00BB1377" w:rsidRDefault="00BB1377" w:rsidP="0089070A">
      <w:pPr>
        <w:pStyle w:val="NormalWeb"/>
        <w:spacing w:before="0" w:beforeAutospacing="0" w:after="0" w:afterAutospacing="0"/>
        <w:jc w:val="thaiDistribute"/>
        <w:rPr>
          <w:rFonts w:asciiTheme="majorBidi" w:eastAsia="SimSun" w:hAnsiTheme="majorBidi" w:cstheme="majorBidi"/>
          <w:sz w:val="30"/>
          <w:szCs w:val="30"/>
          <w:cs/>
        </w:rPr>
      </w:pPr>
    </w:p>
    <w:sectPr w:rsidR="00BB1377" w:rsidRPr="00BB1377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050D0" w14:textId="77777777" w:rsidR="00BD674D" w:rsidRDefault="00BD674D" w:rsidP="00900EE2">
      <w:r>
        <w:separator/>
      </w:r>
    </w:p>
  </w:endnote>
  <w:endnote w:type="continuationSeparator" w:id="0">
    <w:p w14:paraId="2292C2FF" w14:textId="77777777" w:rsidR="00BD674D" w:rsidRDefault="00BD674D" w:rsidP="00900EE2">
      <w:r>
        <w:continuationSeparator/>
      </w:r>
    </w:p>
  </w:endnote>
  <w:endnote w:type="continuationNotice" w:id="1">
    <w:p w14:paraId="4C01ED31" w14:textId="77777777" w:rsidR="00BD674D" w:rsidRDefault="00BD67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4BC6A13E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6807B2F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15EBBCD9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3AF9" w14:textId="77777777" w:rsidR="00BD674D" w:rsidRDefault="00BD674D" w:rsidP="00900EE2">
      <w:r>
        <w:separator/>
      </w:r>
    </w:p>
  </w:footnote>
  <w:footnote w:type="continuationSeparator" w:id="0">
    <w:p w14:paraId="7374D9E8" w14:textId="77777777" w:rsidR="00BD674D" w:rsidRDefault="00BD674D" w:rsidP="00900EE2">
      <w:r>
        <w:continuationSeparator/>
      </w:r>
    </w:p>
  </w:footnote>
  <w:footnote w:type="continuationNotice" w:id="1">
    <w:p w14:paraId="63BEA4CA" w14:textId="77777777" w:rsidR="00BD674D" w:rsidRDefault="00BD67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74FD68DA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งวดสามเดือนและ</w:t>
    </w:r>
    <w:r w:rsidR="00690CE1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5C0C03" w:rsidRPr="005C0C03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FB12A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5D62A1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342B75C6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5C0C03" w:rsidRPr="005C0C03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5C0C03" w:rsidRPr="005C0C03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5D2B9A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7A297F4E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5C0C03" w:rsidRPr="005C0C03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5C0C03" w:rsidRPr="005C0C03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62F76" w14:textId="77777777" w:rsidR="00A12BFD" w:rsidRPr="005A1AF1" w:rsidRDefault="00A12BFD" w:rsidP="00A12BF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497958F" w14:textId="77777777" w:rsidR="00A12BFD" w:rsidRDefault="00A12BFD" w:rsidP="00A12BFD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518B07" w14:textId="701C0896" w:rsidR="00A12BFD" w:rsidRDefault="00A12BFD" w:rsidP="00A12BF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5C0C03" w:rsidRPr="005C0C03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5C0C03" w:rsidRPr="005C0C03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2F61809" w14:textId="77777777" w:rsidR="0065597F" w:rsidRPr="00A12BFD" w:rsidRDefault="0065597F" w:rsidP="00217F1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0"/>
  </w:num>
  <w:num w:numId="12" w16cid:durableId="250546240">
    <w:abstractNumId w:val="16"/>
  </w:num>
  <w:num w:numId="13" w16cid:durableId="1326126282">
    <w:abstractNumId w:val="26"/>
  </w:num>
  <w:num w:numId="14" w16cid:durableId="407730129">
    <w:abstractNumId w:val="19"/>
  </w:num>
  <w:num w:numId="15" w16cid:durableId="1943684433">
    <w:abstractNumId w:val="21"/>
  </w:num>
  <w:num w:numId="16" w16cid:durableId="757362919">
    <w:abstractNumId w:val="28"/>
  </w:num>
  <w:num w:numId="17" w16cid:durableId="340082730">
    <w:abstractNumId w:val="13"/>
  </w:num>
  <w:num w:numId="18" w16cid:durableId="1371149262">
    <w:abstractNumId w:val="29"/>
  </w:num>
  <w:num w:numId="19" w16cid:durableId="1906798914">
    <w:abstractNumId w:val="18"/>
  </w:num>
  <w:num w:numId="20" w16cid:durableId="613483605">
    <w:abstractNumId w:val="23"/>
  </w:num>
  <w:num w:numId="21" w16cid:durableId="387729672">
    <w:abstractNumId w:val="30"/>
  </w:num>
  <w:num w:numId="22" w16cid:durableId="1674338495">
    <w:abstractNumId w:val="17"/>
  </w:num>
  <w:num w:numId="23" w16cid:durableId="1574849519">
    <w:abstractNumId w:val="15"/>
  </w:num>
  <w:num w:numId="24" w16cid:durableId="6715645">
    <w:abstractNumId w:val="22"/>
  </w:num>
  <w:num w:numId="25" w16cid:durableId="838275019">
    <w:abstractNumId w:val="27"/>
  </w:num>
  <w:num w:numId="26" w16cid:durableId="947154953">
    <w:abstractNumId w:val="25"/>
  </w:num>
  <w:num w:numId="27" w16cid:durableId="771121470">
    <w:abstractNumId w:val="14"/>
  </w:num>
  <w:num w:numId="28" w16cid:durableId="1002858706">
    <w:abstractNumId w:val="24"/>
  </w:num>
  <w:num w:numId="29" w16cid:durableId="288053618">
    <w:abstractNumId w:val="11"/>
  </w:num>
  <w:num w:numId="30" w16cid:durableId="444540339">
    <w:abstractNumId w:val="12"/>
  </w:num>
  <w:num w:numId="31" w16cid:durableId="751698919">
    <w:abstractNumId w:val="19"/>
  </w:num>
  <w:num w:numId="32" w16cid:durableId="545994084">
    <w:abstractNumId w:val="19"/>
  </w:num>
  <w:num w:numId="33" w16cid:durableId="2111781040">
    <w:abstractNumId w:val="19"/>
  </w:num>
  <w:num w:numId="34" w16cid:durableId="1828205013">
    <w:abstractNumId w:val="10"/>
  </w:num>
  <w:num w:numId="35" w16cid:durableId="186409778">
    <w:abstractNumId w:val="19"/>
  </w:num>
  <w:num w:numId="36" w16cid:durableId="472330603">
    <w:abstractNumId w:val="19"/>
  </w:num>
  <w:num w:numId="37" w16cid:durableId="1755277439">
    <w:abstractNumId w:val="13"/>
  </w:num>
  <w:num w:numId="38" w16cid:durableId="1082725364">
    <w:abstractNumId w:val="19"/>
  </w:num>
  <w:num w:numId="39" w16cid:durableId="1579368688">
    <w:abstractNumId w:val="19"/>
  </w:num>
  <w:num w:numId="40" w16cid:durableId="155327011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5C1F"/>
    <w:rsid w:val="00036023"/>
    <w:rsid w:val="00036399"/>
    <w:rsid w:val="00036AD0"/>
    <w:rsid w:val="00036C09"/>
    <w:rsid w:val="00036CBF"/>
    <w:rsid w:val="00036F9B"/>
    <w:rsid w:val="000370DF"/>
    <w:rsid w:val="00037115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5FF2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6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0CA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B86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F4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00D"/>
    <w:rsid w:val="001A3496"/>
    <w:rsid w:val="001A3909"/>
    <w:rsid w:val="001A3BEE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75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D7"/>
    <w:rsid w:val="001F0BEF"/>
    <w:rsid w:val="001F0EB6"/>
    <w:rsid w:val="001F1472"/>
    <w:rsid w:val="001F193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57C"/>
    <w:rsid w:val="0021763D"/>
    <w:rsid w:val="00217A88"/>
    <w:rsid w:val="00217C08"/>
    <w:rsid w:val="00217F14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4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85C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568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46"/>
    <w:rsid w:val="002A5145"/>
    <w:rsid w:val="002A519E"/>
    <w:rsid w:val="002A5365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587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F3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0D"/>
    <w:rsid w:val="003804E8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6C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9BE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1BE"/>
    <w:rsid w:val="00405447"/>
    <w:rsid w:val="00405513"/>
    <w:rsid w:val="0040560F"/>
    <w:rsid w:val="00405864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3A0"/>
    <w:rsid w:val="0041102D"/>
    <w:rsid w:val="00411432"/>
    <w:rsid w:val="00411661"/>
    <w:rsid w:val="00411ABA"/>
    <w:rsid w:val="00411B1D"/>
    <w:rsid w:val="00411C41"/>
    <w:rsid w:val="00411ED5"/>
    <w:rsid w:val="00412274"/>
    <w:rsid w:val="00412289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1C8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67C"/>
    <w:rsid w:val="005269ED"/>
    <w:rsid w:val="00526AD8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8D7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446"/>
    <w:rsid w:val="00621AC3"/>
    <w:rsid w:val="00622061"/>
    <w:rsid w:val="00622225"/>
    <w:rsid w:val="006222A0"/>
    <w:rsid w:val="00622339"/>
    <w:rsid w:val="0062236F"/>
    <w:rsid w:val="0062239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83D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C28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C9C"/>
    <w:rsid w:val="00814CFB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CFD"/>
    <w:rsid w:val="00827E1B"/>
    <w:rsid w:val="0083012B"/>
    <w:rsid w:val="0083039F"/>
    <w:rsid w:val="008306FF"/>
    <w:rsid w:val="00830765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A99"/>
    <w:rsid w:val="008E6AAA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6E9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B35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1E6"/>
    <w:rsid w:val="00A935D9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16D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24B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3C5"/>
    <w:rsid w:val="00AF55E7"/>
    <w:rsid w:val="00AF56CC"/>
    <w:rsid w:val="00AF5769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A34"/>
    <w:rsid w:val="00B00DBD"/>
    <w:rsid w:val="00B00F22"/>
    <w:rsid w:val="00B00FAD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D04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70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5763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B87"/>
    <w:rsid w:val="00C30EFC"/>
    <w:rsid w:val="00C312A4"/>
    <w:rsid w:val="00C314CD"/>
    <w:rsid w:val="00C31EC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B9F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C01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24A"/>
    <w:rsid w:val="00E054E8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D60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79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2F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ED7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6FD"/>
    <w:rsid w:val="00FF377B"/>
    <w:rsid w:val="00FF3862"/>
    <w:rsid w:val="00FF39F1"/>
    <w:rsid w:val="00FF3CF4"/>
    <w:rsid w:val="00FF3FAB"/>
    <w:rsid w:val="00FF46BF"/>
    <w:rsid w:val="00FF487C"/>
    <w:rsid w:val="00FF48E1"/>
    <w:rsid w:val="00FF4A25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8B150-CBF5-45C4-B011-3BA61F918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5843</Words>
  <Characters>33311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2</cp:revision>
  <cp:lastPrinted>2023-11-03T09:36:00Z</cp:lastPrinted>
  <dcterms:created xsi:type="dcterms:W3CDTF">2023-11-09T09:37:00Z</dcterms:created>
  <dcterms:modified xsi:type="dcterms:W3CDTF">2023-11-09T09:37:00Z</dcterms:modified>
</cp:coreProperties>
</file>