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536DC1A2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สำหรับงวดสามเดือน</w:t>
      </w:r>
      <w:r w:rsidR="003C3824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และหกเดือนสิ้นสุดวันที่ </w:t>
      </w:r>
      <w:r w:rsidR="003C3824">
        <w:rPr>
          <w:rFonts w:ascii="Angsana New" w:eastAsia="Batang" w:hAnsi="Angsana New" w:hint="cs"/>
          <w:sz w:val="32"/>
          <w:szCs w:val="32"/>
          <w:lang w:val="en-US"/>
        </w:rPr>
        <w:t>30</w:t>
      </w:r>
      <w:r w:rsidR="003C3824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กันยายน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8A2DB2">
        <w:rPr>
          <w:rFonts w:ascii="Angsana New" w:eastAsia="Batang" w:hAnsi="Angsana New"/>
          <w:sz w:val="32"/>
          <w:szCs w:val="32"/>
          <w:lang w:val="en-US"/>
        </w:rPr>
        <w:t>6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5790047E" w:rsidR="008A2DB2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C3824">
        <w:rPr>
          <w:rFonts w:ascii="Angsana New" w:hAnsi="Angsana New" w:hint="cs"/>
          <w:sz w:val="30"/>
          <w:szCs w:val="30"/>
          <w:lang w:val="en-US"/>
        </w:rPr>
        <w:t>30</w:t>
      </w:r>
      <w:r w:rsidR="003C382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3C382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C3824">
        <w:rPr>
          <w:rFonts w:ascii="Angsana New" w:hAnsi="Angsana New" w:hint="cs"/>
          <w:sz w:val="30"/>
          <w:szCs w:val="30"/>
          <w:lang w:val="en-US"/>
        </w:rPr>
        <w:t>30</w:t>
      </w:r>
      <w:r w:rsidR="003C382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C3824">
        <w:rPr>
          <w:rFonts w:ascii="Angsana New" w:hAnsi="Angsana New" w:hint="cs"/>
          <w:sz w:val="30"/>
          <w:szCs w:val="30"/>
          <w:lang w:val="en-US"/>
        </w:rPr>
        <w:t>256</w:t>
      </w:r>
      <w:r w:rsidR="003C3824">
        <w:rPr>
          <w:rFonts w:ascii="Angsana New" w:hAnsi="Angsana New"/>
          <w:sz w:val="30"/>
          <w:szCs w:val="30"/>
          <w:lang w:val="en-US"/>
        </w:rPr>
        <w:t>6</w:t>
      </w:r>
      <w:r w:rsidR="003C3824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สำหรับงวด</w:t>
      </w:r>
      <w:r w:rsidR="003C3824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3C3824">
        <w:rPr>
          <w:rFonts w:ascii="Angsana New" w:hAnsi="Angsana New" w:hint="cs"/>
          <w:sz w:val="30"/>
          <w:szCs w:val="30"/>
          <w:lang w:val="en-US"/>
        </w:rPr>
        <w:t>30</w:t>
      </w:r>
      <w:r w:rsidR="003C382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8A2DB2">
          <w:headerReference w:type="default" r:id="rId17"/>
          <w:footerReference w:type="even" r:id="rId18"/>
          <w:footerReference w:type="default" r:id="rId19"/>
          <w:pgSz w:w="11909" w:h="16834" w:code="9"/>
          <w:pgMar w:top="691" w:right="1152" w:bottom="576" w:left="1152" w:header="720" w:footer="720" w:gutter="0"/>
          <w:pgNumType w:start="2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1DD0DBF0" w:rsidR="00D545D9" w:rsidRDefault="00F27A3B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3C382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C3824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985F8D">
        <w:rPr>
          <w:rFonts w:ascii="Angsana New" w:hAnsi="Angsana New"/>
          <w:sz w:val="30"/>
          <w:szCs w:val="30"/>
          <w:lang w:val="en-US"/>
        </w:rPr>
        <w:t>2566</w:t>
      </w: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C31481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F24F4" w14:textId="77777777" w:rsidR="00B90E91" w:rsidRDefault="00B90E91">
      <w:r>
        <w:separator/>
      </w:r>
    </w:p>
  </w:endnote>
  <w:endnote w:type="continuationSeparator" w:id="0">
    <w:p w14:paraId="230C592F" w14:textId="77777777" w:rsidR="00B90E91" w:rsidRDefault="00B9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9D6" w14:textId="77777777" w:rsidR="00C31481" w:rsidRDefault="00C31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75781" w14:textId="77777777" w:rsidR="00C31481" w:rsidRDefault="00C314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3A76" w14:textId="77777777" w:rsidR="00B90E91" w:rsidRDefault="00B90E91">
      <w:r>
        <w:separator/>
      </w:r>
    </w:p>
  </w:footnote>
  <w:footnote w:type="continuationSeparator" w:id="0">
    <w:p w14:paraId="448ECD88" w14:textId="77777777" w:rsidR="00B90E91" w:rsidRDefault="00B90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81E3" w14:textId="77777777" w:rsidR="00C31481" w:rsidRDefault="00C3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18F4" w14:textId="77777777" w:rsidR="00C31481" w:rsidRDefault="00C31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640D0" w14:textId="77777777" w:rsidR="00C31481" w:rsidRDefault="00C314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3341E9" w:rsidRDefault="00B37703" w:rsidP="00D545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118A6A15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614587D" w14:textId="55936802" w:rsidR="00C31481" w:rsidRDefault="00C31481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130A0233" w14:textId="02032078" w:rsidR="00C31481" w:rsidRDefault="00C31481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D014913" w14:textId="77777777" w:rsidR="00C31481" w:rsidRDefault="00C31481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8C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481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429</Words>
  <Characters>1629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2022-10-21T06:38:00Z</cp:lastPrinted>
  <dcterms:created xsi:type="dcterms:W3CDTF">2023-11-10T02:49:00Z</dcterms:created>
  <dcterms:modified xsi:type="dcterms:W3CDTF">2023-11-10T02:49:00Z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