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E9D57ED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078BCAFE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AA6FCFC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7959281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6ADF59A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6D6762" w:rsidRPr="0072479F" w14:paraId="28C51367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CC7CD0" w14:textId="50356181" w:rsidR="006D6762" w:rsidRPr="00876948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BDD3478" w14:textId="77777777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032B1A5" w14:textId="38D41260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3D5B672" w14:textId="55AA1214" w:rsidR="006D6762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E15EB5A" w:rsidR="00874B8F" w:rsidRPr="00EB7EB8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0DDFE62F" w:rsidR="00874B8F" w:rsidRPr="003375F3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6546D429" w:rsidR="00874B8F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2E296BB8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488C42BE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F27A3B">
        <w:rPr>
          <w:rFonts w:ascii="Angsana New" w:hAnsi="Angsana New"/>
          <w:sz w:val="30"/>
          <w:szCs w:val="30"/>
          <w:lang w:val="en-US"/>
        </w:rPr>
        <w:t xml:space="preserve">10 </w:t>
      </w:r>
      <w:r w:rsidR="003C3824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985F8D">
        <w:rPr>
          <w:rFonts w:ascii="Angsana New" w:hAnsi="Angsana New"/>
          <w:sz w:val="30"/>
          <w:szCs w:val="30"/>
          <w:lang w:val="en-US"/>
        </w:rPr>
        <w:t>2566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497C7389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4E3BB855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53F127BB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ED1D9B">
        <w:rPr>
          <w:rFonts w:ascii="Angsana New" w:hAnsi="Angsana New" w:hint="cs"/>
          <w:sz w:val="30"/>
          <w:szCs w:val="30"/>
          <w:cs/>
        </w:rPr>
        <w:t>หก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ED1D9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B83010">
        <w:rPr>
          <w:rFonts w:ascii="Angsana New" w:hAnsi="Angsana New"/>
          <w:sz w:val="30"/>
          <w:szCs w:val="30"/>
          <w:lang w:val="en-US"/>
        </w:rPr>
        <w:t>6</w:t>
      </w:r>
    </w:p>
    <w:p w14:paraId="2A9C1347" w14:textId="21F3CE68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42234F" w14:textId="015148AC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3C3824" w14:paraId="025E5CD1" w14:textId="77777777" w:rsidTr="003C3824">
        <w:trPr>
          <w:tblHeader/>
        </w:trPr>
        <w:tc>
          <w:tcPr>
            <w:tcW w:w="3975" w:type="dxa"/>
            <w:hideMark/>
          </w:tcPr>
          <w:p w14:paraId="32DC4E04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48A9CD4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35346D11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3748E3F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C3824" w14:paraId="3C693450" w14:textId="77777777" w:rsidTr="003C3824">
        <w:trPr>
          <w:tblHeader/>
        </w:trPr>
        <w:tc>
          <w:tcPr>
            <w:tcW w:w="3975" w:type="dxa"/>
            <w:hideMark/>
          </w:tcPr>
          <w:p w14:paraId="791B687B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2B843D7C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B377FC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6B2D1AC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C3824" w14:paraId="2019DE00" w14:textId="77777777" w:rsidTr="003C3824">
        <w:trPr>
          <w:tblHeader/>
        </w:trPr>
        <w:tc>
          <w:tcPr>
            <w:tcW w:w="3975" w:type="dxa"/>
            <w:hideMark/>
          </w:tcPr>
          <w:p w14:paraId="2B08A9D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69" w:type="dxa"/>
            <w:hideMark/>
          </w:tcPr>
          <w:p w14:paraId="06679F14" w14:textId="65072668" w:rsidR="003C3824" w:rsidRDefault="003C3824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4E882C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6FCAEBE1" w14:textId="2597409C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8" w:type="dxa"/>
          </w:tcPr>
          <w:p w14:paraId="56C80628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52A10A44" w14:textId="4140BACE" w:rsidR="003C3824" w:rsidRDefault="003C3824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0713B576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1A2532C8" w14:textId="3F63443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3C3824" w14:paraId="164BDF8F" w14:textId="77777777" w:rsidTr="003C3824">
        <w:trPr>
          <w:tblHeader/>
        </w:trPr>
        <w:tc>
          <w:tcPr>
            <w:tcW w:w="3975" w:type="dxa"/>
          </w:tcPr>
          <w:p w14:paraId="1B667A7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4574361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C3824" w14:paraId="5B72F6A4" w14:textId="77777777" w:rsidTr="003C3824">
        <w:tc>
          <w:tcPr>
            <w:tcW w:w="3975" w:type="dxa"/>
            <w:hideMark/>
          </w:tcPr>
          <w:p w14:paraId="77CC243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6D959BA8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F8161DC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1940911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672CAA57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8FAB4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DAB0E00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644E0D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A901FA" w14:paraId="171D35CB" w14:textId="77777777" w:rsidTr="006D6762">
        <w:tc>
          <w:tcPr>
            <w:tcW w:w="3975" w:type="dxa"/>
            <w:hideMark/>
          </w:tcPr>
          <w:p w14:paraId="646CDD8C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3F7C3A3F" w14:textId="18D7A9E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1,931,488</w:t>
            </w:r>
          </w:p>
        </w:tc>
        <w:tc>
          <w:tcPr>
            <w:tcW w:w="270" w:type="dxa"/>
          </w:tcPr>
          <w:p w14:paraId="1BD35C6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68D9DC3" w14:textId="5D7C430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2,039,255</w:t>
            </w:r>
          </w:p>
        </w:tc>
        <w:tc>
          <w:tcPr>
            <w:tcW w:w="288" w:type="dxa"/>
          </w:tcPr>
          <w:p w14:paraId="51EA055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DC1A6D" w14:textId="249009F6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1,931,488</w:t>
            </w:r>
          </w:p>
        </w:tc>
        <w:tc>
          <w:tcPr>
            <w:tcW w:w="252" w:type="dxa"/>
          </w:tcPr>
          <w:p w14:paraId="2BEE7B1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76F45992" w14:textId="44948F63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2,039,255</w:t>
            </w:r>
          </w:p>
        </w:tc>
      </w:tr>
      <w:tr w:rsidR="00A901FA" w14:paraId="4031CF01" w14:textId="77777777" w:rsidTr="006D6762">
        <w:tc>
          <w:tcPr>
            <w:tcW w:w="3975" w:type="dxa"/>
            <w:hideMark/>
          </w:tcPr>
          <w:p w14:paraId="51931AB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1374556B" w14:textId="7443B5EF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FD9E2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CA9CF95" w14:textId="3A9E74F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88" w:type="dxa"/>
          </w:tcPr>
          <w:p w14:paraId="298D59A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B42871" w14:textId="44DAD757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0803E4F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2E32C92" w14:textId="47EDC3B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1,033</w:t>
            </w:r>
          </w:p>
        </w:tc>
      </w:tr>
      <w:tr w:rsidR="00A901FA" w14:paraId="53A8EF6F" w14:textId="77777777" w:rsidTr="006D6762">
        <w:tc>
          <w:tcPr>
            <w:tcW w:w="3975" w:type="dxa"/>
            <w:hideMark/>
          </w:tcPr>
          <w:p w14:paraId="51DF3DC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7C517153" w14:textId="7CC7559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84,871</w:t>
            </w:r>
          </w:p>
        </w:tc>
        <w:tc>
          <w:tcPr>
            <w:tcW w:w="270" w:type="dxa"/>
          </w:tcPr>
          <w:p w14:paraId="5B75774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46E085B" w14:textId="6EC80A7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96,661</w:t>
            </w:r>
          </w:p>
        </w:tc>
        <w:tc>
          <w:tcPr>
            <w:tcW w:w="288" w:type="dxa"/>
          </w:tcPr>
          <w:p w14:paraId="4C4366E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D039BC" w14:textId="1A840E8F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84,871</w:t>
            </w:r>
          </w:p>
        </w:tc>
        <w:tc>
          <w:tcPr>
            <w:tcW w:w="252" w:type="dxa"/>
          </w:tcPr>
          <w:p w14:paraId="5F43BE8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44F05991" w14:textId="661EF61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96,661</w:t>
            </w:r>
          </w:p>
        </w:tc>
      </w:tr>
      <w:tr w:rsidR="00A901FA" w14:paraId="72BED3AF" w14:textId="77777777" w:rsidTr="006D6762">
        <w:tc>
          <w:tcPr>
            <w:tcW w:w="3975" w:type="dxa"/>
            <w:hideMark/>
          </w:tcPr>
          <w:p w14:paraId="12F65469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0F1106E1" w14:textId="43B1F136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91,449</w:t>
            </w:r>
          </w:p>
        </w:tc>
        <w:tc>
          <w:tcPr>
            <w:tcW w:w="270" w:type="dxa"/>
          </w:tcPr>
          <w:p w14:paraId="1B41AB3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151859D" w14:textId="3BED596D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97,063</w:t>
            </w:r>
          </w:p>
        </w:tc>
        <w:tc>
          <w:tcPr>
            <w:tcW w:w="288" w:type="dxa"/>
          </w:tcPr>
          <w:p w14:paraId="6F7FB9D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086257" w14:textId="572F314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91,449</w:t>
            </w:r>
          </w:p>
        </w:tc>
        <w:tc>
          <w:tcPr>
            <w:tcW w:w="252" w:type="dxa"/>
          </w:tcPr>
          <w:p w14:paraId="66B16E28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FDBEA78" w14:textId="636519E3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97,063</w:t>
            </w:r>
          </w:p>
        </w:tc>
      </w:tr>
      <w:tr w:rsidR="00A901FA" w14:paraId="10576482" w14:textId="77777777" w:rsidTr="006D6762">
        <w:tc>
          <w:tcPr>
            <w:tcW w:w="3975" w:type="dxa"/>
          </w:tcPr>
          <w:p w14:paraId="4C5A230A" w14:textId="00F5A196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38FF2228" w14:textId="64F5048C" w:rsidR="00A901FA" w:rsidRP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332</w:t>
            </w:r>
          </w:p>
        </w:tc>
        <w:tc>
          <w:tcPr>
            <w:tcW w:w="270" w:type="dxa"/>
          </w:tcPr>
          <w:p w14:paraId="2ECE251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726F13" w14:textId="0742B07E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21C05D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17FB92" w14:textId="48826CE0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332</w:t>
            </w:r>
          </w:p>
        </w:tc>
        <w:tc>
          <w:tcPr>
            <w:tcW w:w="252" w:type="dxa"/>
          </w:tcPr>
          <w:p w14:paraId="1B1ABEF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C1C2F81" w14:textId="12D475BF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901FA" w14:paraId="104E7E2F" w14:textId="77777777" w:rsidTr="006D6762">
        <w:tc>
          <w:tcPr>
            <w:tcW w:w="3975" w:type="dxa"/>
            <w:hideMark/>
          </w:tcPr>
          <w:p w14:paraId="1DCBD577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2FC8F77F" w14:textId="3870FF2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18,923</w:t>
            </w:r>
          </w:p>
        </w:tc>
        <w:tc>
          <w:tcPr>
            <w:tcW w:w="270" w:type="dxa"/>
          </w:tcPr>
          <w:p w14:paraId="4BCB7EA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8C5C8DE" w14:textId="771541A0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28,682</w:t>
            </w:r>
          </w:p>
        </w:tc>
        <w:tc>
          <w:tcPr>
            <w:tcW w:w="288" w:type="dxa"/>
          </w:tcPr>
          <w:p w14:paraId="36B7D97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61DBA5D" w14:textId="4E979F6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18,923</w:t>
            </w:r>
          </w:p>
        </w:tc>
        <w:tc>
          <w:tcPr>
            <w:tcW w:w="252" w:type="dxa"/>
          </w:tcPr>
          <w:p w14:paraId="7D83545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2480758" w14:textId="44E3094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28,682</w:t>
            </w:r>
          </w:p>
        </w:tc>
      </w:tr>
      <w:tr w:rsidR="00A901FA" w14:paraId="67C2B05B" w14:textId="77777777" w:rsidTr="006D6762">
        <w:tc>
          <w:tcPr>
            <w:tcW w:w="3975" w:type="dxa"/>
            <w:hideMark/>
          </w:tcPr>
          <w:p w14:paraId="2E4B81EE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1C44B6C" w14:textId="348988E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4,167</w:t>
            </w:r>
          </w:p>
        </w:tc>
        <w:tc>
          <w:tcPr>
            <w:tcW w:w="270" w:type="dxa"/>
          </w:tcPr>
          <w:p w14:paraId="028E3E6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25FD0342" w14:textId="2448A39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88" w:type="dxa"/>
          </w:tcPr>
          <w:p w14:paraId="7672CEE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7828D2" w14:textId="29CBC81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4,167</w:t>
            </w:r>
          </w:p>
        </w:tc>
        <w:tc>
          <w:tcPr>
            <w:tcW w:w="252" w:type="dxa"/>
          </w:tcPr>
          <w:p w14:paraId="75C2BD0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4ADBA7D7" w14:textId="4A0E4BB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4,303</w:t>
            </w:r>
          </w:p>
        </w:tc>
      </w:tr>
      <w:tr w:rsidR="00A901FA" w14:paraId="260C170C" w14:textId="77777777" w:rsidTr="003C3824">
        <w:tc>
          <w:tcPr>
            <w:tcW w:w="3975" w:type="dxa"/>
          </w:tcPr>
          <w:p w14:paraId="32F47750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6792134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69F95A4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1E08984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4AC6B0C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437801E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6DEEE02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001AFA9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A901FA" w14:paraId="78B04EE0" w14:textId="77777777" w:rsidTr="003C3824">
        <w:tc>
          <w:tcPr>
            <w:tcW w:w="3975" w:type="dxa"/>
            <w:hideMark/>
          </w:tcPr>
          <w:p w14:paraId="38DCF6EF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0FFA134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7C3611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D6F98D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D46B3B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693E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C7DAEE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7CAC4A6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1FD99861" w14:textId="77777777" w:rsidTr="006D6762">
        <w:tc>
          <w:tcPr>
            <w:tcW w:w="3975" w:type="dxa"/>
            <w:hideMark/>
          </w:tcPr>
          <w:p w14:paraId="1ECEDD6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010FFC1B" w14:textId="26F885D3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70" w:type="dxa"/>
          </w:tcPr>
          <w:p w14:paraId="5D4742D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1DB2FCF" w14:textId="604FDFA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288" w:type="dxa"/>
          </w:tcPr>
          <w:p w14:paraId="20C5DC0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962153" w14:textId="39E32F2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52" w:type="dxa"/>
          </w:tcPr>
          <w:p w14:paraId="57895CDF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hideMark/>
          </w:tcPr>
          <w:p w14:paraId="4BBCAA2F" w14:textId="1F67F66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16</w:t>
            </w:r>
          </w:p>
        </w:tc>
      </w:tr>
      <w:tr w:rsidR="00A901FA" w14:paraId="3DDDE110" w14:textId="77777777" w:rsidTr="006D6762">
        <w:tc>
          <w:tcPr>
            <w:tcW w:w="3975" w:type="dxa"/>
            <w:hideMark/>
          </w:tcPr>
          <w:p w14:paraId="79B789C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112D1DD1" w14:textId="30E8C88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70" w:type="dxa"/>
          </w:tcPr>
          <w:p w14:paraId="0ADD86E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F8D6405" w14:textId="7135F50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7,161</w:t>
            </w:r>
          </w:p>
        </w:tc>
        <w:tc>
          <w:tcPr>
            <w:tcW w:w="288" w:type="dxa"/>
          </w:tcPr>
          <w:p w14:paraId="1E4309A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D7276A" w14:textId="0EFD5C5F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52" w:type="dxa"/>
          </w:tcPr>
          <w:p w14:paraId="350FC0C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862B59C" w14:textId="1AEFDAF6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7,161</w:t>
            </w:r>
          </w:p>
        </w:tc>
      </w:tr>
      <w:tr w:rsidR="00A901FA" w14:paraId="230A3ABB" w14:textId="77777777" w:rsidTr="006D6762">
        <w:tc>
          <w:tcPr>
            <w:tcW w:w="3975" w:type="dxa"/>
            <w:hideMark/>
          </w:tcPr>
          <w:p w14:paraId="040FEFEB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7273BA53" w14:textId="6681277E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FE59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8D76077" w14:textId="26425C7A" w:rsidR="00A901FA" w:rsidRDefault="00A901FA" w:rsidP="00A901FA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99C9F2F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937B68" w14:textId="7B9C0DC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710</w:t>
            </w:r>
          </w:p>
        </w:tc>
        <w:tc>
          <w:tcPr>
            <w:tcW w:w="252" w:type="dxa"/>
          </w:tcPr>
          <w:p w14:paraId="2CF21A8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EEF728B" w14:textId="3959988E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675</w:t>
            </w:r>
          </w:p>
        </w:tc>
      </w:tr>
      <w:tr w:rsidR="00A901FA" w14:paraId="09153516" w14:textId="77777777" w:rsidTr="006D6762">
        <w:tc>
          <w:tcPr>
            <w:tcW w:w="3975" w:type="dxa"/>
            <w:hideMark/>
          </w:tcPr>
          <w:p w14:paraId="5A7BD18D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5B230236" w14:textId="76DF2E99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462</w:t>
            </w:r>
          </w:p>
        </w:tc>
        <w:tc>
          <w:tcPr>
            <w:tcW w:w="270" w:type="dxa"/>
          </w:tcPr>
          <w:p w14:paraId="6918B25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37EED46" w14:textId="3AD46D5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269</w:t>
            </w:r>
          </w:p>
        </w:tc>
        <w:tc>
          <w:tcPr>
            <w:tcW w:w="288" w:type="dxa"/>
          </w:tcPr>
          <w:p w14:paraId="67619AA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677CF9E" w14:textId="5748241F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462</w:t>
            </w:r>
          </w:p>
        </w:tc>
        <w:tc>
          <w:tcPr>
            <w:tcW w:w="252" w:type="dxa"/>
          </w:tcPr>
          <w:p w14:paraId="5D64A2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78A9119A" w14:textId="186D252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269</w:t>
            </w:r>
          </w:p>
        </w:tc>
      </w:tr>
      <w:tr w:rsidR="00A901FA" w14:paraId="7ECDE748" w14:textId="77777777" w:rsidTr="006D6762">
        <w:tc>
          <w:tcPr>
            <w:tcW w:w="3975" w:type="dxa"/>
            <w:hideMark/>
          </w:tcPr>
          <w:p w14:paraId="0DA2557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27B4E90E" w14:textId="167BAA5E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655</w:t>
            </w:r>
          </w:p>
        </w:tc>
        <w:tc>
          <w:tcPr>
            <w:tcW w:w="270" w:type="dxa"/>
          </w:tcPr>
          <w:p w14:paraId="625D947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B15F6B8" w14:textId="3F1C14D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38,239</w:t>
            </w:r>
          </w:p>
        </w:tc>
        <w:tc>
          <w:tcPr>
            <w:tcW w:w="288" w:type="dxa"/>
          </w:tcPr>
          <w:p w14:paraId="54A6C7F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52F1E7" w14:textId="15E5B27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655</w:t>
            </w:r>
          </w:p>
        </w:tc>
        <w:tc>
          <w:tcPr>
            <w:tcW w:w="252" w:type="dxa"/>
          </w:tcPr>
          <w:p w14:paraId="1216FF3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749A1B9" w14:textId="7CE622A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38,239</w:t>
            </w:r>
          </w:p>
        </w:tc>
      </w:tr>
      <w:tr w:rsidR="00A901FA" w14:paraId="3AD421C2" w14:textId="77777777" w:rsidTr="006D6762">
        <w:tc>
          <w:tcPr>
            <w:tcW w:w="3975" w:type="dxa"/>
            <w:hideMark/>
          </w:tcPr>
          <w:p w14:paraId="3C2EB463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6CAFDEC" w14:textId="5C0DFC8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941</w:t>
            </w:r>
          </w:p>
        </w:tc>
        <w:tc>
          <w:tcPr>
            <w:tcW w:w="270" w:type="dxa"/>
          </w:tcPr>
          <w:p w14:paraId="147C3D4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D47678A" w14:textId="3A3CD3D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5,364</w:t>
            </w:r>
          </w:p>
        </w:tc>
        <w:tc>
          <w:tcPr>
            <w:tcW w:w="288" w:type="dxa"/>
          </w:tcPr>
          <w:p w14:paraId="375C136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61B421" w14:textId="384787B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941</w:t>
            </w:r>
          </w:p>
        </w:tc>
        <w:tc>
          <w:tcPr>
            <w:tcW w:w="252" w:type="dxa"/>
          </w:tcPr>
          <w:p w14:paraId="594842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441A2A43" w14:textId="709C348D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5,364</w:t>
            </w:r>
          </w:p>
        </w:tc>
      </w:tr>
      <w:tr w:rsidR="00A901FA" w14:paraId="155E8945" w14:textId="77777777" w:rsidTr="003C3824">
        <w:tc>
          <w:tcPr>
            <w:tcW w:w="3975" w:type="dxa"/>
          </w:tcPr>
          <w:p w14:paraId="771FEC03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1EAE1572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17796EB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898193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6E0C7DE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0467A0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AC4557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390F272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901FA" w14:paraId="7B763A23" w14:textId="77777777" w:rsidTr="003C3824">
        <w:tc>
          <w:tcPr>
            <w:tcW w:w="3975" w:type="dxa"/>
            <w:hideMark/>
          </w:tcPr>
          <w:p w14:paraId="66C4DE1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2988801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4A65EC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D8FA8A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7B45E1E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2F8A04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729AEB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52084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4316D6DC" w14:textId="77777777" w:rsidTr="003C3824">
        <w:tc>
          <w:tcPr>
            <w:tcW w:w="3975" w:type="dxa"/>
            <w:hideMark/>
          </w:tcPr>
          <w:p w14:paraId="01A14E13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243CDE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E1EBC6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C2EF5E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09B7FE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8749A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920E84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E7CC17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5A16D6A1" w14:textId="77777777" w:rsidTr="006D6762">
        <w:tc>
          <w:tcPr>
            <w:tcW w:w="3975" w:type="dxa"/>
            <w:hideMark/>
          </w:tcPr>
          <w:p w14:paraId="5E3D8DA9" w14:textId="77777777" w:rsidR="00A901FA" w:rsidRDefault="00A901FA" w:rsidP="00A901F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7A708121" w14:textId="1624591D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46,817</w:t>
            </w:r>
          </w:p>
        </w:tc>
        <w:tc>
          <w:tcPr>
            <w:tcW w:w="270" w:type="dxa"/>
          </w:tcPr>
          <w:p w14:paraId="4916CF0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0B119CCF" w14:textId="36A80FB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47,041</w:t>
            </w:r>
          </w:p>
        </w:tc>
        <w:tc>
          <w:tcPr>
            <w:tcW w:w="288" w:type="dxa"/>
          </w:tcPr>
          <w:p w14:paraId="3DB9737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E8E590C" w14:textId="53FFEF1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46,817</w:t>
            </w:r>
          </w:p>
        </w:tc>
        <w:tc>
          <w:tcPr>
            <w:tcW w:w="252" w:type="dxa"/>
          </w:tcPr>
          <w:p w14:paraId="05FACE2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01C412EE" w14:textId="10131CB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47,041</w:t>
            </w:r>
          </w:p>
        </w:tc>
      </w:tr>
      <w:tr w:rsidR="00A901FA" w14:paraId="4F6BC9CE" w14:textId="77777777" w:rsidTr="006D6762">
        <w:tc>
          <w:tcPr>
            <w:tcW w:w="3975" w:type="dxa"/>
            <w:hideMark/>
          </w:tcPr>
          <w:p w14:paraId="3934B1BD" w14:textId="77777777" w:rsidR="00A901FA" w:rsidRDefault="00A901FA" w:rsidP="00A901F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35936292" w14:textId="7E7C4416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</w:tcPr>
          <w:p w14:paraId="72395CB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DA7DFD5" w14:textId="346432C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384</w:t>
            </w:r>
          </w:p>
        </w:tc>
        <w:tc>
          <w:tcPr>
            <w:tcW w:w="288" w:type="dxa"/>
          </w:tcPr>
          <w:p w14:paraId="4C42BD2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75E7128" w14:textId="7A6DE65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52" w:type="dxa"/>
          </w:tcPr>
          <w:p w14:paraId="3D27E10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DF086AF" w14:textId="68F4FBD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384</w:t>
            </w:r>
          </w:p>
        </w:tc>
      </w:tr>
      <w:tr w:rsidR="00A901FA" w14:paraId="1696B70D" w14:textId="77777777" w:rsidTr="006D6762">
        <w:tc>
          <w:tcPr>
            <w:tcW w:w="3975" w:type="dxa"/>
            <w:hideMark/>
          </w:tcPr>
          <w:p w14:paraId="7529C2B1" w14:textId="77777777" w:rsidR="00A901FA" w:rsidRDefault="00A901FA" w:rsidP="00A901F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EFEDA" w14:textId="2C7C527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623E97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FF570" w14:textId="54AAE5BE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01378B8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16D19" w14:textId="7AEE92D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</w:tcPr>
          <w:p w14:paraId="2AF33FD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5AFD1" w14:textId="172B15BE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A901FA" w14:paraId="32FA956A" w14:textId="77777777" w:rsidTr="006D6762">
        <w:tc>
          <w:tcPr>
            <w:tcW w:w="3975" w:type="dxa"/>
            <w:hideMark/>
          </w:tcPr>
          <w:p w14:paraId="2EF92432" w14:textId="77777777" w:rsidR="00A901FA" w:rsidRDefault="00A901FA" w:rsidP="00A901F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E6E07" w14:textId="50AFCBB9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47,162</w:t>
            </w:r>
          </w:p>
        </w:tc>
        <w:tc>
          <w:tcPr>
            <w:tcW w:w="270" w:type="dxa"/>
          </w:tcPr>
          <w:p w14:paraId="23FFD08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F041B5" w14:textId="1D4ACA90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47,429</w:t>
            </w:r>
          </w:p>
        </w:tc>
        <w:tc>
          <w:tcPr>
            <w:tcW w:w="288" w:type="dxa"/>
          </w:tcPr>
          <w:p w14:paraId="47159518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5997B" w14:textId="3A7CF4D0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47,162</w:t>
            </w:r>
          </w:p>
        </w:tc>
        <w:tc>
          <w:tcPr>
            <w:tcW w:w="252" w:type="dxa"/>
          </w:tcPr>
          <w:p w14:paraId="4BDDBC6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1A884" w14:textId="42CE783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47,429</w:t>
            </w:r>
          </w:p>
        </w:tc>
      </w:tr>
      <w:tr w:rsidR="00A901FA" w14:paraId="24C3837D" w14:textId="77777777" w:rsidTr="003C3824">
        <w:trPr>
          <w:trHeight w:val="259"/>
        </w:trPr>
        <w:tc>
          <w:tcPr>
            <w:tcW w:w="3975" w:type="dxa"/>
          </w:tcPr>
          <w:p w14:paraId="5242C598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66A33A0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F4ED6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3544C61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2A6F236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4AD631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0ABE04FA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36D1AC1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A901FA" w14:paraId="5333A557" w14:textId="77777777" w:rsidTr="003C3824">
        <w:tc>
          <w:tcPr>
            <w:tcW w:w="3975" w:type="dxa"/>
            <w:hideMark/>
          </w:tcPr>
          <w:p w14:paraId="7B980E6D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136E586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B41EAA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AD3682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B4F5A1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3FE79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4A37CE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EFB2128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2517EF54" w14:textId="77777777" w:rsidTr="006D6762">
        <w:tc>
          <w:tcPr>
            <w:tcW w:w="3975" w:type="dxa"/>
            <w:hideMark/>
          </w:tcPr>
          <w:p w14:paraId="7F5AE21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5CA0138C" w14:textId="4D94ABE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631</w:t>
            </w:r>
          </w:p>
        </w:tc>
        <w:tc>
          <w:tcPr>
            <w:tcW w:w="270" w:type="dxa"/>
          </w:tcPr>
          <w:p w14:paraId="041ACC7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32376BC" w14:textId="7DAF71C3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2,473,363</w:t>
            </w:r>
          </w:p>
        </w:tc>
        <w:tc>
          <w:tcPr>
            <w:tcW w:w="288" w:type="dxa"/>
          </w:tcPr>
          <w:p w14:paraId="528EBAE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A5EB84" w14:textId="3C3B090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631</w:t>
            </w:r>
          </w:p>
        </w:tc>
        <w:tc>
          <w:tcPr>
            <w:tcW w:w="252" w:type="dxa"/>
          </w:tcPr>
          <w:p w14:paraId="2049037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C17B8C4" w14:textId="5EE502AD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2,473,363</w:t>
            </w:r>
          </w:p>
        </w:tc>
      </w:tr>
      <w:tr w:rsidR="00A901FA" w14:paraId="719F2B00" w14:textId="77777777" w:rsidTr="006D6762">
        <w:tc>
          <w:tcPr>
            <w:tcW w:w="3975" w:type="dxa"/>
            <w:hideMark/>
          </w:tcPr>
          <w:p w14:paraId="22451EDE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169" w:type="dxa"/>
          </w:tcPr>
          <w:p w14:paraId="50BDEAB6" w14:textId="4A19809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509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528</w:t>
            </w:r>
          </w:p>
        </w:tc>
        <w:tc>
          <w:tcPr>
            <w:tcW w:w="270" w:type="dxa"/>
          </w:tcPr>
          <w:p w14:paraId="20E22D9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FFB11A2" w14:textId="413BCEDA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718,540</w:t>
            </w:r>
          </w:p>
        </w:tc>
        <w:tc>
          <w:tcPr>
            <w:tcW w:w="288" w:type="dxa"/>
          </w:tcPr>
          <w:p w14:paraId="7DE0344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D42DCD1" w14:textId="677BDEA8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509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528</w:t>
            </w:r>
          </w:p>
        </w:tc>
        <w:tc>
          <w:tcPr>
            <w:tcW w:w="252" w:type="dxa"/>
          </w:tcPr>
          <w:p w14:paraId="291E00F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7F18B330" w14:textId="4C9629D9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718,540</w:t>
            </w:r>
          </w:p>
        </w:tc>
      </w:tr>
      <w:tr w:rsidR="00A901FA" w14:paraId="5BA21D6E" w14:textId="77777777" w:rsidTr="006D6762">
        <w:tc>
          <w:tcPr>
            <w:tcW w:w="3975" w:type="dxa"/>
            <w:hideMark/>
          </w:tcPr>
          <w:p w14:paraId="024194DE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28F8B17C" w14:textId="162DBA8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895</w:t>
            </w:r>
          </w:p>
        </w:tc>
        <w:tc>
          <w:tcPr>
            <w:tcW w:w="270" w:type="dxa"/>
          </w:tcPr>
          <w:p w14:paraId="67BDBBA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4D53C86" w14:textId="4B29F36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3,435</w:t>
            </w:r>
          </w:p>
        </w:tc>
        <w:tc>
          <w:tcPr>
            <w:tcW w:w="288" w:type="dxa"/>
          </w:tcPr>
          <w:p w14:paraId="337FE3B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504AEF" w14:textId="5443460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895</w:t>
            </w:r>
          </w:p>
        </w:tc>
        <w:tc>
          <w:tcPr>
            <w:tcW w:w="252" w:type="dxa"/>
          </w:tcPr>
          <w:p w14:paraId="3F57900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1D3D819D" w14:textId="4EE00B3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3,435</w:t>
            </w:r>
          </w:p>
        </w:tc>
      </w:tr>
      <w:tr w:rsidR="00A901FA" w14:paraId="0AEEB134" w14:textId="77777777" w:rsidTr="003C3824">
        <w:tc>
          <w:tcPr>
            <w:tcW w:w="3975" w:type="dxa"/>
          </w:tcPr>
          <w:p w14:paraId="754FE40B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4EC6718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3BC92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CA1ABC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514892E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38103D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9D3E51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107FFD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6FB6AB58" w14:textId="77777777" w:rsidTr="003C3824">
        <w:tc>
          <w:tcPr>
            <w:tcW w:w="3975" w:type="dxa"/>
            <w:hideMark/>
          </w:tcPr>
          <w:p w14:paraId="0210C00E" w14:textId="7965049F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  <w:r w:rsidR="00F002F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(ต่อ)</w:t>
            </w:r>
          </w:p>
        </w:tc>
        <w:tc>
          <w:tcPr>
            <w:tcW w:w="1169" w:type="dxa"/>
          </w:tcPr>
          <w:p w14:paraId="57A49A5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C22A3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D96CD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7309805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44C89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FD01B59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1DB6250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A901FA" w14:paraId="3ED62BA5" w14:textId="77777777" w:rsidTr="006D6762">
        <w:tc>
          <w:tcPr>
            <w:tcW w:w="3975" w:type="dxa"/>
            <w:hideMark/>
          </w:tcPr>
          <w:p w14:paraId="4DD84535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7CE3CE01" w14:textId="1FB871C0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241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145</w:t>
            </w:r>
          </w:p>
        </w:tc>
        <w:tc>
          <w:tcPr>
            <w:tcW w:w="270" w:type="dxa"/>
          </w:tcPr>
          <w:p w14:paraId="4A62EEB4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06C506C" w14:textId="086652D6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131,787</w:t>
            </w:r>
          </w:p>
        </w:tc>
        <w:tc>
          <w:tcPr>
            <w:tcW w:w="288" w:type="dxa"/>
          </w:tcPr>
          <w:p w14:paraId="665621B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5750B4" w14:textId="6212CE8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241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145</w:t>
            </w:r>
          </w:p>
        </w:tc>
        <w:tc>
          <w:tcPr>
            <w:tcW w:w="252" w:type="dxa"/>
          </w:tcPr>
          <w:p w14:paraId="5DBFD537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363984B" w14:textId="0DC00655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131,787</w:t>
            </w:r>
          </w:p>
        </w:tc>
      </w:tr>
      <w:tr w:rsidR="00A901FA" w14:paraId="770D358C" w14:textId="77777777" w:rsidTr="006D6762">
        <w:tc>
          <w:tcPr>
            <w:tcW w:w="3975" w:type="dxa"/>
            <w:hideMark/>
          </w:tcPr>
          <w:p w14:paraId="39552DD6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13CC3CDE" w14:textId="0BA80C8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045</w:t>
            </w:r>
          </w:p>
        </w:tc>
        <w:tc>
          <w:tcPr>
            <w:tcW w:w="270" w:type="dxa"/>
          </w:tcPr>
          <w:p w14:paraId="1D47C72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5AECC1F" w14:textId="6ED65BC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426</w:t>
            </w:r>
          </w:p>
        </w:tc>
        <w:tc>
          <w:tcPr>
            <w:tcW w:w="288" w:type="dxa"/>
          </w:tcPr>
          <w:p w14:paraId="7DD9B59F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199856" w14:textId="047529C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045</w:t>
            </w:r>
          </w:p>
        </w:tc>
        <w:tc>
          <w:tcPr>
            <w:tcW w:w="252" w:type="dxa"/>
          </w:tcPr>
          <w:p w14:paraId="04F5F396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A8E7AE3" w14:textId="44D1933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426</w:t>
            </w:r>
          </w:p>
        </w:tc>
      </w:tr>
      <w:tr w:rsidR="00A901FA" w14:paraId="1E36E3C9" w14:textId="77777777" w:rsidTr="006D6762">
        <w:tc>
          <w:tcPr>
            <w:tcW w:w="3975" w:type="dxa"/>
            <w:hideMark/>
          </w:tcPr>
          <w:p w14:paraId="50CC28F4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34C0476" w14:textId="61E1F9B3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56540B51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1430434" w14:textId="6D965A4A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4,549</w:t>
            </w:r>
          </w:p>
        </w:tc>
        <w:tc>
          <w:tcPr>
            <w:tcW w:w="288" w:type="dxa"/>
          </w:tcPr>
          <w:p w14:paraId="330540A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8EAAAC" w14:textId="05D22C2B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52" w:type="dxa"/>
          </w:tcPr>
          <w:p w14:paraId="5B367E6C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49CCB7A" w14:textId="17ED9724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4,549</w:t>
            </w:r>
          </w:p>
        </w:tc>
      </w:tr>
      <w:tr w:rsidR="00A901FA" w14:paraId="4ED73F22" w14:textId="77777777" w:rsidTr="006D6762">
        <w:tc>
          <w:tcPr>
            <w:tcW w:w="3975" w:type="dxa"/>
            <w:hideMark/>
          </w:tcPr>
          <w:p w14:paraId="3ACD4F0A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715E153C" w14:textId="1639F06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300</w:t>
            </w:r>
          </w:p>
        </w:tc>
        <w:tc>
          <w:tcPr>
            <w:tcW w:w="270" w:type="dxa"/>
          </w:tcPr>
          <w:p w14:paraId="4161A07F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9571229" w14:textId="3765C691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88" w:type="dxa"/>
          </w:tcPr>
          <w:p w14:paraId="7C60898E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8A048C" w14:textId="05D1A8E9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300</w:t>
            </w:r>
          </w:p>
        </w:tc>
        <w:tc>
          <w:tcPr>
            <w:tcW w:w="252" w:type="dxa"/>
          </w:tcPr>
          <w:p w14:paraId="2FDD415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621195F" w14:textId="7D118BD2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1,655</w:t>
            </w:r>
          </w:p>
        </w:tc>
      </w:tr>
      <w:tr w:rsidR="00A901FA" w14:paraId="5A8D6D89" w14:textId="77777777" w:rsidTr="006D6762">
        <w:tc>
          <w:tcPr>
            <w:tcW w:w="3975" w:type="dxa"/>
            <w:hideMark/>
          </w:tcPr>
          <w:p w14:paraId="329DCB3A" w14:textId="77777777" w:rsidR="00A901FA" w:rsidRDefault="00A901FA" w:rsidP="00A901F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A8A3BAC" w14:textId="43C931BE" w:rsidR="00A901FA" w:rsidRDefault="0021520D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26</w:t>
            </w:r>
            <w:r w:rsidRPr="0021520D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189</w:t>
            </w:r>
          </w:p>
        </w:tc>
        <w:tc>
          <w:tcPr>
            <w:tcW w:w="270" w:type="dxa"/>
          </w:tcPr>
          <w:p w14:paraId="542019E3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E8E0296" w14:textId="71AE16EE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31,769</w:t>
            </w:r>
          </w:p>
        </w:tc>
        <w:tc>
          <w:tcPr>
            <w:tcW w:w="288" w:type="dxa"/>
          </w:tcPr>
          <w:p w14:paraId="59062EA0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378CF6" w14:textId="49B17407" w:rsidR="00A901FA" w:rsidRDefault="0021520D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26</w:t>
            </w:r>
            <w:r w:rsidRPr="0021520D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189</w:t>
            </w:r>
          </w:p>
        </w:tc>
        <w:tc>
          <w:tcPr>
            <w:tcW w:w="252" w:type="dxa"/>
          </w:tcPr>
          <w:p w14:paraId="3727953B" w14:textId="77777777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0494C670" w14:textId="6F936D7C" w:rsidR="00A901FA" w:rsidRDefault="00A901FA" w:rsidP="00A901F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31,769</w:t>
            </w:r>
          </w:p>
        </w:tc>
      </w:tr>
    </w:tbl>
    <w:p w14:paraId="75950941" w14:textId="7190FC85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3EC64CB8" w:rsidR="00B83010" w:rsidRPr="00E301AC" w:rsidRDefault="006D6762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010" w:rsidRPr="00E301AC" w14:paraId="4D292898" w14:textId="77777777" w:rsidTr="00730A98">
        <w:tc>
          <w:tcPr>
            <w:tcW w:w="6210" w:type="dxa"/>
          </w:tcPr>
          <w:p w14:paraId="0EBD61A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6A257F68" w:rsidR="00B83010" w:rsidRPr="00E301AC" w:rsidRDefault="00B70243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275,604</w:t>
            </w:r>
          </w:p>
        </w:tc>
        <w:tc>
          <w:tcPr>
            <w:tcW w:w="284" w:type="dxa"/>
          </w:tcPr>
          <w:p w14:paraId="4CAC88F1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306,892</w:t>
            </w:r>
          </w:p>
        </w:tc>
      </w:tr>
      <w:tr w:rsidR="006A0F3C" w:rsidRPr="00E301AC" w14:paraId="1BF4630E" w14:textId="77777777" w:rsidTr="00730A98">
        <w:tc>
          <w:tcPr>
            <w:tcW w:w="6210" w:type="dxa"/>
          </w:tcPr>
          <w:p w14:paraId="3F072948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0F57BF29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3C81A53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A0F3C" w:rsidRPr="00E301AC" w14:paraId="0676AE6E" w14:textId="77777777" w:rsidTr="00730A98">
        <w:tc>
          <w:tcPr>
            <w:tcW w:w="6210" w:type="dxa"/>
          </w:tcPr>
          <w:p w14:paraId="0988C49D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3AA9C8D6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84" w:type="dxa"/>
          </w:tcPr>
          <w:p w14:paraId="0AE1336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A0F3C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1E8A7CBB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810,522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</w:tr>
      <w:tr w:rsidR="006A0F3C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730A98">
        <w:trPr>
          <w:trHeight w:val="49"/>
        </w:trPr>
        <w:tc>
          <w:tcPr>
            <w:tcW w:w="6210" w:type="dxa"/>
          </w:tcPr>
          <w:p w14:paraId="37C3C42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76F1CC88" w14:textId="77777777" w:rsidTr="00730A98">
        <w:tc>
          <w:tcPr>
            <w:tcW w:w="6210" w:type="dxa"/>
          </w:tcPr>
          <w:p w14:paraId="18D90A6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41E68699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62AC67B3" w14:textId="77777777" w:rsidR="006A0F3C" w:rsidRPr="00E301AC" w:rsidRDefault="006A0F3C" w:rsidP="006A0F3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A0F3C" w:rsidRPr="00E301AC" w14:paraId="6303230B" w14:textId="77777777" w:rsidTr="00730A98">
        <w:tc>
          <w:tcPr>
            <w:tcW w:w="6210" w:type="dxa"/>
          </w:tcPr>
          <w:p w14:paraId="35407E2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1C0E6D08" w:rsidR="006A0F3C" w:rsidRPr="00E301AC" w:rsidRDefault="00414290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284" w:type="dxa"/>
          </w:tcPr>
          <w:p w14:paraId="0989FD56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6A0F3C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16A1C88E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0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4142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6A0F3C" w:rsidRPr="00E301AC" w14:paraId="478F24D2" w14:textId="77777777" w:rsidTr="00730A98">
        <w:trPr>
          <w:trHeight w:val="269"/>
        </w:trPr>
        <w:tc>
          <w:tcPr>
            <w:tcW w:w="6210" w:type="dxa"/>
          </w:tcPr>
          <w:p w14:paraId="5E10EBD0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0F3C" w:rsidRPr="00E301AC" w14:paraId="1FD8EE2B" w14:textId="77777777" w:rsidTr="00730A98">
        <w:tc>
          <w:tcPr>
            <w:tcW w:w="6210" w:type="dxa"/>
          </w:tcPr>
          <w:p w14:paraId="59845F88" w14:textId="671F8C5C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CB4B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20480F5" w14:textId="77777777" w:rsidTr="00730A98">
        <w:tc>
          <w:tcPr>
            <w:tcW w:w="6210" w:type="dxa"/>
          </w:tcPr>
          <w:p w14:paraId="6035BDC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6C68AE89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0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90,709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</w:t>
            </w: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959</w:t>
            </w:r>
          </w:p>
        </w:tc>
      </w:tr>
      <w:tr w:rsidR="00B70243" w:rsidRPr="00E301AC" w14:paraId="5A60DAA8" w14:textId="77777777" w:rsidTr="00B70243">
        <w:tc>
          <w:tcPr>
            <w:tcW w:w="6210" w:type="dxa"/>
          </w:tcPr>
          <w:p w14:paraId="24B7C18C" w14:textId="77777777" w:rsidR="00B70243" w:rsidRPr="00E301AC" w:rsidRDefault="00B70243" w:rsidP="00B7024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88D394" w14:textId="77777777" w:rsidR="00B70243" w:rsidRPr="00B70243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429A5AF" w14:textId="77777777" w:rsidR="00B70243" w:rsidRPr="00E301AC" w:rsidRDefault="00B70243" w:rsidP="00B70243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7CC6315E" w14:textId="77777777" w:rsidR="00B70243" w:rsidRPr="00CD06E0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0F3C" w:rsidRPr="00E301AC" w14:paraId="737DC8D4" w14:textId="77777777" w:rsidTr="00B70243">
        <w:tc>
          <w:tcPr>
            <w:tcW w:w="6210" w:type="dxa"/>
          </w:tcPr>
          <w:p w14:paraId="0830D2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0F3C" w:rsidRPr="007653E7" w14:paraId="04EA8B45" w14:textId="77777777" w:rsidTr="00730A98">
        <w:tc>
          <w:tcPr>
            <w:tcW w:w="6210" w:type="dxa"/>
          </w:tcPr>
          <w:p w14:paraId="3B8E674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2329488B" w:rsidR="006A0F3C" w:rsidRPr="00FF4F63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0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54,703</w:t>
            </w:r>
          </w:p>
        </w:tc>
        <w:tc>
          <w:tcPr>
            <w:tcW w:w="284" w:type="dxa"/>
          </w:tcPr>
          <w:p w14:paraId="4C57F87B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77777777" w:rsidR="006A0F3C" w:rsidRPr="007653E7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136,952</w:t>
            </w:r>
          </w:p>
        </w:tc>
      </w:tr>
      <w:tr w:rsidR="006A0F3C" w:rsidRPr="00E301AC" w14:paraId="5616CF76" w14:textId="77777777" w:rsidTr="00730A98">
        <w:tc>
          <w:tcPr>
            <w:tcW w:w="6210" w:type="dxa"/>
          </w:tcPr>
          <w:p w14:paraId="34ED8C3E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1EE6C6AA" w14:textId="77777777" w:rsidTr="00730A98">
        <w:tc>
          <w:tcPr>
            <w:tcW w:w="6210" w:type="dxa"/>
          </w:tcPr>
          <w:p w14:paraId="4421C7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55A658BF" w14:textId="77777777" w:rsidTr="00730A98">
        <w:tc>
          <w:tcPr>
            <w:tcW w:w="6210" w:type="dxa"/>
          </w:tcPr>
          <w:p w14:paraId="16602A1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05DC8F80" w:rsidR="006A0F3C" w:rsidRPr="00E301AC" w:rsidRDefault="007D65F9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91,402</w:t>
            </w:r>
          </w:p>
        </w:tc>
        <w:tc>
          <w:tcPr>
            <w:tcW w:w="284" w:type="dxa"/>
          </w:tcPr>
          <w:p w14:paraId="239F2156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102,113</w:t>
            </w:r>
          </w:p>
        </w:tc>
      </w:tr>
      <w:tr w:rsidR="006A0F3C" w:rsidRPr="00E301AC" w14:paraId="2E6DA362" w14:textId="77777777" w:rsidTr="00730A98">
        <w:tc>
          <w:tcPr>
            <w:tcW w:w="6210" w:type="dxa"/>
          </w:tcPr>
          <w:p w14:paraId="69A773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74FD98F5" w:rsidR="006A0F3C" w:rsidRPr="00E301AC" w:rsidRDefault="007D65F9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4,954</w:t>
            </w:r>
          </w:p>
        </w:tc>
        <w:tc>
          <w:tcPr>
            <w:tcW w:w="284" w:type="dxa"/>
          </w:tcPr>
          <w:p w14:paraId="14DDDA5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8,875</w:t>
            </w:r>
          </w:p>
        </w:tc>
      </w:tr>
      <w:tr w:rsidR="006A0F3C" w:rsidRPr="00E301AC" w14:paraId="4F236B4F" w14:textId="77777777" w:rsidTr="00730A98">
        <w:tc>
          <w:tcPr>
            <w:tcW w:w="6210" w:type="dxa"/>
          </w:tcPr>
          <w:p w14:paraId="3F21B11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6AE305D4" w:rsidR="006A0F3C" w:rsidRPr="00E301AC" w:rsidRDefault="007D65F9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4D544703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A0F3C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751D77D1" w:rsidR="006A0F3C" w:rsidRPr="00E301AC" w:rsidRDefault="00B70243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102,848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16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124,280</w:t>
            </w:r>
          </w:p>
        </w:tc>
      </w:tr>
    </w:tbl>
    <w:p w14:paraId="4ED76999" w14:textId="77777777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0DD7278A" w:rsidR="00302122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6ECD2D59" w:rsidR="00B83010" w:rsidRPr="00754170" w:rsidRDefault="006D6762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B83010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83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7F751269" w:rsidR="00B83010" w:rsidRPr="002C4EBE" w:rsidRDefault="00F52046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52046">
              <w:rPr>
                <w:rFonts w:ascii="Angsana New" w:hAnsi="Angsana New"/>
                <w:sz w:val="30"/>
                <w:szCs w:val="30"/>
              </w:rPr>
              <w:t>114,478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1828E077" w:rsidR="00B83010" w:rsidRPr="002C4EBE" w:rsidRDefault="00633B46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235492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9C3DCD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BF4BFD" w:rsidRPr="009C3DCD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62A24FBC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9C3DCD">
        <w:rPr>
          <w:rFonts w:ascii="Angsana New" w:eastAsia="Calibri" w:hAnsi="Angsana New" w:hint="cs"/>
          <w:sz w:val="30"/>
          <w:szCs w:val="30"/>
          <w:cs/>
          <w:lang w:val="en-US"/>
        </w:rPr>
        <w:t>หก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9C3DC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142D8">
        <w:rPr>
          <w:rFonts w:ascii="Angsana New" w:hAnsi="Angsana New"/>
          <w:sz w:val="30"/>
          <w:szCs w:val="30"/>
          <w:lang w:val="en-US"/>
        </w:rPr>
        <w:t>256</w:t>
      </w:r>
      <w:r w:rsidR="00D26C13">
        <w:rPr>
          <w:rFonts w:ascii="Angsana New" w:hAnsi="Angsana New"/>
          <w:sz w:val="30"/>
          <w:szCs w:val="30"/>
          <w:lang w:val="en-US"/>
        </w:rPr>
        <w:t>6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26C13">
        <w:rPr>
          <w:rFonts w:ascii="Angsana New" w:hAnsi="Angsana New"/>
          <w:sz w:val="30"/>
          <w:szCs w:val="30"/>
          <w:lang w:val="en-US"/>
        </w:rPr>
        <w:t>5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77E1C4C8" w:rsidR="00DD25E7" w:rsidRPr="00EA4EF7" w:rsidRDefault="006D6762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6D6762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2FA9E2F4" w:rsidR="006D6762" w:rsidRPr="00EA4EF7" w:rsidRDefault="004D1666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1,419,207</w:t>
            </w:r>
          </w:p>
        </w:tc>
        <w:tc>
          <w:tcPr>
            <w:tcW w:w="270" w:type="dxa"/>
            <w:vAlign w:val="bottom"/>
          </w:tcPr>
          <w:p w14:paraId="6920B9E3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1D8616A4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1,582,332</w:t>
            </w:r>
          </w:p>
        </w:tc>
        <w:tc>
          <w:tcPr>
            <w:tcW w:w="270" w:type="dxa"/>
            <w:vAlign w:val="bottom"/>
          </w:tcPr>
          <w:p w14:paraId="2C8CCFA9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64BDAB7D" w:rsidR="006D6762" w:rsidRPr="00EA4EF7" w:rsidRDefault="004D1666" w:rsidP="006D6762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1,991,053</w:t>
            </w:r>
          </w:p>
        </w:tc>
        <w:tc>
          <w:tcPr>
            <w:tcW w:w="270" w:type="dxa"/>
            <w:vAlign w:val="bottom"/>
          </w:tcPr>
          <w:p w14:paraId="02A1F3DF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301BD2B6" w:rsidR="006D6762" w:rsidRPr="00EA4EF7" w:rsidRDefault="006D6762" w:rsidP="006D6762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2,110,060</w:t>
            </w:r>
          </w:p>
        </w:tc>
        <w:tc>
          <w:tcPr>
            <w:tcW w:w="270" w:type="dxa"/>
            <w:vAlign w:val="bottom"/>
          </w:tcPr>
          <w:p w14:paraId="3FD255E1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424C0069" w:rsidR="006D6762" w:rsidRPr="00EA4EF7" w:rsidRDefault="004D1666" w:rsidP="006D6762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466,77</w:t>
            </w:r>
            <w:r w:rsidR="00633B46">
              <w:rPr>
                <w:rFonts w:ascii="Angsana New" w:eastAsia="Calibri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681B208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2A8031C5" w:rsidR="006D6762" w:rsidRPr="00EA4EF7" w:rsidRDefault="006D6762" w:rsidP="006D6762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821,962</w:t>
            </w:r>
          </w:p>
        </w:tc>
        <w:tc>
          <w:tcPr>
            <w:tcW w:w="270" w:type="dxa"/>
            <w:vAlign w:val="bottom"/>
          </w:tcPr>
          <w:p w14:paraId="5CACE43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39276F3E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3,877,039</w:t>
            </w:r>
          </w:p>
        </w:tc>
        <w:tc>
          <w:tcPr>
            <w:tcW w:w="270" w:type="dxa"/>
            <w:vAlign w:val="bottom"/>
          </w:tcPr>
          <w:p w14:paraId="79520284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770B7051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4,514,354</w:t>
            </w:r>
          </w:p>
        </w:tc>
      </w:tr>
      <w:tr w:rsidR="006D6762" w:rsidRPr="00EA4EF7" w14:paraId="0816D601" w14:textId="77777777" w:rsidTr="00730A98">
        <w:tc>
          <w:tcPr>
            <w:tcW w:w="3510" w:type="dxa"/>
            <w:vAlign w:val="bottom"/>
          </w:tcPr>
          <w:p w14:paraId="35A91CD7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18589FD5" w:rsidR="006D6762" w:rsidRPr="00EA4EF7" w:rsidRDefault="004D1666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133,491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1B57A5D5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40,745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0D29B399" w:rsidR="006D6762" w:rsidRPr="00EA4EF7" w:rsidRDefault="004D1666" w:rsidP="006D6762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247,277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684F8F8F" w:rsidR="006D6762" w:rsidRPr="00EA4EF7" w:rsidRDefault="006D6762" w:rsidP="006D6762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147,894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11231669" w:rsidR="006D6762" w:rsidRPr="00EA4EF7" w:rsidRDefault="004D1666" w:rsidP="006D6762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53,542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6D6762" w:rsidRPr="00EA4EF7" w:rsidRDefault="006D6762" w:rsidP="006D6762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51DC4C94" w:rsidR="006D6762" w:rsidRPr="00EA4EF7" w:rsidRDefault="006D6762" w:rsidP="006D6762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(8,974)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23AAB9F6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434,310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2718455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179,665</w:t>
            </w:r>
          </w:p>
        </w:tc>
      </w:tr>
      <w:tr w:rsidR="006D6762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6662CF9C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(330,2</w:t>
            </w:r>
            <w:r w:rsidR="008A76F3">
              <w:rPr>
                <w:rFonts w:ascii="Angsana New" w:eastAsia="Calibri" w:hAnsi="Angsana New"/>
                <w:sz w:val="26"/>
                <w:szCs w:val="26"/>
                <w:lang w:val="en-US"/>
              </w:rPr>
              <w:t>37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5F6DD6AB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(368,411)</w:t>
            </w:r>
          </w:p>
        </w:tc>
      </w:tr>
      <w:tr w:rsidR="006D6762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596B4EB9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277,653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5D737D7E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150,373</w:t>
            </w:r>
          </w:p>
        </w:tc>
      </w:tr>
      <w:tr w:rsidR="006D6762" w:rsidRPr="00EA4EF7" w14:paraId="117D0D81" w14:textId="77777777" w:rsidTr="00730A98">
        <w:tc>
          <w:tcPr>
            <w:tcW w:w="3510" w:type="dxa"/>
            <w:vAlign w:val="bottom"/>
          </w:tcPr>
          <w:p w14:paraId="369443DD" w14:textId="77777777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29BDE5A6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27,415</w:t>
            </w:r>
          </w:p>
        </w:tc>
        <w:tc>
          <w:tcPr>
            <w:tcW w:w="270" w:type="dxa"/>
            <w:vAlign w:val="bottom"/>
          </w:tcPr>
          <w:p w14:paraId="61948E42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14A7E713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62,696</w:t>
            </w:r>
          </w:p>
        </w:tc>
      </w:tr>
      <w:tr w:rsidR="006D6762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0D3B7AD7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22,73</w:t>
            </w:r>
            <w:r w:rsidR="008A76F3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4918C5AC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35,030</w:t>
            </w:r>
          </w:p>
        </w:tc>
      </w:tr>
      <w:tr w:rsidR="006D6762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2F306032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(273)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5C4F3420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(124)</w:t>
            </w:r>
          </w:p>
        </w:tc>
      </w:tr>
      <w:tr w:rsidR="006D6762" w:rsidRPr="00EA4EF7" w14:paraId="001058A3" w14:textId="77777777" w:rsidTr="00730A98">
        <w:tc>
          <w:tcPr>
            <w:tcW w:w="3510" w:type="dxa"/>
            <w:vAlign w:val="bottom"/>
          </w:tcPr>
          <w:p w14:paraId="53FA19E6" w14:textId="0214A1E9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 w:rsidR="004D166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 w:rsid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717CF35D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(61</w:t>
            </w:r>
            <w:r w:rsidR="00633B46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9066788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50DB31E8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551</w:t>
            </w:r>
          </w:p>
        </w:tc>
      </w:tr>
      <w:tr w:rsidR="006D6762" w:rsidRPr="00631BC8" w14:paraId="732E973E" w14:textId="77777777" w:rsidTr="00730A98">
        <w:tc>
          <w:tcPr>
            <w:tcW w:w="3510" w:type="dxa"/>
            <w:vAlign w:val="bottom"/>
          </w:tcPr>
          <w:p w14:paraId="0E251D1D" w14:textId="69CAC2EB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40271E98" w:rsidR="006D6762" w:rsidRPr="00713C0B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430,99</w:t>
            </w:r>
            <w:r w:rsidR="00633B46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B440691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6D5FDBAE" w:rsidR="006D6762" w:rsidRPr="00631BC8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59,780</w:t>
            </w:r>
          </w:p>
        </w:tc>
      </w:tr>
      <w:tr w:rsidR="006D6762" w:rsidRPr="00EA4EF7" w14:paraId="63E0CCCA" w14:textId="77777777" w:rsidTr="00730A98">
        <w:tc>
          <w:tcPr>
            <w:tcW w:w="3510" w:type="dxa"/>
            <w:vAlign w:val="bottom"/>
          </w:tcPr>
          <w:p w14:paraId="5D6D2593" w14:textId="77777777" w:rsidR="006D6762" w:rsidRPr="00E431F6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65D33B16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(1,1</w:t>
            </w:r>
            <w:r w:rsidR="00633B46">
              <w:rPr>
                <w:rFonts w:ascii="Angsana New" w:eastAsia="Calibri" w:hAnsi="Angsana New"/>
                <w:sz w:val="26"/>
                <w:szCs w:val="26"/>
                <w:lang w:val="en-US"/>
              </w:rPr>
              <w:t>30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3FE91D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4A5E245E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13,707</w:t>
            </w:r>
          </w:p>
        </w:tc>
      </w:tr>
      <w:tr w:rsidR="006D6762" w:rsidRPr="00EA4EF7" w14:paraId="43652643" w14:textId="77777777" w:rsidTr="00730A98">
        <w:tc>
          <w:tcPr>
            <w:tcW w:w="3510" w:type="dxa"/>
            <w:vAlign w:val="bottom"/>
          </w:tcPr>
          <w:p w14:paraId="421D4C15" w14:textId="5BB95235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6D6762" w:rsidRPr="00EA4EF7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6D6762" w:rsidRPr="00EA4EF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3E9D5826" w:rsidR="006D6762" w:rsidRPr="00EA4EF7" w:rsidRDefault="004D166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429,862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33F0F2B6" w:rsidR="006D6762" w:rsidRPr="00EA4EF7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73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48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6D6762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6D6762" w:rsidRPr="00DD25E7" w:rsidRDefault="006D6762" w:rsidP="006D6762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6D6762" w:rsidRPr="00DD25E7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6D6762" w:rsidRPr="00DD25E7" w:rsidRDefault="006D6762" w:rsidP="006D6762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6D6762" w:rsidRPr="00DD25E7" w:rsidRDefault="006D6762" w:rsidP="006D6762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6D6762" w:rsidRPr="00DD25E7" w:rsidRDefault="006D6762" w:rsidP="006D6762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6D6762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6D6762" w:rsidRPr="00226264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D6762" w:rsidRPr="00226264" w14:paraId="14A31C62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2895E588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6D6762" w:rsidRPr="00226264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413C6AA4" w:rsidR="006D6762" w:rsidRPr="00226264" w:rsidRDefault="00633B46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33B4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10,790,634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2DB52B3D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9,</w:t>
            </w:r>
            <w:r w:rsid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645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454</w:t>
            </w:r>
          </w:p>
        </w:tc>
      </w:tr>
      <w:tr w:rsidR="006D6762" w:rsidRPr="00226264" w14:paraId="5DA9619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6D6762" w:rsidRPr="00226264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6D6762" w:rsidRPr="00226264" w14:paraId="4341325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2F30A85F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6D6762" w:rsidRPr="00226264" w:rsidRDefault="006D6762" w:rsidP="006D6762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6D6762" w:rsidRPr="00226264" w:rsidRDefault="006D6762" w:rsidP="006D6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51FF83C3" w:rsidR="006D6762" w:rsidRPr="00226264" w:rsidRDefault="0027740F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27740F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1,713,613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6734A115" w:rsidR="006D6762" w:rsidRPr="00226264" w:rsidRDefault="006D6762" w:rsidP="006D6762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</w:t>
            </w:r>
            <w:r w:rsid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746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368</w:t>
            </w:r>
          </w:p>
        </w:tc>
      </w:tr>
    </w:tbl>
    <w:p w14:paraId="5E5A0A59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4123CE90" w14:textId="711C1B8E" w:rsidR="006D6762" w:rsidRDefault="006D6762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D6762" w:rsidSect="008A2DB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3E442EEB" w14:textId="67FEAF54" w:rsidR="006D6762" w:rsidRDefault="006D6762" w:rsidP="000A1A21">
      <w:pPr>
        <w:numPr>
          <w:ilvl w:val="0"/>
          <w:numId w:val="6"/>
        </w:numPr>
        <w:tabs>
          <w:tab w:val="left" w:pos="540"/>
        </w:tabs>
        <w:spacing w:line="240" w:lineRule="auto"/>
        <w:ind w:left="1170" w:hanging="63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8C8C2DD" w14:textId="77777777" w:rsidR="006D6762" w:rsidRDefault="006D6762" w:rsidP="006D676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ab/>
      </w: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1836"/>
        <w:gridCol w:w="1530"/>
        <w:gridCol w:w="1260"/>
        <w:gridCol w:w="236"/>
        <w:gridCol w:w="1564"/>
      </w:tblGrid>
      <w:tr w:rsidR="000A1A21" w14:paraId="5CEE0FC7" w14:textId="77777777" w:rsidTr="000A1A21">
        <w:trPr>
          <w:trHeight w:val="450"/>
          <w:tblHeader/>
        </w:trPr>
        <w:tc>
          <w:tcPr>
            <w:tcW w:w="2484" w:type="dxa"/>
            <w:vAlign w:val="bottom"/>
          </w:tcPr>
          <w:p w14:paraId="28E87BCB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67F323E4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75B4E087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716A12A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A31A77D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5DF36171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A1A21" w14:paraId="6CE235FF" w14:textId="77777777" w:rsidTr="000A1A21">
        <w:trPr>
          <w:tblHeader/>
        </w:trPr>
        <w:tc>
          <w:tcPr>
            <w:tcW w:w="2484" w:type="dxa"/>
          </w:tcPr>
          <w:p w14:paraId="33E03C6E" w14:textId="77777777" w:rsidR="000A1A21" w:rsidRDefault="000A1A2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59B2D3D1" w14:textId="77777777" w:rsidR="000A1A21" w:rsidRDefault="000A1A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4E68C" w14:textId="77777777" w:rsidR="000A1A21" w:rsidRDefault="000A1A2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BD58BB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A01EFE6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75D2F09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A21" w14:paraId="1C4C3DA8" w14:textId="77777777" w:rsidTr="000A1A21">
        <w:tc>
          <w:tcPr>
            <w:tcW w:w="2484" w:type="dxa"/>
            <w:hideMark/>
          </w:tcPr>
          <w:p w14:paraId="3D3E6DA6" w14:textId="6CB9821D" w:rsidR="000A1A21" w:rsidRDefault="000A1A21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115DFE6D" w14:textId="77777777" w:rsidR="000A1A21" w:rsidRDefault="000A1A21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DF6591D" w14:textId="77777777" w:rsidR="000A1A21" w:rsidRDefault="000A1A21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4EC58C3E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1725" w14:textId="77777777" w:rsidR="000A1A21" w:rsidRDefault="000A1A21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45E9A24" w14:textId="77777777" w:rsidR="000A1A21" w:rsidRDefault="000A1A21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A1A21" w14:paraId="2AEBD10E" w14:textId="77777777" w:rsidTr="000A1A21">
        <w:tc>
          <w:tcPr>
            <w:tcW w:w="2484" w:type="dxa"/>
            <w:hideMark/>
          </w:tcPr>
          <w:p w14:paraId="33E6230F" w14:textId="5121F145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6" w:type="dxa"/>
            <w:hideMark/>
          </w:tcPr>
          <w:p w14:paraId="70400AA8" w14:textId="1FAE0A54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0" w:type="dxa"/>
            <w:hideMark/>
          </w:tcPr>
          <w:p w14:paraId="63E5D048" w14:textId="5296FAE2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027440BD" w14:textId="3FBBE80B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236" w:type="dxa"/>
          </w:tcPr>
          <w:p w14:paraId="40E43953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E77F482" w14:textId="0012E07C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81.18</w:t>
            </w:r>
          </w:p>
        </w:tc>
      </w:tr>
      <w:tr w:rsidR="000A1A21" w14:paraId="2D1D7343" w14:textId="77777777" w:rsidTr="000A1A21">
        <w:tc>
          <w:tcPr>
            <w:tcW w:w="2484" w:type="dxa"/>
          </w:tcPr>
          <w:p w14:paraId="28781898" w14:textId="77777777" w:rsidR="000A1A21" w:rsidRDefault="000A1A21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14E1748D" w14:textId="77777777" w:rsidR="000A1A21" w:rsidRPr="006D6762" w:rsidRDefault="000A1A21">
            <w:pPr>
              <w:tabs>
                <w:tab w:val="left" w:pos="720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28410DE8" w14:textId="77777777" w:rsidR="000A1A21" w:rsidRDefault="000A1A21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BF3819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0779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6A3987A" w14:textId="77777777" w:rsidR="000A1A21" w:rsidRDefault="000A1A21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A1A21" w14:paraId="5AF0613C" w14:textId="77777777" w:rsidTr="000A1A21">
        <w:tc>
          <w:tcPr>
            <w:tcW w:w="2484" w:type="dxa"/>
            <w:hideMark/>
          </w:tcPr>
          <w:p w14:paraId="7065B1CA" w14:textId="77777777" w:rsidR="000A1A21" w:rsidRDefault="000A1A21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46AFEC7C" w14:textId="77777777" w:rsidR="000A1A21" w:rsidRDefault="000A1A21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101D52" w14:textId="77777777" w:rsidR="000A1A21" w:rsidRDefault="000A1A21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341CF8C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F1E5" w14:textId="77777777" w:rsidR="000A1A21" w:rsidRDefault="000A1A21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E23B556" w14:textId="77777777" w:rsidR="000A1A21" w:rsidRDefault="000A1A21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A1A21" w14:paraId="3E76C0EE" w14:textId="77777777" w:rsidTr="000A1A21">
        <w:tc>
          <w:tcPr>
            <w:tcW w:w="2484" w:type="dxa"/>
            <w:hideMark/>
          </w:tcPr>
          <w:p w14:paraId="52CF0F17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6" w:type="dxa"/>
            <w:hideMark/>
          </w:tcPr>
          <w:p w14:paraId="70EA7BF1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  <w:hideMark/>
          </w:tcPr>
          <w:p w14:paraId="6EA1CBDA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0165B69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8.55</w:t>
            </w:r>
          </w:p>
        </w:tc>
        <w:tc>
          <w:tcPr>
            <w:tcW w:w="236" w:type="dxa"/>
          </w:tcPr>
          <w:p w14:paraId="04BDB6AC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7D158AB2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169.29</w:t>
            </w:r>
          </w:p>
        </w:tc>
      </w:tr>
    </w:tbl>
    <w:p w14:paraId="71D1944B" w14:textId="012E5FBD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1B7F2B" w14:textId="18EA8697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3A1882" w14:textId="67CB2245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6EE9265" w14:textId="39732B05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2464240" w14:textId="2C684627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5802C9" w14:textId="466FB0D6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DFD716" w14:textId="374B3C90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C5F246C" w14:textId="4905215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4DD0C33" w14:textId="0F29FB90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8A48087" w14:textId="39E3A43E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D20B942" w14:textId="1B7017E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651EDBB" w14:textId="0019FF9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99F08E" w14:textId="77777777" w:rsidR="006D6762" w:rsidRDefault="006D6762" w:rsidP="006D676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6762" w:rsidSect="006D6762">
          <w:headerReference w:type="default" r:id="rId16"/>
          <w:footerReference w:type="default" r:id="rId17"/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p w14:paraId="49BC465F" w14:textId="6BFF98D3" w:rsidR="00E5444F" w:rsidRPr="006D6762" w:rsidRDefault="00E5444F" w:rsidP="006D676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6D67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2BBA49F4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614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77777777" w:rsidR="00165614" w:rsidRPr="00046328" w:rsidRDefault="00165614" w:rsidP="00165614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29BC0389" w:rsidR="00165614" w:rsidRPr="00631BC8" w:rsidRDefault="00165614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sz w:val="30"/>
                <w:szCs w:val="30"/>
              </w:rPr>
              <w:t>3,232,507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52ADBEDC" w:rsidR="00165614" w:rsidRPr="00631BC8" w:rsidRDefault="00165614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sz w:val="30"/>
                <w:szCs w:val="30"/>
              </w:rPr>
              <w:t>3,232,507</w:t>
            </w:r>
          </w:p>
        </w:tc>
        <w:tc>
          <w:tcPr>
            <w:tcW w:w="236" w:type="dxa"/>
          </w:tcPr>
          <w:p w14:paraId="033A0E1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44FFE78F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  <w:tc>
          <w:tcPr>
            <w:tcW w:w="236" w:type="dxa"/>
          </w:tcPr>
          <w:p w14:paraId="2CD4E7A8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347D5AB4" w:rsidR="00165614" w:rsidRPr="00631BC8" w:rsidRDefault="00165614" w:rsidP="001656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60D27A52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sz w:val="30"/>
                <w:szCs w:val="30"/>
              </w:rPr>
              <w:t>3,231,167</w:t>
            </w:r>
          </w:p>
        </w:tc>
        <w:tc>
          <w:tcPr>
            <w:tcW w:w="270" w:type="dxa"/>
          </w:tcPr>
          <w:p w14:paraId="6704B622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638E4E17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sz w:val="30"/>
                <w:szCs w:val="30"/>
              </w:rPr>
              <w:t>3,232,507</w:t>
            </w:r>
          </w:p>
        </w:tc>
      </w:tr>
      <w:tr w:rsidR="00165614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165614" w:rsidRPr="00046328" w:rsidRDefault="00165614" w:rsidP="0016561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5F9764C7" w:rsidR="00165614" w:rsidRPr="00631BC8" w:rsidRDefault="00165614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3,232,507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272179DD" w:rsidR="00165614" w:rsidRPr="00631BC8" w:rsidRDefault="00165614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656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3,232,507</w:t>
            </w:r>
          </w:p>
        </w:tc>
        <w:tc>
          <w:tcPr>
            <w:tcW w:w="236" w:type="dxa"/>
          </w:tcPr>
          <w:p w14:paraId="376298E6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5536A80B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614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77777777" w:rsidR="00165614" w:rsidRPr="00046328" w:rsidRDefault="00165614" w:rsidP="00165614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11A7D9CF" w:rsidR="00165614" w:rsidRPr="00631BC8" w:rsidRDefault="00165614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195,941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6D2F6112" w:rsidR="00165614" w:rsidRPr="00631BC8" w:rsidRDefault="00165614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3E60518E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3A527DC0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0C2639A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3A8B8285" w:rsidR="00165614" w:rsidRPr="00631BC8" w:rsidRDefault="00165614" w:rsidP="001656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45AA878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Pr="00D416E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4AFE2D4B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6CA21717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146D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</w:tr>
      <w:tr w:rsidR="00E011DE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56AEAA1D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3B1C47D3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15F865D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77777777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0E93DDD1" w:rsidR="000A1BCF" w:rsidRPr="0013335C" w:rsidRDefault="00DD4FB4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FB4">
              <w:rPr>
                <w:rFonts w:ascii="Angsana New" w:hAnsi="Angsana New"/>
                <w:sz w:val="30"/>
                <w:szCs w:val="30"/>
                <w:lang w:val="en-US"/>
              </w:rPr>
              <w:t>2,194,28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3C354144" w:rsidR="000A1BCF" w:rsidRPr="00DD4FB4" w:rsidRDefault="001B76D6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6D6">
              <w:rPr>
                <w:rFonts w:ascii="Angsana New" w:hAnsi="Angsana New"/>
                <w:sz w:val="30"/>
                <w:szCs w:val="30"/>
                <w:lang w:val="en-US"/>
              </w:rPr>
              <w:t>1,036,884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31699947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6D676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</w:t>
            </w:r>
            <w:r w:rsidR="006D67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4A883CC9" w:rsidR="000A1BCF" w:rsidRPr="00631BC8" w:rsidRDefault="001B76D6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1B76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3,231,167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9515A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6A2D3D6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วันที่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318473CC" w:rsidR="002364FB" w:rsidRPr="0072479F" w:rsidRDefault="001B76D6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6D6">
              <w:rPr>
                <w:rFonts w:ascii="Angsana New" w:hAnsi="Angsana New"/>
                <w:b/>
                <w:bCs/>
                <w:sz w:val="30"/>
                <w:szCs w:val="30"/>
              </w:rPr>
              <w:t>47,315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1AB6EDE9" w:rsidR="002364FB" w:rsidRPr="00A5707B" w:rsidRDefault="001B76D6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7A27A583" w14:textId="77777777" w:rsidR="00E60E42" w:rsidRPr="00F27A3B" w:rsidRDefault="00E60E42" w:rsidP="00F27A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F24F4" w14:textId="77777777" w:rsidR="00B90E91" w:rsidRDefault="00B90E91">
      <w:r>
        <w:separator/>
      </w:r>
    </w:p>
  </w:endnote>
  <w:endnote w:type="continuationSeparator" w:id="0">
    <w:p w14:paraId="230C592F" w14:textId="77777777" w:rsidR="00B90E91" w:rsidRDefault="00B9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3A76" w14:textId="77777777" w:rsidR="00B90E91" w:rsidRDefault="00B90E91">
      <w:r>
        <w:separator/>
      </w:r>
    </w:p>
  </w:footnote>
  <w:footnote w:type="continuationSeparator" w:id="0">
    <w:p w14:paraId="448ECD88" w14:textId="77777777" w:rsidR="00B90E91" w:rsidRDefault="00B90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22FC79E1" w:rsidR="00B37703" w:rsidRPr="00624810" w:rsidRDefault="003C3824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37703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B37703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B37703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74A08E9E" w:rsidR="00B37703" w:rsidRPr="00624810" w:rsidRDefault="003C3824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1137B841" w:rsidR="00B37703" w:rsidRPr="00624810" w:rsidRDefault="003C3824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511794A6" w:rsidR="00B37703" w:rsidRPr="00624810" w:rsidRDefault="003C3824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2D93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6B56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12</Pages>
  <Words>1799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2022-10-21T06:38:00Z</cp:lastPrinted>
  <dcterms:created xsi:type="dcterms:W3CDTF">2023-11-10T02:52:00Z</dcterms:created>
  <dcterms:modified xsi:type="dcterms:W3CDTF">2023-11-10T02:52:00Z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